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B45AFD" w14:paraId="6A1F4F9C" w14:textId="77777777" w:rsidTr="0063373F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E04F1F" w14:textId="77777777" w:rsidR="0009267B" w:rsidRPr="00B45AFD" w:rsidRDefault="0009267B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5AF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480765" w14:textId="77777777" w:rsidR="0009267B" w:rsidRPr="00B45AF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2A506AD6" w14:textId="77777777" w:rsidR="0009267B" w:rsidRPr="00B45AF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5AF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B45AFD" w14:paraId="02E334C0" w14:textId="77777777" w:rsidTr="00633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  <w:tblHeader/>
        </w:trPr>
        <w:tc>
          <w:tcPr>
            <w:tcW w:w="1274" w:type="dxa"/>
          </w:tcPr>
          <w:p w14:paraId="4E3DF288" w14:textId="77777777" w:rsidR="0009267B" w:rsidRPr="00B45AF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E2399" w14:textId="77777777" w:rsidR="0009267B" w:rsidRPr="00B45AF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2" w:type="dxa"/>
          </w:tcPr>
          <w:p w14:paraId="1CF87668" w14:textId="77777777" w:rsidR="0009267B" w:rsidRPr="00B45AF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956D12" w:rsidRPr="00B45AFD" w14:paraId="465CD05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616B495E" w14:textId="77777777" w:rsidR="00956D12" w:rsidRPr="00B45AFD" w:rsidRDefault="00956D12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A8E03" w14:textId="77777777" w:rsidR="00956D12" w:rsidRPr="00B45AFD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0570B64" w14:textId="77777777" w:rsidR="00956D12" w:rsidRPr="00B45AFD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B45A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A4327" w:rsidRPr="00B45AFD" w14:paraId="068FAC2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71B2AC91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331A1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E3F08A" w14:textId="77777777" w:rsidR="00AA4327" w:rsidRPr="00B45AFD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</w:t>
            </w:r>
            <w:r w:rsidR="000A7431"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A32F5" w:rsidRPr="00B45AFD" w14:paraId="0B09C3A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50CB7190" w14:textId="77777777" w:rsidR="00DA32F5" w:rsidRPr="00B45AFD" w:rsidRDefault="00DA32F5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079A8" w14:textId="77777777" w:rsidR="00DA32F5" w:rsidRPr="00B45AFD" w:rsidRDefault="00DA32F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3D7DB6E" w14:textId="77777777" w:rsidR="00DA32F5" w:rsidRPr="00B45AFD" w:rsidRDefault="00DA32F5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ผลกระทบจากการแพร่ระบาดของโรคโควิด </w:t>
            </w:r>
            <w:r w:rsidR="008556AE" w:rsidRPr="008556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C5644D" w:rsidRPr="00B45AFD" w14:paraId="64E2BBF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10A4D74F" w14:textId="77777777" w:rsidR="00C5644D" w:rsidRPr="00B45AFD" w:rsidRDefault="00C5644D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4B729" w14:textId="77777777" w:rsidR="00C5644D" w:rsidRPr="00B45AFD" w:rsidRDefault="00C5644D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75361FB" w14:textId="77777777" w:rsidR="00C5644D" w:rsidRPr="00B45AFD" w:rsidRDefault="00C5644D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การรวมธุรกิจภายใต้การควบคุมเดียวกันและการซื้อส่วนได้เสียที่ไม่มีอำนาจควบคุม</w:t>
            </w:r>
          </w:p>
        </w:tc>
      </w:tr>
      <w:tr w:rsidR="00AA4327" w:rsidRPr="00B45AFD" w14:paraId="0630DEB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951CE24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2C00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1CAA535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4327" w:rsidRPr="00B45AFD" w14:paraId="0394610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BDCD1A6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38581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205622E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7122CB" w:rsidRPr="00B45AFD" w14:paraId="31CF346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E5AC7BE" w14:textId="77777777" w:rsidR="007122CB" w:rsidRPr="00B45AFD" w:rsidRDefault="007122CB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DB671" w14:textId="77777777" w:rsidR="007122CB" w:rsidRPr="00B45AFD" w:rsidRDefault="007122CB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23CCE9D" w14:textId="77777777" w:rsidR="007122CB" w:rsidRPr="00B45AFD" w:rsidRDefault="007122CB" w:rsidP="007122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AA4327" w:rsidRPr="00B45AFD" w14:paraId="1AD8786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51A2550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65C5C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FE1F748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AA4327" w:rsidRPr="00B45AFD" w14:paraId="2E2E081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D8FA29D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E5EC5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166573F" w14:textId="77777777" w:rsidR="00F3553F" w:rsidRPr="00B45AFD" w:rsidRDefault="00AA4327" w:rsidP="00F355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A4327" w:rsidRPr="00B45AFD" w14:paraId="31DCD7E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6FA46E2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7E19BA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2ADD54E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02FF7" w:rsidRPr="00B45AFD" w14:paraId="44F741FE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0543043" w14:textId="77777777" w:rsidR="00002FF7" w:rsidRPr="00B45AFD" w:rsidRDefault="00002FF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CC1E4E" w14:textId="77777777" w:rsidR="00002FF7" w:rsidRPr="00B45AFD" w:rsidRDefault="00002FF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9B37760" w14:textId="77777777" w:rsidR="00002FF7" w:rsidRPr="00B45AFD" w:rsidRDefault="00002FF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</w:tr>
      <w:tr w:rsidR="00AA4327" w:rsidRPr="00B45AFD" w14:paraId="696C788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5CAB75E1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612F4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A1E8CB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B45A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E56BB0" w:rsidRPr="00B45AFD" w14:paraId="261EE4F0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158C982" w14:textId="77777777" w:rsidR="00E56BB0" w:rsidRPr="00B45AFD" w:rsidRDefault="00E56BB0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73A5F" w14:textId="77777777" w:rsidR="00E56BB0" w:rsidRPr="00B45AFD" w:rsidRDefault="00E56BB0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FC7268E" w14:textId="77777777" w:rsidR="00E56BB0" w:rsidRPr="00B45AFD" w:rsidRDefault="002C5AEB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95091" w:rsidRPr="00B45AFD" w14:paraId="6E14DA0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A418C61" w14:textId="77777777" w:rsidR="00795091" w:rsidRPr="00B45AFD" w:rsidRDefault="00795091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319C4" w14:textId="77777777" w:rsidR="00795091" w:rsidRPr="00B45AFD" w:rsidRDefault="0079509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4F03457" w14:textId="77777777" w:rsidR="00A7045F" w:rsidRPr="00B45AFD" w:rsidRDefault="00795091" w:rsidP="00A704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A7045F" w:rsidRPr="00B45AFD" w14:paraId="7B277835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30FD1204" w14:textId="77777777" w:rsidR="00A7045F" w:rsidRPr="00B45AFD" w:rsidRDefault="00A7045F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8E46A" w14:textId="77777777" w:rsidR="00A7045F" w:rsidRPr="00B45AFD" w:rsidRDefault="00A7045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54FA2DB" w14:textId="77777777" w:rsidR="00A7045F" w:rsidRPr="00B45AFD" w:rsidRDefault="00A7045F" w:rsidP="00A704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A4327" w:rsidRPr="00B45AFD" w14:paraId="4FFD03C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3B827D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9CB5A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4CB22A6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002FF7"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8F1DE1" w:rsidRPr="00B45AFD" w14:paraId="2B353D7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887FD4F" w14:textId="77777777" w:rsidR="008F1DE1" w:rsidRPr="00B45AFD" w:rsidRDefault="008F1DE1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D82C2" w14:textId="77777777" w:rsidR="008F1DE1" w:rsidRPr="00B45AFD" w:rsidRDefault="008F1DE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55E3C1F" w14:textId="77777777" w:rsidR="008F1DE1" w:rsidRPr="00B45AFD" w:rsidRDefault="008F1DE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A4327" w:rsidRPr="00B45AFD" w14:paraId="01F4F7C5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83CDA8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56E30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710FE35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A4327" w:rsidRPr="00B45AFD" w14:paraId="055E08F2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DD2031B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DE1AC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157838A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A4327" w:rsidRPr="00B45AFD" w14:paraId="778A707F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389EE28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21785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2CD42D9" w14:textId="77777777" w:rsidR="00AA4327" w:rsidRPr="00B45AFD" w:rsidRDefault="00AA4327" w:rsidP="00A83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AA4327" w:rsidRPr="00B45AFD" w14:paraId="293F6E7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50AA709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6B127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FB6F770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7045F" w:rsidRPr="00B45AFD" w14:paraId="455B77F9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17D7891" w14:textId="77777777" w:rsidR="00A7045F" w:rsidRPr="00B45AFD" w:rsidRDefault="00A7045F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70208" w14:textId="77777777" w:rsidR="00A7045F" w:rsidRPr="00B45AFD" w:rsidRDefault="00A7045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765BEF4" w14:textId="77777777" w:rsidR="00A7045F" w:rsidRPr="00B45AFD" w:rsidRDefault="00DE40F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</w:t>
            </w:r>
            <w:r w:rsidR="00AF58B4"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</w:t>
            </w: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รายงานทางการเงินที่ยังไม่ได้ใช้</w:t>
            </w:r>
          </w:p>
        </w:tc>
      </w:tr>
      <w:tr w:rsidR="00002FF7" w:rsidRPr="00B45AFD" w14:paraId="75F0C10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116636C" w14:textId="77777777" w:rsidR="00002FF7" w:rsidRPr="00B45AFD" w:rsidRDefault="00002FF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10984" w14:textId="77777777" w:rsidR="00002FF7" w:rsidRPr="00B45AFD" w:rsidRDefault="00002FF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406DA47" w14:textId="77777777" w:rsidR="00002FF7" w:rsidRPr="00B45AFD" w:rsidRDefault="00002FF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30298D85" w14:textId="77777777" w:rsidR="001A021D" w:rsidRPr="00B45AFD" w:rsidRDefault="001A021D" w:rsidP="0009267B">
      <w:pPr>
        <w:rPr>
          <w:b/>
          <w:bCs/>
          <w:sz w:val="30"/>
          <w:szCs w:val="30"/>
        </w:rPr>
      </w:pPr>
    </w:p>
    <w:p w14:paraId="452703DA" w14:textId="77777777" w:rsidR="00C8500E" w:rsidRPr="00B45AFD" w:rsidRDefault="0009267B" w:rsidP="00F10F29">
      <w:pPr>
        <w:spacing w:line="240" w:lineRule="auto"/>
        <w:rPr>
          <w:rFonts w:ascii="Angsana New" w:hAnsi="Angsana New"/>
          <w:sz w:val="30"/>
          <w:szCs w:val="30"/>
        </w:rPr>
      </w:pPr>
      <w:r w:rsidRPr="00B45AFD">
        <w:rPr>
          <w:b/>
          <w:bCs/>
        </w:rPr>
        <w:br w:type="page"/>
      </w:r>
      <w:r w:rsidRPr="00B45AFD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="00A46F43" w:rsidRPr="00B45AFD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0A7431" w:rsidRPr="00B45AFD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B45AFD">
        <w:rPr>
          <w:rFonts w:ascii="Angsana New" w:hAnsi="Angsana New" w:hint="cs"/>
          <w:sz w:val="30"/>
          <w:szCs w:val="30"/>
          <w:cs/>
        </w:rPr>
        <w:t>นี้</w:t>
      </w:r>
    </w:p>
    <w:p w14:paraId="04CBA88D" w14:textId="77777777" w:rsidR="00F10F29" w:rsidRPr="00B45AFD" w:rsidRDefault="00F10F29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140DE159" w14:textId="69896CDE" w:rsidR="00C8500E" w:rsidRPr="00B45AFD" w:rsidRDefault="00A46F43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งบการเงิน</w:t>
      </w:r>
      <w:r w:rsidR="000A7431" w:rsidRPr="00B45AF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45AFD">
        <w:rPr>
          <w:rFonts w:ascii="Angsana New" w:hAnsi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C8500E" w:rsidRPr="005573EC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5573EC">
        <w:rPr>
          <w:rFonts w:ascii="Angsana New" w:hAnsi="Angsana New"/>
          <w:sz w:val="30"/>
          <w:szCs w:val="30"/>
        </w:rPr>
        <w:t xml:space="preserve"> </w:t>
      </w:r>
      <w:r w:rsidR="005573EC" w:rsidRPr="005573EC">
        <w:rPr>
          <w:rFonts w:ascii="Angsana New" w:hAnsi="Angsana New"/>
          <w:sz w:val="30"/>
          <w:szCs w:val="30"/>
        </w:rPr>
        <w:t>6</w:t>
      </w:r>
      <w:r w:rsidR="00A55ADE" w:rsidRPr="005573EC">
        <w:rPr>
          <w:rFonts w:ascii="Angsana New" w:hAnsi="Angsana New"/>
          <w:sz w:val="30"/>
          <w:szCs w:val="30"/>
          <w:cs/>
        </w:rPr>
        <w:t xml:space="preserve"> </w:t>
      </w:r>
      <w:r w:rsidR="00743702">
        <w:rPr>
          <w:rFonts w:ascii="Angsana New" w:hAnsi="Angsana New" w:hint="cs"/>
          <w:sz w:val="30"/>
          <w:szCs w:val="30"/>
          <w:cs/>
        </w:rPr>
        <w:t>สิงหาคม</w:t>
      </w:r>
      <w:r w:rsidR="00A55ADE" w:rsidRPr="005573EC">
        <w:rPr>
          <w:rFonts w:ascii="Angsana New" w:hAnsi="Angsana New"/>
          <w:sz w:val="30"/>
          <w:szCs w:val="30"/>
          <w:cs/>
        </w:rPr>
        <w:t xml:space="preserve"> </w:t>
      </w:r>
      <w:r w:rsidR="008556AE" w:rsidRPr="005573EC">
        <w:rPr>
          <w:rFonts w:ascii="Angsana New" w:hAnsi="Angsana New"/>
          <w:sz w:val="30"/>
          <w:szCs w:val="30"/>
        </w:rPr>
        <w:t>2563</w:t>
      </w:r>
    </w:p>
    <w:p w14:paraId="738AC8AE" w14:textId="77777777" w:rsidR="00D959CC" w:rsidRPr="00B45AFD" w:rsidRDefault="00D959CC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2E41A1A4" w14:textId="77777777" w:rsidR="00C8500E" w:rsidRPr="00B45AFD" w:rsidRDefault="008556A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556AE">
        <w:rPr>
          <w:rFonts w:ascii="Angsana New" w:hAnsi="Angsana New"/>
          <w:b/>
          <w:bCs/>
          <w:sz w:val="30"/>
          <w:szCs w:val="30"/>
        </w:rPr>
        <w:t>1</w:t>
      </w:r>
      <w:r w:rsidR="00C8500E" w:rsidRPr="00B45AFD">
        <w:rPr>
          <w:rFonts w:ascii="Angsana New" w:hAnsi="Angsana New"/>
          <w:b/>
          <w:bCs/>
          <w:sz w:val="30"/>
          <w:szCs w:val="30"/>
        </w:rPr>
        <w:tab/>
      </w:r>
      <w:r w:rsidR="00C8500E" w:rsidRPr="00B45AF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6E2CFBF" w14:textId="77777777" w:rsidR="00C8500E" w:rsidRPr="00B45AFD" w:rsidRDefault="00C8500E" w:rsidP="00C8500E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66488A95" w14:textId="77777777" w:rsidR="0093401F" w:rsidRPr="00B45AFD" w:rsidRDefault="0093401F" w:rsidP="000B4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บริษัท เฟรเซอร์ส พร็อพเพอร์ตี้ (ประเทศไทย) จำกัด (มหาชน)</w:t>
      </w:r>
      <w:r w:rsidRPr="00B45AFD">
        <w:rPr>
          <w:rFonts w:ascii="Angsana New" w:hAnsi="Angsana New"/>
          <w:sz w:val="30"/>
          <w:szCs w:val="30"/>
        </w:rPr>
        <w:t xml:space="preserve"> “</w:t>
      </w:r>
      <w:r w:rsidRPr="00B45AFD">
        <w:rPr>
          <w:rFonts w:ascii="Angsana New" w:hAnsi="Angsana New"/>
          <w:sz w:val="30"/>
          <w:szCs w:val="30"/>
          <w:cs/>
        </w:rPr>
        <w:t>บริษัท</w:t>
      </w:r>
      <w:r w:rsidRPr="00B45AFD">
        <w:rPr>
          <w:rFonts w:ascii="Angsana New" w:hAnsi="Angsana New"/>
          <w:sz w:val="30"/>
          <w:szCs w:val="30"/>
        </w:rPr>
        <w:t xml:space="preserve">” </w:t>
      </w:r>
      <w:r w:rsidRPr="00B45AFD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="008556AE" w:rsidRPr="008556AE">
        <w:rPr>
          <w:rFonts w:ascii="Angsana New" w:hAnsi="Angsana New"/>
          <w:sz w:val="30"/>
          <w:szCs w:val="30"/>
        </w:rPr>
        <w:t>13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8556AE" w:rsidRPr="008556AE">
        <w:rPr>
          <w:rFonts w:ascii="Angsana New" w:hAnsi="Angsana New"/>
          <w:sz w:val="30"/>
          <w:szCs w:val="30"/>
        </w:rPr>
        <w:t>2545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F6444A" w:rsidRPr="00B45AFD">
        <w:rPr>
          <w:rFonts w:ascii="Angsana New" w:hAnsi="Angsana New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F6444A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175</w:t>
      </w:r>
      <w:r w:rsidR="00F6444A" w:rsidRPr="00B45AFD">
        <w:rPr>
          <w:rFonts w:ascii="Angsana New" w:hAnsi="Angsana New"/>
          <w:sz w:val="30"/>
          <w:szCs w:val="30"/>
        </w:rPr>
        <w:t xml:space="preserve"> </w:t>
      </w:r>
      <w:r w:rsidR="00F6444A" w:rsidRPr="00B45AFD">
        <w:rPr>
          <w:rFonts w:ascii="Angsana New" w:hAnsi="Angsana New" w:hint="cs"/>
          <w:sz w:val="30"/>
          <w:szCs w:val="30"/>
          <w:cs/>
        </w:rPr>
        <w:t>ชั้น</w:t>
      </w:r>
      <w:r w:rsidR="00F6444A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13</w:t>
      </w:r>
      <w:r w:rsidR="00F6444A" w:rsidRPr="00B45AFD">
        <w:rPr>
          <w:rFonts w:ascii="Angsana New" w:hAnsi="Angsana New"/>
          <w:sz w:val="30"/>
          <w:szCs w:val="30"/>
        </w:rPr>
        <w:t>/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="00F6444A" w:rsidRPr="00B45AFD">
        <w:rPr>
          <w:rFonts w:ascii="Angsana New" w:hAnsi="Angsana New"/>
          <w:sz w:val="30"/>
          <w:szCs w:val="30"/>
        </w:rPr>
        <w:t xml:space="preserve"> </w:t>
      </w:r>
      <w:r w:rsidR="00F6444A" w:rsidRPr="00B45AFD">
        <w:rPr>
          <w:rFonts w:ascii="Angsana New" w:hAnsi="Angsana New" w:hint="cs"/>
          <w:sz w:val="30"/>
          <w:szCs w:val="30"/>
          <w:cs/>
        </w:rPr>
        <w:t>อาคารสาธรซิตี้ทาวเวอร์</w:t>
      </w:r>
      <w:r w:rsidR="00F6444A" w:rsidRPr="00B45AFD">
        <w:rPr>
          <w:rFonts w:ascii="Angsana New" w:hAnsi="Angsana New"/>
          <w:sz w:val="30"/>
          <w:szCs w:val="30"/>
          <w:cs/>
        </w:rPr>
        <w:t xml:space="preserve"> </w:t>
      </w:r>
      <w:r w:rsidR="00F6444A" w:rsidRPr="00B45AFD">
        <w:rPr>
          <w:rFonts w:ascii="Angsana New" w:hAnsi="Angsana New" w:hint="cs"/>
          <w:sz w:val="30"/>
          <w:szCs w:val="30"/>
          <w:cs/>
        </w:rPr>
        <w:t>ถนนสาทรใต้</w:t>
      </w:r>
      <w:r w:rsidR="00F6444A" w:rsidRPr="00B45AFD">
        <w:rPr>
          <w:rFonts w:ascii="Angsana New" w:hAnsi="Angsana New"/>
          <w:sz w:val="30"/>
          <w:szCs w:val="30"/>
          <w:cs/>
        </w:rPr>
        <w:t xml:space="preserve"> </w:t>
      </w:r>
      <w:r w:rsidR="00F6444A" w:rsidRPr="00B45AFD">
        <w:rPr>
          <w:rFonts w:ascii="Angsana New" w:hAnsi="Angsana New" w:hint="cs"/>
          <w:sz w:val="30"/>
          <w:szCs w:val="30"/>
          <w:cs/>
        </w:rPr>
        <w:t>กรุงเทพมหานคร</w:t>
      </w:r>
      <w:r w:rsidR="00F6444A" w:rsidRPr="00B45AFD">
        <w:rPr>
          <w:rFonts w:ascii="Angsana New" w:hAnsi="Angsana New"/>
          <w:sz w:val="30"/>
          <w:szCs w:val="30"/>
        </w:rPr>
        <w:t xml:space="preserve"> </w:t>
      </w:r>
      <w:r w:rsidR="009E23C6" w:rsidRPr="00B45AFD">
        <w:rPr>
          <w:rFonts w:ascii="Angsana New" w:hAnsi="Angsana New" w:hint="cs"/>
          <w:sz w:val="30"/>
          <w:szCs w:val="30"/>
          <w:cs/>
        </w:rPr>
        <w:t>และ</w:t>
      </w:r>
      <w:r w:rsidR="00F6444A" w:rsidRPr="00B45A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="00F6444A" w:rsidRPr="00B45AFD">
        <w:rPr>
          <w:rFonts w:ascii="Angsana New" w:hAnsi="Angsana New"/>
          <w:sz w:val="30"/>
          <w:szCs w:val="30"/>
        </w:rPr>
        <w:t xml:space="preserve"> </w:t>
      </w:r>
      <w:r w:rsidR="00722667" w:rsidRPr="00B45AFD">
        <w:rPr>
          <w:rFonts w:ascii="Angsana New" w:hAnsi="Angsana New" w:hint="cs"/>
          <w:sz w:val="30"/>
          <w:szCs w:val="30"/>
          <w:cs/>
        </w:rPr>
        <w:t>มกร</w:t>
      </w:r>
      <w:r w:rsidR="00F6444A" w:rsidRPr="00B45AFD">
        <w:rPr>
          <w:rFonts w:ascii="Angsana New" w:hAnsi="Angsana New" w:hint="cs"/>
          <w:sz w:val="30"/>
          <w:szCs w:val="30"/>
          <w:cs/>
        </w:rPr>
        <w:t xml:space="preserve">าคม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F6444A" w:rsidRPr="00B45AFD">
        <w:rPr>
          <w:rFonts w:ascii="Angsana New" w:hAnsi="Angsana New"/>
          <w:sz w:val="30"/>
          <w:szCs w:val="30"/>
        </w:rPr>
        <w:t xml:space="preserve"> </w:t>
      </w:r>
      <w:r w:rsidR="00F6444A" w:rsidRPr="00B45AFD">
        <w:rPr>
          <w:rFonts w:ascii="Angsana New" w:hAnsi="Angsana New"/>
          <w:sz w:val="30"/>
          <w:szCs w:val="30"/>
          <w:cs/>
        </w:rPr>
        <w:br/>
      </w:r>
      <w:r w:rsidR="00F6444A" w:rsidRPr="00B45AFD">
        <w:rPr>
          <w:rFonts w:ascii="Angsana New" w:hAnsi="Angsana New" w:hint="cs"/>
          <w:sz w:val="30"/>
          <w:szCs w:val="30"/>
          <w:cs/>
        </w:rPr>
        <w:t>บริษัทได้เปลี่ยน</w:t>
      </w:r>
      <w:r w:rsidRPr="00B45AFD">
        <w:rPr>
          <w:rFonts w:ascii="Angsana New" w:hAnsi="Angsana New"/>
          <w:sz w:val="30"/>
          <w:szCs w:val="30"/>
          <w:cs/>
        </w:rPr>
        <w:t>ที่อยู่จดทะเบียนของบริษัท</w:t>
      </w:r>
      <w:r w:rsidR="00F6444A" w:rsidRPr="00B45AFD">
        <w:rPr>
          <w:rFonts w:ascii="Angsana New" w:hAnsi="Angsana New" w:hint="cs"/>
          <w:sz w:val="30"/>
          <w:szCs w:val="30"/>
          <w:cs/>
        </w:rPr>
        <w:t>เป็น</w:t>
      </w:r>
      <w:r w:rsidRPr="00B45AFD">
        <w:rPr>
          <w:rFonts w:ascii="Angsana New" w:hAnsi="Angsana New"/>
          <w:sz w:val="30"/>
          <w:szCs w:val="30"/>
          <w:cs/>
        </w:rPr>
        <w:t xml:space="preserve">เลขที่ </w:t>
      </w:r>
      <w:r w:rsidR="008556AE" w:rsidRPr="008556AE">
        <w:rPr>
          <w:rFonts w:ascii="Angsana New" w:hAnsi="Angsana New"/>
          <w:sz w:val="30"/>
          <w:szCs w:val="30"/>
        </w:rPr>
        <w:t>944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BE36F7" w:rsidRPr="00B45AFD">
        <w:rPr>
          <w:rFonts w:ascii="Angsana New" w:hAnsi="Angsana New" w:hint="cs"/>
          <w:sz w:val="30"/>
          <w:szCs w:val="30"/>
          <w:cs/>
        </w:rPr>
        <w:t xml:space="preserve">มิตรทาวน์ ออฟฟิศ ทาวเวอร์ </w:t>
      </w:r>
      <w:r w:rsidRPr="00B45AFD">
        <w:rPr>
          <w:rFonts w:ascii="Angsana New" w:hAnsi="Angsana New"/>
          <w:sz w:val="30"/>
          <w:szCs w:val="30"/>
          <w:cs/>
        </w:rPr>
        <w:t xml:space="preserve">ชั้น </w:t>
      </w:r>
      <w:r w:rsidR="008556AE" w:rsidRPr="008556AE">
        <w:rPr>
          <w:rFonts w:ascii="Angsana New" w:hAnsi="Angsana New" w:hint="cs"/>
          <w:sz w:val="30"/>
          <w:szCs w:val="30"/>
        </w:rPr>
        <w:t>22</w:t>
      </w:r>
      <w:r w:rsidR="00BE36F7" w:rsidRPr="00B45AFD">
        <w:rPr>
          <w:rFonts w:ascii="Angsana New" w:hAnsi="Angsana New" w:hint="cs"/>
          <w:sz w:val="30"/>
          <w:szCs w:val="30"/>
          <w:cs/>
        </w:rPr>
        <w:t>-</w:t>
      </w:r>
      <w:r w:rsidR="008556AE" w:rsidRPr="008556AE">
        <w:rPr>
          <w:rFonts w:ascii="Angsana New" w:hAnsi="Angsana New" w:hint="cs"/>
          <w:sz w:val="30"/>
          <w:szCs w:val="30"/>
        </w:rPr>
        <w:t>23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BE36F7" w:rsidRPr="00B45AFD">
        <w:rPr>
          <w:rFonts w:ascii="Angsana New" w:hAnsi="Angsana New" w:hint="cs"/>
          <w:sz w:val="30"/>
          <w:szCs w:val="30"/>
          <w:cs/>
        </w:rPr>
        <w:t xml:space="preserve">ถนนพระราม </w:t>
      </w:r>
      <w:r w:rsidR="008556AE" w:rsidRPr="008556AE">
        <w:rPr>
          <w:rFonts w:ascii="Angsana New" w:hAnsi="Angsana New" w:hint="cs"/>
          <w:sz w:val="30"/>
          <w:szCs w:val="30"/>
        </w:rPr>
        <w:t>4</w:t>
      </w:r>
      <w:r w:rsidR="00BE36F7"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="00F6444A" w:rsidRPr="00B45AFD">
        <w:rPr>
          <w:rFonts w:ascii="Angsana New" w:hAnsi="Angsana New"/>
          <w:sz w:val="30"/>
          <w:szCs w:val="30"/>
          <w:cs/>
        </w:rPr>
        <w:br/>
      </w:r>
      <w:r w:rsidR="00BE36F7" w:rsidRPr="00B45AFD">
        <w:rPr>
          <w:rFonts w:ascii="Angsana New" w:hAnsi="Angsana New" w:hint="cs"/>
          <w:sz w:val="30"/>
          <w:szCs w:val="30"/>
          <w:cs/>
        </w:rPr>
        <w:t>แขวงวังใหม่ เขตปทุมวัน</w:t>
      </w:r>
      <w:r w:rsidRPr="00B45AFD">
        <w:rPr>
          <w:rFonts w:ascii="Angsana New" w:hAnsi="Angsana New"/>
          <w:sz w:val="30"/>
          <w:szCs w:val="30"/>
          <w:cs/>
        </w:rPr>
        <w:t xml:space="preserve"> กรุงเทพมหานคร</w:t>
      </w:r>
      <w:r w:rsidR="00BB2E61" w:rsidRPr="00B45AF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7F958D0" w14:textId="77777777" w:rsidR="00002FF7" w:rsidRPr="00B45AFD" w:rsidRDefault="00002FF7" w:rsidP="0093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D0DF82" w14:textId="17D8B0CD" w:rsidR="00C8500E" w:rsidRPr="00B45AFD" w:rsidRDefault="0093401F" w:rsidP="000B4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B45AFD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B45AFD">
        <w:rPr>
          <w:rFonts w:ascii="Angsana New" w:hAnsi="Angsana New"/>
          <w:sz w:val="30"/>
          <w:szCs w:val="30"/>
          <w:cs/>
        </w:rPr>
        <w:t xml:space="preserve"> “</w:t>
      </w:r>
      <w:r w:rsidRPr="00B45AF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45AFD">
        <w:rPr>
          <w:rFonts w:ascii="Angsana New" w:hAnsi="Angsana New" w:hint="eastAsia"/>
          <w:sz w:val="30"/>
          <w:szCs w:val="30"/>
          <w:cs/>
        </w:rPr>
        <w:t>”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การพัฒนาอสังหาริมทรัพย์เพื่อการอุตสาหกรรมโดยการสร้างโรงงานและคลังสินค้าเพื่อให้เช่าและขายเมื่อมีโอกาสเหมาะสม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และพัฒนาอสังหาริมทรัพย์เพื่อขาย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รวมทั้งธุรกิจให้เช่าและบริการอาคารเพื่อการพาณิชย์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และธุรกิจโรงแรม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รายละเอียดของบริษัทร่วมและการร่วมค้า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ณ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1E2D18">
        <w:rPr>
          <w:rFonts w:ascii="Angsana New" w:hAnsi="Angsana New" w:hint="cs"/>
          <w:sz w:val="30"/>
          <w:szCs w:val="30"/>
          <w:cs/>
        </w:rPr>
        <w:t>วันที่</w:t>
      </w:r>
      <w:r w:rsidRPr="001E2D18">
        <w:rPr>
          <w:rFonts w:ascii="Angsana New" w:hAnsi="Angsana New"/>
          <w:sz w:val="30"/>
          <w:szCs w:val="30"/>
          <w:cs/>
        </w:rPr>
        <w:t xml:space="preserve"> </w:t>
      </w:r>
      <w:r w:rsidR="008556AE" w:rsidRPr="001E2D18">
        <w:rPr>
          <w:rFonts w:ascii="Angsana New" w:hAnsi="Angsana New"/>
          <w:sz w:val="30"/>
          <w:szCs w:val="30"/>
        </w:rPr>
        <w:t>3</w:t>
      </w:r>
      <w:r w:rsidR="005573EC">
        <w:rPr>
          <w:rFonts w:ascii="Angsana New" w:hAnsi="Angsana New"/>
          <w:sz w:val="30"/>
          <w:szCs w:val="30"/>
        </w:rPr>
        <w:t>0</w:t>
      </w:r>
      <w:r w:rsidRPr="001E2D18">
        <w:rPr>
          <w:rFonts w:ascii="Angsana New" w:hAnsi="Angsana New"/>
          <w:sz w:val="30"/>
          <w:szCs w:val="30"/>
        </w:rPr>
        <w:t xml:space="preserve"> </w:t>
      </w:r>
      <w:r w:rsidR="001E2D18">
        <w:rPr>
          <w:rFonts w:ascii="Angsana New" w:hAnsi="Angsana New" w:hint="cs"/>
          <w:sz w:val="30"/>
          <w:szCs w:val="30"/>
          <w:cs/>
        </w:rPr>
        <w:t>มิถุนายน</w:t>
      </w:r>
      <w:r w:rsidRPr="001E2D18">
        <w:rPr>
          <w:rFonts w:ascii="Angsana New" w:hAnsi="Angsana New"/>
          <w:sz w:val="30"/>
          <w:szCs w:val="30"/>
          <w:cs/>
        </w:rPr>
        <w:t xml:space="preserve"> </w:t>
      </w:r>
      <w:r w:rsidR="008556AE" w:rsidRPr="001E2D18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ได้เปิดเผยไว้ในหมายเหตุข้อ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8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9</w:t>
      </w:r>
    </w:p>
    <w:p w14:paraId="7F1B3DB0" w14:textId="77777777" w:rsidR="00404299" w:rsidRPr="00B45AFD" w:rsidRDefault="00404299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31A835F" w14:textId="77777777" w:rsidR="00C8500E" w:rsidRPr="00B45AFD" w:rsidRDefault="00C8500E" w:rsidP="001D12F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0A7431" w:rsidRPr="00B45AFD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3B2EA5DC" w14:textId="77777777" w:rsidR="00C8500E" w:rsidRPr="00B45AFD" w:rsidRDefault="00C8500E" w:rsidP="001D12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9DB44E" w14:textId="77777777" w:rsidR="00C8500E" w:rsidRPr="00B45AFD" w:rsidRDefault="00383EDC" w:rsidP="002607D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481ABD79" w14:textId="77777777" w:rsidR="00C8500E" w:rsidRPr="00B45AFD" w:rsidRDefault="00C8500E" w:rsidP="001D1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E39A15" w14:textId="77777777" w:rsidR="00627A44" w:rsidRPr="00B45AFD" w:rsidRDefault="004B300E" w:rsidP="000B4809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งบ</w:t>
      </w:r>
      <w:r w:rsidRPr="00B45AF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002FF7" w:rsidRPr="00B45AFD">
        <w:rPr>
          <w:rFonts w:ascii="Angsana New" w:hAnsi="Angsana New" w:hint="cs"/>
          <w:sz w:val="30"/>
          <w:szCs w:val="30"/>
          <w:cs/>
        </w:rPr>
        <w:t>แบบย่อ</w:t>
      </w:r>
      <w:r w:rsidRPr="00B45AFD">
        <w:rPr>
          <w:rFonts w:ascii="Angsana New" w:hAnsi="Angsana New"/>
          <w:sz w:val="30"/>
          <w:szCs w:val="30"/>
          <w:cs/>
        </w:rPr>
        <w:t>นี้</w:t>
      </w:r>
      <w:r w:rsidRPr="00B45AF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B45AF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B45AFD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B45AFD">
        <w:rPr>
          <w:rFonts w:ascii="Angsana New" w:hAnsi="Angsana New"/>
          <w:sz w:val="30"/>
          <w:szCs w:val="30"/>
          <w:cs/>
        </w:rPr>
        <w:t>จัดทำ</w:t>
      </w:r>
      <w:r w:rsidRPr="00B45AFD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B45AFD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002FF7" w:rsidRPr="00B45AFD">
        <w:rPr>
          <w:rFonts w:ascii="Angsana New" w:hAnsi="Angsana New" w:hint="cs"/>
          <w:sz w:val="30"/>
          <w:szCs w:val="30"/>
          <w:cs/>
        </w:rPr>
        <w:t xml:space="preserve"> (</w:t>
      </w:r>
      <w:r w:rsidR="00002FF7" w:rsidRPr="00B45AFD">
        <w:rPr>
          <w:rFonts w:ascii="Angsana New" w:hAnsi="Angsana New"/>
          <w:sz w:val="30"/>
          <w:szCs w:val="30"/>
        </w:rPr>
        <w:t>“</w:t>
      </w:r>
      <w:r w:rsidR="00002FF7" w:rsidRPr="00B45AFD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002FF7" w:rsidRPr="00B45AFD">
        <w:rPr>
          <w:rFonts w:ascii="Angsana New" w:hAnsi="Angsana New"/>
          <w:sz w:val="30"/>
          <w:szCs w:val="30"/>
        </w:rPr>
        <w:t>”</w:t>
      </w:r>
      <w:r w:rsidR="00002FF7" w:rsidRPr="00B45AFD">
        <w:rPr>
          <w:rFonts w:ascii="Angsana New" w:hAnsi="Angsana New" w:hint="cs"/>
          <w:sz w:val="30"/>
          <w:szCs w:val="30"/>
          <w:cs/>
        </w:rPr>
        <w:t xml:space="preserve">) </w:t>
      </w:r>
      <w:r w:rsidRPr="00B45AFD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8556AE" w:rsidRPr="008556AE">
        <w:rPr>
          <w:rFonts w:ascii="Angsana New" w:hAnsi="Angsana New"/>
          <w:sz w:val="30"/>
          <w:szCs w:val="30"/>
        </w:rPr>
        <w:t>34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เรื่อง </w:t>
      </w:r>
      <w:r w:rsidRPr="00B45AF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B45AFD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B45AF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</w:t>
      </w:r>
    </w:p>
    <w:p w14:paraId="6A9AEA46" w14:textId="77777777" w:rsidR="005939E7" w:rsidRPr="00B45AFD" w:rsidRDefault="005939E7" w:rsidP="00627A44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541A66AE" w14:textId="77777777" w:rsidR="004B300E" w:rsidRPr="00B45AFD" w:rsidRDefault="004B300E" w:rsidP="00627A44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="00627A44" w:rsidRPr="00B45AFD">
        <w:rPr>
          <w:rFonts w:ascii="Angsana New" w:hAnsi="Angsana New"/>
          <w:sz w:val="30"/>
          <w:szCs w:val="30"/>
          <w:cs/>
        </w:rPr>
        <w:br/>
      </w:r>
      <w:r w:rsidRPr="00B45AFD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627A44" w:rsidRPr="00B45AFD">
        <w:rPr>
          <w:rFonts w:ascii="Angsana New" w:hAnsi="Angsana New"/>
          <w:sz w:val="30"/>
          <w:szCs w:val="30"/>
          <w:cs/>
        </w:rPr>
        <w:br/>
      </w:r>
      <w:r w:rsidRPr="00B45AFD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627A44" w:rsidRPr="00B45AFD">
        <w:rPr>
          <w:rFonts w:ascii="Angsana New" w:hAnsi="Angsana New"/>
          <w:sz w:val="30"/>
          <w:szCs w:val="30"/>
          <w:cs/>
        </w:rPr>
        <w:br/>
      </w:r>
      <w:r w:rsidRPr="00B45A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sz w:val="30"/>
          <w:szCs w:val="30"/>
        </w:rPr>
        <w:t>2562</w:t>
      </w:r>
    </w:p>
    <w:p w14:paraId="13E20698" w14:textId="77777777" w:rsidR="004B300E" w:rsidRPr="00B45AFD" w:rsidRDefault="004B300E" w:rsidP="004B300E">
      <w:pPr>
        <w:pStyle w:val="ListParagraph"/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61239F7A" w14:textId="77777777" w:rsidR="004B300E" w:rsidRPr="00B45AFD" w:rsidRDefault="004B300E" w:rsidP="002607D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การใช้วิจารณญาณ</w:t>
      </w:r>
      <w:r w:rsidRPr="00B45AF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  <w:r w:rsidRPr="00B45AF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2EA9F63F" w14:textId="77777777" w:rsidR="004B300E" w:rsidRPr="00B45AFD" w:rsidRDefault="004B300E" w:rsidP="004B3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588A14" w14:textId="77777777" w:rsidR="004B300E" w:rsidRPr="00B45AFD" w:rsidRDefault="004B300E" w:rsidP="000B4809">
      <w:pPr>
        <w:pStyle w:val="ListParagraph"/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ในการจัดทำ</w:t>
      </w:r>
      <w:r w:rsidRPr="00B45AFD">
        <w:rPr>
          <w:rFonts w:ascii="Angsana New" w:hAnsi="Angsana New" w:hint="cs"/>
          <w:sz w:val="30"/>
          <w:szCs w:val="30"/>
          <w:cs/>
        </w:rPr>
        <w:t>งบ</w:t>
      </w:r>
      <w:r w:rsidRPr="00B45AFD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B45AFD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B45AFD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B45AFD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B45AFD">
        <w:rPr>
          <w:rFonts w:ascii="Angsana New" w:hAnsi="Angsana New"/>
          <w:sz w:val="30"/>
          <w:szCs w:val="30"/>
          <w:cs/>
        </w:rPr>
        <w:t>นั้น</w:t>
      </w:r>
      <w:r w:rsidRPr="00B45AFD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B45AFD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เว้นแต่การรับรู้รายได้ที่ต้องใช้วิจารณญาณเพิ่มเติมในการพิจารณาจังหวะเวลาในการส่งมอบการควบคุม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ณ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หรือ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รับรู้ตลอดช่วงเวลาหนึ่งตามข้อกำหนดของมาตรฐานการรายงานทางการเงิน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ฉบับที่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15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เรื่อง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(“</w:t>
      </w:r>
      <w:r w:rsidR="00333437" w:rsidRPr="00B45AFD">
        <w:rPr>
          <w:rFonts w:ascii="Angsana New" w:hAnsi="Angsana New"/>
          <w:sz w:val="30"/>
          <w:szCs w:val="30"/>
        </w:rPr>
        <w:t xml:space="preserve">TFRS </w:t>
      </w:r>
      <w:r w:rsidR="008556AE" w:rsidRPr="008556AE">
        <w:rPr>
          <w:rFonts w:ascii="Angsana New" w:hAnsi="Angsana New"/>
          <w:sz w:val="30"/>
          <w:szCs w:val="30"/>
        </w:rPr>
        <w:t>15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”) </w:t>
      </w:r>
      <w:r w:rsidR="00333437" w:rsidRPr="00B45AFD">
        <w:rPr>
          <w:rFonts w:ascii="Angsana New" w:hAnsi="Angsana New" w:hint="cs"/>
          <w:sz w:val="30"/>
          <w:szCs w:val="30"/>
          <w:cs/>
        </w:rPr>
        <w:t>ที่กลุ่มบริษัทถือปฏิบัติเป็นครั้งแรกแทนมาตรฐานการบัญชี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ฉบับที่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18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เรื่อง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(“</w:t>
      </w:r>
      <w:r w:rsidR="00333437" w:rsidRPr="00B45AFD">
        <w:rPr>
          <w:rFonts w:ascii="Angsana New" w:hAnsi="Angsana New"/>
          <w:sz w:val="30"/>
          <w:szCs w:val="30"/>
        </w:rPr>
        <w:t xml:space="preserve">TAS </w:t>
      </w:r>
      <w:r w:rsidR="008556AE" w:rsidRPr="008556AE">
        <w:rPr>
          <w:rFonts w:ascii="Angsana New" w:hAnsi="Angsana New"/>
          <w:sz w:val="30"/>
          <w:szCs w:val="30"/>
        </w:rPr>
        <w:t>18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”) </w:t>
      </w:r>
      <w:r w:rsidR="00333437" w:rsidRPr="00B45AFD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ฉบับที่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11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เรื่อง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(“</w:t>
      </w:r>
      <w:r w:rsidR="00333437" w:rsidRPr="00B45AFD">
        <w:rPr>
          <w:rFonts w:ascii="Angsana New" w:hAnsi="Angsana New"/>
          <w:sz w:val="30"/>
          <w:szCs w:val="30"/>
        </w:rPr>
        <w:t xml:space="preserve">TAS </w:t>
      </w:r>
      <w:r w:rsidR="008556AE" w:rsidRPr="008556AE">
        <w:rPr>
          <w:rFonts w:ascii="Angsana New" w:hAnsi="Angsana New"/>
          <w:sz w:val="30"/>
          <w:szCs w:val="30"/>
        </w:rPr>
        <w:t>11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”) </w:t>
      </w:r>
      <w:r w:rsidR="00333437" w:rsidRPr="00B45AFD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การตีความมาตรฐานการรายงานทางการเงินที่เกี่ยวข้อง</w:t>
      </w:r>
      <w:r w:rsidR="00333437" w:rsidRPr="00B45AFD">
        <w:rPr>
          <w:rFonts w:ascii="Angsana New" w:hAnsi="Angsana New"/>
          <w:sz w:val="30"/>
          <w:szCs w:val="30"/>
        </w:rPr>
        <w:t xml:space="preserve"> </w:t>
      </w:r>
      <w:r w:rsidR="00157BF6">
        <w:rPr>
          <w:rFonts w:ascii="Angsana New" w:hAnsi="Angsana New" w:hint="cs"/>
          <w:sz w:val="30"/>
          <w:szCs w:val="30"/>
          <w:cs/>
        </w:rPr>
        <w:t>และการแพร่ระบาดของ</w:t>
      </w:r>
      <w:r w:rsidR="00157BF6" w:rsidRPr="00157BF6">
        <w:rPr>
          <w:rFonts w:ascii="Angsana New" w:hAnsi="Angsana New" w:hint="cs"/>
          <w:sz w:val="30"/>
          <w:szCs w:val="30"/>
          <w:cs/>
        </w:rPr>
        <w:t>โรคโควิด</w:t>
      </w:r>
      <w:r w:rsidR="00157BF6" w:rsidRPr="00157BF6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19</w:t>
      </w:r>
      <w:r w:rsidR="00157BF6">
        <w:rPr>
          <w:rFonts w:ascii="Angsana New" w:hAnsi="Angsana New" w:hint="cs"/>
          <w:sz w:val="30"/>
          <w:szCs w:val="30"/>
          <w:cs/>
        </w:rPr>
        <w:t xml:space="preserve"> ตามที่ได้อธิบายไว้ในหมายเหตุข้อ </w:t>
      </w:r>
      <w:r w:rsidR="008556AE" w:rsidRPr="008556AE">
        <w:rPr>
          <w:rFonts w:ascii="Angsana New" w:hAnsi="Angsana New"/>
          <w:sz w:val="30"/>
          <w:szCs w:val="30"/>
        </w:rPr>
        <w:t>3</w:t>
      </w:r>
    </w:p>
    <w:p w14:paraId="64B60E22" w14:textId="77777777" w:rsidR="00002FF7" w:rsidRPr="00B45AFD" w:rsidRDefault="00002FF7" w:rsidP="00475506">
      <w:pPr>
        <w:pStyle w:val="ListParagraph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7492BA2" w14:textId="77777777" w:rsidR="00193C15" w:rsidRPr="00B45AFD" w:rsidRDefault="005E78F0" w:rsidP="00465A1E">
      <w:pPr>
        <w:pStyle w:val="ListParagraph"/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ตาม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</w:rPr>
        <w:t xml:space="preserve">TFRS </w:t>
      </w:r>
      <w:r w:rsidR="008556AE" w:rsidRPr="008556AE">
        <w:rPr>
          <w:rFonts w:ascii="Angsana New" w:hAnsi="Angsana New"/>
          <w:sz w:val="30"/>
          <w:szCs w:val="30"/>
        </w:rPr>
        <w:t>15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และมีการใช้วิจารณญาณในการพิจารณาจังหวะเวลาในการส่งมอบการควบคุม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ณ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หรือ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รับรู้ตลอดช่วงเวลาหนึ่ง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ในขณะที่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</w:rPr>
        <w:t xml:space="preserve">TAS </w:t>
      </w:r>
      <w:r w:rsidR="008556AE" w:rsidRPr="008556AE">
        <w:rPr>
          <w:rFonts w:ascii="Angsana New" w:hAnsi="Angsana New"/>
          <w:sz w:val="30"/>
          <w:szCs w:val="30"/>
        </w:rPr>
        <w:t>18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B45AFD">
        <w:rPr>
          <w:rFonts w:ascii="Angsana New" w:hAnsi="Angsana New"/>
          <w:sz w:val="30"/>
          <w:szCs w:val="30"/>
          <w:cs/>
        </w:rPr>
        <w:t xml:space="preserve">  </w:t>
      </w:r>
      <w:r w:rsidRPr="00B45AFD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ณ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0D1BB44E" w14:textId="77777777" w:rsidR="00BA1915" w:rsidRPr="00B45AFD" w:rsidRDefault="00BA1915" w:rsidP="000B4809">
      <w:pPr>
        <w:pStyle w:val="ListParagraph"/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7AE0CEA0" w14:textId="77777777" w:rsidR="00BA1915" w:rsidRDefault="00BA1915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นอกจากนี้</w:t>
      </w:r>
      <w:r w:rsidRPr="00B45AFD">
        <w:rPr>
          <w:rFonts w:ascii="Angsana New" w:hAnsi="Angsana New"/>
          <w:sz w:val="30"/>
          <w:szCs w:val="30"/>
          <w:cs/>
        </w:rPr>
        <w:t>กลุ่มบริษัทไม่ได้</w:t>
      </w:r>
      <w:r w:rsidRPr="00B45AFD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นำมาตรฐานการรายงานทางการเงินที่ออก</w:t>
      </w:r>
      <w:r w:rsidRPr="00B45AFD">
        <w:rPr>
          <w:rFonts w:ascii="Angsana New" w:hAnsi="Angsana New"/>
          <w:sz w:val="30"/>
          <w:szCs w:val="30"/>
          <w:cs/>
        </w:rPr>
        <w:t>และปรับปรุง</w:t>
      </w:r>
      <w:r w:rsidRPr="00B45AFD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B45AFD">
        <w:rPr>
          <w:rFonts w:ascii="Angsana New" w:hAnsi="Angsana New"/>
          <w:b/>
          <w:bCs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45AFD">
        <w:rPr>
          <w:rFonts w:ascii="Angsana New" w:hAnsi="Angsana New" w:hint="cs"/>
          <w:sz w:val="30"/>
          <w:szCs w:val="30"/>
          <w:cs/>
        </w:rPr>
        <w:t>ที่ออก</w:t>
      </w:r>
      <w:r w:rsidRPr="00B45AFD">
        <w:rPr>
          <w:rFonts w:ascii="Angsana New" w:hAnsi="Angsana New"/>
          <w:sz w:val="30"/>
          <w:szCs w:val="30"/>
          <w:cs/>
        </w:rPr>
        <w:t>และปรับปรุง</w:t>
      </w:r>
      <w:r w:rsidRPr="00B45AFD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="008556AE" w:rsidRPr="008556AE">
        <w:rPr>
          <w:rFonts w:ascii="Angsana New" w:hAnsi="Angsana New"/>
          <w:sz w:val="30"/>
          <w:szCs w:val="30"/>
        </w:rPr>
        <w:t>22</w:t>
      </w:r>
    </w:p>
    <w:p w14:paraId="1D63DC78" w14:textId="77777777" w:rsidR="00321974" w:rsidRDefault="00321974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0DA350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3F04FB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AF17FC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37C956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3390DB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48E644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B6AE33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4598CA" w14:textId="77777777" w:rsidR="00321974" w:rsidRDefault="00321974" w:rsidP="0032197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ผลกระทบจากการแพร่ระบาดโรคโควิด</w:t>
      </w:r>
      <w:r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  <w:lang w:val="en-US"/>
        </w:rPr>
        <w:t>19</w:t>
      </w:r>
    </w:p>
    <w:p w14:paraId="44037B6A" w14:textId="77777777" w:rsidR="00321974" w:rsidRDefault="00321974" w:rsidP="00321974">
      <w:pPr>
        <w:rPr>
          <w:lang w:val="x-none" w:eastAsia="x-none"/>
        </w:rPr>
      </w:pPr>
    </w:p>
    <w:p w14:paraId="54A25910" w14:textId="4A6DF8E1" w:rsidR="00321974" w:rsidRPr="00465A1E" w:rsidRDefault="00321974" w:rsidP="00520237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65A1E">
        <w:rPr>
          <w:rFonts w:ascii="Angsana New" w:hAnsi="Angsana New" w:hint="cs"/>
          <w:sz w:val="30"/>
          <w:szCs w:val="30"/>
          <w:cs/>
        </w:rPr>
        <w:t>ในช่วงต้นปี</w:t>
      </w:r>
      <w:r w:rsidR="00465A1E" w:rsidRPr="00465A1E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465A1E" w:rsidRPr="00465A1E">
        <w:rPr>
          <w:rFonts w:ascii="Angsana New" w:hAnsi="Angsana New"/>
          <w:sz w:val="30"/>
          <w:szCs w:val="30"/>
        </w:rPr>
        <w:t xml:space="preserve"> </w:t>
      </w:r>
      <w:r w:rsidR="00465A1E" w:rsidRPr="00465A1E">
        <w:rPr>
          <w:rFonts w:ascii="Angsana New" w:hAnsi="Angsana New" w:hint="cs"/>
          <w:sz w:val="30"/>
          <w:szCs w:val="30"/>
          <w:cs/>
        </w:rPr>
        <w:t xml:space="preserve">เกิดการแพร่ระบาดโรคโควิด </w:t>
      </w:r>
      <w:r w:rsidR="008556AE" w:rsidRPr="008556AE">
        <w:rPr>
          <w:rFonts w:ascii="Angsana New" w:hAnsi="Angsana New"/>
          <w:sz w:val="30"/>
          <w:szCs w:val="30"/>
        </w:rPr>
        <w:t>19</w:t>
      </w:r>
      <w:r w:rsidR="00465A1E">
        <w:rPr>
          <w:rFonts w:ascii="Angsana New" w:hAnsi="Angsana New" w:hint="cs"/>
          <w:sz w:val="30"/>
          <w:szCs w:val="30"/>
          <w:cs/>
        </w:rPr>
        <w:t xml:space="preserve"> ทำให้ประเทศไทยและหลายประเทศได้ประกาศมาตรการป้องกัน</w:t>
      </w:r>
      <w:r w:rsidR="00520237">
        <w:rPr>
          <w:rFonts w:ascii="Angsana New" w:hAnsi="Angsana New" w:hint="cs"/>
          <w:sz w:val="30"/>
          <w:szCs w:val="30"/>
          <w:cs/>
        </w:rPr>
        <w:t>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</w:t>
      </w:r>
      <w:r w:rsidR="005A02EE">
        <w:rPr>
          <w:rFonts w:ascii="Angsana New" w:hAnsi="Angsana New" w:hint="cs"/>
          <w:sz w:val="30"/>
          <w:szCs w:val="30"/>
          <w:cs/>
        </w:rPr>
        <w:t>การ</w:t>
      </w:r>
      <w:r w:rsidR="00520237">
        <w:rPr>
          <w:rFonts w:ascii="Angsana New" w:hAnsi="Angsana New" w:hint="cs"/>
          <w:sz w:val="30"/>
          <w:szCs w:val="30"/>
          <w:cs/>
        </w:rPr>
        <w:t>ชั่วคราว การให้มีระยะห่างทางสังคม เป็นต้น ซึ่งส่งผลกระทบอย่างมากต่อระบบเศรษฐกิจโลก การผลิตการกระจายสินค้าตลอดจนผลการดำเนินงานของหลายกิจการในวงกว้าง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</w:t>
      </w:r>
      <w:r w:rsidR="004940DC">
        <w:rPr>
          <w:rFonts w:ascii="Angsana New" w:hAnsi="Angsana New"/>
          <w:sz w:val="30"/>
          <w:szCs w:val="30"/>
        </w:rPr>
        <w:t xml:space="preserve"> </w:t>
      </w:r>
      <w:r w:rsidR="00520237">
        <w:rPr>
          <w:rFonts w:ascii="Angsana New" w:hAnsi="Angsana New" w:hint="cs"/>
          <w:sz w:val="30"/>
          <w:szCs w:val="30"/>
          <w:cs/>
        </w:rPr>
        <w:t xml:space="preserve">ในการควบคุมให้มีผลกระทบต่อธุรกิจให้น้อยที่สุดเท่าที่จะเป็นไปได้ ทั้งนี้ </w:t>
      </w:r>
      <w:r w:rsidR="00520237" w:rsidRPr="005D3C1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556AE" w:rsidRPr="005D3C17">
        <w:rPr>
          <w:rFonts w:ascii="Angsana New" w:hAnsi="Angsana New"/>
          <w:sz w:val="30"/>
          <w:szCs w:val="30"/>
        </w:rPr>
        <w:t>3</w:t>
      </w:r>
      <w:r w:rsidR="005D3C17" w:rsidRPr="005D3C17">
        <w:rPr>
          <w:rFonts w:ascii="Angsana New" w:hAnsi="Angsana New"/>
          <w:sz w:val="30"/>
          <w:szCs w:val="30"/>
        </w:rPr>
        <w:t xml:space="preserve">0 </w:t>
      </w:r>
      <w:r w:rsidR="005D3C17" w:rsidRPr="005D3C17">
        <w:rPr>
          <w:rFonts w:ascii="Angsana New" w:hAnsi="Angsana New" w:hint="cs"/>
          <w:sz w:val="30"/>
          <w:szCs w:val="30"/>
          <w:cs/>
        </w:rPr>
        <w:t>มิถุนายน</w:t>
      </w:r>
      <w:r w:rsidR="00520237" w:rsidRPr="005D3C17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5D3C17">
        <w:rPr>
          <w:rFonts w:ascii="Angsana New" w:hAnsi="Angsana New"/>
          <w:sz w:val="30"/>
          <w:szCs w:val="30"/>
        </w:rPr>
        <w:t>2563</w:t>
      </w:r>
      <w:r w:rsidR="00520237">
        <w:rPr>
          <w:rFonts w:ascii="Angsana New" w:hAnsi="Angsana New"/>
          <w:sz w:val="30"/>
          <w:szCs w:val="30"/>
        </w:rPr>
        <w:t xml:space="preserve"> </w:t>
      </w:r>
      <w:r w:rsidR="00520237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งบการเงินนี้จึงยังไม่รวมปัจจัยจากสถานกา</w:t>
      </w:r>
      <w:r w:rsidR="00AF2D30">
        <w:rPr>
          <w:rFonts w:ascii="Angsana New" w:hAnsi="Angsana New" w:hint="cs"/>
          <w:sz w:val="30"/>
          <w:szCs w:val="30"/>
          <w:cs/>
        </w:rPr>
        <w:t>ร</w:t>
      </w:r>
      <w:r w:rsidR="00520237">
        <w:rPr>
          <w:rFonts w:ascii="Angsana New" w:hAnsi="Angsana New" w:hint="cs"/>
          <w:sz w:val="30"/>
          <w:szCs w:val="30"/>
          <w:cs/>
        </w:rPr>
        <w:t>ณ์ดังกล่าวมาประมาณผลขาดทุนจากการด้อยค่าของสินทรัพย์ทางการเงินและสินทรัพย์ที่ไม่ใช่สินทรัพย์ทางการเงิน</w:t>
      </w:r>
    </w:p>
    <w:p w14:paraId="733FA68E" w14:textId="77777777" w:rsidR="00C07E51" w:rsidRPr="00B45AFD" w:rsidRDefault="00C07E51" w:rsidP="000B4809">
      <w:pPr>
        <w:pStyle w:val="ListParagraph"/>
        <w:spacing w:line="240" w:lineRule="auto"/>
        <w:ind w:left="547" w:right="-25"/>
        <w:jc w:val="thaiDistribute"/>
        <w:rPr>
          <w:rFonts w:ascii="Angsana New" w:hAnsi="Angsana New"/>
          <w:sz w:val="24"/>
          <w:szCs w:val="24"/>
        </w:rPr>
      </w:pPr>
    </w:p>
    <w:p w14:paraId="6BE59D6E" w14:textId="77777777" w:rsidR="000B4809" w:rsidRPr="00B45AFD" w:rsidRDefault="00002FF7" w:rsidP="00811C6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การรวมธุรกิจภายใต้การควบคุมเดียวกันและการซื้อส่วนได้เสียที่ไม่มีอำนาจควบคุม</w:t>
      </w:r>
    </w:p>
    <w:p w14:paraId="62D56AF0" w14:textId="77777777" w:rsidR="00811C67" w:rsidRPr="00B45AFD" w:rsidRDefault="00811C67" w:rsidP="00811C67">
      <w:pPr>
        <w:rPr>
          <w:sz w:val="30"/>
          <w:szCs w:val="30"/>
          <w:cs/>
          <w:lang w:eastAsia="x-none"/>
        </w:rPr>
      </w:pPr>
    </w:p>
    <w:p w14:paraId="30745B45" w14:textId="1E61CBAC" w:rsidR="00002FF7" w:rsidRPr="00B45AFD" w:rsidRDefault="00002FF7" w:rsidP="00234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556AE" w:rsidRPr="008556AE">
        <w:rPr>
          <w:rFonts w:ascii="Angsana New" w:hAnsi="Angsana New"/>
          <w:sz w:val="30"/>
          <w:szCs w:val="30"/>
        </w:rPr>
        <w:t>14</w:t>
      </w:r>
      <w:r w:rsidRPr="00B45AF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/>
          <w:sz w:val="30"/>
          <w:szCs w:val="30"/>
          <w:cs/>
        </w:rPr>
        <w:t xml:space="preserve"> บริษัทได้</w:t>
      </w:r>
      <w:r w:rsidRPr="00B45AFD">
        <w:rPr>
          <w:rFonts w:ascii="Angsana New" w:hAnsi="Angsana New"/>
          <w:spacing w:val="-6"/>
          <w:sz w:val="30"/>
          <w:szCs w:val="30"/>
          <w:cs/>
        </w:rPr>
        <w:t>ชำระค่าหุ้นสามัญที่ได้</w:t>
      </w:r>
      <w:r w:rsidRPr="00B45AFD">
        <w:rPr>
          <w:rFonts w:ascii="Angsana New" w:hAnsi="Angsana New"/>
          <w:sz w:val="30"/>
          <w:szCs w:val="30"/>
          <w:cs/>
        </w:rPr>
        <w:t>จากการทำคำเสนอซื้อหลักทรัพย์ของ บริษัท แผ่นดิน</w:t>
      </w:r>
      <w:r w:rsidR="006504E8">
        <w:rPr>
          <w:rFonts w:ascii="Angsana New" w:hAnsi="Angsana New"/>
          <w:sz w:val="30"/>
          <w:szCs w:val="30"/>
        </w:rPr>
        <w:t xml:space="preserve">  </w:t>
      </w:r>
      <w:r w:rsidRPr="00B45AFD">
        <w:rPr>
          <w:rFonts w:ascii="Angsana New" w:hAnsi="Angsana New"/>
          <w:sz w:val="30"/>
          <w:szCs w:val="30"/>
          <w:cs/>
        </w:rPr>
        <w:t>ทอง</w:t>
      </w:r>
      <w:r w:rsidR="006504E8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พร็อพเพอร์ตี้ ดีเวลลอปเม้นท์ จำกัด (มหาชน) “</w:t>
      </w:r>
      <w:r w:rsidRPr="00B45AFD">
        <w:rPr>
          <w:rFonts w:ascii="Angsana New" w:hAnsi="Angsana New"/>
          <w:sz w:val="30"/>
          <w:szCs w:val="30"/>
        </w:rPr>
        <w:t xml:space="preserve">GOLD” </w:t>
      </w:r>
      <w:r w:rsidRPr="00B45AFD">
        <w:rPr>
          <w:rFonts w:ascii="Angsana New" w:hAnsi="Angsana New"/>
          <w:sz w:val="30"/>
          <w:szCs w:val="30"/>
          <w:cs/>
        </w:rPr>
        <w:t xml:space="preserve">เป็นจำนวนหุ้นสามัญ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195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90</w:t>
      </w:r>
      <w:r w:rsidRPr="00B45AFD">
        <w:rPr>
          <w:rFonts w:ascii="Angsana New" w:hAnsi="Angsana New"/>
          <w:sz w:val="30"/>
          <w:szCs w:val="30"/>
          <w:cs/>
        </w:rPr>
        <w:t xml:space="preserve"> ล้านหุ้น โดยราคาเสนอซื้อหุ้นละ </w:t>
      </w:r>
      <w:r w:rsidR="008556AE" w:rsidRPr="008556AE">
        <w:rPr>
          <w:rFonts w:ascii="Angsana New" w:hAnsi="Angsana New"/>
          <w:sz w:val="30"/>
          <w:szCs w:val="30"/>
        </w:rPr>
        <w:t>8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50</w:t>
      </w:r>
      <w:r w:rsidRPr="00B45AFD">
        <w:rPr>
          <w:rFonts w:ascii="Angsana New" w:hAnsi="Angsana New"/>
          <w:sz w:val="30"/>
          <w:szCs w:val="30"/>
          <w:cs/>
        </w:rPr>
        <w:t xml:space="preserve"> บาทต่อหุ้น รวมเป็นเงินทั้งสิ</w:t>
      </w:r>
      <w:r w:rsidR="005A02EE">
        <w:rPr>
          <w:rFonts w:ascii="Angsana New" w:hAnsi="Angsana New" w:hint="cs"/>
          <w:sz w:val="30"/>
          <w:szCs w:val="30"/>
          <w:cs/>
        </w:rPr>
        <w:t>้</w:t>
      </w:r>
      <w:r w:rsidRPr="00B45AFD">
        <w:rPr>
          <w:rFonts w:ascii="Angsana New" w:hAnsi="Angsana New"/>
          <w:sz w:val="30"/>
          <w:szCs w:val="30"/>
          <w:cs/>
        </w:rPr>
        <w:t xml:space="preserve">น </w:t>
      </w:r>
      <w:r w:rsidR="008556AE" w:rsidRPr="008556AE">
        <w:rPr>
          <w:rFonts w:ascii="Angsana New" w:hAnsi="Angsana New"/>
          <w:sz w:val="30"/>
          <w:szCs w:val="30"/>
        </w:rPr>
        <w:t>18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665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14</w:t>
      </w:r>
      <w:r w:rsidRPr="00B45AFD">
        <w:rPr>
          <w:rFonts w:ascii="Angsana New" w:hAnsi="Angsana New"/>
          <w:sz w:val="30"/>
          <w:szCs w:val="30"/>
          <w:cs/>
        </w:rPr>
        <w:t xml:space="preserve"> ล้านบาท ซึ่งคิดเป็นร้อยละ </w:t>
      </w:r>
      <w:r w:rsidR="008556AE" w:rsidRPr="008556AE">
        <w:rPr>
          <w:rFonts w:ascii="Angsana New" w:hAnsi="Angsana New"/>
          <w:sz w:val="30"/>
          <w:szCs w:val="30"/>
        </w:rPr>
        <w:t>94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50</w:t>
      </w:r>
      <w:r w:rsidRPr="00B45AFD">
        <w:rPr>
          <w:rFonts w:ascii="Angsana New" w:hAnsi="Angsana New"/>
          <w:sz w:val="30"/>
          <w:szCs w:val="30"/>
          <w:cs/>
        </w:rPr>
        <w:t xml:space="preserve"> จากหุ้นสามัญที่ทำคำเสนอซื้อทั้งหมดจำนวน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323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72</w:t>
      </w:r>
      <w:r w:rsidRPr="00B45AFD">
        <w:rPr>
          <w:rFonts w:ascii="Angsana New" w:hAnsi="Angsana New"/>
          <w:sz w:val="30"/>
          <w:szCs w:val="30"/>
          <w:cs/>
        </w:rPr>
        <w:t xml:space="preserve"> ล้านหุ้น โดยมาจาก ผู้ถือหุ้นรายใหญ่เดิมของ </w:t>
      </w:r>
      <w:r w:rsidRPr="00B45AFD">
        <w:rPr>
          <w:rFonts w:ascii="Angsana New" w:hAnsi="Angsana New"/>
          <w:sz w:val="30"/>
          <w:szCs w:val="30"/>
        </w:rPr>
        <w:t xml:space="preserve">GOLD </w:t>
      </w:r>
      <w:r w:rsidRPr="00B45AFD">
        <w:rPr>
          <w:rFonts w:ascii="Angsana New" w:hAnsi="Angsana New"/>
          <w:sz w:val="30"/>
          <w:szCs w:val="30"/>
          <w:cs/>
        </w:rPr>
        <w:t xml:space="preserve">สองรายคิดเป็นร้อยละ </w:t>
      </w:r>
      <w:r w:rsidR="008556AE" w:rsidRPr="008556AE">
        <w:rPr>
          <w:rFonts w:ascii="Angsana New" w:hAnsi="Angsana New"/>
          <w:sz w:val="30"/>
          <w:szCs w:val="30"/>
        </w:rPr>
        <w:t>79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20</w:t>
      </w:r>
      <w:r w:rsidRPr="00B45AFD">
        <w:rPr>
          <w:rFonts w:ascii="Angsana New" w:hAnsi="Angsana New"/>
          <w:sz w:val="30"/>
          <w:szCs w:val="30"/>
          <w:cs/>
        </w:rPr>
        <w:t xml:space="preserve"> ของหุ้นสามัญที่ทำคำเสนอซื้อทั้งหมด รวมทั้งสิ้น </w:t>
      </w:r>
      <w:r w:rsidR="008556AE" w:rsidRPr="008556AE">
        <w:rPr>
          <w:rFonts w:ascii="Angsana New" w:hAnsi="Angsana New"/>
          <w:sz w:val="30"/>
          <w:szCs w:val="30"/>
        </w:rPr>
        <w:t>15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644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02</w:t>
      </w:r>
      <w:r w:rsidRPr="00B45AFD">
        <w:rPr>
          <w:rFonts w:ascii="Angsana New" w:hAnsi="Angsana New"/>
          <w:sz w:val="30"/>
          <w:szCs w:val="30"/>
          <w:cs/>
        </w:rPr>
        <w:t xml:space="preserve"> ล้านบาท ซึ่งประกอบด้วยบริษัท ยูนิเวนเจอร์ จำกัด (มหาชน) “</w:t>
      </w:r>
      <w:r w:rsidRPr="00B45AFD">
        <w:rPr>
          <w:rFonts w:ascii="Angsana New" w:hAnsi="Angsana New"/>
          <w:sz w:val="30"/>
          <w:szCs w:val="30"/>
        </w:rPr>
        <w:t xml:space="preserve">UV” </w:t>
      </w:r>
      <w:r w:rsidRPr="00B45AFD">
        <w:rPr>
          <w:rFonts w:ascii="Angsana New" w:hAnsi="Angsana New"/>
          <w:sz w:val="30"/>
          <w:szCs w:val="30"/>
          <w:cs/>
        </w:rPr>
        <w:t xml:space="preserve">ซึ่งถือหุ้นอยู่ใน </w:t>
      </w:r>
      <w:r w:rsidRPr="00B45AFD">
        <w:rPr>
          <w:rFonts w:ascii="Angsana New" w:hAnsi="Angsana New"/>
          <w:sz w:val="30"/>
          <w:szCs w:val="30"/>
        </w:rPr>
        <w:t xml:space="preserve">GOLD </w:t>
      </w:r>
      <w:r w:rsidRPr="00B45AFD">
        <w:rPr>
          <w:rFonts w:ascii="Angsana New" w:hAnsi="Angsana New"/>
          <w:sz w:val="30"/>
          <w:szCs w:val="30"/>
          <w:cs/>
        </w:rPr>
        <w:t xml:space="preserve">จำนวน </w:t>
      </w:r>
      <w:r w:rsidR="008556AE" w:rsidRPr="008556AE">
        <w:rPr>
          <w:rFonts w:ascii="Angsana New" w:hAnsi="Angsana New"/>
          <w:sz w:val="30"/>
          <w:szCs w:val="30"/>
        </w:rPr>
        <w:t>912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83</w:t>
      </w:r>
      <w:r w:rsidRPr="00B45AFD">
        <w:rPr>
          <w:rFonts w:ascii="Angsana New" w:hAnsi="Angsana New"/>
          <w:sz w:val="30"/>
          <w:szCs w:val="30"/>
          <w:cs/>
        </w:rPr>
        <w:t xml:space="preserve"> ล้านหุ้น คิดเป็นร้อยละ </w:t>
      </w:r>
      <w:r w:rsidR="008556AE" w:rsidRPr="008556AE">
        <w:rPr>
          <w:rFonts w:ascii="Angsana New" w:hAnsi="Angsana New"/>
          <w:sz w:val="30"/>
          <w:szCs w:val="30"/>
        </w:rPr>
        <w:t>39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28</w:t>
      </w:r>
      <w:r w:rsidRPr="00B45AFD">
        <w:rPr>
          <w:rFonts w:ascii="Angsana New" w:hAnsi="Angsana New"/>
          <w:sz w:val="30"/>
          <w:szCs w:val="30"/>
          <w:cs/>
        </w:rPr>
        <w:t xml:space="preserve"> ของหุ้นสามัญที่ทำคำเสนอซื้อทั้งหมดรวมเป็นเงิน </w:t>
      </w:r>
      <w:r w:rsidR="008556AE" w:rsidRPr="008556AE">
        <w:rPr>
          <w:rFonts w:ascii="Angsana New" w:hAnsi="Angsana New"/>
          <w:sz w:val="30"/>
          <w:szCs w:val="30"/>
        </w:rPr>
        <w:t>7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759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05</w:t>
      </w:r>
      <w:r w:rsidRPr="00B45AFD">
        <w:rPr>
          <w:rFonts w:ascii="Angsana New" w:hAnsi="Angsana New"/>
          <w:sz w:val="30"/>
          <w:szCs w:val="30"/>
          <w:cs/>
        </w:rPr>
        <w:t xml:space="preserve"> ล้านบาทและบริษัท เฟรเซอร์ส พร็อพเพอร์ตี้ โฮลดิ้งส์ (ประเทศไทย) จำกัด (“</w:t>
      </w:r>
      <w:r w:rsidRPr="00B45AFD">
        <w:rPr>
          <w:rFonts w:ascii="Angsana New" w:hAnsi="Angsana New"/>
          <w:sz w:val="30"/>
          <w:szCs w:val="30"/>
        </w:rPr>
        <w:t xml:space="preserve">FPHT”) </w:t>
      </w:r>
      <w:r w:rsidRPr="00B45AFD">
        <w:rPr>
          <w:rFonts w:ascii="Angsana New" w:hAnsi="Angsana New"/>
          <w:sz w:val="30"/>
          <w:szCs w:val="30"/>
          <w:cs/>
        </w:rPr>
        <w:t xml:space="preserve">ซึ่งถือหุ้นอยู่ใน </w:t>
      </w:r>
      <w:r w:rsidRPr="00B45AFD">
        <w:rPr>
          <w:rFonts w:ascii="Angsana New" w:hAnsi="Angsana New"/>
          <w:sz w:val="30"/>
          <w:szCs w:val="30"/>
        </w:rPr>
        <w:t xml:space="preserve">GOLD </w:t>
      </w:r>
      <w:r w:rsidRPr="00B45AFD">
        <w:rPr>
          <w:rFonts w:ascii="Angsana New" w:hAnsi="Angsana New"/>
          <w:sz w:val="30"/>
          <w:szCs w:val="30"/>
          <w:cs/>
        </w:rPr>
        <w:t xml:space="preserve">จำนวน </w:t>
      </w:r>
      <w:r w:rsidR="008556AE" w:rsidRPr="008556AE">
        <w:rPr>
          <w:rFonts w:ascii="Angsana New" w:hAnsi="Angsana New"/>
          <w:sz w:val="30"/>
          <w:szCs w:val="30"/>
        </w:rPr>
        <w:t>927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64</w:t>
      </w:r>
      <w:r w:rsidRPr="00B45AFD">
        <w:rPr>
          <w:rFonts w:ascii="Angsana New" w:hAnsi="Angsana New"/>
          <w:sz w:val="30"/>
          <w:szCs w:val="30"/>
          <w:cs/>
        </w:rPr>
        <w:t xml:space="preserve"> ล้านหุ้น คิดเป็นร้อยละ </w:t>
      </w:r>
      <w:r w:rsidR="008556AE" w:rsidRPr="008556AE">
        <w:rPr>
          <w:rFonts w:ascii="Angsana New" w:hAnsi="Angsana New"/>
          <w:sz w:val="30"/>
          <w:szCs w:val="30"/>
        </w:rPr>
        <w:t>39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92</w:t>
      </w:r>
      <w:r w:rsidRPr="00B45AFD">
        <w:rPr>
          <w:rFonts w:ascii="Angsana New" w:hAnsi="Angsana New"/>
          <w:sz w:val="30"/>
          <w:szCs w:val="30"/>
          <w:cs/>
        </w:rPr>
        <w:t xml:space="preserve"> ของหุ้นสามัญที่ทำคำเสนอซื้อทั้งหมด รวมเป็นเงิน </w:t>
      </w:r>
      <w:r w:rsidR="008556AE" w:rsidRPr="008556AE">
        <w:rPr>
          <w:rFonts w:ascii="Angsana New" w:hAnsi="Angsana New"/>
          <w:sz w:val="30"/>
          <w:szCs w:val="30"/>
        </w:rPr>
        <w:t>7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884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97</w:t>
      </w:r>
      <w:r w:rsidRPr="00B45AFD">
        <w:rPr>
          <w:rFonts w:ascii="Angsana New" w:hAnsi="Angsana New"/>
          <w:sz w:val="30"/>
          <w:szCs w:val="30"/>
          <w:cs/>
        </w:rPr>
        <w:t xml:space="preserve"> ล้านบาท ทั้งนี้ ผู้ถือหุ้นรายใหญ่ทั้งสองรายข้างต้นและบริษัท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ดังนั้นกลุ่มบริษัทได้มาซึ่งอำนาจควบคุมในเงินลงทุนใน </w:t>
      </w:r>
      <w:r w:rsidRPr="00B45AFD">
        <w:rPr>
          <w:rFonts w:ascii="Angsana New" w:hAnsi="Angsana New"/>
          <w:sz w:val="30"/>
          <w:szCs w:val="30"/>
        </w:rPr>
        <w:t xml:space="preserve">GOLD </w:t>
      </w:r>
      <w:r w:rsidRPr="00B45AFD">
        <w:rPr>
          <w:rFonts w:ascii="Angsana New" w:hAnsi="Angsana New"/>
          <w:sz w:val="30"/>
          <w:szCs w:val="30"/>
          <w:cs/>
        </w:rPr>
        <w:t xml:space="preserve">ณ วันที่ซื้อธุรกิจ และงบการเงินรวมได้ถูกจัดทำขึ้นภายใต้เกณฑ์การรวมธุรกิจของกิจการภายใต้การควบคุมเดียวกัน (หมายเหตุข้อ </w:t>
      </w:r>
      <w:r w:rsidR="008556AE" w:rsidRPr="008556AE">
        <w:rPr>
          <w:rFonts w:ascii="Angsana New" w:hAnsi="Angsana New"/>
          <w:sz w:val="30"/>
          <w:szCs w:val="30"/>
        </w:rPr>
        <w:t>4</w:t>
      </w:r>
      <w:r w:rsidR="00D929CF"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(ก)) ส่วนที่เหลือเป็นการซื้อหุ้นจากบุคคลภายนอกจำนวน </w:t>
      </w:r>
      <w:r w:rsidR="008556AE" w:rsidRPr="008556AE">
        <w:rPr>
          <w:rFonts w:ascii="Angsana New" w:hAnsi="Angsana New"/>
          <w:sz w:val="30"/>
          <w:szCs w:val="30"/>
        </w:rPr>
        <w:t>355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43</w:t>
      </w:r>
      <w:r w:rsidRPr="00B45AFD">
        <w:rPr>
          <w:rFonts w:ascii="Angsana New" w:hAnsi="Angsana New"/>
          <w:sz w:val="30"/>
          <w:szCs w:val="30"/>
          <w:cs/>
        </w:rPr>
        <w:t xml:space="preserve"> ล้านหุ้น หรือคิดเป็นร้อยละ </w:t>
      </w:r>
      <w:r w:rsidR="008556AE" w:rsidRPr="008556AE">
        <w:rPr>
          <w:rFonts w:ascii="Angsana New" w:hAnsi="Angsana New"/>
          <w:sz w:val="30"/>
          <w:szCs w:val="30"/>
        </w:rPr>
        <w:t>15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Pr="00B45AFD">
        <w:rPr>
          <w:rFonts w:ascii="Angsana New" w:hAnsi="Angsana New"/>
          <w:sz w:val="30"/>
          <w:szCs w:val="30"/>
          <w:cs/>
        </w:rPr>
        <w:t xml:space="preserve"> ของจำนวนหุ้นสามัญที่ทำคำเสนอซื้อหมด </w:t>
      </w:r>
      <w:r w:rsidR="00A624CA">
        <w:rPr>
          <w:rFonts w:ascii="Angsana New" w:hAnsi="Angsana New"/>
          <w:sz w:val="30"/>
          <w:szCs w:val="30"/>
          <w:cs/>
        </w:rPr>
        <w:br/>
      </w:r>
      <w:r w:rsidRPr="00B45AFD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021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12</w:t>
      </w:r>
      <w:r w:rsidRPr="00B45AFD">
        <w:rPr>
          <w:rFonts w:ascii="Angsana New" w:hAnsi="Angsana New"/>
          <w:sz w:val="30"/>
          <w:szCs w:val="30"/>
          <w:cs/>
        </w:rPr>
        <w:t xml:space="preserve"> ล้านบาท (หมายเหตุข้อ </w:t>
      </w:r>
      <w:r w:rsidR="008556AE" w:rsidRPr="008556AE">
        <w:rPr>
          <w:rFonts w:ascii="Angsana New" w:hAnsi="Angsana New"/>
          <w:sz w:val="30"/>
          <w:szCs w:val="30"/>
        </w:rPr>
        <w:t>4</w:t>
      </w:r>
      <w:r w:rsidR="00D929CF"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(ข))</w:t>
      </w:r>
    </w:p>
    <w:p w14:paraId="7ADE36FC" w14:textId="77777777" w:rsidR="00002FF7" w:rsidRDefault="00002FF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9F06858" w14:textId="77777777" w:rsidR="00520237" w:rsidRDefault="0052023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6DFC91D" w14:textId="77777777" w:rsidR="00520237" w:rsidRDefault="0052023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23352DF" w14:textId="77777777" w:rsidR="00520237" w:rsidRDefault="0052023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5FF2015" w14:textId="77777777" w:rsidR="005A67DD" w:rsidRDefault="005A67DD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77EB520" w14:textId="77777777" w:rsidR="00520237" w:rsidRPr="00B45AFD" w:rsidRDefault="0052023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2F74AE4" w14:textId="77777777" w:rsidR="00002FF7" w:rsidRPr="00B45AFD" w:rsidRDefault="00002FF7" w:rsidP="00002FF7">
      <w:pPr>
        <w:pStyle w:val="ListParagraph"/>
        <w:numPr>
          <w:ilvl w:val="0"/>
          <w:numId w:val="2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720"/>
        </w:tabs>
        <w:ind w:left="0" w:right="-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การซื้อส่วนได้เสียที่เป็นการรวมธุรกิจภายใต้การควบคุมเดียวกัน</w:t>
      </w:r>
    </w:p>
    <w:p w14:paraId="0400E480" w14:textId="77777777" w:rsidR="00002FF7" w:rsidRPr="00B45AFD" w:rsidRDefault="00002FF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14AA38B" w14:textId="5829FF21" w:rsidR="00002FF7" w:rsidRPr="00B45AFD" w:rsidRDefault="00002FF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pacing w:val="-6"/>
          <w:sz w:val="30"/>
          <w:szCs w:val="30"/>
          <w:cs/>
        </w:rPr>
        <w:t>หุ้น</w:t>
      </w:r>
      <w:r w:rsidRPr="00B45AFD">
        <w:rPr>
          <w:rFonts w:ascii="Angsana New" w:hAnsi="Angsana New"/>
          <w:sz w:val="30"/>
          <w:szCs w:val="30"/>
          <w:cs/>
        </w:rPr>
        <w:t xml:space="preserve">ที่ได้รับจากการทำคำเสนอซื้อจำนวนร้อยละ </w:t>
      </w:r>
      <w:r w:rsidR="008556AE" w:rsidRPr="008556AE">
        <w:rPr>
          <w:rFonts w:ascii="Angsana New" w:hAnsi="Angsana New"/>
          <w:sz w:val="30"/>
          <w:szCs w:val="30"/>
        </w:rPr>
        <w:t>79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20</w:t>
      </w:r>
      <w:r w:rsidRPr="00B45AFD">
        <w:rPr>
          <w:rFonts w:ascii="Angsana New" w:hAnsi="Angsana New"/>
          <w:sz w:val="30"/>
          <w:szCs w:val="30"/>
          <w:cs/>
        </w:rPr>
        <w:t xml:space="preserve"> จาก </w:t>
      </w:r>
      <w:r w:rsidRPr="00B45AFD">
        <w:rPr>
          <w:rFonts w:ascii="Angsana New" w:hAnsi="Angsana New"/>
          <w:sz w:val="30"/>
          <w:szCs w:val="30"/>
        </w:rPr>
        <w:t xml:space="preserve">UV </w:t>
      </w:r>
      <w:r w:rsidRPr="00B45AFD">
        <w:rPr>
          <w:rFonts w:ascii="Angsana New" w:hAnsi="Angsana New"/>
          <w:sz w:val="30"/>
          <w:szCs w:val="30"/>
          <w:cs/>
        </w:rPr>
        <w:t xml:space="preserve">และ </w:t>
      </w:r>
      <w:r w:rsidRPr="00B45AFD">
        <w:rPr>
          <w:rFonts w:ascii="Angsana New" w:hAnsi="Angsana New"/>
          <w:sz w:val="30"/>
          <w:szCs w:val="30"/>
        </w:rPr>
        <w:t xml:space="preserve">FPHT </w:t>
      </w:r>
      <w:r w:rsidRPr="00B45AFD">
        <w:rPr>
          <w:rFonts w:ascii="Angsana New" w:hAnsi="Angsana New"/>
          <w:sz w:val="30"/>
          <w:szCs w:val="30"/>
          <w:cs/>
        </w:rPr>
        <w:t>ถูกบันทึกด้วยมูลค่าตามบัญชี ตามวิธีเสมือนว่าเป็นการรวมส่วนได้เสีย (</w:t>
      </w:r>
      <w:r w:rsidRPr="00B45AFD">
        <w:rPr>
          <w:rFonts w:ascii="Angsana New" w:hAnsi="Angsana New"/>
          <w:sz w:val="30"/>
          <w:szCs w:val="30"/>
        </w:rPr>
        <w:t xml:space="preserve">similar to pooling of interests) </w:t>
      </w:r>
      <w:r w:rsidRPr="00B45AFD">
        <w:rPr>
          <w:rFonts w:ascii="Angsana New" w:hAnsi="Angsana New"/>
          <w:sz w:val="30"/>
          <w:szCs w:val="30"/>
          <w:cs/>
        </w:rPr>
        <w:t xml:space="preserve">ซึ่งสะท้อนเนื้อหาทางเศรษฐกิจของบริษัทและ </w:t>
      </w:r>
      <w:r w:rsidRPr="00B45AFD">
        <w:rPr>
          <w:rFonts w:ascii="Angsana New" w:hAnsi="Angsana New"/>
          <w:sz w:val="30"/>
          <w:szCs w:val="30"/>
        </w:rPr>
        <w:t xml:space="preserve">GOLD </w:t>
      </w:r>
      <w:r w:rsidRPr="00B45AFD">
        <w:rPr>
          <w:rFonts w:ascii="Angsana New" w:hAnsi="Angsana New"/>
          <w:sz w:val="30"/>
          <w:szCs w:val="30"/>
          <w:cs/>
        </w:rPr>
        <w:t xml:space="preserve">เสมือนว่าได้ดำเนินธุรกิจเป็นหน่วยเศรษฐกิจเดียวกัน ตั้งแต่วันที่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A10CD" w:rsidRPr="00B45AFD">
        <w:rPr>
          <w:rFonts w:ascii="Angsana New" w:hAnsi="Angsana New" w:hint="cs"/>
          <w:sz w:val="30"/>
          <w:szCs w:val="30"/>
          <w:cs/>
        </w:rPr>
        <w:t>ตุลาคม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2561</w:t>
      </w:r>
      <w:r w:rsidRPr="00B45AFD">
        <w:rPr>
          <w:rFonts w:ascii="Angsana New" w:hAnsi="Angsana New"/>
          <w:sz w:val="30"/>
          <w:szCs w:val="30"/>
          <w:cs/>
        </w:rPr>
        <w:t xml:space="preserve"> เพื่อประโยชน์ในการเปรียบเทียบ ถึงแม้ว่าความสัมพันธ์ทางกฎหมายของบริษัทกับ </w:t>
      </w:r>
      <w:r w:rsidRPr="00B45AFD">
        <w:rPr>
          <w:rFonts w:ascii="Angsana New" w:hAnsi="Angsana New"/>
          <w:sz w:val="30"/>
          <w:szCs w:val="30"/>
        </w:rPr>
        <w:t xml:space="preserve">GOLD </w:t>
      </w:r>
      <w:r w:rsidRPr="00B45AFD">
        <w:rPr>
          <w:rFonts w:ascii="Angsana New" w:hAnsi="Angsana New"/>
          <w:sz w:val="30"/>
          <w:szCs w:val="30"/>
          <w:cs/>
        </w:rPr>
        <w:t xml:space="preserve">จะเกิดขึ้นภายหลังวันที่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1363DE" w:rsidRPr="00B45AFD">
        <w:rPr>
          <w:rFonts w:ascii="Angsana New" w:hAnsi="Angsana New" w:hint="cs"/>
          <w:sz w:val="30"/>
          <w:szCs w:val="30"/>
          <w:cs/>
        </w:rPr>
        <w:t>ตุลาคม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2561</w:t>
      </w:r>
      <w:r w:rsidRPr="00B45AFD">
        <w:rPr>
          <w:rFonts w:ascii="Angsana New" w:hAnsi="Angsana New"/>
          <w:sz w:val="30"/>
          <w:szCs w:val="30"/>
          <w:cs/>
        </w:rPr>
        <w:t xml:space="preserve"> บริษัทได้นำเสนอ </w:t>
      </w:r>
      <w:r w:rsidR="00EB63CB" w:rsidRPr="00B45AFD">
        <w:rPr>
          <w:rFonts w:ascii="Angsana New" w:hAnsi="Angsana New" w:hint="cs"/>
          <w:sz w:val="30"/>
          <w:szCs w:val="30"/>
          <w:cs/>
        </w:rPr>
        <w:t xml:space="preserve">งบกำไรขาดทุนรวม </w:t>
      </w:r>
      <w:r w:rsidRPr="00F83834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590843" w:rsidRPr="00F83834">
        <w:rPr>
          <w:rFonts w:ascii="Angsana New" w:hAnsi="Angsana New"/>
          <w:sz w:val="30"/>
          <w:szCs w:val="30"/>
          <w:cs/>
        </w:rPr>
        <w:t>สำหรับ</w:t>
      </w:r>
      <w:r w:rsidR="00590843" w:rsidRPr="00F83834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1E2D18" w:rsidRPr="00F83834">
        <w:rPr>
          <w:rFonts w:ascii="Angsana New" w:hAnsi="Angsana New" w:hint="cs"/>
          <w:sz w:val="30"/>
          <w:szCs w:val="30"/>
          <w:cs/>
        </w:rPr>
        <w:t>เก้า</w:t>
      </w:r>
      <w:r w:rsidR="00590843" w:rsidRPr="00F8383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556AE" w:rsidRPr="00F83834">
        <w:rPr>
          <w:rFonts w:ascii="Angsana New" w:hAnsi="Angsana New"/>
          <w:sz w:val="30"/>
          <w:szCs w:val="30"/>
        </w:rPr>
        <w:t>3</w:t>
      </w:r>
      <w:r w:rsidR="001E2D18" w:rsidRPr="00F83834">
        <w:rPr>
          <w:rFonts w:ascii="Angsana New" w:hAnsi="Angsana New"/>
          <w:sz w:val="30"/>
          <w:szCs w:val="30"/>
        </w:rPr>
        <w:t xml:space="preserve">0 </w:t>
      </w:r>
      <w:r w:rsidR="001E2D18" w:rsidRPr="00F83834">
        <w:rPr>
          <w:rFonts w:ascii="Angsana New" w:hAnsi="Angsana New" w:hint="cs"/>
          <w:sz w:val="30"/>
          <w:szCs w:val="30"/>
          <w:cs/>
        </w:rPr>
        <w:t>มิถุนายน</w:t>
      </w:r>
      <w:r w:rsidR="00590843" w:rsidRPr="00F83834">
        <w:rPr>
          <w:rFonts w:ascii="Angsana New" w:hAnsi="Angsana New"/>
          <w:sz w:val="30"/>
          <w:szCs w:val="30"/>
          <w:cs/>
        </w:rPr>
        <w:t xml:space="preserve"> </w:t>
      </w:r>
      <w:r w:rsidR="008556AE" w:rsidRPr="00F83834">
        <w:rPr>
          <w:rFonts w:ascii="Angsana New" w:hAnsi="Angsana New"/>
          <w:sz w:val="30"/>
          <w:szCs w:val="30"/>
        </w:rPr>
        <w:t>2562</w:t>
      </w:r>
      <w:r w:rsidRPr="00F83834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 และงบกระแสเงินสดรวมสำหรับ</w:t>
      </w:r>
      <w:r w:rsidR="009C0FC3" w:rsidRPr="00F83834">
        <w:rPr>
          <w:rFonts w:ascii="Angsana New" w:hAnsi="Angsana New" w:hint="cs"/>
          <w:sz w:val="30"/>
          <w:szCs w:val="30"/>
          <w:cs/>
        </w:rPr>
        <w:t>งว</w:t>
      </w:r>
      <w:r w:rsidR="005D3C17">
        <w:rPr>
          <w:rFonts w:ascii="Angsana New" w:hAnsi="Angsana New" w:hint="cs"/>
          <w:sz w:val="30"/>
          <w:szCs w:val="30"/>
          <w:cs/>
        </w:rPr>
        <w:t>ดเก้า</w:t>
      </w:r>
      <w:r w:rsidR="00BD26A7" w:rsidRPr="00F83834">
        <w:rPr>
          <w:rFonts w:ascii="Angsana New" w:hAnsi="Angsana New" w:hint="cs"/>
          <w:sz w:val="30"/>
          <w:szCs w:val="30"/>
          <w:cs/>
        </w:rPr>
        <w:t>เดือน</w:t>
      </w:r>
      <w:r w:rsidR="009C0FC3" w:rsidRPr="00F8383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83834" w:rsidRPr="00F83834">
        <w:rPr>
          <w:rFonts w:ascii="Angsana New" w:hAnsi="Angsana New"/>
          <w:sz w:val="30"/>
          <w:szCs w:val="30"/>
        </w:rPr>
        <w:t xml:space="preserve">30 </w:t>
      </w:r>
      <w:r w:rsidR="00F83834" w:rsidRPr="00F83834">
        <w:rPr>
          <w:rFonts w:ascii="Angsana New" w:hAnsi="Angsana New" w:hint="cs"/>
          <w:sz w:val="30"/>
          <w:szCs w:val="30"/>
          <w:cs/>
        </w:rPr>
        <w:t>มิถุนายน</w:t>
      </w:r>
      <w:r w:rsidR="00F83834" w:rsidRPr="00F83834">
        <w:rPr>
          <w:rFonts w:ascii="Angsana New" w:hAnsi="Angsana New"/>
          <w:sz w:val="30"/>
          <w:szCs w:val="30"/>
          <w:cs/>
        </w:rPr>
        <w:t xml:space="preserve"> </w:t>
      </w:r>
      <w:r w:rsidR="00F83834" w:rsidRPr="00F83834">
        <w:rPr>
          <w:rFonts w:ascii="Angsana New" w:hAnsi="Angsana New"/>
          <w:sz w:val="30"/>
          <w:szCs w:val="30"/>
        </w:rPr>
        <w:t>2562</w:t>
      </w:r>
      <w:r w:rsidR="00F83834" w:rsidRPr="00F83834">
        <w:rPr>
          <w:rFonts w:ascii="Angsana New" w:hAnsi="Angsana New" w:hint="cs"/>
          <w:sz w:val="30"/>
          <w:szCs w:val="30"/>
          <w:cs/>
        </w:rPr>
        <w:t xml:space="preserve"> ร</w:t>
      </w:r>
      <w:r w:rsidRPr="00F83834">
        <w:rPr>
          <w:rFonts w:ascii="Angsana New" w:hAnsi="Angsana New"/>
          <w:sz w:val="30"/>
          <w:szCs w:val="30"/>
          <w:cs/>
        </w:rPr>
        <w:t>วมถึงหมายเหตุประกอบงบการเงินรวม</w:t>
      </w:r>
      <w:r w:rsidR="00EB63CB" w:rsidRPr="00F83834">
        <w:rPr>
          <w:rFonts w:ascii="Angsana New" w:hAnsi="Angsana New" w:hint="cs"/>
          <w:sz w:val="30"/>
          <w:szCs w:val="30"/>
          <w:cs/>
        </w:rPr>
        <w:t>หลัง</w:t>
      </w:r>
      <w:r w:rsidRPr="00F83834">
        <w:rPr>
          <w:rFonts w:ascii="Angsana New" w:hAnsi="Angsana New"/>
          <w:sz w:val="30"/>
          <w:szCs w:val="30"/>
          <w:cs/>
        </w:rPr>
        <w:t>การปรับโครงสร้าง เพื่อ</w:t>
      </w:r>
      <w:r w:rsidR="00E34CF6" w:rsidRPr="00F83834">
        <w:rPr>
          <w:rFonts w:ascii="Angsana New" w:hAnsi="Angsana New" w:hint="cs"/>
          <w:sz w:val="30"/>
          <w:szCs w:val="30"/>
          <w:cs/>
        </w:rPr>
        <w:t>เป็น</w:t>
      </w:r>
      <w:r w:rsidRPr="00F83834">
        <w:rPr>
          <w:rFonts w:ascii="Angsana New" w:hAnsi="Angsana New"/>
          <w:sz w:val="30"/>
          <w:szCs w:val="30"/>
          <w:cs/>
        </w:rPr>
        <w:t>ข้อมูลของผู้ใช้ในการเปรียบเทียบ</w:t>
      </w:r>
    </w:p>
    <w:p w14:paraId="1770E94F" w14:textId="77777777" w:rsidR="00C07E51" w:rsidRPr="00B45AFD" w:rsidRDefault="00C07E51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1B33F0F" w14:textId="77777777" w:rsidR="00002FF7" w:rsidRPr="00B45AFD" w:rsidRDefault="00002FF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B45AFD">
        <w:rPr>
          <w:rFonts w:ascii="Angsana New" w:hAnsi="Angsana New"/>
          <w:sz w:val="30"/>
          <w:szCs w:val="30"/>
          <w:cs/>
        </w:rPr>
        <w:t>ข้อมูลของมูลค่าตามบัญชีของสินทรัพย์ที่ได้มาและหนี้สินที่รับมาแต่ละประเภทที่สำคัญจาก</w:t>
      </w:r>
      <w:r w:rsidRPr="00B45AFD">
        <w:rPr>
          <w:rFonts w:ascii="Angsana New" w:hAnsi="Angsana New" w:hint="cs"/>
          <w:sz w:val="30"/>
          <w:szCs w:val="30"/>
          <w:cs/>
        </w:rPr>
        <w:t>กลุ่ม</w:t>
      </w:r>
      <w:r w:rsidRPr="00B45AFD">
        <w:rPr>
          <w:rFonts w:ascii="Angsana New" w:hAnsi="Angsana New"/>
          <w:sz w:val="30"/>
          <w:szCs w:val="30"/>
        </w:rPr>
        <w:t xml:space="preserve"> GOLD</w:t>
      </w:r>
      <w:r w:rsidRPr="00B45AFD">
        <w:rPr>
          <w:rFonts w:ascii="Angsana New" w:hAnsi="Angsana New"/>
          <w:sz w:val="30"/>
          <w:szCs w:val="30"/>
          <w:cs/>
        </w:rPr>
        <w:t xml:space="preserve"> ณ </w:t>
      </w:r>
      <w:r w:rsidRPr="00B45AFD">
        <w:rPr>
          <w:rFonts w:ascii="Angsana New" w:hAnsi="Angsana New" w:hint="cs"/>
          <w:sz w:val="30"/>
          <w:szCs w:val="30"/>
          <w:cs/>
        </w:rPr>
        <w:t>วันที่</w:t>
      </w:r>
      <w:r w:rsidRPr="00B45AFD">
        <w:rPr>
          <w:rFonts w:ascii="Angsana New" w:hAnsi="Angsana New"/>
          <w:sz w:val="30"/>
          <w:szCs w:val="30"/>
          <w:cs/>
        </w:rPr>
        <w:br/>
        <w:t>รวมธุรกิจภายใต้การควบคุมเดียวกัน</w:t>
      </w:r>
      <w:r w:rsidRPr="00B45AFD">
        <w:rPr>
          <w:rFonts w:ascii="Angsana New" w:hAnsi="Angsana New" w:hint="cs"/>
          <w:sz w:val="30"/>
          <w:szCs w:val="30"/>
          <w:cs/>
        </w:rPr>
        <w:t xml:space="preserve"> มี</w:t>
      </w:r>
      <w:r w:rsidRPr="00B45AFD">
        <w:rPr>
          <w:rFonts w:ascii="Angsana New" w:hAnsi="Angsana New"/>
          <w:sz w:val="30"/>
          <w:szCs w:val="30"/>
          <w:cs/>
        </w:rPr>
        <w:t>ดังนี้</w:t>
      </w:r>
    </w:p>
    <w:p w14:paraId="3487079A" w14:textId="77777777" w:rsidR="00002FF7" w:rsidRPr="00B45AFD" w:rsidRDefault="00002FF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5" w:type="dxa"/>
        <w:tblInd w:w="445" w:type="dxa"/>
        <w:tblLook w:val="04A0" w:firstRow="1" w:lastRow="0" w:firstColumn="1" w:lastColumn="0" w:noHBand="0" w:noVBand="1"/>
      </w:tblPr>
      <w:tblGrid>
        <w:gridCol w:w="5675"/>
        <w:gridCol w:w="990"/>
        <w:gridCol w:w="270"/>
        <w:gridCol w:w="2340"/>
      </w:tblGrid>
      <w:tr w:rsidR="00002FF7" w:rsidRPr="00B45AFD" w14:paraId="183A3442" w14:textId="77777777" w:rsidTr="009B1ADA">
        <w:trPr>
          <w:tblHeader/>
        </w:trPr>
        <w:tc>
          <w:tcPr>
            <w:tcW w:w="5675" w:type="dxa"/>
            <w:shd w:val="clear" w:color="auto" w:fill="auto"/>
          </w:tcPr>
          <w:p w14:paraId="3B3B810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D1BA76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EB47AA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  <w:hideMark/>
          </w:tcPr>
          <w:p w14:paraId="592915E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กลุ่มบริษัท แผ่นดินทอง พร็อพเพอร์ตี้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ดีเวลลอปเม้นท์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(</w:t>
            </w:r>
            <w:r w:rsidRPr="00B45A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มหาชน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002FF7" w:rsidRPr="00B45AFD" w14:paraId="55C9436B" w14:textId="77777777" w:rsidTr="009B1ADA">
        <w:trPr>
          <w:tblHeader/>
        </w:trPr>
        <w:tc>
          <w:tcPr>
            <w:tcW w:w="5675" w:type="dxa"/>
            <w:shd w:val="clear" w:color="auto" w:fill="auto"/>
          </w:tcPr>
          <w:p w14:paraId="0BF38CB0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690512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F441CD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18D5380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2FF7" w:rsidRPr="00B45AFD" w14:paraId="1D318ED8" w14:textId="77777777" w:rsidTr="00FD3A02">
        <w:tc>
          <w:tcPr>
            <w:tcW w:w="5675" w:type="dxa"/>
            <w:shd w:val="clear" w:color="auto" w:fill="auto"/>
            <w:hideMark/>
          </w:tcPr>
          <w:p w14:paraId="252C4BB2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2F60ADC1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F68088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4DADBCD1" w14:textId="77777777" w:rsidR="00002FF7" w:rsidRPr="00B45AFD" w:rsidRDefault="008556AE" w:rsidP="00650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470</w:t>
            </w:r>
          </w:p>
        </w:tc>
      </w:tr>
      <w:tr w:rsidR="00002FF7" w:rsidRPr="00B45AFD" w14:paraId="7E5C44B7" w14:textId="77777777" w:rsidTr="00FD3A02">
        <w:tc>
          <w:tcPr>
            <w:tcW w:w="5675" w:type="dxa"/>
            <w:shd w:val="clear" w:color="auto" w:fill="auto"/>
            <w:hideMark/>
          </w:tcPr>
          <w:p w14:paraId="1141C40C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230AB01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1230E1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10EA0F5E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132</w:t>
            </w:r>
          </w:p>
        </w:tc>
      </w:tr>
      <w:tr w:rsidR="00002FF7" w:rsidRPr="00B45AFD" w14:paraId="7BC26F6D" w14:textId="77777777" w:rsidTr="00FD3A02">
        <w:tc>
          <w:tcPr>
            <w:tcW w:w="5675" w:type="dxa"/>
            <w:shd w:val="clear" w:color="auto" w:fill="auto"/>
          </w:tcPr>
          <w:p w14:paraId="34C509D5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990" w:type="dxa"/>
            <w:shd w:val="clear" w:color="auto" w:fill="auto"/>
          </w:tcPr>
          <w:p w14:paraId="0616F2D8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6F005E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726DDCF4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65051A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530</w:t>
            </w:r>
          </w:p>
        </w:tc>
      </w:tr>
      <w:tr w:rsidR="00002FF7" w:rsidRPr="00B45AFD" w14:paraId="48FA1AD0" w14:textId="77777777" w:rsidTr="00FD3A02">
        <w:tc>
          <w:tcPr>
            <w:tcW w:w="5675" w:type="dxa"/>
            <w:shd w:val="clear" w:color="auto" w:fill="auto"/>
            <w:hideMark/>
          </w:tcPr>
          <w:p w14:paraId="6D39B34A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59A0001D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313778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7D29D5C0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="0065051A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326</w:t>
            </w:r>
          </w:p>
        </w:tc>
      </w:tr>
      <w:tr w:rsidR="00002FF7" w:rsidRPr="00B45AFD" w14:paraId="454FB56C" w14:textId="77777777" w:rsidTr="00FD3A02">
        <w:tc>
          <w:tcPr>
            <w:tcW w:w="5675" w:type="dxa"/>
            <w:shd w:val="clear" w:color="auto" w:fill="auto"/>
          </w:tcPr>
          <w:p w14:paraId="3DE3855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  <w:tc>
          <w:tcPr>
            <w:tcW w:w="990" w:type="dxa"/>
            <w:shd w:val="clear" w:color="auto" w:fill="auto"/>
          </w:tcPr>
          <w:p w14:paraId="5C7F2409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964769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643E4E53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65051A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049</w:t>
            </w:r>
          </w:p>
        </w:tc>
      </w:tr>
      <w:tr w:rsidR="00002FF7" w:rsidRPr="00B45AFD" w14:paraId="20745A66" w14:textId="77777777" w:rsidTr="00FD3A02">
        <w:tc>
          <w:tcPr>
            <w:tcW w:w="5675" w:type="dxa"/>
            <w:shd w:val="clear" w:color="auto" w:fill="auto"/>
            <w:hideMark/>
          </w:tcPr>
          <w:p w14:paraId="1DEFBFF6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11A3FE09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55658D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7625BA98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65051A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421</w:t>
            </w:r>
          </w:p>
        </w:tc>
      </w:tr>
      <w:tr w:rsidR="00002FF7" w:rsidRPr="00B45AFD" w14:paraId="3B5773C6" w14:textId="77777777" w:rsidTr="00FD3A02">
        <w:tc>
          <w:tcPr>
            <w:tcW w:w="5675" w:type="dxa"/>
            <w:shd w:val="clear" w:color="auto" w:fill="auto"/>
          </w:tcPr>
          <w:p w14:paraId="2ABCB43A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245ADF40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336D58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8F6B3AB" w14:textId="77777777" w:rsidR="00002FF7" w:rsidRPr="00B45AFD" w:rsidRDefault="0065051A" w:rsidP="00EE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921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002FF7" w:rsidRPr="00B45AFD" w14:paraId="66F90136" w14:textId="77777777" w:rsidTr="00FD3A02">
        <w:tc>
          <w:tcPr>
            <w:tcW w:w="5675" w:type="dxa"/>
            <w:shd w:val="clear" w:color="auto" w:fill="auto"/>
          </w:tcPr>
          <w:p w14:paraId="250145CD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3CDF9F44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9EDCCB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2D38097" w14:textId="77777777" w:rsidR="00002FF7" w:rsidRPr="00B45AFD" w:rsidRDefault="0065051A" w:rsidP="00EE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395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002FF7" w:rsidRPr="00B45AFD" w14:paraId="3BB6609A" w14:textId="77777777" w:rsidTr="00FD3A02">
        <w:tc>
          <w:tcPr>
            <w:tcW w:w="5675" w:type="dxa"/>
            <w:shd w:val="clear" w:color="auto" w:fill="auto"/>
          </w:tcPr>
          <w:p w14:paraId="79B06515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7F22C91E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8A72B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E5FC931" w14:textId="77777777" w:rsidR="00002FF7" w:rsidRPr="00B45AFD" w:rsidRDefault="0065051A" w:rsidP="00EE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994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002FF7" w:rsidRPr="00B45AFD" w14:paraId="22FB0DAE" w14:textId="77777777" w:rsidTr="00FD3A02">
        <w:tc>
          <w:tcPr>
            <w:tcW w:w="5675" w:type="dxa"/>
            <w:shd w:val="clear" w:color="auto" w:fill="auto"/>
          </w:tcPr>
          <w:p w14:paraId="5EA4BAE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70A30A4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CE483E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9B65581" w14:textId="77777777" w:rsidR="00002FF7" w:rsidRPr="00B45AFD" w:rsidRDefault="0065051A" w:rsidP="00EE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694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002FF7" w:rsidRPr="00B45AFD" w14:paraId="5CE0A02B" w14:textId="77777777" w:rsidTr="00FD3A02">
        <w:tc>
          <w:tcPr>
            <w:tcW w:w="5675" w:type="dxa"/>
            <w:shd w:val="clear" w:color="auto" w:fill="auto"/>
          </w:tcPr>
          <w:p w14:paraId="1448A18F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416A9A2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1A8B4A4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026D5B0" w14:textId="77777777" w:rsidR="00002FF7" w:rsidRPr="00B45AFD" w:rsidRDefault="0065051A" w:rsidP="00EE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327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002FF7" w:rsidRPr="00B45AFD" w14:paraId="61FA3492" w14:textId="77777777" w:rsidTr="00FD3A02">
        <w:tc>
          <w:tcPr>
            <w:tcW w:w="5675" w:type="dxa"/>
            <w:shd w:val="clear" w:color="auto" w:fill="auto"/>
          </w:tcPr>
          <w:p w14:paraId="306D8CA8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สินทรัพย์อื่น 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 xml:space="preserve">- 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75B9C63F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F74815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13954EBC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65051A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307</w:t>
            </w:r>
          </w:p>
        </w:tc>
      </w:tr>
      <w:tr w:rsidR="00002FF7" w:rsidRPr="00B45AFD" w14:paraId="1DACF6CF" w14:textId="77777777" w:rsidTr="000F406D">
        <w:tc>
          <w:tcPr>
            <w:tcW w:w="5675" w:type="dxa"/>
            <w:shd w:val="clear" w:color="auto" w:fill="auto"/>
          </w:tcPr>
          <w:p w14:paraId="56BFC0AB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990" w:type="dxa"/>
            <w:shd w:val="clear" w:color="auto" w:fill="auto"/>
          </w:tcPr>
          <w:p w14:paraId="154F5516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7FF53A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0AEF6972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16</w:t>
            </w:r>
            <w:r w:rsidR="0065051A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904</w:t>
            </w:r>
          </w:p>
        </w:tc>
      </w:tr>
      <w:tr w:rsidR="005B6CB9" w:rsidRPr="00B45AFD" w14:paraId="11A8D1F5" w14:textId="77777777" w:rsidTr="005B6CB9">
        <w:tc>
          <w:tcPr>
            <w:tcW w:w="5675" w:type="dxa"/>
            <w:shd w:val="clear" w:color="auto" w:fill="auto"/>
          </w:tcPr>
          <w:p w14:paraId="0F85261D" w14:textId="77777777" w:rsidR="005B6CB9" w:rsidRPr="00B45AFD" w:rsidRDefault="005B6CB9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13E1E2" w14:textId="77777777" w:rsidR="005B6CB9" w:rsidRPr="00B45AFD" w:rsidRDefault="005B6CB9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CD492F" w14:textId="77777777" w:rsidR="005B6CB9" w:rsidRPr="00B45AFD" w:rsidRDefault="005B6CB9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117D5EC1" w14:textId="77777777" w:rsidR="005B6CB9" w:rsidRPr="00B45AFD" w:rsidRDefault="005B6CB9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002FF7" w:rsidRPr="00B45AFD" w14:paraId="7540E55B" w14:textId="77777777" w:rsidTr="005B6CB9">
        <w:tc>
          <w:tcPr>
            <w:tcW w:w="5675" w:type="dxa"/>
            <w:shd w:val="clear" w:color="auto" w:fill="auto"/>
            <w:hideMark/>
          </w:tcPr>
          <w:p w14:paraId="148B4E31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lastRenderedPageBreak/>
              <w:t>สัดส่วนการถือหุ้นภายใต้การควบคุมเดียวกัน</w:t>
            </w:r>
          </w:p>
        </w:tc>
        <w:tc>
          <w:tcPr>
            <w:tcW w:w="990" w:type="dxa"/>
            <w:shd w:val="clear" w:color="auto" w:fill="auto"/>
          </w:tcPr>
          <w:p w14:paraId="3F436B64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(%)</w:t>
            </w:r>
          </w:p>
        </w:tc>
        <w:tc>
          <w:tcPr>
            <w:tcW w:w="270" w:type="dxa"/>
            <w:shd w:val="clear" w:color="auto" w:fill="auto"/>
          </w:tcPr>
          <w:p w14:paraId="187BC102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5EA82FDC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002FF7" w:rsidRPr="00B45AFD" w14:paraId="5BC3A930" w14:textId="77777777" w:rsidTr="00FD3A02">
        <w:tc>
          <w:tcPr>
            <w:tcW w:w="5675" w:type="dxa"/>
            <w:shd w:val="clear" w:color="auto" w:fill="auto"/>
          </w:tcPr>
          <w:p w14:paraId="55ABDD7A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 xml:space="preserve">   - 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ซื้อจาก 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UV</w:t>
            </w:r>
          </w:p>
        </w:tc>
        <w:tc>
          <w:tcPr>
            <w:tcW w:w="990" w:type="dxa"/>
            <w:shd w:val="clear" w:color="auto" w:fill="auto"/>
          </w:tcPr>
          <w:p w14:paraId="3D5C7041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39</w:t>
            </w:r>
            <w:r w:rsidR="00002FF7" w:rsidRPr="00B45AFD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1E4B4CC6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49CD15A1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002FF7" w:rsidRPr="00B45AFD" w14:paraId="0D0F9F3F" w14:textId="77777777" w:rsidTr="00FD3A02">
        <w:tc>
          <w:tcPr>
            <w:tcW w:w="5675" w:type="dxa"/>
            <w:shd w:val="clear" w:color="auto" w:fill="auto"/>
          </w:tcPr>
          <w:p w14:paraId="7C3E7F42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 xml:space="preserve">   - 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ซื้อจาก 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FPHT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A50B9B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39</w:t>
            </w:r>
            <w:r w:rsidR="00002FF7" w:rsidRPr="00B45AFD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4ABAD9E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double" w:sz="4" w:space="0" w:color="auto"/>
            </w:tcBorders>
            <w:shd w:val="clear" w:color="auto" w:fill="auto"/>
          </w:tcPr>
          <w:p w14:paraId="7D464D47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79</w:t>
            </w:r>
            <w:r w:rsidR="0065051A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.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20</w:t>
            </w:r>
          </w:p>
        </w:tc>
      </w:tr>
      <w:tr w:rsidR="00002FF7" w:rsidRPr="00B45AFD" w14:paraId="630A3FCA" w14:textId="77777777" w:rsidTr="00FD3A02">
        <w:tc>
          <w:tcPr>
            <w:tcW w:w="5675" w:type="dxa"/>
            <w:shd w:val="clear" w:color="auto" w:fill="auto"/>
          </w:tcPr>
          <w:p w14:paraId="2B5CF081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835CAE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87548D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shd w:val="clear" w:color="auto" w:fill="auto"/>
          </w:tcPr>
          <w:p w14:paraId="63C3A12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002FF7" w:rsidRPr="00B45AFD" w14:paraId="57257CF9" w14:textId="77777777" w:rsidTr="00FD3A02">
        <w:tc>
          <w:tcPr>
            <w:tcW w:w="5675" w:type="dxa"/>
            <w:shd w:val="clear" w:color="auto" w:fill="auto"/>
          </w:tcPr>
          <w:p w14:paraId="1B3E146F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สินทรัพย์สุทธิที่ระบุได้ 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 xml:space="preserve">- 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ตามสัดส่วนการถือหุ้น</w:t>
            </w:r>
          </w:p>
        </w:tc>
        <w:tc>
          <w:tcPr>
            <w:tcW w:w="990" w:type="dxa"/>
            <w:shd w:val="clear" w:color="auto" w:fill="auto"/>
          </w:tcPr>
          <w:p w14:paraId="37A296F4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85E40E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728AEFFC" w14:textId="77777777" w:rsidR="00002FF7" w:rsidRPr="00B45AFD" w:rsidRDefault="008556AE" w:rsidP="0040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40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13</w:t>
            </w:r>
            <w:r w:rsidR="0065051A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388</w:t>
            </w:r>
          </w:p>
        </w:tc>
      </w:tr>
      <w:tr w:rsidR="00002FF7" w:rsidRPr="00B45AFD" w14:paraId="19947450" w14:textId="77777777" w:rsidTr="00FD3A02">
        <w:tc>
          <w:tcPr>
            <w:tcW w:w="5675" w:type="dxa"/>
            <w:shd w:val="clear" w:color="auto" w:fill="auto"/>
          </w:tcPr>
          <w:p w14:paraId="543841FC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สิ่งตอบแทนในการซื้อ</w:t>
            </w:r>
          </w:p>
        </w:tc>
        <w:tc>
          <w:tcPr>
            <w:tcW w:w="990" w:type="dxa"/>
            <w:shd w:val="clear" w:color="auto" w:fill="auto"/>
          </w:tcPr>
          <w:p w14:paraId="0D483F1C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A9D17E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8D68AB8" w14:textId="77777777" w:rsidR="00002FF7" w:rsidRPr="00B45AFD" w:rsidRDefault="0065051A" w:rsidP="0005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15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644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002FF7" w:rsidRPr="00B45AFD" w14:paraId="7048FBD6" w14:textId="77777777" w:rsidTr="00FD3A02">
        <w:tc>
          <w:tcPr>
            <w:tcW w:w="5675" w:type="dxa"/>
            <w:shd w:val="clear" w:color="auto" w:fill="auto"/>
          </w:tcPr>
          <w:p w14:paraId="6F3ECEC4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ส่วนต่าง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990" w:type="dxa"/>
            <w:shd w:val="clear" w:color="auto" w:fill="auto"/>
          </w:tcPr>
          <w:p w14:paraId="578F2DC3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DB75B9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FF28E" w14:textId="77777777" w:rsidR="00002FF7" w:rsidRPr="00B45AFD" w:rsidRDefault="0065051A" w:rsidP="0005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256</w:t>
            </w:r>
            <w:r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AF2412C" w14:textId="77777777" w:rsidR="00012836" w:rsidRPr="00B45AFD" w:rsidRDefault="00012836" w:rsidP="0000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3"/>
        <w:jc w:val="both"/>
        <w:rPr>
          <w:rFonts w:ascii="Angsana New" w:eastAsia="Times New Roman" w:hAnsi="Angsana New"/>
          <w:sz w:val="30"/>
          <w:szCs w:val="30"/>
        </w:rPr>
      </w:pPr>
    </w:p>
    <w:p w14:paraId="7ABAF558" w14:textId="77777777" w:rsidR="000B4809" w:rsidRPr="00B45AFD" w:rsidRDefault="00C07E51" w:rsidP="00C0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 w:hanging="540"/>
        <w:jc w:val="both"/>
        <w:rPr>
          <w:rFonts w:ascii="Angsana New" w:eastAsia="Times New Roman" w:hAnsi="Angsana New"/>
          <w:sz w:val="30"/>
          <w:szCs w:val="30"/>
        </w:rPr>
      </w:pPr>
      <w:r w:rsidRPr="00B45AFD">
        <w:rPr>
          <w:rFonts w:ascii="Angsana New" w:eastAsia="Times New Roman" w:hAnsi="Angsana New"/>
          <w:sz w:val="30"/>
          <w:szCs w:val="30"/>
        </w:rPr>
        <w:tab/>
      </w:r>
      <w:r w:rsidR="00002FF7" w:rsidRPr="00B45AFD">
        <w:rPr>
          <w:rFonts w:ascii="Angsana New" w:eastAsia="Times New Roman" w:hAnsi="Angsana New" w:hint="cs"/>
          <w:sz w:val="30"/>
          <w:szCs w:val="30"/>
          <w:cs/>
        </w:rPr>
        <w:t>ผลกระทบจากการปรับปรุงงบการเงินรวมของก</w:t>
      </w:r>
      <w:r w:rsidR="00082547" w:rsidRPr="00B45AFD">
        <w:rPr>
          <w:rFonts w:ascii="Angsana New" w:eastAsia="Times New Roman" w:hAnsi="Angsana New" w:hint="cs"/>
          <w:sz w:val="30"/>
          <w:szCs w:val="30"/>
          <w:cs/>
        </w:rPr>
        <w:t>ลุ่</w:t>
      </w:r>
      <w:r w:rsidR="00002FF7" w:rsidRPr="00B45AFD">
        <w:rPr>
          <w:rFonts w:ascii="Angsana New" w:eastAsia="Times New Roman" w:hAnsi="Angsana New" w:hint="cs"/>
          <w:sz w:val="30"/>
          <w:szCs w:val="30"/>
          <w:cs/>
        </w:rPr>
        <w:t>มบริษัท มีดัง</w:t>
      </w:r>
      <w:r w:rsidR="00012836" w:rsidRPr="00B45AFD">
        <w:rPr>
          <w:rFonts w:ascii="Angsana New" w:eastAsia="Times New Roman" w:hAnsi="Angsana New" w:hint="cs"/>
          <w:sz w:val="30"/>
          <w:szCs w:val="30"/>
          <w:cs/>
        </w:rPr>
        <w:t>นี้</w:t>
      </w:r>
    </w:p>
    <w:p w14:paraId="7163324B" w14:textId="77777777" w:rsidR="00C07E51" w:rsidRPr="00B2142F" w:rsidRDefault="00C07E51" w:rsidP="00C0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 w:hanging="540"/>
        <w:jc w:val="both"/>
        <w:rPr>
          <w:rFonts w:ascii="Angsana New" w:eastAsia="Times New Roman" w:hAnsi="Angsana New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1082"/>
        <w:gridCol w:w="270"/>
        <w:gridCol w:w="1169"/>
        <w:gridCol w:w="270"/>
        <w:gridCol w:w="1082"/>
        <w:gridCol w:w="270"/>
        <w:gridCol w:w="1170"/>
        <w:gridCol w:w="271"/>
        <w:gridCol w:w="1062"/>
      </w:tblGrid>
      <w:tr w:rsidR="00785F7F" w:rsidRPr="00781A5B" w14:paraId="14C0B548" w14:textId="77777777" w:rsidTr="006A466D">
        <w:trPr>
          <w:tblHeader/>
        </w:trPr>
        <w:tc>
          <w:tcPr>
            <w:tcW w:w="26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D54D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</w:t>
            </w:r>
          </w:p>
          <w:p w14:paraId="19FD989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สำหรับ</w:t>
            </w: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งวดสามเดือนสิ้นสุด</w:t>
            </w:r>
          </w:p>
          <w:p w14:paraId="30D3F827" w14:textId="1EB42BA2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   วันที่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</w:t>
            </w:r>
            <w:r w:rsidR="004B6BE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B6BE6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3D073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85F7F" w:rsidRPr="00781A5B" w14:paraId="65DA5425" w14:textId="77777777" w:rsidTr="006A466D">
        <w:trPr>
          <w:tblHeader/>
        </w:trPr>
        <w:tc>
          <w:tcPr>
            <w:tcW w:w="26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7350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BAAF1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6210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DEAC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835EFB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A74F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A5B24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หลังจัด</w:t>
            </w:r>
          </w:p>
          <w:p w14:paraId="20B5D88A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0F22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7DCE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ผลกระทบ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340A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3DDE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3F47FD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785F7F" w:rsidRPr="00781A5B" w14:paraId="61DB2D87" w14:textId="77777777" w:rsidTr="006A466D">
        <w:trPr>
          <w:trHeight w:val="254"/>
          <w:tblHeader/>
        </w:trPr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AE9E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B3FC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85F7F" w:rsidRPr="00781A5B" w14:paraId="762CAF23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E8BA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F83D2" w14:textId="70D61314" w:rsidR="00785F7F" w:rsidRPr="00781A5B" w:rsidRDefault="0013684E" w:rsidP="0013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0CB1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BBC86" w14:textId="502C58A1" w:rsidR="00785F7F" w:rsidRPr="00781A5B" w:rsidRDefault="0013684E" w:rsidP="0013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(948)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C16A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CEFF0" w14:textId="004F21B1" w:rsidR="00785F7F" w:rsidRPr="00781A5B" w:rsidRDefault="0013684E" w:rsidP="0065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D8EA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73713" w14:textId="782DBDA2" w:rsidR="00785F7F" w:rsidRPr="00781A5B" w:rsidRDefault="0013684E" w:rsidP="00E7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3,439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89E9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97DD2" w14:textId="56FBF33C" w:rsidR="00785F7F" w:rsidRPr="00781A5B" w:rsidRDefault="0013684E" w:rsidP="000E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3,439</w:t>
            </w:r>
          </w:p>
        </w:tc>
      </w:tr>
      <w:tr w:rsidR="00785F7F" w:rsidRPr="00781A5B" w14:paraId="37123986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7C75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pacing w:val="-10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10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7A86D" w14:textId="4124E673" w:rsidR="00785F7F" w:rsidRPr="00781A5B" w:rsidRDefault="0013684E" w:rsidP="0013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54A8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99488" w14:textId="4BA41B3D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3FDA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78847" w14:textId="4BF80F8F" w:rsidR="00785F7F" w:rsidRPr="00781A5B" w:rsidRDefault="0013684E" w:rsidP="008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3C8B5" w14:textId="77777777" w:rsidR="00785F7F" w:rsidRPr="00781A5B" w:rsidRDefault="00785F7F" w:rsidP="008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7BB71" w14:textId="40FEA5C7" w:rsidR="00785F7F" w:rsidRPr="00781A5B" w:rsidRDefault="0013684E" w:rsidP="00E7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239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EC94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C5980" w14:textId="50B5B303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706</w:t>
            </w:r>
          </w:p>
        </w:tc>
      </w:tr>
      <w:tr w:rsidR="00785F7F" w:rsidRPr="00781A5B" w14:paraId="4BE20A91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5A21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รายได้จากธุรกิจโรงแรม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85973" w14:textId="7549A7B1" w:rsidR="00785F7F" w:rsidRPr="00781A5B" w:rsidRDefault="0013684E" w:rsidP="0065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C456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E6159" w14:textId="71B5E07A" w:rsidR="00785F7F" w:rsidRPr="00781A5B" w:rsidRDefault="0013684E" w:rsidP="0065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9554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90BE8" w14:textId="0679B313" w:rsidR="00785F7F" w:rsidRPr="00781A5B" w:rsidRDefault="0013684E" w:rsidP="0065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ACD4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2CCEE" w14:textId="0FB3DA68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129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C84B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CAB3D" w14:textId="3C27D17A" w:rsidR="00785F7F" w:rsidRPr="00781A5B" w:rsidRDefault="0013684E" w:rsidP="008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129</w:t>
            </w:r>
          </w:p>
        </w:tc>
      </w:tr>
      <w:tr w:rsidR="00785F7F" w:rsidRPr="00781A5B" w14:paraId="0A96604E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BC3A7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ต้นทุนขายอสังหาริมทรัพย์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C90C6" w14:textId="444EF6A9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ABAB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A06ED" w14:textId="6769710F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8830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73740" w14:textId="05D79661" w:rsidR="00785F7F" w:rsidRPr="00781A5B" w:rsidRDefault="0013684E" w:rsidP="0065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F6353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22F29" w14:textId="169C0D1F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(2,241)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800B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0A854" w14:textId="22FCA801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(2,241)</w:t>
            </w:r>
          </w:p>
        </w:tc>
      </w:tr>
      <w:tr w:rsidR="00785F7F" w:rsidRPr="00781A5B" w14:paraId="403F931E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9563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ต้นทุนการให้เช่าและบริการที่เกี่ยวข้อง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E746D" w14:textId="7EF5BD76" w:rsidR="00785F7F" w:rsidRPr="00781A5B" w:rsidRDefault="0013684E" w:rsidP="0013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51C4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B208B" w14:textId="011D44AF" w:rsidR="00785F7F" w:rsidRPr="00781A5B" w:rsidRDefault="002832C6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0D0834">
              <w:rPr>
                <w:rFonts w:ascii="Angsana New" w:eastAsia="Times New Roman" w:hAnsi="Angsana New"/>
                <w:sz w:val="24"/>
                <w:szCs w:val="24"/>
              </w:rPr>
              <w:t>74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C506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6874B" w14:textId="4EDDCA9E" w:rsidR="00785F7F" w:rsidRPr="00781A5B" w:rsidRDefault="002832C6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</w:t>
            </w:r>
            <w:r w:rsidR="000D0834">
              <w:rPr>
                <w:rFonts w:ascii="Angsana New" w:eastAsia="Times New Roman" w:hAnsi="Angsana New"/>
                <w:sz w:val="24"/>
                <w:szCs w:val="24"/>
              </w:rPr>
              <w:t>07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1215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8B8F5" w14:textId="64F0505E" w:rsidR="00785F7F" w:rsidRPr="00781A5B" w:rsidRDefault="002832C6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</w:t>
            </w:r>
            <w:r w:rsidR="00E37755">
              <w:rPr>
                <w:rFonts w:ascii="Angsana New" w:eastAsia="Times New Roman" w:hAnsi="Angsana New"/>
                <w:sz w:val="24"/>
                <w:szCs w:val="24"/>
              </w:rPr>
              <w:t>41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C6B3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AF400" w14:textId="7DDD3EEE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6395D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="00E37755">
              <w:rPr>
                <w:rFonts w:ascii="Angsana New" w:eastAsia="Times New Roman" w:hAnsi="Angsana New"/>
                <w:sz w:val="24"/>
                <w:szCs w:val="24"/>
              </w:rPr>
              <w:t>48</w:t>
            </w:r>
            <w:r w:rsidR="00234143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85F7F" w:rsidRPr="00781A5B" w14:paraId="6AE1DD46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BCE1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ต้นทุนธุรกิจโรงแรม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F6E81" w14:textId="34724E41" w:rsidR="00785F7F" w:rsidRPr="00781A5B" w:rsidRDefault="0013684E" w:rsidP="0065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F0C4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6C939" w14:textId="4FDB952B" w:rsidR="00785F7F" w:rsidRPr="00781A5B" w:rsidRDefault="0013684E" w:rsidP="0065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69D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37104" w14:textId="7E4242E5" w:rsidR="00785F7F" w:rsidRPr="00781A5B" w:rsidRDefault="0013684E" w:rsidP="0065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36F8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9ABE4" w14:textId="6968A338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(95)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FF4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427A7" w14:textId="659A74E1" w:rsidR="00785F7F" w:rsidRPr="00781A5B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(95)</w:t>
            </w:r>
          </w:p>
        </w:tc>
      </w:tr>
      <w:tr w:rsidR="00785F7F" w:rsidRPr="00781A5B" w14:paraId="19F22596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F2BBB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7597A" w14:textId="6FFFF963" w:rsidR="00785F7F" w:rsidRPr="00781A5B" w:rsidRDefault="0013684E" w:rsidP="0013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097FB" w14:textId="77777777" w:rsidR="00785F7F" w:rsidRPr="00781A5B" w:rsidDel="00C25AE7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33900" w14:textId="7B836BF3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E6D0D" w14:textId="77777777" w:rsidR="00785F7F" w:rsidRPr="00781A5B" w:rsidDel="00C25AE7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A3A1B" w14:textId="5B91B8DE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3E1FE" w14:textId="77777777" w:rsidR="00785F7F" w:rsidRPr="00781A5B" w:rsidDel="00C25AE7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1B25A" w14:textId="090AC498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(255)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01CF" w14:textId="77777777" w:rsidR="00785F7F" w:rsidRPr="00781A5B" w:rsidDel="00C25AE7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6373E" w14:textId="4CA6DCE4" w:rsidR="00785F7F" w:rsidRPr="00781A5B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(277)</w:t>
            </w:r>
          </w:p>
        </w:tc>
      </w:tr>
      <w:tr w:rsidR="00785F7F" w:rsidRPr="00781A5B" w14:paraId="4D0BE8E8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899D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3EA8F" w14:textId="38FBC03B" w:rsidR="00785F7F" w:rsidRPr="00781A5B" w:rsidRDefault="0013684E" w:rsidP="0013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552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28879" w14:textId="71F67773" w:rsidR="00785F7F" w:rsidRPr="00781A5B" w:rsidRDefault="000D083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5DB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A8542" w14:textId="3EF7AF55" w:rsidR="00785F7F" w:rsidRPr="00781A5B" w:rsidRDefault="002832C6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</w:t>
            </w:r>
            <w:r w:rsidR="000D0834">
              <w:rPr>
                <w:rFonts w:ascii="Angsana New" w:eastAsia="Times New Roman" w:hAnsi="Angsana New"/>
                <w:sz w:val="24"/>
                <w:szCs w:val="24"/>
              </w:rPr>
              <w:t>92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702E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7452A" w14:textId="7C17811A" w:rsidR="00785F7F" w:rsidRPr="00781A5B" w:rsidRDefault="002832C6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7A5233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="00E37755">
              <w:rPr>
                <w:rFonts w:ascii="Angsana New" w:eastAsia="Times New Roman" w:hAnsi="Angsana New"/>
                <w:sz w:val="24"/>
                <w:szCs w:val="24"/>
              </w:rPr>
              <w:t>29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52FA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1F9E0" w14:textId="2A2815F0" w:rsidR="00785F7F" w:rsidRPr="00781A5B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37755">
              <w:rPr>
                <w:rFonts w:ascii="Angsana New" w:eastAsia="Times New Roman" w:hAnsi="Angsana New"/>
                <w:sz w:val="24"/>
                <w:szCs w:val="24"/>
              </w:rPr>
              <w:t>621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85F7F" w:rsidRPr="00781A5B" w14:paraId="1E2F826C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2E0A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4" w:right="-199" w:hanging="74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ส่วนแบ่งกำไร</w:t>
            </w:r>
            <w:r w:rsidRPr="00781A5B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 xml:space="preserve"> (ขาดทุน) 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จากเงินลงทุน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ในบริษัทร่วมและการร่วมค้าสุท</w:t>
            </w:r>
            <w:r w:rsidRPr="00781A5B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ธิ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จากกำไรที่ยังไม่เกิดขึ้นจากการขายอสังหาริมทรัพย์ให้บริษัทร่วม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BF46B" w14:textId="77777777" w:rsidR="00800CB4" w:rsidRDefault="00800CB4" w:rsidP="0013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8873BDA" w14:textId="77777777" w:rsidR="0013684E" w:rsidRDefault="0013684E" w:rsidP="0013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72390B2" w14:textId="77777777" w:rsidR="0013684E" w:rsidRDefault="0013684E" w:rsidP="0013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2C142DA" w14:textId="77777777" w:rsidR="0013684E" w:rsidRDefault="0013684E" w:rsidP="0013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E258F67" w14:textId="453346E8" w:rsidR="0013684E" w:rsidRPr="003B4776" w:rsidRDefault="0013684E" w:rsidP="00136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B4FE4" w14:textId="77777777" w:rsidR="00785F7F" w:rsidRPr="003B4776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57B1E" w14:textId="77777777" w:rsidR="00800CB4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A1FC0CF" w14:textId="77777777" w:rsidR="0013684E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ED7AA8D" w14:textId="77777777" w:rsidR="0013684E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662D47D" w14:textId="77777777" w:rsidR="0013684E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95886F6" w14:textId="46CD2074" w:rsidR="0013684E" w:rsidRPr="003B4776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E7610" w14:textId="77777777" w:rsidR="00785F7F" w:rsidRPr="003B4776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FB9C4" w14:textId="77777777" w:rsidR="00800CB4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BE1A49E" w14:textId="77777777" w:rsidR="0013684E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694E802" w14:textId="77777777" w:rsidR="0013684E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F95E1ED" w14:textId="77777777" w:rsidR="0013684E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AE64BCB" w14:textId="402FCC30" w:rsidR="0013684E" w:rsidRPr="003B4776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699E8" w14:textId="77777777" w:rsidR="00785F7F" w:rsidRPr="003B4776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05DFA" w14:textId="77777777" w:rsidR="00800CB4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5ACA511" w14:textId="77777777" w:rsidR="0013684E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9905B05" w14:textId="77777777" w:rsidR="0013684E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DE2EBC0" w14:textId="77777777" w:rsidR="0013684E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ADCA297" w14:textId="757ADF0B" w:rsidR="0013684E" w:rsidRPr="003B4776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6481B" w14:textId="77777777" w:rsidR="00785F7F" w:rsidRPr="003B4776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6B48B" w14:textId="77777777" w:rsidR="00E702EF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6D9C9B9" w14:textId="77777777" w:rsidR="00234143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D64142A" w14:textId="77777777" w:rsidR="00234143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AF49497" w14:textId="77777777" w:rsidR="00234143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2F3CDEB" w14:textId="4FEF5D14" w:rsidR="00234143" w:rsidRPr="003B4776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(184)</w:t>
            </w:r>
          </w:p>
        </w:tc>
      </w:tr>
      <w:tr w:rsidR="00785F7F" w:rsidRPr="00781A5B" w14:paraId="6A1D11B9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B18B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4" w:right="-199" w:hanging="74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อื่นๆ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E0EAA6" w14:textId="6B416C0D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68992" w14:textId="77777777" w:rsidR="00785F7F" w:rsidRPr="00781A5B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28606A" w14:textId="3C094B3A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779BA" w14:textId="77777777" w:rsidR="00785F7F" w:rsidRPr="00781A5B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D5CFC1" w14:textId="4B3616D4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FEA45" w14:textId="77777777" w:rsidR="00785F7F" w:rsidRPr="00781A5B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B13A9" w14:textId="47F2D363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(126)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E15E3" w14:textId="77777777" w:rsidR="00785F7F" w:rsidRPr="00781A5B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2A5C1F" w14:textId="3DAF6AD2" w:rsidR="00785F7F" w:rsidRPr="00781A5B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289</w:t>
            </w:r>
          </w:p>
        </w:tc>
      </w:tr>
      <w:tr w:rsidR="00785F7F" w:rsidRPr="00781A5B" w14:paraId="4684ED98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DE38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4FE0BA" w14:textId="1189A1FA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D427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9BDC05" w14:textId="4B97C2B7" w:rsidR="00785F7F" w:rsidRPr="00781A5B" w:rsidRDefault="0013684E" w:rsidP="0065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9146" w14:textId="77777777" w:rsidR="00785F7F" w:rsidRPr="00781A5B" w:rsidRDefault="00785F7F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55DBA9" w14:textId="77D007F2" w:rsidR="00785F7F" w:rsidRPr="0013684E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3684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8A2D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EBA750" w14:textId="4D0220A8" w:rsidR="00785F7F" w:rsidRPr="00781A5B" w:rsidRDefault="0013684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6B0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DD9408" w14:textId="714A973B" w:rsidR="00785F7F" w:rsidRPr="00781A5B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797</w:t>
            </w:r>
          </w:p>
        </w:tc>
      </w:tr>
      <w:tr w:rsidR="00785F7F" w:rsidRPr="00781A5B" w14:paraId="166E55FE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BAF4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FB5B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C258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9386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6ECB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4F69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4AFD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B5CD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4AC3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FC89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B2142F" w:rsidRPr="00781A5B" w14:paraId="315F774F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5B9BB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30737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87902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72C20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9EC4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BA88F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E4A3E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313A0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4B891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96B8B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B2142F" w:rsidRPr="00781A5B" w14:paraId="2AEA36E0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0D3F0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F678B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412AB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CF56D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01F20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7083C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3B825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C2ED2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CFDC9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0FD82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A466D" w:rsidRPr="00781A5B" w:rsidDel="009358A6" w14:paraId="1EC5CD1B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5B9F1" w14:textId="25A3417D" w:rsidR="006A466D" w:rsidRPr="00781A5B" w:rsidRDefault="006A466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lastRenderedPageBreak/>
              <w:t>การแบ่งปันกำไร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B4749" w14:textId="77777777" w:rsidR="006A466D" w:rsidRPr="00781A5B" w:rsidDel="009358A6" w:rsidRDefault="006A466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ABB92" w14:textId="77777777" w:rsidR="006A466D" w:rsidRPr="00781A5B" w:rsidRDefault="006A466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ABA36" w14:textId="77777777" w:rsidR="006A466D" w:rsidRPr="00781A5B" w:rsidDel="009358A6" w:rsidRDefault="006A466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69238" w14:textId="77777777" w:rsidR="006A466D" w:rsidRPr="00781A5B" w:rsidRDefault="006A466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437B3" w14:textId="77777777" w:rsidR="006A466D" w:rsidRPr="00781A5B" w:rsidDel="009358A6" w:rsidRDefault="006A466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9A133" w14:textId="77777777" w:rsidR="006A466D" w:rsidRPr="00781A5B" w:rsidRDefault="006A466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9ECD5" w14:textId="77777777" w:rsidR="006A466D" w:rsidRPr="00781A5B" w:rsidDel="009358A6" w:rsidRDefault="006A466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F6FEA" w14:textId="77777777" w:rsidR="006A466D" w:rsidRPr="00781A5B" w:rsidRDefault="006A466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510E3" w14:textId="77777777" w:rsidR="006A466D" w:rsidRPr="00781A5B" w:rsidDel="009358A6" w:rsidRDefault="006A466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85F7F" w:rsidRPr="00781A5B" w:rsidDel="009358A6" w14:paraId="6059AEFA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3932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00BDD" w14:textId="1A444DF0" w:rsidR="00785F7F" w:rsidRPr="00781A5B" w:rsidDel="009358A6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403F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7E22E" w14:textId="025608B2" w:rsidR="00785F7F" w:rsidRPr="00781A5B" w:rsidDel="009358A6" w:rsidRDefault="00234143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CF04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BA1E6" w14:textId="413836D0" w:rsidR="00785F7F" w:rsidRPr="00781A5B" w:rsidDel="009358A6" w:rsidRDefault="00234143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ECBE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1EEA1" w14:textId="71753E9D" w:rsidR="00785F7F" w:rsidRPr="00781A5B" w:rsidDel="009358A6" w:rsidRDefault="00377309" w:rsidP="00D8396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C84C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ED4E1" w14:textId="54D0CAB4" w:rsidR="00785F7F" w:rsidRPr="00781A5B" w:rsidDel="009358A6" w:rsidRDefault="001D6BF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274</w:t>
            </w:r>
          </w:p>
        </w:tc>
      </w:tr>
      <w:tr w:rsidR="00785F7F" w:rsidRPr="00781A5B" w:rsidDel="009358A6" w14:paraId="44F083EB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A949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ส่วนที่เป็นของผู้ถือหุ้นเดิมก่อนการปรับโครงสร้างธุรกิจ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0FDC6" w14:textId="77777777" w:rsidR="00E702EF" w:rsidRDefault="00E702EF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BD2FC3A" w14:textId="1C44736B" w:rsidR="00234143" w:rsidRPr="00781A5B" w:rsidDel="009358A6" w:rsidRDefault="00234143" w:rsidP="0065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32A9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34B0A" w14:textId="77777777" w:rsidR="00E702EF" w:rsidRDefault="00E702E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0795824" w14:textId="16629088" w:rsidR="00234143" w:rsidRPr="00781A5B" w:rsidDel="009358A6" w:rsidRDefault="00234143" w:rsidP="001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6FB6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78FE2" w14:textId="77777777" w:rsidR="00E702EF" w:rsidRDefault="00E702EF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8AAC8A9" w14:textId="25E7C7DD" w:rsidR="00234143" w:rsidRPr="00781A5B" w:rsidDel="009358A6" w:rsidRDefault="00234143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0F16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ED639" w14:textId="77777777" w:rsidR="00E702EF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8F8CC07" w14:textId="250F3887" w:rsidR="00377309" w:rsidRPr="00781A5B" w:rsidDel="009358A6" w:rsidRDefault="00377309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7D1C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FA3A3" w14:textId="77777777" w:rsidR="00E702EF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3AC52C7" w14:textId="4FC19151" w:rsidR="001D6BFD" w:rsidRPr="00781A5B" w:rsidDel="009358A6" w:rsidRDefault="001D6BF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416</w:t>
            </w:r>
          </w:p>
        </w:tc>
      </w:tr>
      <w:tr w:rsidR="00785F7F" w:rsidRPr="00781A5B" w:rsidDel="009358A6" w14:paraId="70477F2C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1B03A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ส่วนที่เป็นของส่วนได้เสียที่</w:t>
            </w:r>
          </w:p>
          <w:p w14:paraId="0DD2837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269" w:right="-43" w:hanging="9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ไม่มีอำนาจควบคุม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5F9BC5" w14:textId="77777777" w:rsidR="00E702EF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1073A59" w14:textId="2EE7BA05" w:rsidR="00234143" w:rsidRPr="00781A5B" w:rsidDel="009358A6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6614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EEC078" w14:textId="77777777" w:rsidR="00E702EF" w:rsidRDefault="00E702E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C6865CA" w14:textId="475A8878" w:rsidR="00234143" w:rsidRPr="00781A5B" w:rsidDel="009358A6" w:rsidRDefault="00234143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5BE6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B3AC4" w14:textId="77777777" w:rsidR="00E702EF" w:rsidRDefault="00E702EF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FBFACA7" w14:textId="293A3278" w:rsidR="00234143" w:rsidRPr="00781A5B" w:rsidDel="009358A6" w:rsidRDefault="00234143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F447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25A3F" w14:textId="77777777" w:rsidR="00E702EF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323620B" w14:textId="15218CEE" w:rsidR="00377309" w:rsidRPr="00781A5B" w:rsidDel="009358A6" w:rsidRDefault="00377309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105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090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49299" w14:textId="77777777" w:rsidR="00E702EF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3E62C8A" w14:textId="29B421A0" w:rsidR="001D6BFD" w:rsidRPr="00781A5B" w:rsidDel="009358A6" w:rsidRDefault="001D6BF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107</w:t>
            </w:r>
          </w:p>
        </w:tc>
      </w:tr>
      <w:tr w:rsidR="00785F7F" w:rsidRPr="00781A5B" w14:paraId="3B8FB204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6C16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968787" w14:textId="5FE1730F" w:rsidR="00785F7F" w:rsidRPr="00781A5B" w:rsidDel="009358A6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A0A3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C74F25" w14:textId="77324B5E" w:rsidR="00785F7F" w:rsidRPr="00641022" w:rsidDel="009358A6" w:rsidRDefault="00234143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4102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4013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200F9F" w14:textId="533B884F" w:rsidR="00785F7F" w:rsidRPr="001D6BFD" w:rsidDel="009358A6" w:rsidRDefault="00234143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D6BF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422C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6E1DD" w14:textId="5C5AF920" w:rsidR="00785F7F" w:rsidRPr="00781A5B" w:rsidDel="009358A6" w:rsidRDefault="00377309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3D6B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650245C" w14:textId="727CD384" w:rsidR="00785F7F" w:rsidRPr="00781A5B" w:rsidRDefault="001D6BF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797</w:t>
            </w:r>
          </w:p>
        </w:tc>
      </w:tr>
      <w:tr w:rsidR="00785F7F" w:rsidRPr="00781A5B" w:rsidDel="00E74326" w14:paraId="72ACC6B7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D201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3F323" w14:textId="77777777" w:rsidR="00785F7F" w:rsidRPr="00781A5B" w:rsidDel="00E7432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339B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9FD92" w14:textId="77777777" w:rsidR="00785F7F" w:rsidRPr="00377309" w:rsidDel="00E74326" w:rsidRDefault="00785F7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1869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4D2FA" w14:textId="77777777" w:rsidR="00785F7F" w:rsidRPr="001D6BFD" w:rsidDel="00E74326" w:rsidRDefault="00785F7F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E9A4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F1B7B6" w14:textId="77777777" w:rsidR="00785F7F" w:rsidRPr="00781A5B" w:rsidDel="00E7432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1AF3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A97C2" w14:textId="77777777" w:rsidR="00785F7F" w:rsidRPr="00781A5B" w:rsidDel="00E7432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785F7F" w:rsidRPr="00781A5B" w14:paraId="442D0D5C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0412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DF897F" w14:textId="7C54B139" w:rsidR="00785F7F" w:rsidRPr="00781A5B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0.1</w:t>
            </w:r>
            <w:r w:rsidR="006148D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AA64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91"/>
              </w:tabs>
              <w:ind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BAB7A9" w14:textId="5F8244F1" w:rsidR="00785F7F" w:rsidRPr="00641022" w:rsidRDefault="00234143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4102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4802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54FCA9" w14:textId="550D4109" w:rsidR="00785F7F" w:rsidRPr="001D6BFD" w:rsidRDefault="00A91ED3" w:rsidP="00A9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0.1</w:t>
            </w:r>
            <w:r w:rsidR="006148D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DA47A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4BC84B" w14:textId="29142E66" w:rsidR="00785F7F" w:rsidRPr="00377309" w:rsidRDefault="00377309" w:rsidP="00D8396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377309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B55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CECD17B" w14:textId="18CF03C1" w:rsidR="00785F7F" w:rsidRPr="00781A5B" w:rsidRDefault="001D6BFD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0.1</w:t>
            </w:r>
            <w:r w:rsidR="006148D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785F7F" w:rsidRPr="00781A5B" w14:paraId="188A9EC3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66CA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3CBB0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A0A8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2FD51" w14:textId="77777777" w:rsidR="00785F7F" w:rsidRPr="00781A5B" w:rsidRDefault="00785F7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CD44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8AF69" w14:textId="77777777" w:rsidR="00785F7F" w:rsidRPr="00781A5B" w:rsidRDefault="00785F7F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E46A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96A1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7734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F62B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785F7F" w:rsidRPr="00781A5B" w14:paraId="67E28497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94CA0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D48EE" w14:textId="1453E7BA" w:rsidR="00785F7F" w:rsidRPr="00781A5B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38BC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64FC6" w14:textId="239BABB1" w:rsidR="00785F7F" w:rsidRPr="00781A5B" w:rsidRDefault="00234143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F29C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2C91B" w14:textId="4C857955" w:rsidR="00785F7F" w:rsidRPr="00781A5B" w:rsidRDefault="00234143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9D66A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396E5" w14:textId="299F0DDD" w:rsidR="00785F7F" w:rsidRPr="00781A5B" w:rsidRDefault="00377309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521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0A8B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5EA19" w14:textId="516169EC" w:rsidR="00785F7F" w:rsidRPr="00781A5B" w:rsidRDefault="001D6BFD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797</w:t>
            </w:r>
          </w:p>
        </w:tc>
      </w:tr>
      <w:tr w:rsidR="00785F7F" w:rsidRPr="00781A5B" w14:paraId="6995B8B6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587F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3D28C2" w14:textId="50F2A655" w:rsidR="00785F7F" w:rsidRPr="00781A5B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45D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F1E947" w14:textId="26166C7C" w:rsidR="00785F7F" w:rsidRPr="00781A5B" w:rsidRDefault="00234143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F394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948B78" w14:textId="784BC4D4" w:rsidR="00785F7F" w:rsidRPr="00781A5B" w:rsidRDefault="00234143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430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41600" w14:textId="55E39301" w:rsidR="00785F7F" w:rsidRPr="00781A5B" w:rsidRDefault="00377309" w:rsidP="00D8396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CD46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0CEAB9" w14:textId="71FC10B8" w:rsidR="00785F7F" w:rsidRPr="00781A5B" w:rsidRDefault="001D6BFD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(17)</w:t>
            </w:r>
          </w:p>
        </w:tc>
      </w:tr>
      <w:tr w:rsidR="00785F7F" w:rsidRPr="00781A5B" w14:paraId="4D9FBCD9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C018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6343320" w14:textId="6D5999EF" w:rsidR="00785F7F" w:rsidRPr="00781A5B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A0F3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479557" w14:textId="454C99F4" w:rsidR="00785F7F" w:rsidRPr="00641022" w:rsidRDefault="00234143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4102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8FFF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6BFE2D9" w14:textId="440D5DED" w:rsidR="00785F7F" w:rsidRPr="001D6BFD" w:rsidRDefault="00377309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D6BF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631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DC5566" w14:textId="358ABFB7" w:rsidR="00785F7F" w:rsidRPr="00781A5B" w:rsidRDefault="00377309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5276A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85BC90" w14:textId="5A5BB1D6" w:rsidR="00785F7F" w:rsidRPr="001D6BFD" w:rsidRDefault="001D6BFD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D6BF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780</w:t>
            </w:r>
          </w:p>
        </w:tc>
      </w:tr>
      <w:tr w:rsidR="00785F7F" w:rsidRPr="00781A5B" w14:paraId="1F059F69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CB730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C648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9DA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F42D3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357B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9EB9E" w14:textId="77777777" w:rsidR="00785F7F" w:rsidRPr="00781A5B" w:rsidRDefault="00785F7F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0CCD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F0FA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22D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A2E0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85F7F" w:rsidRPr="00781A5B" w14:paraId="5D25ED4F" w14:textId="77777777" w:rsidTr="002F0A2E">
        <w:trPr>
          <w:trHeight w:val="70"/>
        </w:trPr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14E3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19FD7" w14:textId="539C9905" w:rsidR="00785F7F" w:rsidRPr="00781A5B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DE67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FBB53" w14:textId="26BAF55E" w:rsidR="00785F7F" w:rsidRPr="00781A5B" w:rsidRDefault="00234143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334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C3C6" w14:textId="04A7F36B" w:rsidR="00785F7F" w:rsidRPr="00781A5B" w:rsidRDefault="00377309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1629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0F927" w14:textId="26E997A3" w:rsidR="00785F7F" w:rsidRPr="00781A5B" w:rsidRDefault="00377309" w:rsidP="00D8396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3180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D6344" w14:textId="447C14BE" w:rsidR="00785F7F" w:rsidRPr="00781A5B" w:rsidRDefault="001D6BFD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257</w:t>
            </w:r>
          </w:p>
        </w:tc>
      </w:tr>
      <w:tr w:rsidR="00785F7F" w:rsidRPr="00781A5B" w14:paraId="2727311A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E61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</w:t>
            </w: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ที่เป็นของ</w:t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ของผู้ถือหุ้น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เดิมก่อนปรับโครงสร้างธุรกิจ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CFA22" w14:textId="77777777" w:rsidR="00E702EF" w:rsidRDefault="00E702EF" w:rsidP="0023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8344492" w14:textId="0754D760" w:rsidR="00234143" w:rsidRPr="00781A5B" w:rsidRDefault="00234143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588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B2209" w14:textId="77777777" w:rsidR="00377309" w:rsidRDefault="00377309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71E751D" w14:textId="3A321422" w:rsidR="00E702EF" w:rsidRPr="00781A5B" w:rsidRDefault="00234143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FD1A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6F571" w14:textId="77777777" w:rsidR="00E702EF" w:rsidRDefault="00E702EF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3455F15" w14:textId="58D2CEAF" w:rsidR="00377309" w:rsidRPr="00781A5B" w:rsidRDefault="00377309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4E6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06A10" w14:textId="77777777" w:rsidR="00E702EF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5F13217" w14:textId="257C4000" w:rsidR="00377309" w:rsidRPr="00781A5B" w:rsidRDefault="00377309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B436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132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6A3D0" w14:textId="77777777" w:rsidR="00CA3706" w:rsidRDefault="00CA3706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578D244" w14:textId="2CE836C4" w:rsidR="001D6BFD" w:rsidRPr="00781A5B" w:rsidRDefault="001D6BFD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416</w:t>
            </w:r>
          </w:p>
        </w:tc>
      </w:tr>
      <w:tr w:rsidR="00785F7F" w:rsidRPr="00781A5B" w14:paraId="177CA986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3875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79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ส่วนที่เป็นของส่วนได้เสียที่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ไม่มีอำนาจควบคุม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33A85B" w14:textId="77777777" w:rsidR="00E702EF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E8F4A67" w14:textId="00CE8C78" w:rsidR="00234143" w:rsidRPr="00781A5B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653A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601C2" w14:textId="77777777" w:rsidR="00377309" w:rsidRDefault="00377309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A40F081" w14:textId="2D958A43" w:rsidR="00E702EF" w:rsidRPr="00781A5B" w:rsidRDefault="00234143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7551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18DDE4" w14:textId="77777777" w:rsidR="00E702EF" w:rsidRDefault="00E702EF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C6FDA32" w14:textId="2A055A08" w:rsidR="00377309" w:rsidRPr="00781A5B" w:rsidRDefault="00377309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29B3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FC17E" w14:textId="77777777" w:rsidR="00E702EF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D47C782" w14:textId="17AD3D7B" w:rsidR="00377309" w:rsidRPr="00781A5B" w:rsidRDefault="00377309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105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DC44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AD3977" w14:textId="77777777" w:rsidR="00CA3706" w:rsidRDefault="00CA3706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772503B" w14:textId="03C5E8FC" w:rsidR="001D6BFD" w:rsidRPr="00781A5B" w:rsidRDefault="001D6BFD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107</w:t>
            </w:r>
          </w:p>
        </w:tc>
      </w:tr>
      <w:tr w:rsidR="00785F7F" w:rsidRPr="00781A5B" w14:paraId="231882C4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351A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581DB7E" w14:textId="50B73413" w:rsidR="00785F7F" w:rsidRPr="00781A5B" w:rsidRDefault="00234143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x-none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x-none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E61B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8692E0" w14:textId="488F05C7" w:rsidR="00785F7F" w:rsidRPr="00641022" w:rsidRDefault="00234143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4102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D717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CB6D71F" w14:textId="75160965" w:rsidR="00785F7F" w:rsidRPr="001D6BFD" w:rsidRDefault="00377309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D6BF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818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E0D388" w14:textId="649275A8" w:rsidR="00785F7F" w:rsidRPr="00781A5B" w:rsidRDefault="00377309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112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3ECBAD" w14:textId="5FBC9160" w:rsidR="00785F7F" w:rsidRPr="001D6BFD" w:rsidRDefault="001D6BFD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D6BF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780</w:t>
            </w:r>
          </w:p>
        </w:tc>
      </w:tr>
    </w:tbl>
    <w:p w14:paraId="343D157D" w14:textId="77777777" w:rsidR="002F0A2E" w:rsidRPr="00962F9C" w:rsidRDefault="002F0A2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1082"/>
        <w:gridCol w:w="270"/>
        <w:gridCol w:w="1169"/>
        <w:gridCol w:w="270"/>
        <w:gridCol w:w="1082"/>
        <w:gridCol w:w="270"/>
        <w:gridCol w:w="1170"/>
        <w:gridCol w:w="271"/>
        <w:gridCol w:w="1062"/>
      </w:tblGrid>
      <w:tr w:rsidR="00002FF7" w:rsidRPr="00781A5B" w14:paraId="623582D9" w14:textId="77777777" w:rsidTr="002F0A2E">
        <w:trPr>
          <w:tblHeader/>
        </w:trPr>
        <w:tc>
          <w:tcPr>
            <w:tcW w:w="26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D24E4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</w:t>
            </w:r>
          </w:p>
          <w:p w14:paraId="224D2BDA" w14:textId="2B8FCFC3" w:rsidR="0008254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สำหรับ</w:t>
            </w:r>
            <w:r w:rsidR="00082547"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งวด</w:t>
            </w:r>
            <w:r w:rsidR="005D3C17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เก้า</w:t>
            </w:r>
            <w:r w:rsidR="00082547"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059808B0" w14:textId="1E3436AA" w:rsidR="00002FF7" w:rsidRPr="00781A5B" w:rsidRDefault="0008254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   วันที่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</w:t>
            </w:r>
            <w:r w:rsidR="00F8383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0 </w:t>
            </w:r>
            <w:r w:rsidR="00F83834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002FF7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20E25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02FF7" w:rsidRPr="00781A5B" w14:paraId="3B48677A" w14:textId="77777777" w:rsidTr="002F0A2E">
        <w:trPr>
          <w:tblHeader/>
        </w:trPr>
        <w:tc>
          <w:tcPr>
            <w:tcW w:w="26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99DC4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6475C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C887C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0CE4C0" w14:textId="77777777" w:rsidR="00C07E51" w:rsidRPr="00781A5B" w:rsidRDefault="00C07E51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2B05C36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E61E1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DBB8C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หลังจัด</w:t>
            </w:r>
          </w:p>
          <w:p w14:paraId="0260B64A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DF2D9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A50FE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ผลกระทบ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E8CD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FA14" w14:textId="77777777" w:rsidR="00C07E51" w:rsidRPr="00781A5B" w:rsidRDefault="00C07E51" w:rsidP="00FA3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642C9E7" w14:textId="77777777" w:rsidR="00002FF7" w:rsidRPr="00781A5B" w:rsidRDefault="00002FF7" w:rsidP="00FA3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002FF7" w:rsidRPr="00781A5B" w14:paraId="634C41CD" w14:textId="77777777" w:rsidTr="002F0A2E">
        <w:trPr>
          <w:trHeight w:val="254"/>
          <w:tblHeader/>
        </w:trPr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694E0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A423E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C032C" w:rsidRPr="00781A5B" w14:paraId="2E9BA6D8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54A4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FB32E" w14:textId="0E0399CB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2,973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9AB7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430E6" w14:textId="617E004C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(2,973)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4CFA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E38CC" w14:textId="1472F598" w:rsidR="007C032C" w:rsidRPr="00781A5B" w:rsidRDefault="001D6BFD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58D6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E711A" w14:textId="347D61DA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11,591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AD4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4D3BB" w14:textId="56CC280B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11,591</w:t>
            </w:r>
          </w:p>
        </w:tc>
      </w:tr>
      <w:tr w:rsidR="007C032C" w:rsidRPr="00781A5B" w14:paraId="6AA493C2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C7441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pacing w:val="-10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10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4958B" w14:textId="1D595C3F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1,216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9A441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F1247" w14:textId="2D4605C0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CFE4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353B1" w14:textId="4C31E507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E70B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7C86C" w14:textId="002B491C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08ED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452AD" w14:textId="5CBA0C5F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2,048</w:t>
            </w:r>
          </w:p>
        </w:tc>
      </w:tr>
      <w:tr w:rsidR="007C032C" w:rsidRPr="00781A5B" w14:paraId="6264CCE3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C55C4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รายได้จากธุรกิจโรงแรม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30C95" w14:textId="0834A100" w:rsidR="007C032C" w:rsidRPr="00781A5B" w:rsidRDefault="001D6BFD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6675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7BC83" w14:textId="7257736F" w:rsidR="007C032C" w:rsidRPr="00781A5B" w:rsidRDefault="001D6BFD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DF1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6EFC3" w14:textId="312C2804" w:rsidR="007C032C" w:rsidRPr="00781A5B" w:rsidRDefault="001D6BFD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90DB0" w14:textId="77777777" w:rsidR="007C032C" w:rsidRPr="00781A5B" w:rsidRDefault="007C032C" w:rsidP="004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F10E5" w14:textId="705D42B2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426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1A0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C3E0A" w14:textId="6DD93F50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426</w:t>
            </w:r>
          </w:p>
        </w:tc>
      </w:tr>
      <w:tr w:rsidR="007C032C" w:rsidRPr="00781A5B" w14:paraId="5F77D473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516B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ต้นทุนขายอสังหาริมทรัพย์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4C2FE" w14:textId="69E4ACF6" w:rsidR="007C032C" w:rsidRPr="00781A5B" w:rsidRDefault="001D6BFD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(1,566)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6EAE" w14:textId="77777777" w:rsidR="007C032C" w:rsidRPr="00781A5B" w:rsidRDefault="007C032C" w:rsidP="00CA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98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7CBF9" w14:textId="0BD3C2FD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E33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204C3" w14:textId="0607FF91" w:rsidR="007C032C" w:rsidRPr="00781A5B" w:rsidRDefault="001D6BFD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5467" w14:textId="77777777" w:rsidR="007C032C" w:rsidRPr="00781A5B" w:rsidRDefault="007C032C" w:rsidP="004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BE0A8" w14:textId="6F8857A1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(7,928)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514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96FEE" w14:textId="24D1DE55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(7,928)</w:t>
            </w:r>
          </w:p>
        </w:tc>
      </w:tr>
      <w:tr w:rsidR="007C032C" w:rsidRPr="00781A5B" w14:paraId="4DB282AF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E3B9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ต้นทุนการให้เช่าและบริการที่เกี่ยวข้อง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FB97D" w14:textId="71B19E11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BB06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B178B" w14:textId="3DB0D3CD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6395D">
              <w:rPr>
                <w:rFonts w:ascii="Angsana New" w:eastAsia="Times New Roman" w:hAnsi="Angsana New"/>
                <w:sz w:val="24"/>
                <w:szCs w:val="24"/>
              </w:rPr>
              <w:t>210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E4D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218E5" w14:textId="7B934FA2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(5</w:t>
            </w:r>
            <w:r w:rsidR="00E6395D">
              <w:rPr>
                <w:rFonts w:ascii="Angsana New" w:eastAsia="Times New Roman" w:hAnsi="Angsana New"/>
                <w:sz w:val="24"/>
                <w:szCs w:val="24"/>
              </w:rPr>
              <w:t>78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1EEA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D0789" w14:textId="4E328A8F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(422)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6D33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185B0" w14:textId="4333CC8F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6395D">
              <w:rPr>
                <w:rFonts w:ascii="Angsana New" w:eastAsia="Times New Roman" w:hAnsi="Angsana New"/>
                <w:sz w:val="24"/>
                <w:szCs w:val="24"/>
              </w:rPr>
              <w:t>1,000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C032C" w:rsidRPr="00781A5B" w14:paraId="7D9A6EA8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C53E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ต้นทุนธุรกิจโรงแรม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CC1EE" w14:textId="4609D994" w:rsidR="007C032C" w:rsidRPr="00781A5B" w:rsidRDefault="001D6BFD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8939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2D04F" w14:textId="5E70CA13" w:rsidR="007C032C" w:rsidRPr="00781A5B" w:rsidRDefault="001D6BFD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E595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63527" w14:textId="6D3C55AB" w:rsidR="007C032C" w:rsidRPr="00781A5B" w:rsidRDefault="001D6BFD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C4C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6D531" w14:textId="55079C9F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(293)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D9CE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93D88" w14:textId="397ACBC5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(293)</w:t>
            </w:r>
          </w:p>
        </w:tc>
      </w:tr>
      <w:tr w:rsidR="007C032C" w:rsidRPr="00781A5B" w14:paraId="5A909866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94249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C4437" w14:textId="51A1D6C1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1D4E3" w14:textId="77777777" w:rsidR="007C032C" w:rsidRPr="00781A5B" w:rsidDel="00C25AE7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0D950" w14:textId="4B83A53A" w:rsidR="007C032C" w:rsidRPr="00781A5B" w:rsidRDefault="001D6BFD" w:rsidP="00C6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DAB86" w14:textId="77777777" w:rsidR="007C032C" w:rsidRPr="00781A5B" w:rsidDel="00C25AE7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A2F3E" w14:textId="069C791A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2FEDF" w14:textId="77777777" w:rsidR="007C032C" w:rsidRPr="00781A5B" w:rsidDel="00C25AE7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85DF8" w14:textId="2323BC84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(935)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9CC55" w14:textId="77777777" w:rsidR="007C032C" w:rsidRPr="00781A5B" w:rsidDel="00C25AE7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0BF87" w14:textId="6B73BBE4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(1,003)</w:t>
            </w:r>
          </w:p>
        </w:tc>
      </w:tr>
      <w:tr w:rsidR="007C032C" w:rsidRPr="00781A5B" w14:paraId="305ADF05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372A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20BDD" w14:textId="0A3F20F6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(646)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E1B1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21A39" w14:textId="45E3E3C3" w:rsidR="007C032C" w:rsidRPr="00781A5B" w:rsidRDefault="00E6395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4C0A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0304B" w14:textId="6FFB7C67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6395D">
              <w:rPr>
                <w:rFonts w:ascii="Angsana New" w:eastAsia="Times New Roman" w:hAnsi="Angsana New"/>
                <w:sz w:val="24"/>
                <w:szCs w:val="24"/>
              </w:rPr>
              <w:t>459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994B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B5133" w14:textId="2DDB1C11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(1,241)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7031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F7DD4" w14:textId="76FF8ED2" w:rsidR="007C032C" w:rsidRPr="00781A5B" w:rsidRDefault="001D6BFD" w:rsidP="00CA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(1,7</w:t>
            </w:r>
            <w:r w:rsidR="00E6395D">
              <w:rPr>
                <w:rFonts w:ascii="Angsana New" w:eastAsia="Times New Roman" w:hAnsi="Angsana New"/>
                <w:sz w:val="24"/>
                <w:szCs w:val="24"/>
              </w:rPr>
              <w:t>00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801D08" w:rsidRPr="00781A5B" w14:paraId="159A795F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A94B7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7F869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1BC5F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45564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C9EBD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2A873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54448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9456B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8C361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C5234" w14:textId="77777777" w:rsidR="00801D08" w:rsidRPr="00781A5B" w:rsidRDefault="00801D08" w:rsidP="00CA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801D08" w:rsidRPr="00781A5B" w14:paraId="7105A06D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EFB3D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9492C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8FA0C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D68C3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8E8D7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95E71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8E2D4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2A751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D97E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99568" w14:textId="77777777" w:rsidR="00801D08" w:rsidRPr="00781A5B" w:rsidRDefault="00801D08" w:rsidP="00CA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C032C" w:rsidRPr="00781A5B" w14:paraId="64AEABE9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87A4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4" w:right="-199" w:hanging="74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lastRenderedPageBreak/>
              <w:t>ส่วนแบ่งกำไร</w:t>
            </w:r>
            <w:r w:rsidR="00A0265A" w:rsidRPr="00781A5B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 xml:space="preserve"> (ขาดทุน) 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จากเงินลงทุน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ในบริษัทร่วมและการร่วมค้าสุท</w:t>
            </w:r>
            <w:r w:rsidRPr="00781A5B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ธิ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จากกำไรที่ยังไม่เกิดขึ้นจากการขายอสังหาริมทรัพย์ให้บริษัทร่วม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8024F" w14:textId="77777777" w:rsidR="00CA3706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F0575E7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B16F307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F17640B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E4E65C0" w14:textId="3767CD43" w:rsidR="001D6BFD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3CCF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45DF3" w14:textId="77777777" w:rsidR="00CA3706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F612ACA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8127D72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5015582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AFC7580" w14:textId="54A59941" w:rsidR="001D6BFD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48538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50246" w14:textId="77777777" w:rsidR="00CA3706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219E3E5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9CAD21B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EC35724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F077E8F" w14:textId="686BDFFB" w:rsidR="001D6BFD" w:rsidRPr="00781A5B" w:rsidRDefault="001D6BFD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(258)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F4323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EB50D" w14:textId="77777777" w:rsidR="00CA3706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7E996A8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93F2A4F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48EEF70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542FDC5" w14:textId="380D7D3D" w:rsidR="001D6BFD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E31DA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BD166" w14:textId="77777777" w:rsidR="00CA3706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097AC92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02FED4F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F002A74" w14:textId="77777777" w:rsidR="001D6BFD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434B273" w14:textId="62EE1E42" w:rsidR="001D6BFD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(225)</w:t>
            </w:r>
          </w:p>
        </w:tc>
      </w:tr>
      <w:tr w:rsidR="007C032C" w:rsidRPr="00781A5B" w14:paraId="648364F2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5E41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4" w:right="-199" w:hanging="74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อื่นๆ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BDCB0" w14:textId="0B54103A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(737)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E045C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9A0EA4" w14:textId="36DF835E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1,806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0A5E2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8B60D" w14:textId="7D124528" w:rsidR="007C032C" w:rsidRPr="00781A5B" w:rsidRDefault="001D6BFD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1,069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D0098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C8209" w14:textId="5672D2DE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(275)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583A9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88D5EA" w14:textId="096E93B0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794</w:t>
            </w:r>
          </w:p>
        </w:tc>
      </w:tr>
      <w:tr w:rsidR="007C032C" w:rsidRPr="00781A5B" w14:paraId="1191C0E9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C48A2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F5E0A0" w14:textId="33A9807E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32C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235E78" w14:textId="37BF7814" w:rsidR="007C032C" w:rsidRPr="00641022" w:rsidRDefault="001D6BFD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4102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C168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2A3442" w14:textId="0D350057" w:rsidR="007C032C" w:rsidRPr="001D6BFD" w:rsidRDefault="001D6BFD" w:rsidP="001D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D6BF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3865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E4B00F" w14:textId="0FFED38F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1,672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3191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26B245" w14:textId="7BFFDD0A" w:rsidR="007C032C" w:rsidRPr="00781A5B" w:rsidRDefault="001D6BFD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2,710</w:t>
            </w:r>
          </w:p>
        </w:tc>
      </w:tr>
      <w:tr w:rsidR="007C032C" w:rsidRPr="00781A5B" w14:paraId="041C35F2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254D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D2CF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30BC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7711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94D4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5734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561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5B47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9CEF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6A6D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7C032C" w:rsidRPr="00781A5B" w14:paraId="13B0B986" w14:textId="77777777" w:rsidTr="002F0A2E">
        <w:trPr>
          <w:trHeight w:val="71"/>
        </w:trPr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E273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3E39D" w14:textId="77777777" w:rsidR="007C032C" w:rsidRPr="00781A5B" w:rsidDel="009358A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FEE6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AB71F" w14:textId="77777777" w:rsidR="007C032C" w:rsidRPr="00781A5B" w:rsidDel="009358A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FECD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DC003" w14:textId="77777777" w:rsidR="007C032C" w:rsidRPr="00781A5B" w:rsidDel="009358A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BE6A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BFA39" w14:textId="77777777" w:rsidR="007C032C" w:rsidRPr="00781A5B" w:rsidDel="009358A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B0B9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954A2" w14:textId="77777777" w:rsidR="007C032C" w:rsidRPr="00781A5B" w:rsidDel="009358A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C032C" w:rsidRPr="00781A5B" w14:paraId="2C61AAD7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080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28673" w14:textId="5A361BB8" w:rsidR="007C032C" w:rsidRPr="00781A5B" w:rsidDel="009358A6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1,029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CD38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ABAA6" w14:textId="21C0C765" w:rsidR="007C032C" w:rsidRPr="00781A5B" w:rsidDel="009358A6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77AC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CE8BF" w14:textId="3A152982" w:rsidR="007C032C" w:rsidRPr="00781A5B" w:rsidDel="009358A6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1,029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9CEC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EE856" w14:textId="2B81C2DC" w:rsidR="007C032C" w:rsidRPr="00781A5B" w:rsidDel="009358A6" w:rsidRDefault="00E6464F" w:rsidP="00207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20798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3F3A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6066F" w14:textId="3862B7F3" w:rsidR="007C032C" w:rsidRPr="00781A5B" w:rsidDel="009358A6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1,029</w:t>
            </w:r>
          </w:p>
        </w:tc>
      </w:tr>
      <w:tr w:rsidR="007C032C" w:rsidRPr="00781A5B" w14:paraId="5B74B8ED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3BDC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ส่วนที่เป็นของผู้ถือหุ้นเดิมก่อนการปรับโครงสร้างธุรกิจ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8B028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753303F" w14:textId="64FADFBF" w:rsidR="00E6464F" w:rsidRPr="00781A5B" w:rsidDel="009358A6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EB36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A0111" w14:textId="77777777" w:rsidR="00482637" w:rsidRDefault="00482637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D71F1A0" w14:textId="0077DB4C" w:rsidR="00E6464F" w:rsidRPr="00781A5B" w:rsidDel="009358A6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F7D5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88AC0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B4B8E1D" w14:textId="29EFA7F7" w:rsidR="00E6464F" w:rsidRPr="00781A5B" w:rsidDel="009358A6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7A90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21BD1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896D9F4" w14:textId="0204E249" w:rsidR="00E6464F" w:rsidRPr="00781A5B" w:rsidDel="009358A6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1,330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30B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FAD4E" w14:textId="77777777" w:rsidR="00482637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74DB710" w14:textId="16A013AA" w:rsidR="00E6464F" w:rsidRPr="00781A5B" w:rsidDel="009358A6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1,330</w:t>
            </w:r>
          </w:p>
        </w:tc>
      </w:tr>
      <w:tr w:rsidR="007C032C" w:rsidRPr="00781A5B" w14:paraId="1EFC2252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74D51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ส่วนที่เป็นของส่วนได้เสียที่</w:t>
            </w:r>
          </w:p>
          <w:p w14:paraId="6F8DE182" w14:textId="77777777" w:rsidR="007C032C" w:rsidRPr="00781A5B" w:rsidRDefault="007C032C" w:rsidP="00C6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269" w:right="-43" w:hanging="9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ไม่มีอำนาจควบคุม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C105B" w14:textId="77777777" w:rsidR="00482637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9A6889F" w14:textId="5AEC1CB8" w:rsidR="00E6464F" w:rsidRPr="00781A5B" w:rsidDel="009358A6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442A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F0A397" w14:textId="77777777" w:rsidR="00482637" w:rsidRDefault="00482637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780CD14" w14:textId="01C0B7E1" w:rsidR="00E6464F" w:rsidRPr="00781A5B" w:rsidDel="009358A6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8417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790D3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6501F58" w14:textId="329BD634" w:rsidR="00E6464F" w:rsidRPr="00781A5B" w:rsidDel="009358A6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F611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C2C99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447C6C5" w14:textId="01597E76" w:rsidR="00E6464F" w:rsidRPr="00781A5B" w:rsidDel="009358A6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15A9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E4022" w14:textId="77777777" w:rsidR="00482637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3A0E84A" w14:textId="74F10C8C" w:rsidR="00E6464F" w:rsidRPr="00781A5B" w:rsidDel="009358A6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351</w:t>
            </w:r>
          </w:p>
        </w:tc>
      </w:tr>
      <w:tr w:rsidR="007C032C" w:rsidRPr="00781A5B" w14:paraId="49216C75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D698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86FDD3" w14:textId="64120117" w:rsidR="007C032C" w:rsidRPr="00781A5B" w:rsidDel="009358A6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4329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D58167" w14:textId="595AF0A1" w:rsidR="007C032C" w:rsidRPr="00641022" w:rsidDel="009358A6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4102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464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DDEC93" w14:textId="2391CD68" w:rsidR="007C032C" w:rsidRPr="00E6464F" w:rsidDel="009358A6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6464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9AFC0" w14:textId="77777777" w:rsidR="007C032C" w:rsidRPr="00E6464F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682541" w14:textId="487CA28A" w:rsidR="007C032C" w:rsidRPr="00E6464F" w:rsidDel="009358A6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6464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1,672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9F38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B11FE4" w14:textId="78EAAFFC" w:rsidR="007C032C" w:rsidRPr="00781A5B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2,710</w:t>
            </w:r>
          </w:p>
        </w:tc>
      </w:tr>
      <w:tr w:rsidR="007C032C" w:rsidRPr="00781A5B" w14:paraId="5AAFE90F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A9D7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6E932" w14:textId="77777777" w:rsidR="007C032C" w:rsidRPr="00781A5B" w:rsidDel="00E7432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CE14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B50E3" w14:textId="77777777" w:rsidR="007C032C" w:rsidRPr="00E6464F" w:rsidDel="00E74326" w:rsidRDefault="007C032C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AE41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E0998" w14:textId="77777777" w:rsidR="007C032C" w:rsidRPr="00E6464F" w:rsidDel="00E74326" w:rsidRDefault="007C032C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2FCF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30379F" w14:textId="77777777" w:rsidR="007C032C" w:rsidRPr="00781A5B" w:rsidDel="00E7432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2B41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2B9D5" w14:textId="77777777" w:rsidR="007C032C" w:rsidRPr="00781A5B" w:rsidDel="00E7432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</w:tr>
      <w:tr w:rsidR="007E08F6" w:rsidRPr="00781A5B" w14:paraId="59C207F8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CC5A2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86A1E2" w14:textId="2EA1849B" w:rsidR="007E08F6" w:rsidRPr="00781A5B" w:rsidRDefault="00E6464F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D2042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91"/>
              </w:tabs>
              <w:ind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CB76EB" w14:textId="2B5C16DE" w:rsidR="007E08F6" w:rsidRPr="00641022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4102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DE16D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7DDD417" w14:textId="45E2DD99" w:rsidR="007E08F6" w:rsidRPr="00781A5B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E2063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CD7258" w14:textId="3A6A1799" w:rsidR="007E08F6" w:rsidRPr="00781A5B" w:rsidRDefault="00E6464F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887E3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71FB4A" w14:textId="000E29E6" w:rsidR="007E08F6" w:rsidRPr="00781A5B" w:rsidRDefault="00E6464F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0.57</w:t>
            </w:r>
          </w:p>
        </w:tc>
      </w:tr>
      <w:tr w:rsidR="00801D08" w:rsidRPr="00781A5B" w14:paraId="43BD65BB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896E1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0EAC9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C11EF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91"/>
              </w:tabs>
              <w:ind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8F3C2" w14:textId="77777777" w:rsidR="00801D08" w:rsidRPr="00D8396C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C5615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F402B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D719D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4C28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2763E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F0EF4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7C032C" w:rsidRPr="00781A5B" w14:paraId="3BB39FCF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2419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BF9C1" w14:textId="328BF0C9" w:rsidR="007C032C" w:rsidRPr="00781A5B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9332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C81C2" w14:textId="1048FFA3" w:rsidR="007C032C" w:rsidRPr="00781A5B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AF5D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56D5B" w14:textId="3F52B9A1" w:rsidR="007C032C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0FD6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5F485" w14:textId="046F3AF7" w:rsidR="007C032C" w:rsidRPr="00781A5B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1,672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24A3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5E6C9" w14:textId="2D11F9A8" w:rsidR="007C032C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2,710</w:t>
            </w:r>
          </w:p>
        </w:tc>
      </w:tr>
      <w:tr w:rsidR="007C032C" w:rsidRPr="00781A5B" w14:paraId="26A183AF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6AC8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159934" w14:textId="475EED8E" w:rsidR="007C032C" w:rsidRPr="00781A5B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3119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E5D1ED" w14:textId="5B83C629" w:rsidR="007C032C" w:rsidRPr="00781A5B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33A4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D08791" w14:textId="3E260AA3" w:rsidR="007C032C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DBF9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BA546" w14:textId="3A35BDF8" w:rsidR="007C032C" w:rsidRPr="00781A5B" w:rsidRDefault="00E6464F" w:rsidP="00207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20798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048B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29B6E" w14:textId="4BB74761" w:rsidR="007C032C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(20)</w:t>
            </w:r>
          </w:p>
        </w:tc>
      </w:tr>
      <w:tr w:rsidR="007C032C" w:rsidRPr="00781A5B" w14:paraId="67C325D2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5974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CA7729" w14:textId="28DF0ED6" w:rsidR="007C032C" w:rsidRPr="00781A5B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21F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067BF6" w14:textId="69560AB4" w:rsidR="007C032C" w:rsidRPr="00641022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4102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E8E24" w14:textId="77777777" w:rsidR="007C032C" w:rsidRPr="00E6464F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2FEBFF" w14:textId="3DF859C5" w:rsidR="007C032C" w:rsidRPr="00E6464F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6464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D6537" w14:textId="77777777" w:rsidR="007C032C" w:rsidRPr="00E6464F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AA09EB6" w14:textId="0C04F31C" w:rsidR="007C032C" w:rsidRPr="00E6464F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6464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1,672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57AA4" w14:textId="77777777" w:rsidR="007C032C" w:rsidRPr="00E6464F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6ECD34" w14:textId="03CDF50A" w:rsidR="007C032C" w:rsidRPr="00E6464F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6464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2,690</w:t>
            </w:r>
          </w:p>
        </w:tc>
      </w:tr>
      <w:tr w:rsidR="007C032C" w:rsidRPr="00781A5B" w14:paraId="0869E178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ED2A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39FE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BE2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0AD3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091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3D00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1B07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C412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BCFA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92D4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C032C" w:rsidRPr="00781A5B" w14:paraId="502A68A9" w14:textId="77777777" w:rsidTr="002F0A2E">
        <w:trPr>
          <w:trHeight w:val="70"/>
        </w:trPr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B7DA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141D2" w14:textId="154811D6" w:rsidR="007C032C" w:rsidRPr="00781A5B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1,009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6E55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8079B" w14:textId="46F33E36" w:rsidR="007C032C" w:rsidRPr="00781A5B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87B1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7A4AF" w14:textId="57C4CEE0" w:rsidR="007C032C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1,009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59A4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D55D0" w14:textId="34413C7F" w:rsidR="007C032C" w:rsidRPr="00781A5B" w:rsidRDefault="00E6464F" w:rsidP="00207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1DE3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7D2F" w14:textId="22E141D2" w:rsidR="007C032C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1,009</w:t>
            </w:r>
          </w:p>
        </w:tc>
      </w:tr>
      <w:tr w:rsidR="007C032C" w:rsidRPr="00781A5B" w14:paraId="7A950C25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E0D8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</w:t>
            </w: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ที่เป็นของ</w:t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ของผู้ถือหุ้น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เดิมก่อนปรับโครงสร้างธุรกิจ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7AAE1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D29698F" w14:textId="01F35408" w:rsidR="00E6464F" w:rsidRPr="00781A5B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3678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19F95" w14:textId="77777777" w:rsidR="00482637" w:rsidRDefault="00482637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40B2521" w14:textId="73F3CC8D" w:rsidR="00E6464F" w:rsidRPr="00781A5B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3D6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EF1C3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BC82275" w14:textId="305DA2C1" w:rsidR="00E6464F" w:rsidRPr="00781A5B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E8D71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8EBB3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A3C766A" w14:textId="7C213532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1,330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78A6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132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24E33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AA1570A" w14:textId="42EA691D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1,330</w:t>
            </w:r>
          </w:p>
        </w:tc>
      </w:tr>
      <w:tr w:rsidR="007C032C" w:rsidRPr="00781A5B" w14:paraId="4D584668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FEEC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79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ส่วนที่เป็นของส่วนได้เสียที่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ไม่มีอำนาจควบคุม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A7EB6C" w14:textId="77777777" w:rsidR="00482637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80849C7" w14:textId="5FFF75B5" w:rsidR="00E6464F" w:rsidRPr="00781A5B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3410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ED0BB" w14:textId="77777777" w:rsidR="00482637" w:rsidRDefault="00482637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149EB63" w14:textId="27BA6DFA" w:rsidR="00E6464F" w:rsidRPr="00781A5B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82C4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35803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130D1A6" w14:textId="38642250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7957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4E861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ECE7BBA" w14:textId="35639C41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D777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6098A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C713056" w14:textId="62792AE7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351</w:t>
            </w:r>
          </w:p>
        </w:tc>
      </w:tr>
      <w:tr w:rsidR="007C032C" w:rsidRPr="00781A5B" w14:paraId="3017CCA1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E4A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FE2247" w14:textId="55DAD391" w:rsidR="007C032C" w:rsidRPr="00781A5B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x-none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x-none"/>
              </w:rPr>
              <w:t>1,018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5D37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3D3AC4" w14:textId="3619D3B5" w:rsidR="007C032C" w:rsidRPr="00641022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4102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44B31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57669" w14:textId="424C3875" w:rsidR="007C032C" w:rsidRPr="00781A5B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6B4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8CEB39" w14:textId="3A63DF4A" w:rsidR="007C032C" w:rsidRPr="00E6464F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6464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1,672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8AE6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5B80800" w14:textId="11C972FF" w:rsidR="007C032C" w:rsidRPr="00E6464F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6464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2,690</w:t>
            </w:r>
          </w:p>
        </w:tc>
      </w:tr>
    </w:tbl>
    <w:p w14:paraId="266E216C" w14:textId="6A04EADF" w:rsidR="002F0A2E" w:rsidRDefault="002F0A2E"/>
    <w:p w14:paraId="59B36785" w14:textId="5297327B" w:rsidR="002F0A2E" w:rsidRDefault="002F0A2E"/>
    <w:p w14:paraId="0D78785F" w14:textId="61AE8643" w:rsidR="002F0A2E" w:rsidRDefault="002F0A2E"/>
    <w:p w14:paraId="7F61A98E" w14:textId="60B29808" w:rsidR="002F0A2E" w:rsidRDefault="002F0A2E"/>
    <w:p w14:paraId="3E7F5707" w14:textId="363A8581" w:rsidR="002F0A2E" w:rsidRDefault="002F0A2E"/>
    <w:p w14:paraId="7E207728" w14:textId="3E883CCE" w:rsidR="002F0A2E" w:rsidRDefault="002F0A2E"/>
    <w:p w14:paraId="0B918DAB" w14:textId="69F4A300" w:rsidR="002F0A2E" w:rsidRDefault="002F0A2E"/>
    <w:p w14:paraId="691E1495" w14:textId="42089350" w:rsidR="002F0A2E" w:rsidRDefault="002F0A2E"/>
    <w:p w14:paraId="5E082F37" w14:textId="7B0831EF" w:rsidR="002F0A2E" w:rsidRDefault="002F0A2E"/>
    <w:p w14:paraId="04709FAE" w14:textId="77777777" w:rsidR="002F0A2E" w:rsidRDefault="002F0A2E"/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1082"/>
        <w:gridCol w:w="270"/>
        <w:gridCol w:w="1169"/>
        <w:gridCol w:w="270"/>
        <w:gridCol w:w="1082"/>
        <w:gridCol w:w="270"/>
        <w:gridCol w:w="1170"/>
        <w:gridCol w:w="271"/>
        <w:gridCol w:w="1062"/>
        <w:gridCol w:w="18"/>
      </w:tblGrid>
      <w:tr w:rsidR="007C032C" w:rsidRPr="00781A5B" w14:paraId="1CCF75C9" w14:textId="77777777" w:rsidTr="00450079">
        <w:trPr>
          <w:gridAfter w:val="1"/>
          <w:wAfter w:w="18" w:type="dxa"/>
        </w:trPr>
        <w:tc>
          <w:tcPr>
            <w:tcW w:w="26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7EDC85A2" w14:textId="77777777" w:rsidR="007C032C" w:rsidRPr="00781A5B" w:rsidRDefault="007C032C" w:rsidP="00450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งบกระแสเงินสด</w:t>
            </w:r>
          </w:p>
          <w:p w14:paraId="6CFFA6E3" w14:textId="75A396DE" w:rsidR="007C032C" w:rsidRPr="00781A5B" w:rsidRDefault="007C032C" w:rsidP="00450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6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สำหรับงว</w:t>
            </w:r>
            <w:r w:rsidR="005D3C17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ดเก้า</w:t>
            </w: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เดือนสิ้นสุด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26B2493A" w14:textId="2FA89450" w:rsidR="007C032C" w:rsidRPr="00781A5B" w:rsidRDefault="007C032C" w:rsidP="00450079">
            <w:pPr>
              <w:tabs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   </w:t>
            </w: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</w:t>
            </w:r>
            <w:r w:rsidR="00F8383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0 </w:t>
            </w:r>
            <w:r w:rsidR="00F83834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00C2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C032C" w:rsidRPr="00781A5B" w14:paraId="143CDEDB" w14:textId="77777777" w:rsidTr="002F0A2E">
        <w:trPr>
          <w:gridAfter w:val="1"/>
          <w:wAfter w:w="18" w:type="dxa"/>
        </w:trPr>
        <w:tc>
          <w:tcPr>
            <w:tcW w:w="2624" w:type="dxa"/>
            <w:vMerge/>
            <w:tcBorders>
              <w:left w:val="nil"/>
              <w:right w:val="nil"/>
            </w:tcBorders>
            <w:shd w:val="clear" w:color="auto" w:fill="auto"/>
          </w:tcPr>
          <w:p w14:paraId="5DE66148" w14:textId="77777777" w:rsidR="007C032C" w:rsidRPr="00781A5B" w:rsidRDefault="007C032C" w:rsidP="007C032C">
            <w:pPr>
              <w:tabs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EE90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DFA7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EBA64" w14:textId="77777777" w:rsidR="00451920" w:rsidRDefault="00451920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FF15E4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A9C5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D7C1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หลังจัด</w:t>
            </w:r>
          </w:p>
          <w:p w14:paraId="2B5D81C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779F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EE30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ผลกระทบ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9604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EAB9A" w14:textId="77777777" w:rsidR="00451920" w:rsidRDefault="00451920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93A14C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7C032C" w:rsidRPr="00781A5B" w14:paraId="1EB7A25B" w14:textId="77777777" w:rsidTr="002F0A2E">
        <w:trPr>
          <w:gridAfter w:val="1"/>
          <w:wAfter w:w="18" w:type="dxa"/>
        </w:trPr>
        <w:tc>
          <w:tcPr>
            <w:tcW w:w="26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3E3DF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D093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C032C" w:rsidRPr="00781A5B" w14:paraId="02812EEE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DC3DF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กระแสเงินสดสุทธิได้มาจาก</w:t>
            </w: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(ใช้ไปใน) กิจกรรมดำเนินงาน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E5BC2" w14:textId="77777777" w:rsidR="00482637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DFED7DE" w14:textId="4CC1FF8C" w:rsidR="00E6464F" w:rsidRPr="00781A5B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3,342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C4A9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9D708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37B27F5" w14:textId="061AAB84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(2,858)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8DB2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BBC96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CAF67C3" w14:textId="7C32228F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C9BA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4C0A3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A6704A0" w14:textId="6D1A3C72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(4,438)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95B0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ED281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385790A" w14:textId="5ED91CF1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(3,954)</w:t>
            </w:r>
          </w:p>
        </w:tc>
      </w:tr>
      <w:tr w:rsidR="007C032C" w:rsidRPr="00781A5B" w14:paraId="57195C1C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2201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กระแสเงินสดสุทธิได้มาจาก</w:t>
            </w: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ใช้ไปใน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กิจกรรมลงทุน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67929" w14:textId="77777777" w:rsidR="00482637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53D7D9A" w14:textId="6794E3F4" w:rsidR="00E6464F" w:rsidRPr="00781A5B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(4,169)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8586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B8619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6772F49" w14:textId="2D43A9A6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DD9F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C2B80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A37A906" w14:textId="29710EDC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(1,311)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C554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32546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A629042" w14:textId="0DEADD1A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54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5092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12F12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8210DC0" w14:textId="23183DD3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(1,257)</w:t>
            </w:r>
          </w:p>
        </w:tc>
      </w:tr>
      <w:tr w:rsidR="007C032C" w:rsidRPr="00781A5B" w14:paraId="3B2D8DC2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F8474" w14:textId="77777777" w:rsidR="004863EF" w:rsidRPr="00781A5B" w:rsidRDefault="007C032C" w:rsidP="0048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กระแสเงินสดสุทธิได้มาจาก</w:t>
            </w: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</w:p>
          <w:p w14:paraId="39B9074B" w14:textId="0DCD0204" w:rsidR="007C032C" w:rsidRPr="00781A5B" w:rsidRDefault="004863EF" w:rsidP="0048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 xml:space="preserve">   </w:t>
            </w:r>
            <w:r w:rsidR="007C032C"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กิจกรรม</w:t>
            </w:r>
            <w:r w:rsidR="002F0A2E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E9EABB" w14:textId="77777777" w:rsidR="00482637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C920453" w14:textId="37430DFF" w:rsidR="00E6464F" w:rsidRPr="00781A5B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12,596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C9DB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13EA3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83FF882" w14:textId="7BECB3BA" w:rsidR="00E6464F" w:rsidRPr="00781A5B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D3A1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1CAFB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DAA7691" w14:textId="0145DCA7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12,596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9B2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639767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9B7FB21" w14:textId="07E4F6CC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4,466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9CFF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651043" w14:textId="77777777" w:rsidR="00482637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9D067DF" w14:textId="546B23A8" w:rsidR="00E6464F" w:rsidRPr="00781A5B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17,062</w:t>
            </w:r>
          </w:p>
        </w:tc>
      </w:tr>
      <w:tr w:rsidR="007C032C" w:rsidRPr="00781A5B" w14:paraId="2E361315" w14:textId="77777777" w:rsidTr="002F0A2E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2AB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เงินสดและรายการทียบเท่าเงินสดเพิ่มขึ้นสุทธิ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AF3CFF" w14:textId="77777777" w:rsidR="00482637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14:paraId="7B7F6E99" w14:textId="7124A440" w:rsidR="00E6464F" w:rsidRPr="00781A5B" w:rsidRDefault="00E6464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11,769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2CCD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9F13D3" w14:textId="77777777" w:rsidR="00482637" w:rsidRPr="00E6464F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2D41804" w14:textId="11C84857" w:rsidR="00E6464F" w:rsidRPr="00E6464F" w:rsidRDefault="00E6464F" w:rsidP="00D8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E6464F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425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DF9FAD" w14:textId="77777777" w:rsidR="00482637" w:rsidRPr="00E6464F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14:paraId="43135016" w14:textId="29BD14E9" w:rsidR="00E6464F" w:rsidRPr="00E6464F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6464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11,769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42A97" w14:textId="77777777" w:rsidR="007C032C" w:rsidRPr="00E6464F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2392AF" w14:textId="77777777" w:rsidR="00482637" w:rsidRPr="00E6464F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14:paraId="1CFA0684" w14:textId="542BC4F0" w:rsidR="00E6464F" w:rsidRPr="00E6464F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6464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8B26C" w14:textId="77777777" w:rsidR="007C032C" w:rsidRPr="00E6464F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DEB8240" w14:textId="77777777" w:rsidR="00482637" w:rsidRPr="00E6464F" w:rsidRDefault="00482637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14:paraId="631B6D1E" w14:textId="7BF65288" w:rsidR="00E6464F" w:rsidRPr="00E6464F" w:rsidRDefault="00E6464F" w:rsidP="00E6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6464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11,851</w:t>
            </w:r>
          </w:p>
        </w:tc>
      </w:tr>
    </w:tbl>
    <w:p w14:paraId="6B86D7C8" w14:textId="77777777" w:rsidR="00466560" w:rsidRPr="009734B7" w:rsidRDefault="00466560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F10F49D" w14:textId="77777777" w:rsidR="00002FF7" w:rsidRPr="009734B7" w:rsidRDefault="00002FF7" w:rsidP="00D83FDA">
      <w:pPr>
        <w:numPr>
          <w:ilvl w:val="0"/>
          <w:numId w:val="2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567"/>
          <w:tab w:val="left" w:pos="720"/>
        </w:tabs>
        <w:ind w:left="567" w:right="-43" w:hanging="567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24545826"/>
      <w:r w:rsidRPr="009734B7">
        <w:rPr>
          <w:rFonts w:ascii="Angsana New" w:hAnsi="Angsana New"/>
          <w:i/>
          <w:iCs/>
          <w:sz w:val="30"/>
          <w:szCs w:val="30"/>
          <w:cs/>
        </w:rPr>
        <w:t>การซื้อส่วนได้เสียจากบุคคลภายนอก ซึ่งเป็นการซื้อส่วนได้เสียที่ไม่มีอำนาจควบคุม</w:t>
      </w:r>
      <w:bookmarkEnd w:id="0"/>
    </w:p>
    <w:p w14:paraId="388506AC" w14:textId="77777777" w:rsidR="00AE208B" w:rsidRPr="009734B7" w:rsidRDefault="00AE208B" w:rsidP="00AE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25DD3F1" w14:textId="77777777" w:rsidR="001F5424" w:rsidRPr="009734B7" w:rsidRDefault="001F5424" w:rsidP="001F5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734B7">
        <w:rPr>
          <w:rFonts w:ascii="Angsana New" w:hAnsi="Angsana New"/>
          <w:sz w:val="30"/>
          <w:szCs w:val="30"/>
          <w:cs/>
        </w:rPr>
        <w:t>ในเดือน</w:t>
      </w:r>
      <w:r w:rsidRPr="009734B7">
        <w:rPr>
          <w:rFonts w:ascii="Angsana New" w:hAnsi="Angsana New" w:hint="cs"/>
          <w:sz w:val="30"/>
          <w:szCs w:val="30"/>
          <w:cs/>
        </w:rPr>
        <w:t>ตุลาคม</w:t>
      </w:r>
      <w:r w:rsidRPr="009734B7">
        <w:rPr>
          <w:rFonts w:ascii="Angsana New" w:hAnsi="Angsana New"/>
          <w:sz w:val="30"/>
          <w:szCs w:val="30"/>
          <w:cs/>
        </w:rPr>
        <w:t>และ</w:t>
      </w:r>
      <w:r w:rsidRPr="009734B7">
        <w:rPr>
          <w:rFonts w:ascii="Angsana New" w:hAnsi="Angsana New" w:hint="cs"/>
          <w:sz w:val="30"/>
          <w:szCs w:val="30"/>
          <w:cs/>
        </w:rPr>
        <w:t>พฤศจิกายน</w:t>
      </w:r>
      <w:r w:rsidRPr="009734B7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9734B7">
        <w:rPr>
          <w:rFonts w:ascii="Angsana New" w:hAnsi="Angsana New"/>
          <w:sz w:val="30"/>
          <w:szCs w:val="30"/>
          <w:cs/>
        </w:rPr>
        <w:t xml:space="preserve"> บริษัทซื้อส่วนได้เสียใน </w:t>
      </w:r>
      <w:r w:rsidRPr="009734B7">
        <w:rPr>
          <w:rFonts w:ascii="Angsana New" w:hAnsi="Angsana New"/>
          <w:sz w:val="30"/>
          <w:szCs w:val="30"/>
        </w:rPr>
        <w:t xml:space="preserve">GOLD </w:t>
      </w:r>
      <w:r w:rsidRPr="009734B7">
        <w:rPr>
          <w:rFonts w:ascii="Angsana New" w:hAnsi="Angsana New"/>
          <w:sz w:val="30"/>
          <w:szCs w:val="30"/>
          <w:cs/>
        </w:rPr>
        <w:t xml:space="preserve">เพิ่มขึ้นอีกจำนวน </w:t>
      </w:r>
      <w:r w:rsidR="008556AE" w:rsidRPr="008556AE">
        <w:rPr>
          <w:rFonts w:ascii="Angsana New" w:hAnsi="Angsana New"/>
          <w:sz w:val="30"/>
          <w:szCs w:val="30"/>
        </w:rPr>
        <w:t>18</w:t>
      </w:r>
      <w:r w:rsidRPr="009734B7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53</w:t>
      </w:r>
      <w:r w:rsidRPr="009734B7">
        <w:rPr>
          <w:rFonts w:ascii="Angsana New" w:hAnsi="Angsana New"/>
          <w:sz w:val="30"/>
          <w:szCs w:val="30"/>
          <w:cs/>
        </w:rPr>
        <w:t xml:space="preserve"> ล้านหุ้น หรือร้อยละ </w:t>
      </w:r>
      <w:r w:rsidR="008556AE" w:rsidRPr="008556AE">
        <w:rPr>
          <w:rFonts w:ascii="Angsana New" w:hAnsi="Angsana New"/>
          <w:sz w:val="30"/>
          <w:szCs w:val="30"/>
        </w:rPr>
        <w:t>0</w:t>
      </w:r>
      <w:r w:rsidRPr="009734B7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80</w:t>
      </w:r>
      <w:r w:rsidRPr="009734B7">
        <w:rPr>
          <w:rFonts w:ascii="Angsana New" w:hAnsi="Angsana New"/>
          <w:sz w:val="30"/>
          <w:szCs w:val="30"/>
          <w:cs/>
        </w:rPr>
        <w:t xml:space="preserve"> ของหุ้นสามัญทั้งหมด เป็นเงินจำนวน </w:t>
      </w:r>
      <w:r w:rsidR="008556AE" w:rsidRPr="008556AE">
        <w:rPr>
          <w:rFonts w:ascii="Angsana New" w:hAnsi="Angsana New"/>
          <w:sz w:val="30"/>
          <w:szCs w:val="30"/>
        </w:rPr>
        <w:t>156</w:t>
      </w:r>
      <w:r w:rsidRPr="009734B7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56</w:t>
      </w:r>
      <w:r w:rsidRPr="009734B7">
        <w:rPr>
          <w:rFonts w:ascii="Angsana New" w:hAnsi="Angsana New"/>
          <w:sz w:val="30"/>
          <w:szCs w:val="30"/>
          <w:cs/>
        </w:rPr>
        <w:t xml:space="preserve"> ล้านบาทจากส่วนได้เสียที่ไม่มีอำนาจควบคุม</w:t>
      </w:r>
    </w:p>
    <w:p w14:paraId="4498AE20" w14:textId="77777777" w:rsidR="001F5424" w:rsidRPr="009734B7" w:rsidRDefault="001F5424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890"/>
      </w:tblGrid>
      <w:tr w:rsidR="00002FF7" w:rsidRPr="00466560" w14:paraId="59EC3E22" w14:textId="77777777" w:rsidTr="003A622D">
        <w:tc>
          <w:tcPr>
            <w:tcW w:w="7380" w:type="dxa"/>
          </w:tcPr>
          <w:p w14:paraId="305CD8D8" w14:textId="77777777" w:rsidR="00002FF7" w:rsidRPr="00466560" w:rsidRDefault="00002FF7" w:rsidP="00002F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74F79A6D" w14:textId="1AFC908C" w:rsidR="00002FF7" w:rsidRPr="00466560" w:rsidRDefault="008556AE" w:rsidP="00002FF7">
            <w:pPr>
              <w:ind w:left="-169" w:right="-135" w:firstLine="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F8383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F8383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02FF7" w:rsidRPr="004665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02FF7" w:rsidRPr="00466560" w14:paraId="2CF2343B" w14:textId="77777777" w:rsidTr="003A622D">
        <w:tc>
          <w:tcPr>
            <w:tcW w:w="7380" w:type="dxa"/>
          </w:tcPr>
          <w:p w14:paraId="571885FA" w14:textId="77777777" w:rsidR="00002FF7" w:rsidRPr="00466560" w:rsidRDefault="00002FF7" w:rsidP="00002F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62D8A9AD" w14:textId="77777777" w:rsidR="00002FF7" w:rsidRPr="00466560" w:rsidRDefault="00002FF7" w:rsidP="00002FF7">
            <w:pPr>
              <w:ind w:left="-169" w:right="-135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665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4665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2FF7" w:rsidRPr="00466560" w14:paraId="23154D28" w14:textId="77777777" w:rsidTr="00CF2850">
        <w:trPr>
          <w:trHeight w:val="261"/>
        </w:trPr>
        <w:tc>
          <w:tcPr>
            <w:tcW w:w="7380" w:type="dxa"/>
            <w:hideMark/>
          </w:tcPr>
          <w:p w14:paraId="62CA81DD" w14:textId="77777777" w:rsidR="00002FF7" w:rsidRPr="00466560" w:rsidRDefault="00002FF7" w:rsidP="00002FF7">
            <w:pPr>
              <w:tabs>
                <w:tab w:val="center" w:pos="0"/>
              </w:tabs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มูลค่าตามบัญชีของส่วนได้เสียที่ไม่มีอำนาจควบคุมที่ถูกซื้อ</w:t>
            </w:r>
          </w:p>
        </w:tc>
        <w:tc>
          <w:tcPr>
            <w:tcW w:w="1890" w:type="dxa"/>
          </w:tcPr>
          <w:p w14:paraId="0DE4F19A" w14:textId="58A6C898" w:rsidR="00002FF7" w:rsidRPr="00466560" w:rsidRDefault="00E6464F" w:rsidP="00002FF7">
            <w:pPr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002FF7" w:rsidRPr="00466560" w14:paraId="14A5DE0C" w14:textId="77777777" w:rsidTr="00CF2850">
        <w:trPr>
          <w:trHeight w:val="216"/>
        </w:trPr>
        <w:tc>
          <w:tcPr>
            <w:tcW w:w="7380" w:type="dxa"/>
            <w:hideMark/>
          </w:tcPr>
          <w:p w14:paraId="033DB174" w14:textId="77777777" w:rsidR="00002FF7" w:rsidRPr="00466560" w:rsidRDefault="00002FF7" w:rsidP="00002FF7">
            <w:pPr>
              <w:tabs>
                <w:tab w:val="center" w:pos="0"/>
              </w:tabs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สิ่งตอบแทน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t>ในการซื้อ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D7246" w14:textId="6CA6973E" w:rsidR="00002FF7" w:rsidRPr="00466560" w:rsidRDefault="00E6464F" w:rsidP="00002FF7">
            <w:pPr>
              <w:ind w:right="-5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(156)</w:t>
            </w:r>
          </w:p>
        </w:tc>
      </w:tr>
      <w:tr w:rsidR="00002FF7" w:rsidRPr="00466560" w14:paraId="7530343E" w14:textId="77777777" w:rsidTr="00CF2850">
        <w:trPr>
          <w:trHeight w:val="260"/>
        </w:trPr>
        <w:tc>
          <w:tcPr>
            <w:tcW w:w="7380" w:type="dxa"/>
            <w:hideMark/>
          </w:tcPr>
          <w:p w14:paraId="3A442B15" w14:textId="77777777" w:rsidR="00002FF7" w:rsidRPr="00466560" w:rsidRDefault="00002FF7" w:rsidP="00560192">
            <w:pPr>
              <w:tabs>
                <w:tab w:val="center" w:pos="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</w:t>
            </w:r>
            <w:r w:rsidRPr="00466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ขาดทุนจากการเปลี่ยนแปลง</w:t>
            </w:r>
            <w:r w:rsidRPr="00466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ส่วนได้เสียใน</w:t>
            </w:r>
            <w:r w:rsidRPr="00466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ความเป็นเจ้าของในบริษัทย่อย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58B5C" w14:textId="727EC09C" w:rsidR="00002FF7" w:rsidRPr="00466560" w:rsidRDefault="00E6464F" w:rsidP="00055DDD">
            <w:pPr>
              <w:ind w:right="-6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(21)</w:t>
            </w:r>
          </w:p>
        </w:tc>
      </w:tr>
    </w:tbl>
    <w:p w14:paraId="555116F9" w14:textId="77777777" w:rsidR="003228E8" w:rsidRPr="003228E8" w:rsidRDefault="003228E8" w:rsidP="003228E8">
      <w:pPr>
        <w:rPr>
          <w:rFonts w:ascii="Angsana New" w:hAnsi="Angsana New"/>
          <w:sz w:val="24"/>
          <w:szCs w:val="24"/>
          <w:lang w:val="x-none" w:eastAsia="x-none"/>
        </w:rPr>
      </w:pPr>
    </w:p>
    <w:p w14:paraId="22EB3064" w14:textId="77777777" w:rsidR="005B4060" w:rsidRPr="00466560" w:rsidRDefault="005B4060" w:rsidP="0056019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46656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3AC2F51" w14:textId="77777777" w:rsidR="00C8500E" w:rsidRPr="003228E8" w:rsidRDefault="00C8500E" w:rsidP="00C8500E">
      <w:pPr>
        <w:spacing w:line="240" w:lineRule="auto"/>
        <w:ind w:right="-133"/>
        <w:rPr>
          <w:rFonts w:ascii="Angsana New" w:hAnsi="Angsana New"/>
          <w:sz w:val="22"/>
          <w:szCs w:val="22"/>
          <w:cs/>
          <w:lang w:val="th-TH"/>
        </w:rPr>
      </w:pPr>
    </w:p>
    <w:p w14:paraId="6F9FF8BC" w14:textId="77777777" w:rsidR="004B300E" w:rsidRPr="00466560" w:rsidRDefault="004B300E" w:rsidP="0047550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6656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C56232" w:rsidRPr="00466560">
        <w:rPr>
          <w:rFonts w:ascii="Angsana New" w:hAnsi="Angsana New"/>
          <w:sz w:val="30"/>
          <w:szCs w:val="30"/>
          <w:cs/>
        </w:rPr>
        <w:t>บริษัทร่วม</w:t>
      </w:r>
      <w:r w:rsidR="00F67987" w:rsidRPr="00466560">
        <w:rPr>
          <w:rFonts w:ascii="Angsana New" w:hAnsi="Angsana New" w:hint="cs"/>
          <w:sz w:val="30"/>
          <w:szCs w:val="30"/>
          <w:cs/>
        </w:rPr>
        <w:t xml:space="preserve"> </w:t>
      </w:r>
      <w:r w:rsidR="00C56232" w:rsidRPr="00466560">
        <w:rPr>
          <w:rFonts w:ascii="Angsana New" w:hAnsi="Angsana New"/>
          <w:sz w:val="30"/>
          <w:szCs w:val="30"/>
          <w:cs/>
        </w:rPr>
        <w:t xml:space="preserve">การร่วมค้า </w:t>
      </w:r>
      <w:r w:rsidR="00C56232" w:rsidRPr="00466560">
        <w:rPr>
          <w:rFonts w:ascii="Angsana New" w:hAnsi="Angsana New" w:hint="cs"/>
          <w:sz w:val="30"/>
          <w:szCs w:val="30"/>
          <w:cs/>
        </w:rPr>
        <w:t>และ</w:t>
      </w:r>
      <w:r w:rsidRPr="00466560">
        <w:rPr>
          <w:rFonts w:ascii="Angsana New" w:hAnsi="Angsana New"/>
          <w:sz w:val="30"/>
          <w:szCs w:val="30"/>
          <w:cs/>
        </w:rPr>
        <w:t>บริษัทย่อยได้เปิดเผยในหมายเหตุข้อ</w:t>
      </w:r>
      <w:r w:rsidRPr="00466560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8</w:t>
      </w:r>
      <w:r w:rsidRPr="00466560">
        <w:rPr>
          <w:rFonts w:ascii="Angsana New" w:hAnsi="Angsana New"/>
          <w:sz w:val="30"/>
          <w:szCs w:val="30"/>
          <w:cs/>
        </w:rPr>
        <w:t xml:space="preserve"> และ </w:t>
      </w:r>
      <w:r w:rsidR="008556AE" w:rsidRPr="008556AE">
        <w:rPr>
          <w:rFonts w:ascii="Angsana New" w:hAnsi="Angsana New"/>
          <w:sz w:val="30"/>
          <w:szCs w:val="30"/>
        </w:rPr>
        <w:t>9</w:t>
      </w:r>
      <w:r w:rsidRPr="00466560">
        <w:rPr>
          <w:rFonts w:ascii="Angsana New" w:hAnsi="Angsana New"/>
          <w:sz w:val="30"/>
          <w:szCs w:val="30"/>
        </w:rPr>
        <w:t xml:space="preserve"> </w:t>
      </w:r>
      <w:r w:rsidRPr="00466560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466560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466560">
        <w:rPr>
          <w:rFonts w:ascii="Angsana New" w:hAnsi="Angsana New"/>
          <w:sz w:val="30"/>
          <w:szCs w:val="30"/>
          <w:cs/>
        </w:rPr>
        <w:t>กลุ่มบริษัท</w:t>
      </w:r>
      <w:r w:rsidRPr="00466560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67163AFB" w14:textId="77777777" w:rsidR="000B3F90" w:rsidRPr="003228E8" w:rsidRDefault="000B3F90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3780"/>
      </w:tblGrid>
      <w:tr w:rsidR="002E4434" w:rsidRPr="00466560" w14:paraId="4B8C2E63" w14:textId="77777777" w:rsidTr="001E7767">
        <w:trPr>
          <w:trHeight w:val="20"/>
          <w:tblHeader/>
        </w:trPr>
        <w:tc>
          <w:tcPr>
            <w:tcW w:w="4140" w:type="dxa"/>
          </w:tcPr>
          <w:p w14:paraId="5AE1A498" w14:textId="77777777" w:rsidR="002E4434" w:rsidRPr="00466560" w:rsidRDefault="0043202B" w:rsidP="002E443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6560">
              <w:rPr>
                <w:sz w:val="30"/>
                <w:szCs w:val="30"/>
              </w:rPr>
              <w:br w:type="page"/>
            </w:r>
            <w:r w:rsidR="002E4434" w:rsidRPr="00466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1D744D43" w14:textId="77777777" w:rsidR="002E4434" w:rsidRPr="00466560" w:rsidRDefault="002E4434" w:rsidP="002E44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1C4C85A" w14:textId="77777777" w:rsidR="002E4434" w:rsidRPr="00466560" w:rsidRDefault="002E4434" w:rsidP="002E44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66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80" w:type="dxa"/>
          </w:tcPr>
          <w:p w14:paraId="4546E356" w14:textId="77777777" w:rsidR="002E4434" w:rsidRPr="00466560" w:rsidRDefault="002E4434" w:rsidP="002E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725F7" w:rsidRPr="00466560" w14:paraId="441F56CC" w14:textId="77777777" w:rsidTr="001E7767">
        <w:trPr>
          <w:trHeight w:val="20"/>
        </w:trPr>
        <w:tc>
          <w:tcPr>
            <w:tcW w:w="4140" w:type="dxa"/>
          </w:tcPr>
          <w:p w14:paraId="5BDC6521" w14:textId="493081BE" w:rsidR="009725F7" w:rsidRPr="00466560" w:rsidRDefault="009725F7" w:rsidP="009725F7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บริษัท ปากซอง แคปปิตอล จำกัด</w:t>
            </w:r>
          </w:p>
        </w:tc>
        <w:tc>
          <w:tcPr>
            <w:tcW w:w="1260" w:type="dxa"/>
          </w:tcPr>
          <w:p w14:paraId="312082AC" w14:textId="64EE3122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741D89A" w14:textId="20DFE0C3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9725F7" w:rsidRPr="00466560" w14:paraId="27E21076" w14:textId="77777777" w:rsidTr="001E7767">
        <w:trPr>
          <w:trHeight w:val="20"/>
        </w:trPr>
        <w:tc>
          <w:tcPr>
            <w:tcW w:w="4140" w:type="dxa"/>
          </w:tcPr>
          <w:p w14:paraId="0151BB90" w14:textId="47BE5289" w:rsidR="009725F7" w:rsidRPr="00466560" w:rsidRDefault="009725F7" w:rsidP="009725F7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บริษัท เอ็น.ซี.ซี. อินเตอร์เนชั่นแนล อีเว้นท์ จำกัด</w:t>
            </w:r>
          </w:p>
        </w:tc>
        <w:tc>
          <w:tcPr>
            <w:tcW w:w="1260" w:type="dxa"/>
          </w:tcPr>
          <w:p w14:paraId="3795228F" w14:textId="6B71265C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F5B97F9" w14:textId="6ED99A65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725F7" w:rsidRPr="00466560" w14:paraId="6B198FB9" w14:textId="77777777" w:rsidTr="001E7767">
        <w:trPr>
          <w:trHeight w:val="20"/>
        </w:trPr>
        <w:tc>
          <w:tcPr>
            <w:tcW w:w="4140" w:type="dxa"/>
            <w:shd w:val="clear" w:color="auto" w:fill="auto"/>
          </w:tcPr>
          <w:p w14:paraId="269E5303" w14:textId="2D050203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รีท แมเนจเม้นท์ จำกัด</w:t>
            </w:r>
          </w:p>
        </w:tc>
        <w:tc>
          <w:tcPr>
            <w:tcW w:w="1260" w:type="dxa"/>
          </w:tcPr>
          <w:p w14:paraId="22E37342" w14:textId="342B0788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AC9644D" w14:textId="71CCA918" w:rsidR="009725F7" w:rsidRPr="00466560" w:rsidRDefault="009725F7" w:rsidP="009725F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725F7" w:rsidRPr="00466560" w14:paraId="5F6C62FD" w14:textId="77777777" w:rsidTr="001E7767">
        <w:trPr>
          <w:trHeight w:val="20"/>
        </w:trPr>
        <w:tc>
          <w:tcPr>
            <w:tcW w:w="4140" w:type="dxa"/>
            <w:shd w:val="clear" w:color="auto" w:fill="auto"/>
          </w:tcPr>
          <w:p w14:paraId="4EAB9D6C" w14:textId="4ECE09DB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โออิชิ ราเมน จำกัด</w:t>
            </w:r>
          </w:p>
        </w:tc>
        <w:tc>
          <w:tcPr>
            <w:tcW w:w="1260" w:type="dxa"/>
          </w:tcPr>
          <w:p w14:paraId="28C323C2" w14:textId="515CF365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13F960D" w14:textId="75F2458D" w:rsidR="009725F7" w:rsidRPr="00466560" w:rsidRDefault="009725F7" w:rsidP="009725F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725F7" w:rsidRPr="00466560" w14:paraId="248F608E" w14:textId="77777777" w:rsidTr="001E7767">
        <w:trPr>
          <w:trHeight w:val="20"/>
        </w:trPr>
        <w:tc>
          <w:tcPr>
            <w:tcW w:w="4140" w:type="dxa"/>
            <w:shd w:val="clear" w:color="auto" w:fill="auto"/>
          </w:tcPr>
          <w:p w14:paraId="5C1E5DD3" w14:textId="6A632696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รีไซเคิล จำกัด</w:t>
            </w:r>
          </w:p>
        </w:tc>
        <w:tc>
          <w:tcPr>
            <w:tcW w:w="1260" w:type="dxa"/>
          </w:tcPr>
          <w:p w14:paraId="1402404C" w14:textId="78CC25C6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5695284" w14:textId="4AD2229A" w:rsidR="009725F7" w:rsidRPr="00466560" w:rsidRDefault="009725F7" w:rsidP="009725F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82214" w:rsidRPr="00466560" w14:paraId="52EF0C0C" w14:textId="77777777" w:rsidTr="001E7767">
        <w:trPr>
          <w:trHeight w:val="20"/>
        </w:trPr>
        <w:tc>
          <w:tcPr>
            <w:tcW w:w="4140" w:type="dxa"/>
            <w:shd w:val="clear" w:color="auto" w:fill="auto"/>
          </w:tcPr>
          <w:p w14:paraId="7B082DEC" w14:textId="3D7B5BC1" w:rsidR="00082214" w:rsidRPr="00FB0D94" w:rsidRDefault="00FB0D94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อาหารสยาม จำกัด (มหาชน)</w:t>
            </w:r>
          </w:p>
        </w:tc>
        <w:tc>
          <w:tcPr>
            <w:tcW w:w="1260" w:type="dxa"/>
          </w:tcPr>
          <w:p w14:paraId="03D6A329" w14:textId="54453F3B" w:rsidR="00082214" w:rsidRPr="00466560" w:rsidRDefault="00FB0D94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C3E0913" w14:textId="58B16A71" w:rsidR="00082214" w:rsidRPr="00466560" w:rsidRDefault="00FB0D94" w:rsidP="009725F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82214" w:rsidRPr="00466560" w14:paraId="28963028" w14:textId="77777777" w:rsidTr="001E7767">
        <w:trPr>
          <w:trHeight w:val="20"/>
        </w:trPr>
        <w:tc>
          <w:tcPr>
            <w:tcW w:w="4140" w:type="dxa"/>
            <w:shd w:val="clear" w:color="auto" w:fill="auto"/>
          </w:tcPr>
          <w:p w14:paraId="261DFFD1" w14:textId="655943B7" w:rsidR="00082214" w:rsidRPr="00466560" w:rsidRDefault="00FB0D94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ภักดี ฮอสพิทาลิตี้ จำกัด</w:t>
            </w:r>
          </w:p>
        </w:tc>
        <w:tc>
          <w:tcPr>
            <w:tcW w:w="1260" w:type="dxa"/>
          </w:tcPr>
          <w:p w14:paraId="67EBAB8C" w14:textId="00814F5E" w:rsidR="00082214" w:rsidRPr="00466560" w:rsidRDefault="00FB0D94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72103A8" w14:textId="21D9065C" w:rsidR="00082214" w:rsidRPr="00994EB7" w:rsidRDefault="00FB0D94" w:rsidP="009725F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725F7" w:rsidRPr="00466560" w14:paraId="326BCB15" w14:textId="77777777" w:rsidTr="001E7767">
        <w:trPr>
          <w:trHeight w:val="20"/>
        </w:trPr>
        <w:tc>
          <w:tcPr>
            <w:tcW w:w="4140" w:type="dxa"/>
            <w:shd w:val="clear" w:color="auto" w:fill="auto"/>
          </w:tcPr>
          <w:p w14:paraId="2B77EFD2" w14:textId="7A864994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/>
                <w:sz w:val="30"/>
                <w:szCs w:val="30"/>
              </w:rPr>
              <w:t>Frasers Hospitality</w:t>
            </w: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66560">
              <w:rPr>
                <w:rFonts w:ascii="Angsana New" w:hAnsi="Angsana New"/>
                <w:sz w:val="30"/>
                <w:szCs w:val="30"/>
              </w:rPr>
              <w:t>Loyalty Service Pte. Ltd.</w:t>
            </w:r>
          </w:p>
        </w:tc>
        <w:tc>
          <w:tcPr>
            <w:tcW w:w="1260" w:type="dxa"/>
          </w:tcPr>
          <w:p w14:paraId="333802AA" w14:textId="0CC1B897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0" w:type="dxa"/>
          </w:tcPr>
          <w:p w14:paraId="06CAF027" w14:textId="7ED33C36" w:rsidR="009725F7" w:rsidRPr="00466560" w:rsidRDefault="009725F7" w:rsidP="009725F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725F7" w:rsidRPr="00466560" w14:paraId="3758115D" w14:textId="77777777" w:rsidTr="001E7767">
        <w:trPr>
          <w:trHeight w:val="20"/>
        </w:trPr>
        <w:tc>
          <w:tcPr>
            <w:tcW w:w="4140" w:type="dxa"/>
            <w:shd w:val="clear" w:color="auto" w:fill="auto"/>
          </w:tcPr>
          <w:p w14:paraId="6C5A9FF8" w14:textId="08B9EF23" w:rsidR="009725F7" w:rsidRPr="00B94AEB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jc w:val="thaiDistribute"/>
              <w:outlineLvl w:val="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94AEB">
              <w:rPr>
                <w:rFonts w:ascii="Angsana New" w:hAnsi="Angsana New"/>
                <w:spacing w:val="-2"/>
                <w:sz w:val="30"/>
                <w:szCs w:val="30"/>
              </w:rPr>
              <w:t>Frasers Hospitality China Square Trustee Pte. Ltd.</w:t>
            </w:r>
          </w:p>
        </w:tc>
        <w:tc>
          <w:tcPr>
            <w:tcW w:w="1260" w:type="dxa"/>
          </w:tcPr>
          <w:p w14:paraId="6BB7E7E6" w14:textId="6017CD95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0" w:type="dxa"/>
          </w:tcPr>
          <w:p w14:paraId="094857AC" w14:textId="0C36ABFE" w:rsidR="009725F7" w:rsidRPr="00466560" w:rsidRDefault="009725F7" w:rsidP="009725F7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725F7" w:rsidRPr="00466560" w14:paraId="6B53794F" w14:textId="77777777" w:rsidTr="001E7767">
        <w:trPr>
          <w:trHeight w:val="20"/>
        </w:trPr>
        <w:tc>
          <w:tcPr>
            <w:tcW w:w="4140" w:type="dxa"/>
          </w:tcPr>
          <w:p w14:paraId="489EF93F" w14:textId="77777777" w:rsidR="009725F7" w:rsidRPr="00466560" w:rsidRDefault="009725F7" w:rsidP="009725F7">
            <w:pPr>
              <w:tabs>
                <w:tab w:val="clear" w:pos="227"/>
                <w:tab w:val="left" w:pos="234"/>
              </w:tabs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46656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5CCC546" w14:textId="77777777" w:rsidR="009725F7" w:rsidRPr="00466560" w:rsidRDefault="009725F7" w:rsidP="009725F7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B8CAAB" w14:textId="77777777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B4403D3" w14:textId="77777777" w:rsidR="009725F7" w:rsidRPr="00466560" w:rsidRDefault="009725F7" w:rsidP="009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t xml:space="preserve">วางแผน สั่งการและควบคุมกิจกรรมต่างๆ 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t xml:space="preserve">ของกิจการไม่ว่าทางตรงหรือทางอ้อม ทั้งนี้ 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t>รวมถึงกรรมการของกลุ่มบริษัท</w:t>
            </w:r>
            <w:r w:rsidRPr="00466560">
              <w:rPr>
                <w:rFonts w:ascii="Angsana New" w:hAnsi="Angsana New"/>
                <w:sz w:val="30"/>
                <w:szCs w:val="30"/>
              </w:rPr>
              <w:br/>
              <w:t xml:space="preserve">   (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466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C61CCB9" w14:textId="77777777" w:rsidR="00466560" w:rsidRPr="003228E8" w:rsidRDefault="00466560" w:rsidP="00AE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sz w:val="30"/>
          <w:szCs w:val="30"/>
        </w:rPr>
      </w:pPr>
    </w:p>
    <w:p w14:paraId="4EF7CD51" w14:textId="01F60267" w:rsidR="00C8500E" w:rsidRDefault="00C8500E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466560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</w:t>
      </w:r>
      <w:r w:rsidR="001E0FFB" w:rsidRPr="00466560">
        <w:rPr>
          <w:rFonts w:ascii="Angsana New" w:hAnsi="Angsana New"/>
          <w:b/>
          <w:sz w:val="30"/>
          <w:szCs w:val="30"/>
          <w:cs/>
        </w:rPr>
        <w:t>อกิจการที่เกี่ยวข้องกันสำหรับ</w:t>
      </w:r>
      <w:r w:rsidR="00E26169" w:rsidRPr="00466560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2A4C6E" w:rsidRPr="00466560">
        <w:rPr>
          <w:rFonts w:ascii="Angsana New" w:hAnsi="Angsana New" w:hint="cs"/>
          <w:b/>
          <w:sz w:val="30"/>
          <w:szCs w:val="30"/>
          <w:cs/>
        </w:rPr>
        <w:t>และ</w:t>
      </w:r>
      <w:r w:rsidR="005D3C17">
        <w:rPr>
          <w:rFonts w:ascii="Angsana New" w:hAnsi="Angsana New" w:hint="cs"/>
          <w:b/>
          <w:sz w:val="30"/>
          <w:szCs w:val="30"/>
          <w:cs/>
        </w:rPr>
        <w:t>เก้า</w:t>
      </w:r>
      <w:r w:rsidR="002A4C6E" w:rsidRPr="00466560">
        <w:rPr>
          <w:rFonts w:ascii="Angsana New" w:hAnsi="Angsana New" w:hint="cs"/>
          <w:b/>
          <w:sz w:val="30"/>
          <w:szCs w:val="30"/>
          <w:cs/>
        </w:rPr>
        <w:t>เดือน</w:t>
      </w:r>
      <w:r w:rsidR="00645AF5" w:rsidRPr="00466560">
        <w:rPr>
          <w:rFonts w:ascii="Angsana New" w:hAnsi="Angsana New" w:hint="cs"/>
          <w:b/>
          <w:sz w:val="30"/>
          <w:szCs w:val="30"/>
          <w:cs/>
        </w:rPr>
        <w:t>สิ้นสุด</w:t>
      </w:r>
      <w:r w:rsidR="00E26169" w:rsidRPr="00466560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8556AE" w:rsidRPr="008556AE">
        <w:rPr>
          <w:rFonts w:ascii="Angsana New" w:hAnsi="Angsana New"/>
          <w:bCs/>
          <w:sz w:val="30"/>
          <w:szCs w:val="30"/>
        </w:rPr>
        <w:t>3</w:t>
      </w:r>
      <w:r w:rsidR="00F83834">
        <w:rPr>
          <w:rFonts w:ascii="Angsana New" w:hAnsi="Angsana New"/>
          <w:bCs/>
          <w:sz w:val="30"/>
          <w:szCs w:val="30"/>
        </w:rPr>
        <w:t xml:space="preserve">0 </w:t>
      </w:r>
      <w:r w:rsidR="00F83834" w:rsidRPr="00F83834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645AF5" w:rsidRPr="0046656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66560">
        <w:rPr>
          <w:rFonts w:ascii="Angsana New" w:hAnsi="Angsana New"/>
          <w:b/>
          <w:sz w:val="30"/>
          <w:szCs w:val="30"/>
          <w:cs/>
        </w:rPr>
        <w:t>สรุปได้ดังนี้</w:t>
      </w:r>
      <w:r w:rsidRPr="00466560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138C7CDD" w14:textId="77777777" w:rsidR="001E7767" w:rsidRPr="003228E8" w:rsidRDefault="001E7767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0F9ED4FF" w14:textId="77777777" w:rsidR="004B4321" w:rsidRPr="001E7767" w:rsidRDefault="004B4321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Cs/>
          <w:sz w:val="2"/>
          <w:szCs w:val="2"/>
        </w:rPr>
      </w:pPr>
    </w:p>
    <w:tbl>
      <w:tblPr>
        <w:tblW w:w="9446" w:type="dxa"/>
        <w:tblInd w:w="540" w:type="dxa"/>
        <w:tblLook w:val="04A0" w:firstRow="1" w:lastRow="0" w:firstColumn="1" w:lastColumn="0" w:noHBand="0" w:noVBand="1"/>
      </w:tblPr>
      <w:tblGrid>
        <w:gridCol w:w="3735"/>
        <w:gridCol w:w="1186"/>
        <w:gridCol w:w="269"/>
        <w:gridCol w:w="1346"/>
        <w:gridCol w:w="269"/>
        <w:gridCol w:w="1186"/>
        <w:gridCol w:w="269"/>
        <w:gridCol w:w="1186"/>
      </w:tblGrid>
      <w:tr w:rsidR="00A372E2" w:rsidRPr="00466560" w14:paraId="2517E27B" w14:textId="77777777" w:rsidTr="00C8178B">
        <w:trPr>
          <w:tblHeader/>
        </w:trPr>
        <w:tc>
          <w:tcPr>
            <w:tcW w:w="3735" w:type="dxa"/>
            <w:shd w:val="clear" w:color="auto" w:fill="auto"/>
          </w:tcPr>
          <w:p w14:paraId="5B5E02A4" w14:textId="77777777" w:rsidR="00F672B5" w:rsidRPr="00466560" w:rsidRDefault="00F672B5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01" w:type="dxa"/>
            <w:gridSpan w:val="3"/>
            <w:shd w:val="clear" w:color="auto" w:fill="auto"/>
          </w:tcPr>
          <w:p w14:paraId="40983CC6" w14:textId="77777777" w:rsidR="00F672B5" w:rsidRPr="00466560" w:rsidRDefault="00F672B5" w:rsidP="00A372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665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2B6040B0" w14:textId="77777777" w:rsidR="00F672B5" w:rsidRPr="00466560" w:rsidRDefault="00F672B5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1" w:type="dxa"/>
            <w:gridSpan w:val="3"/>
            <w:shd w:val="clear" w:color="auto" w:fill="auto"/>
          </w:tcPr>
          <w:p w14:paraId="269E61BA" w14:textId="77777777" w:rsidR="00F672B5" w:rsidRPr="00466560" w:rsidRDefault="00F672B5" w:rsidP="00A372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665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2E2" w:rsidRPr="00466560" w14:paraId="19CD0D4D" w14:textId="77777777" w:rsidTr="00C8178B">
        <w:trPr>
          <w:tblHeader/>
        </w:trPr>
        <w:tc>
          <w:tcPr>
            <w:tcW w:w="3735" w:type="dxa"/>
            <w:shd w:val="clear" w:color="auto" w:fill="auto"/>
          </w:tcPr>
          <w:p w14:paraId="20584E38" w14:textId="2A450E16" w:rsidR="004B4321" w:rsidRPr="006910C8" w:rsidRDefault="004B6BE6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pacing w:val="-6"/>
                <w:sz w:val="30"/>
                <w:szCs w:val="30"/>
              </w:rPr>
            </w:pPr>
            <w:r w:rsidRPr="006910C8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910C8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 w:rsidRPr="006910C8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186" w:type="dxa"/>
            <w:shd w:val="clear" w:color="auto" w:fill="auto"/>
          </w:tcPr>
          <w:p w14:paraId="76BD8365" w14:textId="77777777" w:rsidR="004B4321" w:rsidRPr="00466560" w:rsidRDefault="008556AE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5F66BDB7" w14:textId="77777777" w:rsidR="004B4321" w:rsidRPr="00466560" w:rsidRDefault="004B4321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388F16C" w14:textId="77777777" w:rsidR="004B4321" w:rsidRPr="00466560" w:rsidRDefault="008556AE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37A26AD7" w14:textId="77777777" w:rsidR="004B4321" w:rsidRPr="00466560" w:rsidRDefault="004B4321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CE99331" w14:textId="77777777" w:rsidR="004B4321" w:rsidRPr="00466560" w:rsidRDefault="008556AE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57C0BDE1" w14:textId="77777777" w:rsidR="004B4321" w:rsidRPr="00466560" w:rsidRDefault="004B4321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8413CFA" w14:textId="77777777" w:rsidR="004B4321" w:rsidRPr="00466560" w:rsidRDefault="008556AE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D97EE9" w:rsidRPr="00466560" w14:paraId="418B9C79" w14:textId="77777777" w:rsidTr="00C8178B">
        <w:trPr>
          <w:tblHeader/>
        </w:trPr>
        <w:tc>
          <w:tcPr>
            <w:tcW w:w="3735" w:type="dxa"/>
            <w:shd w:val="clear" w:color="auto" w:fill="auto"/>
          </w:tcPr>
          <w:p w14:paraId="6A840B93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66BD06FA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CC19955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A243D07" w14:textId="77777777" w:rsidR="00D97EE9" w:rsidRPr="00213D0E" w:rsidRDefault="00D97EE9" w:rsidP="001E7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3D0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69" w:type="dxa"/>
            <w:shd w:val="clear" w:color="auto" w:fill="auto"/>
          </w:tcPr>
          <w:p w14:paraId="4B4605CA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85904D3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A1B08D0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A2DFE90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672B5" w:rsidRPr="00466560" w14:paraId="0098384B" w14:textId="77777777" w:rsidTr="00C8178B">
        <w:trPr>
          <w:trHeight w:val="362"/>
          <w:tblHeader/>
        </w:trPr>
        <w:tc>
          <w:tcPr>
            <w:tcW w:w="3735" w:type="dxa"/>
            <w:shd w:val="clear" w:color="auto" w:fill="auto"/>
          </w:tcPr>
          <w:p w14:paraId="23FEB6B5" w14:textId="77777777" w:rsidR="00F672B5" w:rsidRPr="00466560" w:rsidRDefault="00F672B5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1" w:type="dxa"/>
            <w:gridSpan w:val="7"/>
            <w:shd w:val="clear" w:color="auto" w:fill="auto"/>
          </w:tcPr>
          <w:p w14:paraId="7DB4150B" w14:textId="77777777" w:rsidR="00F672B5" w:rsidRPr="00466560" w:rsidRDefault="00F672B5" w:rsidP="00A372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54BE3" w:rsidRPr="0046656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</w:t>
            </w:r>
            <w:r w:rsidRPr="0046656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372E2" w:rsidRPr="00466560" w14:paraId="62BB459A" w14:textId="77777777" w:rsidTr="00C8178B">
        <w:tc>
          <w:tcPr>
            <w:tcW w:w="3735" w:type="dxa"/>
            <w:shd w:val="clear" w:color="auto" w:fill="auto"/>
          </w:tcPr>
          <w:p w14:paraId="6AB43AEF" w14:textId="216010DE" w:rsidR="004B4321" w:rsidRPr="00466560" w:rsidRDefault="00F672B5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66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8B4A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186" w:type="dxa"/>
            <w:shd w:val="clear" w:color="auto" w:fill="auto"/>
          </w:tcPr>
          <w:p w14:paraId="1F45CAAE" w14:textId="77777777" w:rsidR="004B4321" w:rsidRPr="00466560" w:rsidRDefault="004B4321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37D2AB5" w14:textId="77777777" w:rsidR="004B4321" w:rsidRPr="00466560" w:rsidRDefault="004B4321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3DC561F" w14:textId="77777777" w:rsidR="004B4321" w:rsidRPr="00466560" w:rsidRDefault="004B4321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6E09A1C" w14:textId="77777777" w:rsidR="004B4321" w:rsidRPr="00466560" w:rsidRDefault="004B4321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184FC83" w14:textId="77777777" w:rsidR="004B4321" w:rsidRPr="00466560" w:rsidRDefault="004B4321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5D80D59" w14:textId="77777777" w:rsidR="004B4321" w:rsidRPr="00466560" w:rsidRDefault="004B4321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C84EE6B" w14:textId="180E05AE" w:rsidR="004B4321" w:rsidRPr="00466560" w:rsidRDefault="004B4321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</w:p>
        </w:tc>
      </w:tr>
      <w:tr w:rsidR="008B4A80" w:rsidRPr="00466560" w14:paraId="430A2C10" w14:textId="77777777" w:rsidTr="00C8178B">
        <w:tc>
          <w:tcPr>
            <w:tcW w:w="3735" w:type="dxa"/>
            <w:shd w:val="clear" w:color="auto" w:fill="auto"/>
          </w:tcPr>
          <w:p w14:paraId="4456B3C9" w14:textId="39BBD50F" w:rsidR="008B4A80" w:rsidRPr="008B4A80" w:rsidRDefault="008B4A80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A8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86" w:type="dxa"/>
            <w:shd w:val="clear" w:color="auto" w:fill="auto"/>
          </w:tcPr>
          <w:p w14:paraId="4D3BF2AC" w14:textId="1247C94E" w:rsidR="008B4A80" w:rsidRPr="00466560" w:rsidRDefault="008B4A80" w:rsidP="00973B2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8B4A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0FD9835C" w14:textId="77777777" w:rsidR="008B4A80" w:rsidRPr="00466560" w:rsidRDefault="008B4A80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6910FDA" w14:textId="785C9186" w:rsidR="008B4A80" w:rsidRPr="00466560" w:rsidRDefault="008B4A80" w:rsidP="00973B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8B4A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619F736" w14:textId="77777777" w:rsidR="008B4A80" w:rsidRPr="00466560" w:rsidRDefault="008B4A80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D2DA45D" w14:textId="32A17D9C" w:rsidR="008B4A80" w:rsidRPr="00466560" w:rsidRDefault="008B4A80" w:rsidP="00973B2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8B4A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6B076424" w14:textId="77777777" w:rsidR="008B4A80" w:rsidRPr="00466560" w:rsidRDefault="008B4A80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599A98C" w14:textId="6CFCA060" w:rsidR="008B4A80" w:rsidRPr="00973B29" w:rsidRDefault="008B4A80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4A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4A80" w:rsidRPr="00466560" w14:paraId="19B21D84" w14:textId="77777777" w:rsidTr="00C8178B">
        <w:tc>
          <w:tcPr>
            <w:tcW w:w="3735" w:type="dxa"/>
            <w:shd w:val="clear" w:color="auto" w:fill="auto"/>
          </w:tcPr>
          <w:p w14:paraId="03A9F8DB" w14:textId="77777777" w:rsidR="008B4A80" w:rsidRPr="00466560" w:rsidRDefault="008B4A80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2ABC8BF4" w14:textId="77777777" w:rsidR="008B4A80" w:rsidRPr="00466560" w:rsidRDefault="008B4A80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E51D16E" w14:textId="77777777" w:rsidR="008B4A80" w:rsidRPr="00466560" w:rsidRDefault="008B4A80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43DC2EDE" w14:textId="77777777" w:rsidR="008B4A80" w:rsidRPr="00466560" w:rsidRDefault="008B4A80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0FEE68B" w14:textId="77777777" w:rsidR="008B4A80" w:rsidRPr="00466560" w:rsidRDefault="008B4A80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DDF51E9" w14:textId="77777777" w:rsidR="008B4A80" w:rsidRPr="00466560" w:rsidRDefault="008B4A80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B565BBD" w14:textId="77777777" w:rsidR="008B4A80" w:rsidRPr="00466560" w:rsidRDefault="008B4A80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B0A6ADB" w14:textId="77777777" w:rsidR="008B4A80" w:rsidRPr="00466560" w:rsidRDefault="008B4A80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B4A80" w:rsidRPr="00466560" w14:paraId="12C09D64" w14:textId="77777777" w:rsidTr="00C8178B">
        <w:tc>
          <w:tcPr>
            <w:tcW w:w="3735" w:type="dxa"/>
            <w:shd w:val="clear" w:color="auto" w:fill="auto"/>
          </w:tcPr>
          <w:p w14:paraId="15212AB6" w14:textId="2CF32119" w:rsidR="008B4A80" w:rsidRPr="00466560" w:rsidRDefault="008B4A80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466560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86" w:type="dxa"/>
            <w:shd w:val="clear" w:color="auto" w:fill="auto"/>
          </w:tcPr>
          <w:p w14:paraId="34704410" w14:textId="77777777" w:rsidR="008B4A80" w:rsidRPr="00466560" w:rsidRDefault="008B4A80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1EFD947" w14:textId="77777777" w:rsidR="008B4A80" w:rsidRPr="00466560" w:rsidRDefault="008B4A80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796F4CDC" w14:textId="77777777" w:rsidR="008B4A80" w:rsidRPr="00466560" w:rsidRDefault="008B4A80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DE48C7B" w14:textId="77777777" w:rsidR="008B4A80" w:rsidRPr="00466560" w:rsidRDefault="008B4A80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3EE2E91" w14:textId="77777777" w:rsidR="008B4A80" w:rsidRPr="00466560" w:rsidRDefault="008B4A80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37D2905" w14:textId="77777777" w:rsidR="008B4A80" w:rsidRPr="00466560" w:rsidRDefault="008B4A80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39B956F" w14:textId="77777777" w:rsidR="008B4A80" w:rsidRPr="00466560" w:rsidRDefault="008B4A80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B6BE6" w:rsidRPr="00466560" w14:paraId="46A60851" w14:textId="77777777" w:rsidTr="00C8178B">
        <w:tc>
          <w:tcPr>
            <w:tcW w:w="3735" w:type="dxa"/>
            <w:shd w:val="clear" w:color="auto" w:fill="auto"/>
          </w:tcPr>
          <w:p w14:paraId="456A10C4" w14:textId="77777777" w:rsidR="004B6BE6" w:rsidRPr="00466560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86" w:type="dxa"/>
            <w:shd w:val="clear" w:color="auto" w:fill="auto"/>
          </w:tcPr>
          <w:p w14:paraId="111217A8" w14:textId="5DF6D9C1" w:rsidR="004B6BE6" w:rsidRPr="00466560" w:rsidRDefault="00213573" w:rsidP="00973B29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E224372" w14:textId="77777777" w:rsidR="004B6BE6" w:rsidRPr="00466560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3826E32" w14:textId="6A7B69A6" w:rsidR="004B6BE6" w:rsidRPr="00466560" w:rsidRDefault="00516D8B" w:rsidP="00973B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DCA185B" w14:textId="77777777" w:rsidR="004B6BE6" w:rsidRPr="00466560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D152AA3" w14:textId="15DE5B18" w:rsidR="004B6BE6" w:rsidRPr="00466560" w:rsidRDefault="00AF2124" w:rsidP="004B6B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B4A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00115EF3" w14:textId="77777777" w:rsidR="004B6BE6" w:rsidRPr="00466560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5743871" w14:textId="4178836C" w:rsidR="004B6BE6" w:rsidRPr="00466560" w:rsidRDefault="00520C5D" w:rsidP="00973B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4B6BE6" w:rsidRPr="00B45AFD" w14:paraId="0230B8BE" w14:textId="77777777" w:rsidTr="00C8178B">
        <w:tc>
          <w:tcPr>
            <w:tcW w:w="3735" w:type="dxa"/>
            <w:shd w:val="clear" w:color="auto" w:fill="auto"/>
          </w:tcPr>
          <w:p w14:paraId="6A99D48E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6" w:type="dxa"/>
            <w:shd w:val="clear" w:color="auto" w:fill="auto"/>
          </w:tcPr>
          <w:p w14:paraId="2A7C3037" w14:textId="620CAAC3" w:rsidR="004B6BE6" w:rsidRPr="00B45AFD" w:rsidRDefault="00213573" w:rsidP="00973B29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95285A5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DDDF8B5" w14:textId="1B90E298" w:rsidR="004B6BE6" w:rsidRPr="00B45AFD" w:rsidRDefault="00516D8B" w:rsidP="00973B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79B3C00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959BCC5" w14:textId="2799D91E" w:rsidR="004B6BE6" w:rsidRPr="00B45AFD" w:rsidRDefault="00AF2124" w:rsidP="004B6B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22AB9348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B3DF019" w14:textId="47569C1A" w:rsidR="004B6BE6" w:rsidRPr="00B45AFD" w:rsidRDefault="00520C5D" w:rsidP="004B6B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4B6BE6" w:rsidRPr="00B45AFD" w14:paraId="6ECE78CA" w14:textId="77777777" w:rsidTr="00C8178B">
        <w:tc>
          <w:tcPr>
            <w:tcW w:w="3735" w:type="dxa"/>
            <w:shd w:val="clear" w:color="auto" w:fill="auto"/>
          </w:tcPr>
          <w:p w14:paraId="222BF358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6" w:type="dxa"/>
            <w:shd w:val="clear" w:color="auto" w:fill="auto"/>
          </w:tcPr>
          <w:p w14:paraId="0B2331CB" w14:textId="1AFFD907" w:rsidR="004B6BE6" w:rsidRPr="00B45AFD" w:rsidRDefault="00213573" w:rsidP="00973B29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039F36A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A3C0BF7" w14:textId="20519A2B" w:rsidR="004B6BE6" w:rsidRPr="00B45AFD" w:rsidRDefault="00516D8B" w:rsidP="00973B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CA3D021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374742F" w14:textId="16362C77" w:rsidR="004B6BE6" w:rsidRPr="00B45AFD" w:rsidRDefault="00AF2124" w:rsidP="004B6B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69" w:type="dxa"/>
            <w:shd w:val="clear" w:color="auto" w:fill="auto"/>
          </w:tcPr>
          <w:p w14:paraId="7599DBA7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A8C98CB" w14:textId="60AF716D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B6BE6" w:rsidRPr="00B45AFD" w14:paraId="42D5E8B5" w14:textId="77777777" w:rsidTr="00C8178B">
        <w:tc>
          <w:tcPr>
            <w:tcW w:w="3735" w:type="dxa"/>
            <w:shd w:val="clear" w:color="auto" w:fill="auto"/>
          </w:tcPr>
          <w:p w14:paraId="01FCBD72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6" w:type="dxa"/>
            <w:shd w:val="clear" w:color="auto" w:fill="auto"/>
          </w:tcPr>
          <w:p w14:paraId="57FC6CCB" w14:textId="6435A161" w:rsidR="004B6BE6" w:rsidRPr="00B45AFD" w:rsidRDefault="00213573" w:rsidP="00973B29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9E6924D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D874353" w14:textId="759418E4" w:rsidR="004B6BE6" w:rsidRPr="00B45AFD" w:rsidRDefault="00516D8B" w:rsidP="00973B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92EBF8F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177CD42" w14:textId="7D9942D3" w:rsidR="004B6BE6" w:rsidRPr="00B45AFD" w:rsidRDefault="00AF2124" w:rsidP="004B6B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105</w:t>
            </w:r>
          </w:p>
        </w:tc>
        <w:tc>
          <w:tcPr>
            <w:tcW w:w="269" w:type="dxa"/>
            <w:shd w:val="clear" w:color="auto" w:fill="auto"/>
          </w:tcPr>
          <w:p w14:paraId="3C0A1DA4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B1FED0C" w14:textId="2D080CA7" w:rsidR="004B6BE6" w:rsidRPr="00B45AFD" w:rsidRDefault="00520C5D" w:rsidP="004B6B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</w:tr>
      <w:tr w:rsidR="004B6BE6" w:rsidRPr="00B45AFD" w14:paraId="647C3DB2" w14:textId="77777777" w:rsidTr="00C8178B">
        <w:tc>
          <w:tcPr>
            <w:tcW w:w="3735" w:type="dxa"/>
            <w:shd w:val="clear" w:color="auto" w:fill="auto"/>
          </w:tcPr>
          <w:p w14:paraId="234D51A1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68415A36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E2EC9D2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4014EF6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13F0CC2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AD93CB3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AFA9124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99F047E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D3555" w:rsidRPr="00B45AFD" w14:paraId="67D9ABD7" w14:textId="77777777" w:rsidTr="00C8178B">
        <w:tc>
          <w:tcPr>
            <w:tcW w:w="3735" w:type="dxa"/>
            <w:shd w:val="clear" w:color="auto" w:fill="auto"/>
          </w:tcPr>
          <w:p w14:paraId="19734FE3" w14:textId="77777777" w:rsidR="002D3555" w:rsidRPr="00350AB0" w:rsidRDefault="002D3555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77CC7E0B" w14:textId="77777777" w:rsidR="002D3555" w:rsidRPr="00B45AFD" w:rsidRDefault="002D3555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B0C703E" w14:textId="77777777" w:rsidR="002D3555" w:rsidRPr="00B45AFD" w:rsidRDefault="002D3555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73AEB4B" w14:textId="77777777" w:rsidR="002D3555" w:rsidRPr="00B45AFD" w:rsidRDefault="002D3555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A615DF6" w14:textId="77777777" w:rsidR="002D3555" w:rsidRPr="00B45AFD" w:rsidRDefault="002D3555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45E654F" w14:textId="77777777" w:rsidR="002D3555" w:rsidRPr="00B45AFD" w:rsidRDefault="002D3555" w:rsidP="004B6B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461515A" w14:textId="77777777" w:rsidR="002D3555" w:rsidRPr="00B45AFD" w:rsidRDefault="002D3555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47AD8BD" w14:textId="77777777" w:rsidR="002D3555" w:rsidRPr="00B45AFD" w:rsidRDefault="002D3555" w:rsidP="004B6B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D3555" w:rsidRPr="00B45AFD" w14:paraId="40DEFF4B" w14:textId="77777777" w:rsidTr="00C8178B">
        <w:tc>
          <w:tcPr>
            <w:tcW w:w="3735" w:type="dxa"/>
            <w:shd w:val="clear" w:color="auto" w:fill="auto"/>
          </w:tcPr>
          <w:p w14:paraId="2970FD0B" w14:textId="77777777" w:rsidR="002D3555" w:rsidRPr="00350AB0" w:rsidRDefault="002D3555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6EA850C8" w14:textId="77777777" w:rsidR="002D3555" w:rsidRPr="00B45AFD" w:rsidRDefault="002D3555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A2FF4ED" w14:textId="77777777" w:rsidR="002D3555" w:rsidRPr="00B45AFD" w:rsidRDefault="002D3555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CD41412" w14:textId="77777777" w:rsidR="002D3555" w:rsidRPr="00B45AFD" w:rsidRDefault="002D3555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F12C690" w14:textId="77777777" w:rsidR="002D3555" w:rsidRPr="00B45AFD" w:rsidRDefault="002D3555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E585BD9" w14:textId="77777777" w:rsidR="002D3555" w:rsidRPr="00B45AFD" w:rsidRDefault="002D3555" w:rsidP="004B6B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EC8965B" w14:textId="77777777" w:rsidR="002D3555" w:rsidRPr="00B45AFD" w:rsidRDefault="002D3555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03D0B16" w14:textId="77777777" w:rsidR="002D3555" w:rsidRPr="00B45AFD" w:rsidRDefault="002D3555" w:rsidP="004B6B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B6BE6" w:rsidRPr="00B45AFD" w14:paraId="6B2596B6" w14:textId="77777777" w:rsidTr="00C8178B">
        <w:tc>
          <w:tcPr>
            <w:tcW w:w="3735" w:type="dxa"/>
            <w:shd w:val="clear" w:color="auto" w:fill="auto"/>
          </w:tcPr>
          <w:p w14:paraId="0D57D379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0A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350AB0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86" w:type="dxa"/>
            <w:shd w:val="clear" w:color="auto" w:fill="auto"/>
          </w:tcPr>
          <w:p w14:paraId="7D587B75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68521AD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7C69D285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2BE2F02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51E0869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C35962F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ECF8B73" w14:textId="57EB51EA" w:rsidR="004B6BE6" w:rsidRPr="00B45AFD" w:rsidRDefault="004B6BE6" w:rsidP="004B6B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B6BE6" w:rsidRPr="00B45AFD" w14:paraId="179A696B" w14:textId="77777777" w:rsidTr="00C8178B">
        <w:tc>
          <w:tcPr>
            <w:tcW w:w="3735" w:type="dxa"/>
            <w:shd w:val="clear" w:color="auto" w:fill="auto"/>
          </w:tcPr>
          <w:p w14:paraId="1C13BF74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86" w:type="dxa"/>
            <w:shd w:val="clear" w:color="auto" w:fill="auto"/>
          </w:tcPr>
          <w:p w14:paraId="3CA47804" w14:textId="4D86D009" w:rsidR="004B6BE6" w:rsidRPr="00B45AFD" w:rsidRDefault="008B4A8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93</w:t>
            </w:r>
          </w:p>
        </w:tc>
        <w:tc>
          <w:tcPr>
            <w:tcW w:w="269" w:type="dxa"/>
            <w:shd w:val="clear" w:color="auto" w:fill="auto"/>
          </w:tcPr>
          <w:p w14:paraId="0C9D181C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1B297CF" w14:textId="6298EF78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69" w:type="dxa"/>
            <w:shd w:val="clear" w:color="auto" w:fill="auto"/>
          </w:tcPr>
          <w:p w14:paraId="3B768511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CDB9EBD" w14:textId="7BA584EC" w:rsidR="004B6BE6" w:rsidRPr="00B45AFD" w:rsidRDefault="00AF2124" w:rsidP="00973B2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2065A708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6C5A6BC" w14:textId="79B25F09" w:rsidR="004B6BE6" w:rsidRPr="00B45AFD" w:rsidRDefault="00520C5D" w:rsidP="004B6B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B6BE6" w:rsidRPr="00B45AFD" w14:paraId="176FD42B" w14:textId="77777777" w:rsidTr="00C8178B">
        <w:tc>
          <w:tcPr>
            <w:tcW w:w="3735" w:type="dxa"/>
            <w:shd w:val="clear" w:color="auto" w:fill="auto"/>
          </w:tcPr>
          <w:p w14:paraId="2A0030D2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186" w:type="dxa"/>
            <w:shd w:val="clear" w:color="auto" w:fill="auto"/>
          </w:tcPr>
          <w:p w14:paraId="645DA341" w14:textId="2516F4E7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B4A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774CF2F0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E10EAD4" w14:textId="5498994F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4A0DBAC8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BC3567D" w14:textId="4D82CE77" w:rsidR="004B6BE6" w:rsidRPr="00B45AFD" w:rsidRDefault="00AF2124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5FD9A5FE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BC1DE09" w14:textId="3A722BF7" w:rsidR="004B6BE6" w:rsidRPr="00B45AFD" w:rsidRDefault="00520C5D" w:rsidP="004B6B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B6BE6" w:rsidRPr="00B45AFD" w14:paraId="2F2D400C" w14:textId="77777777" w:rsidTr="00C8178B">
        <w:tc>
          <w:tcPr>
            <w:tcW w:w="3735" w:type="dxa"/>
            <w:shd w:val="clear" w:color="auto" w:fill="auto"/>
          </w:tcPr>
          <w:p w14:paraId="382B2161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86" w:type="dxa"/>
            <w:shd w:val="clear" w:color="auto" w:fill="auto"/>
          </w:tcPr>
          <w:p w14:paraId="69AC6312" w14:textId="42C6C733" w:rsidR="004B6BE6" w:rsidRPr="00B45AFD" w:rsidRDefault="008B4A8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117</w:t>
            </w:r>
          </w:p>
        </w:tc>
        <w:tc>
          <w:tcPr>
            <w:tcW w:w="269" w:type="dxa"/>
            <w:shd w:val="clear" w:color="auto" w:fill="auto"/>
          </w:tcPr>
          <w:p w14:paraId="1561ABC4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F074C34" w14:textId="213A6EC1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69" w:type="dxa"/>
            <w:shd w:val="clear" w:color="auto" w:fill="auto"/>
          </w:tcPr>
          <w:p w14:paraId="3603441A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65871C9" w14:textId="615343B4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A120BC6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15AB061" w14:textId="7B6A5C52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B6BE6" w:rsidRPr="00B45AFD" w14:paraId="5C6FA4D7" w14:textId="77777777" w:rsidTr="00C8178B">
        <w:tc>
          <w:tcPr>
            <w:tcW w:w="3735" w:type="dxa"/>
            <w:shd w:val="clear" w:color="auto" w:fill="auto"/>
          </w:tcPr>
          <w:p w14:paraId="75FED8C9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1186" w:type="dxa"/>
            <w:shd w:val="clear" w:color="auto" w:fill="auto"/>
          </w:tcPr>
          <w:p w14:paraId="4CCF7B59" w14:textId="5B51C62B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4EBBE790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19AF5E2D" w14:textId="59B7B8E1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7BC962C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8DA0E2C" w14:textId="5259286E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05E6EF4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1D32643" w14:textId="1DFF44B9" w:rsidR="004B6BE6" w:rsidRPr="00B45AFD" w:rsidRDefault="001D1F55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B6BE6" w:rsidRPr="00B45AFD" w14:paraId="01C5D1C7" w14:textId="77777777" w:rsidTr="00C8178B">
        <w:tc>
          <w:tcPr>
            <w:tcW w:w="3735" w:type="dxa"/>
            <w:shd w:val="clear" w:color="auto" w:fill="auto"/>
          </w:tcPr>
          <w:p w14:paraId="4213C5CA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6" w:type="dxa"/>
            <w:shd w:val="clear" w:color="auto" w:fill="auto"/>
          </w:tcPr>
          <w:p w14:paraId="0B97AFA0" w14:textId="6B2C3A6F" w:rsidR="004B6BE6" w:rsidRPr="00B45AFD" w:rsidRDefault="001B4750" w:rsidP="00973B29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5394D6A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25BAF81" w14:textId="783C769D" w:rsidR="004B6BE6" w:rsidRPr="00B45AFD" w:rsidRDefault="00516D8B" w:rsidP="00973B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268B317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5AB6147" w14:textId="4170EE36" w:rsidR="004B6BE6" w:rsidRPr="00B45AFD" w:rsidRDefault="00AF2124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ABFDE85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DC88C94" w14:textId="42DAB7B6" w:rsidR="004B6BE6" w:rsidRPr="00B45AFD" w:rsidRDefault="00520C5D" w:rsidP="004B6B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B6BE6" w:rsidRPr="00B45AFD" w14:paraId="4D58B580" w14:textId="77777777" w:rsidTr="00C8178B">
        <w:tc>
          <w:tcPr>
            <w:tcW w:w="3735" w:type="dxa"/>
            <w:shd w:val="clear" w:color="auto" w:fill="auto"/>
          </w:tcPr>
          <w:p w14:paraId="1D0D61C3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56C3E99" w14:textId="0A137D6A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44AA4C5F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440BBB7" w14:textId="16F19C7C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526E4833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BD4BBDE" w14:textId="08E95503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B3830B4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5B14960" w14:textId="3F4BCA3B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B6BE6" w:rsidRPr="00B45AFD" w14:paraId="7409A485" w14:textId="77777777" w:rsidTr="00C8178B">
        <w:tc>
          <w:tcPr>
            <w:tcW w:w="3735" w:type="dxa"/>
            <w:shd w:val="clear" w:color="auto" w:fill="auto"/>
          </w:tcPr>
          <w:p w14:paraId="5F37D03B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B3C5460" w14:textId="28BF0BB9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547DEB1F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7DB1F506" w14:textId="4E0D0681" w:rsidR="004B6BE6" w:rsidRPr="00B45AFD" w:rsidRDefault="00516D8B" w:rsidP="00516D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2F11F58B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F05B3D4" w14:textId="7A6F1BDE" w:rsidR="004B6BE6" w:rsidRPr="00B45AFD" w:rsidRDefault="00AF2124" w:rsidP="004B6BE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78D0C027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B6886D5" w14:textId="5999FF7E" w:rsidR="004B6BE6" w:rsidRPr="00B45AFD" w:rsidRDefault="00520C5D" w:rsidP="00520C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B6BE6" w:rsidRPr="00B45AFD" w14:paraId="5D8DD1EE" w14:textId="77777777" w:rsidTr="00C8178B">
        <w:tc>
          <w:tcPr>
            <w:tcW w:w="3735" w:type="dxa"/>
            <w:shd w:val="clear" w:color="auto" w:fill="auto"/>
          </w:tcPr>
          <w:p w14:paraId="30F967FF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B1767D8" w14:textId="7D71EC6A" w:rsidR="004B6BE6" w:rsidRPr="00B45AFD" w:rsidRDefault="0002648B" w:rsidP="00973B29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BF7AADF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763324F" w14:textId="1E84BDD9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69" w:type="dxa"/>
            <w:shd w:val="clear" w:color="auto" w:fill="auto"/>
          </w:tcPr>
          <w:p w14:paraId="638DDFEE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4D4A87E" w14:textId="138D144E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D50CD5A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FE2DEE6" w14:textId="03EB583F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7092" w:rsidRPr="00B45AFD" w14:paraId="4D54F826" w14:textId="77777777" w:rsidTr="00C8178B">
        <w:tc>
          <w:tcPr>
            <w:tcW w:w="3735" w:type="dxa"/>
            <w:shd w:val="clear" w:color="auto" w:fill="auto"/>
          </w:tcPr>
          <w:p w14:paraId="7A1C70B7" w14:textId="527AAD0D" w:rsidR="00707092" w:rsidRPr="00B45AFD" w:rsidRDefault="00707092" w:rsidP="0070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ส่วนลดค่าเช่าจ่าย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01D260D" w14:textId="0CDE00A6" w:rsidR="00707092" w:rsidRDefault="00707092" w:rsidP="007070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69498714" w14:textId="77777777" w:rsidR="00707092" w:rsidRPr="00B45AFD" w:rsidRDefault="00707092" w:rsidP="00707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4CFF99C" w14:textId="34284BB3" w:rsidR="00707092" w:rsidRDefault="00707092" w:rsidP="007070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9A7AC5C" w14:textId="77777777" w:rsidR="00707092" w:rsidRPr="00B45AFD" w:rsidRDefault="00707092" w:rsidP="00707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08C4BB2" w14:textId="0F1009AA" w:rsidR="00707092" w:rsidRDefault="00707092" w:rsidP="0070709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140B253" w14:textId="77777777" w:rsidR="00707092" w:rsidRPr="00B45AFD" w:rsidRDefault="00707092" w:rsidP="00707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A05D8A4" w14:textId="754F7B5F" w:rsidR="00707092" w:rsidRDefault="00707092" w:rsidP="007070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B6BE6" w:rsidRPr="00B45AFD" w14:paraId="65BD6561" w14:textId="77777777" w:rsidTr="00C8178B">
        <w:tc>
          <w:tcPr>
            <w:tcW w:w="3735" w:type="dxa"/>
            <w:shd w:val="clear" w:color="auto" w:fill="auto"/>
          </w:tcPr>
          <w:p w14:paraId="0DB38FC0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3C9E6508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396CB29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6" w:type="dxa"/>
            <w:shd w:val="clear" w:color="auto" w:fill="auto"/>
          </w:tcPr>
          <w:p w14:paraId="6AFCA2E8" w14:textId="77777777" w:rsidR="004B6BE6" w:rsidRPr="00516D8B" w:rsidRDefault="004B6BE6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9029544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3253C9F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693A7C1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9978B08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4B6BE6" w:rsidRPr="00B45AFD" w14:paraId="7EB49723" w14:textId="77777777" w:rsidTr="00C8178B">
        <w:tc>
          <w:tcPr>
            <w:tcW w:w="3735" w:type="dxa"/>
            <w:shd w:val="clear" w:color="auto" w:fill="auto"/>
          </w:tcPr>
          <w:p w14:paraId="2DE73246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6" w:type="dxa"/>
            <w:shd w:val="clear" w:color="auto" w:fill="auto"/>
          </w:tcPr>
          <w:p w14:paraId="198080D2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1DAC683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70FE81B4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EC2C8CE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19E6EC3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60C0647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659D105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20C5D" w:rsidRPr="00B45AFD" w14:paraId="25ECDEDB" w14:textId="77777777" w:rsidTr="00C8178B">
        <w:tc>
          <w:tcPr>
            <w:tcW w:w="3735" w:type="dxa"/>
            <w:shd w:val="clear" w:color="auto" w:fill="auto"/>
          </w:tcPr>
          <w:p w14:paraId="7F3E22C9" w14:textId="5CCCE7CC" w:rsidR="00520C5D" w:rsidRPr="002D3555" w:rsidRDefault="00520C5D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pacing w:val="-8"/>
                <w:sz w:val="30"/>
                <w:szCs w:val="30"/>
                <w:cs/>
              </w:rPr>
            </w:pPr>
            <w:r w:rsidRPr="002D3555">
              <w:rPr>
                <w:rFonts w:ascii="Angsana New" w:hAnsi="Angsana New" w:hint="cs"/>
                <w:b/>
                <w:spacing w:val="-8"/>
                <w:sz w:val="30"/>
                <w:szCs w:val="30"/>
                <w:cs/>
              </w:rPr>
              <w:t>กำไรจากการขายอสังหาริมทรัพย์</w:t>
            </w:r>
            <w:r w:rsidR="0054006B" w:rsidRPr="002D3555">
              <w:rPr>
                <w:rFonts w:ascii="Angsana New" w:hAnsi="Angsana New" w:hint="cs"/>
                <w:b/>
                <w:spacing w:val="-8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186" w:type="dxa"/>
            <w:shd w:val="clear" w:color="auto" w:fill="auto"/>
          </w:tcPr>
          <w:p w14:paraId="0DC9825E" w14:textId="18299B34" w:rsidR="00520C5D" w:rsidRPr="00B45AFD" w:rsidRDefault="001B4750" w:rsidP="00973B29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69B01AE" w14:textId="77777777" w:rsidR="00520C5D" w:rsidRPr="00B45AFD" w:rsidRDefault="00520C5D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39C262A" w14:textId="55AD0F07" w:rsidR="00520C5D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269" w:type="dxa"/>
            <w:shd w:val="clear" w:color="auto" w:fill="auto"/>
          </w:tcPr>
          <w:p w14:paraId="1870C458" w14:textId="77777777" w:rsidR="00520C5D" w:rsidRPr="00B45AFD" w:rsidRDefault="00520C5D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9292874" w14:textId="5CCF962A" w:rsidR="00520C5D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B01C4BA" w14:textId="77777777" w:rsidR="00520C5D" w:rsidRPr="00B45AFD" w:rsidRDefault="00520C5D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DE50491" w14:textId="0D5627DD" w:rsidR="00520C5D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6BE6" w:rsidRPr="00B45AFD" w14:paraId="4D87A74C" w14:textId="77777777" w:rsidTr="00C8178B">
        <w:tc>
          <w:tcPr>
            <w:tcW w:w="3735" w:type="dxa"/>
            <w:shd w:val="clear" w:color="auto" w:fill="auto"/>
          </w:tcPr>
          <w:p w14:paraId="71171040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86" w:type="dxa"/>
            <w:shd w:val="clear" w:color="auto" w:fill="auto"/>
          </w:tcPr>
          <w:p w14:paraId="1CD74EE1" w14:textId="4E90FD77" w:rsidR="004B6BE6" w:rsidRPr="00B45AFD" w:rsidRDefault="005826DE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7118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69" w:type="dxa"/>
            <w:shd w:val="clear" w:color="auto" w:fill="auto"/>
          </w:tcPr>
          <w:p w14:paraId="0AF9C94F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BAC9EB0" w14:textId="062F0C2E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69" w:type="dxa"/>
            <w:shd w:val="clear" w:color="auto" w:fill="auto"/>
          </w:tcPr>
          <w:p w14:paraId="18508840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487CF92" w14:textId="22C0B681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9330974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5FE72D1" w14:textId="2D463583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B6BE6" w:rsidRPr="00B45AFD" w14:paraId="6AEBFA51" w14:textId="77777777" w:rsidTr="00C8178B">
        <w:tc>
          <w:tcPr>
            <w:tcW w:w="3735" w:type="dxa"/>
            <w:shd w:val="clear" w:color="auto" w:fill="auto"/>
          </w:tcPr>
          <w:p w14:paraId="6829F39C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6" w:type="dxa"/>
            <w:shd w:val="clear" w:color="auto" w:fill="auto"/>
          </w:tcPr>
          <w:p w14:paraId="2C73A22E" w14:textId="7E6D21B4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6B2197E0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2CC4C10" w14:textId="55F2FC34" w:rsidR="004B6BE6" w:rsidRPr="00B45AFD" w:rsidRDefault="00516D8B" w:rsidP="00973B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28EB3A3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78E6C66" w14:textId="24AB27E8" w:rsidR="004B6BE6" w:rsidRPr="00B45AFD" w:rsidRDefault="008B4A80" w:rsidP="004B6BE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5DE18375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F7D09C1" w14:textId="009A4CCB" w:rsidR="004B6BE6" w:rsidRPr="00B45AFD" w:rsidRDefault="00520C5D" w:rsidP="00520C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B6BE6" w:rsidRPr="00B45AFD" w14:paraId="7D17AB2A" w14:textId="77777777" w:rsidTr="00C8178B">
        <w:tc>
          <w:tcPr>
            <w:tcW w:w="3735" w:type="dxa"/>
            <w:shd w:val="clear" w:color="auto" w:fill="auto"/>
          </w:tcPr>
          <w:p w14:paraId="79EEE105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186" w:type="dxa"/>
            <w:shd w:val="clear" w:color="auto" w:fill="auto"/>
          </w:tcPr>
          <w:p w14:paraId="5C3B76B9" w14:textId="5D5FE34E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69" w:type="dxa"/>
            <w:shd w:val="clear" w:color="auto" w:fill="auto"/>
          </w:tcPr>
          <w:p w14:paraId="7046856D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C7987DA" w14:textId="65C23945" w:rsidR="004B6BE6" w:rsidRPr="00B45AFD" w:rsidRDefault="00516D8B" w:rsidP="00973B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D5DADB5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DDDC7BA" w14:textId="15623230" w:rsidR="004B6BE6" w:rsidRPr="00B45AFD" w:rsidRDefault="00AF2124" w:rsidP="004B6BE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504415A4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EFF2412" w14:textId="3A80AD96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B6BE6" w:rsidRPr="00B45AFD" w14:paraId="51945A16" w14:textId="77777777" w:rsidTr="00C8178B">
        <w:tc>
          <w:tcPr>
            <w:tcW w:w="3735" w:type="dxa"/>
            <w:shd w:val="clear" w:color="auto" w:fill="auto"/>
          </w:tcPr>
          <w:p w14:paraId="100E684A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86" w:type="dxa"/>
            <w:shd w:val="clear" w:color="auto" w:fill="auto"/>
          </w:tcPr>
          <w:p w14:paraId="13C3A671" w14:textId="42A02178" w:rsidR="004B6BE6" w:rsidRPr="00B45AFD" w:rsidRDefault="001B4750" w:rsidP="00973B29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3D5026F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DCB3DCF" w14:textId="671BF8DC" w:rsidR="004B6BE6" w:rsidRPr="00B45AFD" w:rsidRDefault="00516D8B" w:rsidP="00973B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90EEDBC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CC346B2" w14:textId="4B748224" w:rsidR="004B6BE6" w:rsidRPr="00B45AFD" w:rsidRDefault="008B4A80" w:rsidP="00AF212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6A7C0F1A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45C3CC6" w14:textId="112AE060" w:rsidR="004B6BE6" w:rsidRPr="00B45AFD" w:rsidRDefault="00F557D5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B6BE6" w:rsidRPr="00B45AFD" w14:paraId="549EC282" w14:textId="77777777" w:rsidTr="00C8178B">
        <w:tc>
          <w:tcPr>
            <w:tcW w:w="3735" w:type="dxa"/>
            <w:shd w:val="clear" w:color="auto" w:fill="auto"/>
          </w:tcPr>
          <w:p w14:paraId="4350D5E2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F2A1B6B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D6A82F4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346" w:type="dxa"/>
            <w:shd w:val="clear" w:color="auto" w:fill="auto"/>
          </w:tcPr>
          <w:p w14:paraId="5A2EB57D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CF556FF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B1765A0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BA2A808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A150CF4" w14:textId="77777777" w:rsidR="004B6BE6" w:rsidRPr="005266F5" w:rsidRDefault="004B6BE6" w:rsidP="00520C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B6BE6" w:rsidRPr="00B45AFD" w14:paraId="1F85F18A" w14:textId="77777777" w:rsidTr="00C8178B">
        <w:tc>
          <w:tcPr>
            <w:tcW w:w="3735" w:type="dxa"/>
            <w:shd w:val="clear" w:color="auto" w:fill="auto"/>
          </w:tcPr>
          <w:p w14:paraId="6998D535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6" w:type="dxa"/>
            <w:shd w:val="clear" w:color="auto" w:fill="auto"/>
          </w:tcPr>
          <w:p w14:paraId="2738463F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4EB9942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D633F8F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38A2ED5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7339213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0779D93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7E4CC7E" w14:textId="77777777" w:rsidR="004B6BE6" w:rsidRPr="00B45AFD" w:rsidRDefault="004B6BE6" w:rsidP="00520C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B6BE6" w:rsidRPr="00B45AFD" w14:paraId="15ADC55E" w14:textId="77777777" w:rsidTr="00C8178B">
        <w:tc>
          <w:tcPr>
            <w:tcW w:w="3735" w:type="dxa"/>
            <w:shd w:val="clear" w:color="auto" w:fill="auto"/>
          </w:tcPr>
          <w:p w14:paraId="70900708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1186" w:type="dxa"/>
            <w:shd w:val="clear" w:color="auto" w:fill="auto"/>
          </w:tcPr>
          <w:p w14:paraId="606ABE2F" w14:textId="45CA70DF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7A0EE9B6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928E6C0" w14:textId="3727063C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1292280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21D5EAB" w14:textId="43286D82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BC59B9C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6EFB98A" w14:textId="5B8534FB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6BE6" w:rsidRPr="00B45AFD" w14:paraId="66C3E794" w14:textId="77777777" w:rsidTr="00C8178B">
        <w:tc>
          <w:tcPr>
            <w:tcW w:w="3735" w:type="dxa"/>
            <w:shd w:val="clear" w:color="auto" w:fill="auto"/>
          </w:tcPr>
          <w:p w14:paraId="46795FA5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86" w:type="dxa"/>
            <w:shd w:val="clear" w:color="auto" w:fill="auto"/>
          </w:tcPr>
          <w:p w14:paraId="39571522" w14:textId="0258F77A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5CD28B2C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1431FE50" w14:textId="6F26FE5E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5CF6090B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5C5DDDC" w14:textId="00FDEC45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2DD2C37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9F63E61" w14:textId="204E6657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6BE6" w:rsidRPr="00B45AFD" w14:paraId="27DB09EF" w14:textId="77777777" w:rsidTr="00C8178B">
        <w:tc>
          <w:tcPr>
            <w:tcW w:w="3735" w:type="dxa"/>
            <w:shd w:val="clear" w:color="auto" w:fill="auto"/>
          </w:tcPr>
          <w:p w14:paraId="0497F887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86" w:type="dxa"/>
            <w:shd w:val="clear" w:color="auto" w:fill="auto"/>
          </w:tcPr>
          <w:p w14:paraId="55260BC3" w14:textId="2A1ABC58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F9E24F0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0FBD0A5" w14:textId="45F93C6E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7803264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C1A081C" w14:textId="285DD6F4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DB5F596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89B460B" w14:textId="7AB8D352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20C5D" w:rsidRPr="00B45AFD" w14:paraId="5685C59D" w14:textId="77777777" w:rsidTr="00C8178B">
        <w:tc>
          <w:tcPr>
            <w:tcW w:w="3735" w:type="dxa"/>
            <w:shd w:val="clear" w:color="auto" w:fill="auto"/>
          </w:tcPr>
          <w:p w14:paraId="2703402B" w14:textId="171A002B" w:rsidR="00520C5D" w:rsidRPr="00B45AFD" w:rsidRDefault="00520C5D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6" w:type="dxa"/>
            <w:shd w:val="clear" w:color="auto" w:fill="auto"/>
          </w:tcPr>
          <w:p w14:paraId="42C17296" w14:textId="5EB83836" w:rsidR="00520C5D" w:rsidRPr="00B45AFD" w:rsidRDefault="001B4750" w:rsidP="00973B29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255AA7A" w14:textId="77777777" w:rsidR="00520C5D" w:rsidRPr="00B45AFD" w:rsidRDefault="00520C5D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7B79D6D2" w14:textId="0590318A" w:rsidR="00520C5D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0C332197" w14:textId="77777777" w:rsidR="00520C5D" w:rsidRPr="00B45AFD" w:rsidRDefault="00520C5D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09C5588" w14:textId="330C17D9" w:rsidR="00520C5D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889F44F" w14:textId="77777777" w:rsidR="00520C5D" w:rsidRPr="00B45AFD" w:rsidRDefault="00520C5D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F6E537D" w14:textId="1F8FE814" w:rsidR="00520C5D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6BE6" w:rsidRPr="00B45AFD" w14:paraId="2F4C4F5B" w14:textId="77777777" w:rsidTr="00C8178B">
        <w:tc>
          <w:tcPr>
            <w:tcW w:w="3735" w:type="dxa"/>
            <w:shd w:val="clear" w:color="auto" w:fill="auto"/>
          </w:tcPr>
          <w:p w14:paraId="1918EBEB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6" w:type="dxa"/>
            <w:shd w:val="clear" w:color="auto" w:fill="auto"/>
          </w:tcPr>
          <w:p w14:paraId="6C1F64E5" w14:textId="027B1755" w:rsidR="004B6BE6" w:rsidRPr="005826DE" w:rsidRDefault="005826DE" w:rsidP="005826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  <w:lang w:val="en-US" w:bidi="th-TH"/>
              </w:rPr>
            </w:pPr>
            <w:r w:rsidRPr="0005711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0B6E8CD2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B1D0FDC" w14:textId="38F6D730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4F62DE9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34C05F5" w14:textId="71FBB091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68D5853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7825D92" w14:textId="6EC70155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6BE6" w:rsidRPr="00B45AFD" w14:paraId="30546847" w14:textId="77777777" w:rsidTr="00C8178B">
        <w:tc>
          <w:tcPr>
            <w:tcW w:w="3735" w:type="dxa"/>
            <w:shd w:val="clear" w:color="auto" w:fill="auto"/>
          </w:tcPr>
          <w:p w14:paraId="1D8D1B12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186" w:type="dxa"/>
            <w:shd w:val="clear" w:color="auto" w:fill="auto"/>
          </w:tcPr>
          <w:p w14:paraId="4954402E" w14:textId="3927D4E3" w:rsidR="004B6BE6" w:rsidRPr="00B45AFD" w:rsidRDefault="001B4750" w:rsidP="00973B29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02EF8DB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50DC2B9" w14:textId="70AA0D8C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BF412E4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D858CF2" w14:textId="5FB18CDE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77CEAC4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E474CA7" w14:textId="638B1150" w:rsidR="004B6BE6" w:rsidRPr="00B45AFD" w:rsidRDefault="00520C5D" w:rsidP="004B6B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4B6BE6" w:rsidRPr="00B45AFD" w14:paraId="3AD71D26" w14:textId="77777777" w:rsidTr="00C8178B">
        <w:tc>
          <w:tcPr>
            <w:tcW w:w="3735" w:type="dxa"/>
            <w:shd w:val="clear" w:color="auto" w:fill="auto"/>
          </w:tcPr>
          <w:p w14:paraId="31313BD1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ค่าบริการสาธารณูปโภค</w:t>
            </w:r>
          </w:p>
        </w:tc>
        <w:tc>
          <w:tcPr>
            <w:tcW w:w="1186" w:type="dxa"/>
            <w:shd w:val="clear" w:color="auto" w:fill="auto"/>
          </w:tcPr>
          <w:p w14:paraId="48D09A77" w14:textId="481EDCFC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05C2A365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17031D34" w14:textId="46D6AE24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6D84209D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0E4273E" w14:textId="674D5779" w:rsidR="004B6BE6" w:rsidRPr="00B45AFD" w:rsidRDefault="008B4A8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4BC220E8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17544A3" w14:textId="69241894" w:rsidR="004B6BE6" w:rsidRPr="00B45AFD" w:rsidRDefault="00520C5D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</w:tr>
      <w:tr w:rsidR="00520C5D" w:rsidRPr="00B45AFD" w14:paraId="28BBDC73" w14:textId="77777777" w:rsidTr="00C8178B">
        <w:tc>
          <w:tcPr>
            <w:tcW w:w="3735" w:type="dxa"/>
            <w:shd w:val="clear" w:color="auto" w:fill="auto"/>
          </w:tcPr>
          <w:p w14:paraId="1A9D1696" w14:textId="5A00519B" w:rsidR="00520C5D" w:rsidRPr="00B45AFD" w:rsidRDefault="00516D8B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520C5D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86" w:type="dxa"/>
            <w:shd w:val="clear" w:color="auto" w:fill="auto"/>
          </w:tcPr>
          <w:p w14:paraId="17783EC7" w14:textId="63108530" w:rsidR="00520C5D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7B0D1A4D" w14:textId="77777777" w:rsidR="00520C5D" w:rsidRPr="00B45AFD" w:rsidRDefault="00520C5D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40B6FD26" w14:textId="34E385B4" w:rsidR="00520C5D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471A7A57" w14:textId="77777777" w:rsidR="00520C5D" w:rsidRPr="00B45AFD" w:rsidRDefault="00520C5D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DD425C8" w14:textId="01367B22" w:rsidR="00520C5D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EBA631E" w14:textId="77777777" w:rsidR="00520C5D" w:rsidRPr="00B45AFD" w:rsidRDefault="00520C5D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F793A3C" w14:textId="1C7083D6" w:rsidR="00520C5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6BE6" w:rsidRPr="00B45AFD" w14:paraId="2CA6524B" w14:textId="77777777" w:rsidTr="00C8178B">
        <w:tc>
          <w:tcPr>
            <w:tcW w:w="3735" w:type="dxa"/>
            <w:shd w:val="clear" w:color="auto" w:fill="auto"/>
          </w:tcPr>
          <w:p w14:paraId="6985FF10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ค่าเช่าจ่าย</w:t>
            </w:r>
          </w:p>
        </w:tc>
        <w:tc>
          <w:tcPr>
            <w:tcW w:w="1186" w:type="dxa"/>
            <w:shd w:val="clear" w:color="auto" w:fill="auto"/>
          </w:tcPr>
          <w:p w14:paraId="5496F4DC" w14:textId="23B458BB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3E3C72EA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3011506D" w14:textId="2B5F319A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23474223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FC0F8B3" w14:textId="221E7FA0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911EFE0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02C402A" w14:textId="237E7073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6BE6" w:rsidRPr="00B45AFD" w14:paraId="3745C235" w14:textId="77777777" w:rsidTr="00C8178B">
        <w:tc>
          <w:tcPr>
            <w:tcW w:w="3735" w:type="dxa"/>
            <w:shd w:val="clear" w:color="auto" w:fill="auto"/>
          </w:tcPr>
          <w:p w14:paraId="03AFC238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86" w:type="dxa"/>
            <w:shd w:val="clear" w:color="auto" w:fill="auto"/>
          </w:tcPr>
          <w:p w14:paraId="08BA8FF3" w14:textId="58BCB72D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8311A31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EC6BD7E" w14:textId="2C84EE68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79604FA1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EDBD0EA" w14:textId="0712E06A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1EAA3E8" w14:textId="77777777" w:rsidR="004B6BE6" w:rsidRPr="00D609DF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3" w:right="-1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19EE1B6" w14:textId="44ACBF19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6BE6" w:rsidRPr="00B45AFD" w14:paraId="75713951" w14:textId="77777777" w:rsidTr="00C8178B">
        <w:tc>
          <w:tcPr>
            <w:tcW w:w="3735" w:type="dxa"/>
            <w:shd w:val="clear" w:color="auto" w:fill="auto"/>
          </w:tcPr>
          <w:p w14:paraId="0A3842D9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86" w:type="dxa"/>
            <w:shd w:val="clear" w:color="auto" w:fill="auto"/>
          </w:tcPr>
          <w:p w14:paraId="2B693F46" w14:textId="5ACC30DB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FAD1BFE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F17EEFD" w14:textId="02BACAA6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4438225F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88B74C6" w14:textId="7A3805D4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90B96BC" w14:textId="77777777" w:rsidR="004B6BE6" w:rsidRPr="00D609DF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3" w:right="-1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CA29D17" w14:textId="322BFB53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6BE6" w:rsidRPr="00B45AFD" w14:paraId="030BAE9B" w14:textId="77777777" w:rsidTr="00C8178B">
        <w:tc>
          <w:tcPr>
            <w:tcW w:w="3735" w:type="dxa"/>
            <w:shd w:val="clear" w:color="auto" w:fill="auto"/>
          </w:tcPr>
          <w:p w14:paraId="13B0E0F3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ค่าส่วนกลาง</w:t>
            </w:r>
          </w:p>
        </w:tc>
        <w:tc>
          <w:tcPr>
            <w:tcW w:w="1186" w:type="dxa"/>
            <w:shd w:val="clear" w:color="auto" w:fill="auto"/>
          </w:tcPr>
          <w:p w14:paraId="03B27BF5" w14:textId="667B36E5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714A29E3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4535D908" w14:textId="52FD04FD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DD3F394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7344F48" w14:textId="52448ADE" w:rsidR="004B6BE6" w:rsidRPr="00B45AFD" w:rsidRDefault="00AF2124" w:rsidP="00973B2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CD240D0" w14:textId="77777777" w:rsidR="004B6BE6" w:rsidRPr="00D609DF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3" w:right="-1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90D6C97" w14:textId="5C555F70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6BE6" w:rsidRPr="00B45AFD" w14:paraId="199E65AB" w14:textId="77777777" w:rsidTr="00C8178B">
        <w:tc>
          <w:tcPr>
            <w:tcW w:w="3735" w:type="dxa"/>
            <w:shd w:val="clear" w:color="auto" w:fill="auto"/>
          </w:tcPr>
          <w:p w14:paraId="72362A4D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301BC72" w14:textId="1FF5DA44" w:rsidR="004B6BE6" w:rsidRPr="00B45AFD" w:rsidRDefault="001B4750" w:rsidP="004B6BE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14A71E2F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A3DB076" w14:textId="4FB55114" w:rsidR="004B6BE6" w:rsidRPr="00B45AFD" w:rsidRDefault="00516D8B" w:rsidP="004B6BE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BA79255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6A59D32" w14:textId="2CDC5F32" w:rsidR="004B6BE6" w:rsidRPr="00B45AFD" w:rsidRDefault="008B4A80" w:rsidP="00AF212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5A8C6A98" w14:textId="77777777" w:rsidR="004B6BE6" w:rsidRPr="00D609DF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3" w:right="-1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7E2247B" w14:textId="523B460B" w:rsidR="004B6BE6" w:rsidRPr="00B45AFD" w:rsidRDefault="00520C5D" w:rsidP="00973B2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6BE6" w:rsidRPr="00B45AFD" w14:paraId="7D774442" w14:textId="77777777" w:rsidTr="00C8178B">
        <w:tc>
          <w:tcPr>
            <w:tcW w:w="3735" w:type="dxa"/>
            <w:shd w:val="clear" w:color="auto" w:fill="auto"/>
          </w:tcPr>
          <w:p w14:paraId="6CAF0292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86" w:type="dxa"/>
            <w:shd w:val="clear" w:color="auto" w:fill="auto"/>
          </w:tcPr>
          <w:p w14:paraId="110296C0" w14:textId="1B756F03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69" w:type="dxa"/>
            <w:shd w:val="clear" w:color="auto" w:fill="auto"/>
          </w:tcPr>
          <w:p w14:paraId="2B5DF308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4E4144FC" w14:textId="29F059F7" w:rsidR="004B6BE6" w:rsidRPr="00B45AFD" w:rsidRDefault="00516D8B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39005189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C44D460" w14:textId="4C566B5A" w:rsidR="004B6BE6" w:rsidRPr="00B45AFD" w:rsidRDefault="00AF2124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B4A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57945E62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1F5CAF0" w14:textId="360CE334" w:rsidR="004B6BE6" w:rsidRPr="00B45AFD" w:rsidRDefault="00520C5D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4B6BE6" w:rsidRPr="00B45AFD" w14:paraId="5EAA4F90" w14:textId="77777777" w:rsidTr="00C8178B">
        <w:tc>
          <w:tcPr>
            <w:tcW w:w="3735" w:type="dxa"/>
            <w:shd w:val="clear" w:color="auto" w:fill="auto"/>
          </w:tcPr>
          <w:p w14:paraId="6382878B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2196CB2C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0FD0B23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76A1015F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9BE9A8A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03B71E1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38CA519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5A67A31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B6BE6" w:rsidRPr="00B45AFD" w14:paraId="7F7DD53C" w14:textId="77777777" w:rsidTr="00C8178B">
        <w:tc>
          <w:tcPr>
            <w:tcW w:w="3735" w:type="dxa"/>
            <w:shd w:val="clear" w:color="auto" w:fill="auto"/>
          </w:tcPr>
          <w:p w14:paraId="048151D6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6" w:type="dxa"/>
            <w:shd w:val="clear" w:color="auto" w:fill="auto"/>
          </w:tcPr>
          <w:p w14:paraId="702D428D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35F03D3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3F227F02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96F42E6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C663CDC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9398C73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FCE1162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B6BE6" w:rsidRPr="00B45AFD" w14:paraId="4047B565" w14:textId="77777777" w:rsidTr="00C8178B">
        <w:tc>
          <w:tcPr>
            <w:tcW w:w="3735" w:type="dxa"/>
            <w:shd w:val="clear" w:color="auto" w:fill="auto"/>
          </w:tcPr>
          <w:p w14:paraId="196A4993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6" w:type="dxa"/>
            <w:shd w:val="clear" w:color="auto" w:fill="auto"/>
          </w:tcPr>
          <w:p w14:paraId="1D9539BD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0D4B705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7B7DE67F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800925F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8FC0BAC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8589210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8E83BB7" w14:textId="77777777" w:rsidR="004B6BE6" w:rsidRPr="00B45AFD" w:rsidRDefault="004B6BE6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B6BE6" w:rsidRPr="00B45AFD" w14:paraId="55F8AA64" w14:textId="77777777" w:rsidTr="00C8178B">
        <w:tc>
          <w:tcPr>
            <w:tcW w:w="3735" w:type="dxa"/>
            <w:shd w:val="clear" w:color="auto" w:fill="auto"/>
          </w:tcPr>
          <w:p w14:paraId="1A06BC56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86" w:type="dxa"/>
            <w:shd w:val="clear" w:color="auto" w:fill="auto"/>
          </w:tcPr>
          <w:p w14:paraId="0F73DE27" w14:textId="543B8541" w:rsidR="004B6BE6" w:rsidRPr="00B45AFD" w:rsidRDefault="008B4A8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63</w:t>
            </w:r>
          </w:p>
        </w:tc>
        <w:tc>
          <w:tcPr>
            <w:tcW w:w="269" w:type="dxa"/>
            <w:shd w:val="clear" w:color="auto" w:fill="auto"/>
          </w:tcPr>
          <w:p w14:paraId="6B1E2667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7EB42C02" w14:textId="63F0D9C2" w:rsidR="004B6BE6" w:rsidRPr="00B45AFD" w:rsidRDefault="00520C5D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48</w:t>
            </w:r>
          </w:p>
        </w:tc>
        <w:tc>
          <w:tcPr>
            <w:tcW w:w="269" w:type="dxa"/>
            <w:shd w:val="clear" w:color="auto" w:fill="auto"/>
          </w:tcPr>
          <w:p w14:paraId="61094CD3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CD51D7C" w14:textId="19207162" w:rsidR="004B6BE6" w:rsidRPr="00B45AFD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69" w:type="dxa"/>
            <w:shd w:val="clear" w:color="auto" w:fill="auto"/>
          </w:tcPr>
          <w:p w14:paraId="56D8E7ED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A464CAF" w14:textId="73CC4461" w:rsidR="004B6BE6" w:rsidRPr="00B45AFD" w:rsidRDefault="00520C5D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26</w:t>
            </w:r>
          </w:p>
        </w:tc>
      </w:tr>
      <w:tr w:rsidR="004B6BE6" w:rsidRPr="00B45AFD" w14:paraId="213A7E96" w14:textId="77777777" w:rsidTr="00C8178B">
        <w:tc>
          <w:tcPr>
            <w:tcW w:w="3735" w:type="dxa"/>
            <w:shd w:val="clear" w:color="auto" w:fill="auto"/>
          </w:tcPr>
          <w:p w14:paraId="3FADAFD8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53FD26E" w14:textId="1F978E8D" w:rsidR="004B6BE6" w:rsidRPr="00B45AFD" w:rsidRDefault="008B4A8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C787B15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3516CC84" w14:textId="29DED001" w:rsidR="004B6BE6" w:rsidRPr="00B45AFD" w:rsidRDefault="00520C5D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46B0AF68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5FF41" w14:textId="0CAA6C2F" w:rsidR="004B6BE6" w:rsidRPr="00B45AFD" w:rsidRDefault="001B4750" w:rsidP="001B475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2F5E0541" w14:textId="77777777" w:rsidR="004B6BE6" w:rsidRPr="00B45AFD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C61A3" w14:textId="7E6833D9" w:rsidR="004B6BE6" w:rsidRPr="00B45AFD" w:rsidRDefault="00520C5D" w:rsidP="004B6B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</w:tr>
      <w:tr w:rsidR="004B6BE6" w:rsidRPr="00B45AFD" w14:paraId="09EC13B8" w14:textId="77777777" w:rsidTr="00C8178B">
        <w:tc>
          <w:tcPr>
            <w:tcW w:w="3735" w:type="dxa"/>
            <w:shd w:val="clear" w:color="auto" w:fill="auto"/>
          </w:tcPr>
          <w:p w14:paraId="5C170832" w14:textId="77777777" w:rsidR="004B6BE6" w:rsidRPr="00427347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734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7347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25FD8" w14:textId="03E2348E" w:rsidR="004B6BE6" w:rsidRPr="0052399B" w:rsidRDefault="008B4A8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67</w:t>
            </w:r>
          </w:p>
        </w:tc>
        <w:tc>
          <w:tcPr>
            <w:tcW w:w="269" w:type="dxa"/>
            <w:shd w:val="clear" w:color="auto" w:fill="auto"/>
          </w:tcPr>
          <w:p w14:paraId="4243E112" w14:textId="77777777" w:rsidR="004B6BE6" w:rsidRPr="0052399B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E5644" w14:textId="68CB350A" w:rsidR="004B6BE6" w:rsidRPr="0052399B" w:rsidRDefault="00520C5D" w:rsidP="004B6BE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55</w:t>
            </w:r>
          </w:p>
        </w:tc>
        <w:tc>
          <w:tcPr>
            <w:tcW w:w="269" w:type="dxa"/>
            <w:shd w:val="clear" w:color="auto" w:fill="auto"/>
          </w:tcPr>
          <w:p w14:paraId="43E049AB" w14:textId="77777777" w:rsidR="004B6BE6" w:rsidRPr="0052399B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6EC3B" w14:textId="3903CE43" w:rsidR="004B6BE6" w:rsidRPr="0052399B" w:rsidRDefault="001B4750" w:rsidP="004B6B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69" w:type="dxa"/>
            <w:shd w:val="clear" w:color="auto" w:fill="auto"/>
          </w:tcPr>
          <w:p w14:paraId="03515560" w14:textId="77777777" w:rsidR="004B6BE6" w:rsidRPr="0052399B" w:rsidRDefault="004B6BE6" w:rsidP="004B6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4F15B" w14:textId="74262589" w:rsidR="004B6BE6" w:rsidRPr="0052399B" w:rsidRDefault="00520C5D" w:rsidP="004B6B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28</w:t>
            </w:r>
          </w:p>
        </w:tc>
      </w:tr>
    </w:tbl>
    <w:p w14:paraId="40BD344A" w14:textId="77777777" w:rsidR="00220400" w:rsidRPr="003228E8" w:rsidRDefault="00220400" w:rsidP="00341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46" w:type="dxa"/>
        <w:tblInd w:w="540" w:type="dxa"/>
        <w:tblLook w:val="04A0" w:firstRow="1" w:lastRow="0" w:firstColumn="1" w:lastColumn="0" w:noHBand="0" w:noVBand="1"/>
      </w:tblPr>
      <w:tblGrid>
        <w:gridCol w:w="3784"/>
        <w:gridCol w:w="1186"/>
        <w:gridCol w:w="269"/>
        <w:gridCol w:w="1349"/>
        <w:gridCol w:w="270"/>
        <w:gridCol w:w="1143"/>
        <w:gridCol w:w="270"/>
        <w:gridCol w:w="1175"/>
      </w:tblGrid>
      <w:tr w:rsidR="00220400" w:rsidRPr="00B45AFD" w14:paraId="26A97038" w14:textId="77777777" w:rsidTr="008B4A80">
        <w:trPr>
          <w:tblHeader/>
        </w:trPr>
        <w:tc>
          <w:tcPr>
            <w:tcW w:w="3784" w:type="dxa"/>
            <w:shd w:val="clear" w:color="auto" w:fill="auto"/>
          </w:tcPr>
          <w:p w14:paraId="358BC86F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04" w:type="dxa"/>
            <w:gridSpan w:val="3"/>
            <w:shd w:val="clear" w:color="auto" w:fill="auto"/>
          </w:tcPr>
          <w:p w14:paraId="4E952416" w14:textId="77777777" w:rsidR="00220400" w:rsidRPr="00B45AFD" w:rsidRDefault="00220400" w:rsidP="002204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A96510F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8" w:type="dxa"/>
            <w:gridSpan w:val="3"/>
            <w:shd w:val="clear" w:color="auto" w:fill="auto"/>
          </w:tcPr>
          <w:p w14:paraId="03B089F7" w14:textId="77777777" w:rsidR="00220400" w:rsidRPr="00B45AFD" w:rsidRDefault="00220400" w:rsidP="002204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400" w:rsidRPr="00B45AFD" w14:paraId="1246A67E" w14:textId="77777777" w:rsidTr="008B4A80">
        <w:trPr>
          <w:tblHeader/>
        </w:trPr>
        <w:tc>
          <w:tcPr>
            <w:tcW w:w="3784" w:type="dxa"/>
            <w:shd w:val="clear" w:color="auto" w:fill="auto"/>
          </w:tcPr>
          <w:p w14:paraId="4D42E39E" w14:textId="7AD2DDD9" w:rsidR="00220400" w:rsidRPr="00B45AFD" w:rsidRDefault="004B6BE6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C0334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C0334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  <w:t>3</w:t>
            </w:r>
            <w:r w:rsidRPr="00EC0334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186" w:type="dxa"/>
            <w:shd w:val="clear" w:color="auto" w:fill="auto"/>
          </w:tcPr>
          <w:p w14:paraId="1A2304FC" w14:textId="77777777" w:rsidR="00220400" w:rsidRPr="00B45AFD" w:rsidRDefault="008556AE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4C82F031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56456DED" w14:textId="77777777" w:rsidR="00220400" w:rsidRPr="00B45AFD" w:rsidRDefault="008556AE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0970D0A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DDC20B4" w14:textId="77777777" w:rsidR="00220400" w:rsidRPr="00B45AFD" w:rsidRDefault="008556AE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0DFA510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ECBFA1B" w14:textId="77777777" w:rsidR="00220400" w:rsidRPr="00B45AFD" w:rsidRDefault="008556AE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220400" w:rsidRPr="00B45AFD" w14:paraId="78DE11BF" w14:textId="77777777" w:rsidTr="008B4A80">
        <w:trPr>
          <w:tblHeader/>
        </w:trPr>
        <w:tc>
          <w:tcPr>
            <w:tcW w:w="3784" w:type="dxa"/>
            <w:shd w:val="clear" w:color="auto" w:fill="auto"/>
          </w:tcPr>
          <w:p w14:paraId="3B6DF618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486CF66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2CF4197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241406EA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45A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2F59F64E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94AEA20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0494A8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CC7D25D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20400" w:rsidRPr="00B45AFD" w14:paraId="0C47A89B" w14:textId="77777777" w:rsidTr="008B4A80">
        <w:trPr>
          <w:trHeight w:val="362"/>
          <w:tblHeader/>
        </w:trPr>
        <w:tc>
          <w:tcPr>
            <w:tcW w:w="3784" w:type="dxa"/>
            <w:shd w:val="clear" w:color="auto" w:fill="auto"/>
          </w:tcPr>
          <w:p w14:paraId="7A5BD607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62" w:type="dxa"/>
            <w:gridSpan w:val="7"/>
            <w:shd w:val="clear" w:color="auto" w:fill="auto"/>
          </w:tcPr>
          <w:p w14:paraId="302EBE4F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B4A80" w:rsidRPr="00B45AFD" w14:paraId="2D3FD5A2" w14:textId="77777777" w:rsidTr="008B4A80">
        <w:tc>
          <w:tcPr>
            <w:tcW w:w="3784" w:type="dxa"/>
            <w:shd w:val="clear" w:color="auto" w:fill="auto"/>
          </w:tcPr>
          <w:p w14:paraId="341BF5DC" w14:textId="41E1BAAD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66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186" w:type="dxa"/>
            <w:shd w:val="clear" w:color="auto" w:fill="auto"/>
          </w:tcPr>
          <w:p w14:paraId="2FB3D190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07B5695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36B560BB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4CAE2A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3C25EFF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31907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1A40AD2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B4A80" w:rsidRPr="00B45AFD" w14:paraId="3BAEAF66" w14:textId="77777777" w:rsidTr="008B4A80">
        <w:tc>
          <w:tcPr>
            <w:tcW w:w="3784" w:type="dxa"/>
            <w:shd w:val="clear" w:color="auto" w:fill="auto"/>
          </w:tcPr>
          <w:p w14:paraId="023AABA9" w14:textId="0BC34ECD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A8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86" w:type="dxa"/>
            <w:shd w:val="clear" w:color="auto" w:fill="auto"/>
          </w:tcPr>
          <w:p w14:paraId="1FD81FA7" w14:textId="5EB2BAAE" w:rsidR="008B4A80" w:rsidRPr="00B45AFD" w:rsidRDefault="008B4A80" w:rsidP="00973B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8B4A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4143186C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460CAE0B" w14:textId="09B0857F" w:rsidR="008B4A80" w:rsidRPr="00B45AFD" w:rsidRDefault="008B4A80" w:rsidP="00973B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8B4A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7DA86C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2B31B90" w14:textId="53FE1C46" w:rsidR="008B4A80" w:rsidRPr="00B45AFD" w:rsidRDefault="008B4A80" w:rsidP="00973B2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8B4A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C35458B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2B9C45B" w14:textId="568F79AD" w:rsidR="008B4A80" w:rsidRPr="00B45AFD" w:rsidRDefault="008B4A80" w:rsidP="00973B29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8B4A8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4A80" w:rsidRPr="00B45AFD" w14:paraId="110E0170" w14:textId="77777777" w:rsidTr="008B4A80">
        <w:tc>
          <w:tcPr>
            <w:tcW w:w="3784" w:type="dxa"/>
            <w:shd w:val="clear" w:color="auto" w:fill="auto"/>
          </w:tcPr>
          <w:p w14:paraId="3AA956F9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D7A732A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DA0CA88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0C8686B2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EA127D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1D4053F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DA38CC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7C1CE23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B4A80" w:rsidRPr="00B45AFD" w14:paraId="4AA73B1E" w14:textId="77777777" w:rsidTr="008B4A80">
        <w:tc>
          <w:tcPr>
            <w:tcW w:w="3784" w:type="dxa"/>
            <w:shd w:val="clear" w:color="auto" w:fill="auto"/>
          </w:tcPr>
          <w:p w14:paraId="64744E8F" w14:textId="13FAC779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86" w:type="dxa"/>
            <w:shd w:val="clear" w:color="auto" w:fill="auto"/>
          </w:tcPr>
          <w:p w14:paraId="5CF6A2E2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CD39742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5C5EB30A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076E69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0237B94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48908B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6DDEBAE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B4A80" w:rsidRPr="00B45AFD" w14:paraId="1D97D0DB" w14:textId="77777777" w:rsidTr="008B4A80">
        <w:tc>
          <w:tcPr>
            <w:tcW w:w="3784" w:type="dxa"/>
            <w:shd w:val="clear" w:color="auto" w:fill="auto"/>
          </w:tcPr>
          <w:p w14:paraId="04F37C4D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86" w:type="dxa"/>
            <w:shd w:val="clear" w:color="auto" w:fill="auto"/>
          </w:tcPr>
          <w:p w14:paraId="0BF43E4A" w14:textId="4FFE9C99" w:rsidR="008B4A80" w:rsidRPr="00B45AFD" w:rsidRDefault="008B4A80" w:rsidP="00973B29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40645B8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6FAD7D75" w14:textId="7F02C99B" w:rsidR="008B4A80" w:rsidRPr="00B45AFD" w:rsidRDefault="008B4A80" w:rsidP="00973B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B2D4A2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09430AF" w14:textId="5B420C52" w:rsidR="008B4A80" w:rsidRPr="00B45AFD" w:rsidRDefault="008B4A80" w:rsidP="008B4A8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501C575B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A501739" w14:textId="6CBC9D26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83</w:t>
            </w:r>
          </w:p>
        </w:tc>
      </w:tr>
      <w:tr w:rsidR="008B4A80" w:rsidRPr="00B45AFD" w14:paraId="264E5DBA" w14:textId="77777777" w:rsidTr="008B4A80">
        <w:tc>
          <w:tcPr>
            <w:tcW w:w="3784" w:type="dxa"/>
            <w:shd w:val="clear" w:color="auto" w:fill="auto"/>
          </w:tcPr>
          <w:p w14:paraId="643431A8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6" w:type="dxa"/>
            <w:shd w:val="clear" w:color="auto" w:fill="auto"/>
          </w:tcPr>
          <w:p w14:paraId="4161DA8A" w14:textId="75CA7B6F" w:rsidR="008B4A80" w:rsidRPr="00B45AFD" w:rsidRDefault="008B4A80" w:rsidP="00973B29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209B82C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29EB5A3C" w14:textId="28FD340C" w:rsidR="008B4A80" w:rsidRPr="00B45AFD" w:rsidRDefault="008B4A80" w:rsidP="00973B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F17900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EBBE098" w14:textId="0BD6F92C" w:rsidR="008B4A80" w:rsidRPr="00B45AFD" w:rsidRDefault="008B4A80" w:rsidP="008B4A8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08A42121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B97B6D9" w14:textId="769DD793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</w:t>
            </w:r>
          </w:p>
        </w:tc>
      </w:tr>
      <w:tr w:rsidR="008B4A80" w:rsidRPr="00B45AFD" w14:paraId="4B455430" w14:textId="77777777" w:rsidTr="008B4A80">
        <w:tc>
          <w:tcPr>
            <w:tcW w:w="3784" w:type="dxa"/>
            <w:shd w:val="clear" w:color="auto" w:fill="auto"/>
          </w:tcPr>
          <w:p w14:paraId="276E7992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6" w:type="dxa"/>
            <w:shd w:val="clear" w:color="auto" w:fill="auto"/>
          </w:tcPr>
          <w:p w14:paraId="543A9713" w14:textId="73EE5A11" w:rsidR="008B4A80" w:rsidRPr="00B45AFD" w:rsidRDefault="008B4A80" w:rsidP="00973B29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6C2A737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5495D7B9" w14:textId="14C28A34" w:rsidR="008B4A80" w:rsidRPr="00B45AFD" w:rsidRDefault="008B4A80" w:rsidP="00973B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81BFE2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3AAF540" w14:textId="114569DA" w:rsidR="008B4A80" w:rsidRPr="00B45AFD" w:rsidRDefault="008B4A80" w:rsidP="008B4A8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1,123</w:t>
            </w:r>
          </w:p>
        </w:tc>
        <w:tc>
          <w:tcPr>
            <w:tcW w:w="270" w:type="dxa"/>
            <w:shd w:val="clear" w:color="auto" w:fill="auto"/>
          </w:tcPr>
          <w:p w14:paraId="008F8247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C85922C" w14:textId="3E1474AC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31</w:t>
            </w:r>
          </w:p>
        </w:tc>
      </w:tr>
      <w:tr w:rsidR="008B4A80" w:rsidRPr="00B45AFD" w14:paraId="357EE5BC" w14:textId="77777777" w:rsidTr="008B4A80">
        <w:tc>
          <w:tcPr>
            <w:tcW w:w="3784" w:type="dxa"/>
            <w:shd w:val="clear" w:color="auto" w:fill="auto"/>
          </w:tcPr>
          <w:p w14:paraId="3DBB8F3D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6" w:type="dxa"/>
            <w:shd w:val="clear" w:color="auto" w:fill="auto"/>
          </w:tcPr>
          <w:p w14:paraId="5F72F891" w14:textId="1A022B0D" w:rsidR="008B4A80" w:rsidRPr="00B45AFD" w:rsidRDefault="008B4A80" w:rsidP="00973B29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B6B19C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73C88CD4" w14:textId="063C9834" w:rsidR="008B4A80" w:rsidRPr="00B45AFD" w:rsidRDefault="008B4A80" w:rsidP="00973B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F9514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997080C" w14:textId="30BF51CA" w:rsidR="008B4A80" w:rsidRPr="00B45AFD" w:rsidRDefault="008B4A80" w:rsidP="008B4A8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021C5781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455AA9C" w14:textId="0A4B1F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357</w:t>
            </w:r>
          </w:p>
        </w:tc>
      </w:tr>
      <w:tr w:rsidR="008B4A80" w:rsidRPr="00B45AFD" w14:paraId="3FC5A459" w14:textId="77777777" w:rsidTr="008B4A80">
        <w:tc>
          <w:tcPr>
            <w:tcW w:w="3784" w:type="dxa"/>
            <w:shd w:val="clear" w:color="auto" w:fill="auto"/>
          </w:tcPr>
          <w:p w14:paraId="60403D94" w14:textId="77777777" w:rsidR="008B4A80" w:rsidRPr="003228E8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1B874044" w14:textId="77777777" w:rsidR="008B4A80" w:rsidRPr="003228E8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EB940F4" w14:textId="77777777" w:rsidR="008B4A80" w:rsidRPr="003228E8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13FD98BA" w14:textId="77777777" w:rsidR="008B4A80" w:rsidRPr="003228E8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D8C102" w14:textId="77777777" w:rsidR="008B4A80" w:rsidRPr="003228E8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0712E5C" w14:textId="77777777" w:rsidR="008B4A80" w:rsidRPr="003228E8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0C67F4" w14:textId="77777777" w:rsidR="008B4A80" w:rsidRPr="003228E8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3FCAEAA" w14:textId="77777777" w:rsidR="008B4A80" w:rsidRPr="003228E8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D7FB0" w:rsidRPr="00B45AFD" w14:paraId="389FDCC9" w14:textId="77777777" w:rsidTr="008B4A80">
        <w:tc>
          <w:tcPr>
            <w:tcW w:w="3784" w:type="dxa"/>
            <w:shd w:val="clear" w:color="auto" w:fill="auto"/>
          </w:tcPr>
          <w:p w14:paraId="26877972" w14:textId="77777777" w:rsidR="00DD7FB0" w:rsidRPr="003228E8" w:rsidRDefault="00DD7FB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364ADB1D" w14:textId="77777777" w:rsidR="00DD7FB0" w:rsidRPr="003228E8" w:rsidRDefault="00DD7FB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0C4B30F" w14:textId="77777777" w:rsidR="00DD7FB0" w:rsidRPr="003228E8" w:rsidRDefault="00DD7FB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45164A40" w14:textId="77777777" w:rsidR="00DD7FB0" w:rsidRPr="003228E8" w:rsidRDefault="00DD7FB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2B4036" w14:textId="77777777" w:rsidR="00DD7FB0" w:rsidRPr="003228E8" w:rsidRDefault="00DD7FB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D4B0B9E" w14:textId="77777777" w:rsidR="00DD7FB0" w:rsidRPr="003228E8" w:rsidRDefault="00DD7FB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09887D" w14:textId="77777777" w:rsidR="00DD7FB0" w:rsidRPr="003228E8" w:rsidRDefault="00DD7FB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FC5F6F5" w14:textId="77777777" w:rsidR="00DD7FB0" w:rsidRPr="003228E8" w:rsidRDefault="00DD7FB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B4A80" w:rsidRPr="00B45AFD" w14:paraId="4A1F61FA" w14:textId="77777777" w:rsidTr="008B4A80">
        <w:tc>
          <w:tcPr>
            <w:tcW w:w="3784" w:type="dxa"/>
            <w:shd w:val="clear" w:color="auto" w:fill="auto"/>
          </w:tcPr>
          <w:p w14:paraId="1C3EB616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B45AFD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86" w:type="dxa"/>
            <w:shd w:val="clear" w:color="auto" w:fill="auto"/>
          </w:tcPr>
          <w:p w14:paraId="2CDC35F9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70F4BFB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40E28A57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E2013F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256BF53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F6D382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C1CDB8D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B4A80" w:rsidRPr="00B45AFD" w14:paraId="33D5EC25" w14:textId="77777777" w:rsidTr="008B4A80">
        <w:tc>
          <w:tcPr>
            <w:tcW w:w="3784" w:type="dxa"/>
            <w:shd w:val="clear" w:color="auto" w:fill="auto"/>
          </w:tcPr>
          <w:p w14:paraId="30FE7EAD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86" w:type="dxa"/>
            <w:shd w:val="clear" w:color="auto" w:fill="auto"/>
          </w:tcPr>
          <w:p w14:paraId="2E4E77EF" w14:textId="58A5B1A2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35BD170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447E5F59" w14:textId="1036EC4B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278</w:t>
            </w:r>
          </w:p>
        </w:tc>
        <w:tc>
          <w:tcPr>
            <w:tcW w:w="270" w:type="dxa"/>
            <w:shd w:val="clear" w:color="auto" w:fill="auto"/>
          </w:tcPr>
          <w:p w14:paraId="3F1CB2DF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B06F12C" w14:textId="30D6D047" w:rsidR="008B4A80" w:rsidRPr="00B45AFD" w:rsidRDefault="008B4A80" w:rsidP="00973B2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45F0EDB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DC9DAA6" w14:textId="339AF73A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</w:tr>
      <w:tr w:rsidR="008B4A80" w:rsidRPr="00B45AFD" w14:paraId="001F9ABF" w14:textId="77777777" w:rsidTr="008B4A80">
        <w:tc>
          <w:tcPr>
            <w:tcW w:w="3784" w:type="dxa"/>
            <w:shd w:val="clear" w:color="auto" w:fill="auto"/>
          </w:tcPr>
          <w:p w14:paraId="30D1191D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186" w:type="dxa"/>
            <w:shd w:val="clear" w:color="auto" w:fill="auto"/>
          </w:tcPr>
          <w:p w14:paraId="60BD46EC" w14:textId="7A9B8AC5" w:rsidR="008B4A80" w:rsidRPr="00B45AFD" w:rsidRDefault="008B4A80" w:rsidP="00973B29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56C052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131CFBE8" w14:textId="54BD75DB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59F8BF42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6CE27DC" w14:textId="3C010C49" w:rsidR="008B4A80" w:rsidRPr="00B45AFD" w:rsidRDefault="008B4A80" w:rsidP="00973B29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DBF772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AB07FB2" w14:textId="2CB060DA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653</w:t>
            </w:r>
          </w:p>
        </w:tc>
      </w:tr>
      <w:tr w:rsidR="008B4A80" w:rsidRPr="00B45AFD" w14:paraId="2C55B792" w14:textId="77777777" w:rsidTr="008B4A80">
        <w:tc>
          <w:tcPr>
            <w:tcW w:w="3784" w:type="dxa"/>
            <w:shd w:val="clear" w:color="auto" w:fill="auto"/>
          </w:tcPr>
          <w:p w14:paraId="57804503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186" w:type="dxa"/>
            <w:shd w:val="clear" w:color="auto" w:fill="auto"/>
          </w:tcPr>
          <w:p w14:paraId="6EE463B3" w14:textId="7868029D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4AD1A990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6862C390" w14:textId="76620946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2FF56BBE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533183C" w14:textId="0F4113DB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435A930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9A865C9" w14:textId="058051C8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8B4A80" w:rsidRPr="00B45AFD" w14:paraId="0060101A" w14:textId="77777777" w:rsidTr="008B4A80">
        <w:tc>
          <w:tcPr>
            <w:tcW w:w="3784" w:type="dxa"/>
            <w:shd w:val="clear" w:color="auto" w:fill="auto"/>
          </w:tcPr>
          <w:p w14:paraId="6F7036ED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86" w:type="dxa"/>
            <w:shd w:val="clear" w:color="auto" w:fill="auto"/>
          </w:tcPr>
          <w:p w14:paraId="3EF8089A" w14:textId="568F50C6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354</w:t>
            </w:r>
          </w:p>
        </w:tc>
        <w:tc>
          <w:tcPr>
            <w:tcW w:w="269" w:type="dxa"/>
            <w:shd w:val="clear" w:color="auto" w:fill="auto"/>
          </w:tcPr>
          <w:p w14:paraId="4C6EC201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501573D5" w14:textId="2CFEF638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6209998E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554BAFF" w14:textId="4EA36909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969D62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3207CCA" w14:textId="26CE1D2E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4A80" w:rsidRPr="00B45AFD" w14:paraId="4AFF45CC" w14:textId="77777777" w:rsidTr="008B4A80">
        <w:tc>
          <w:tcPr>
            <w:tcW w:w="3784" w:type="dxa"/>
            <w:shd w:val="clear" w:color="auto" w:fill="auto"/>
          </w:tcPr>
          <w:p w14:paraId="00566A33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86" w:type="dxa"/>
            <w:shd w:val="clear" w:color="auto" w:fill="auto"/>
          </w:tcPr>
          <w:p w14:paraId="0E34D536" w14:textId="2F0CFA5A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69" w:type="dxa"/>
            <w:shd w:val="clear" w:color="auto" w:fill="auto"/>
          </w:tcPr>
          <w:p w14:paraId="1BE440B0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1E926A1A" w14:textId="4C388F98" w:rsidR="008B4A80" w:rsidRPr="00B45AFD" w:rsidRDefault="008B4A80" w:rsidP="000B0B2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FD1C0B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629BF78" w14:textId="6E016C1D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A3209B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F26B51F" w14:textId="4C42380A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4A80" w:rsidRPr="00B45AFD" w14:paraId="1EAEC581" w14:textId="77777777" w:rsidTr="008B4A80">
        <w:tc>
          <w:tcPr>
            <w:tcW w:w="3784" w:type="dxa"/>
            <w:shd w:val="clear" w:color="auto" w:fill="auto"/>
          </w:tcPr>
          <w:p w14:paraId="3E256D4A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1186" w:type="dxa"/>
            <w:shd w:val="clear" w:color="auto" w:fill="auto"/>
          </w:tcPr>
          <w:p w14:paraId="3CDE82FB" w14:textId="4DC414C1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69" w:type="dxa"/>
            <w:shd w:val="clear" w:color="auto" w:fill="auto"/>
          </w:tcPr>
          <w:p w14:paraId="3F539B85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058209F9" w14:textId="0D716326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68C541F6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2807685" w14:textId="479D7950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4FCBB2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463D6A" w14:textId="3944D6D0" w:rsidR="008B4A80" w:rsidRPr="00B45AFD" w:rsidRDefault="001D1F55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B4A80" w:rsidRPr="00B45AFD" w14:paraId="285DCA17" w14:textId="77777777" w:rsidTr="008B4A80">
        <w:tc>
          <w:tcPr>
            <w:tcW w:w="3784" w:type="dxa"/>
            <w:shd w:val="clear" w:color="auto" w:fill="auto"/>
          </w:tcPr>
          <w:p w14:paraId="31DBAFF8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3FA8938" w14:textId="765D17BC" w:rsidR="008B4A80" w:rsidRPr="00B45AFD" w:rsidRDefault="008B4A80" w:rsidP="000B0B2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D6F182A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9FECF89" w14:textId="51F55E74" w:rsidR="008B4A80" w:rsidRPr="00B45AFD" w:rsidRDefault="008B4A80" w:rsidP="000B0B2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6C9129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309BC4C" w14:textId="4B1568D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7896064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C439952" w14:textId="05E0EF63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10</w:t>
            </w:r>
          </w:p>
        </w:tc>
      </w:tr>
      <w:tr w:rsidR="008B4A80" w:rsidRPr="00B45AFD" w14:paraId="35A530B5" w14:textId="77777777" w:rsidTr="008B4A80">
        <w:tc>
          <w:tcPr>
            <w:tcW w:w="3784" w:type="dxa"/>
            <w:shd w:val="clear" w:color="auto" w:fill="auto"/>
          </w:tcPr>
          <w:p w14:paraId="311E8C07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BEEC0CE" w14:textId="7B047CF9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11679DFE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F24D631" w14:textId="3947BBE4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5339E320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ECB2DD8" w14:textId="115DBCC3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AB4E7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6EAB817" w14:textId="0769A4E9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14</w:t>
            </w:r>
          </w:p>
        </w:tc>
      </w:tr>
      <w:tr w:rsidR="008B4A80" w:rsidRPr="00B45AFD" w14:paraId="37F40649" w14:textId="77777777" w:rsidTr="008B4A80">
        <w:tc>
          <w:tcPr>
            <w:tcW w:w="3784" w:type="dxa"/>
            <w:shd w:val="clear" w:color="auto" w:fill="auto"/>
          </w:tcPr>
          <w:p w14:paraId="27FF34BC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496E0D0" w14:textId="763B5C6E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2B3B327D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90CB9F8" w14:textId="6C9AE1F5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847250B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C64CCD4" w14:textId="3F4F1AC2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212E18E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963E278" w14:textId="2A019DE6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B4A80" w:rsidRPr="00B45AFD" w14:paraId="7FD496A7" w14:textId="77777777" w:rsidTr="008B4A80">
        <w:tc>
          <w:tcPr>
            <w:tcW w:w="3784" w:type="dxa"/>
            <w:shd w:val="clear" w:color="auto" w:fill="auto"/>
          </w:tcPr>
          <w:p w14:paraId="27A1FF8E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CD5A6AF" w14:textId="221CD4F8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7B682E9C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6D108DC" w14:textId="58371BE5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7C4DD93A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938932" w14:textId="58C2510D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031836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5C48950" w14:textId="1B1348DD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4A80" w:rsidRPr="00B45AFD" w14:paraId="1692B331" w14:textId="77777777" w:rsidTr="008B4A80">
        <w:tc>
          <w:tcPr>
            <w:tcW w:w="3784" w:type="dxa"/>
            <w:shd w:val="clear" w:color="auto" w:fill="auto"/>
          </w:tcPr>
          <w:p w14:paraId="19A487A5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ประมาณหนี้สินที่เกี่ยวข้องกับ</w:t>
            </w:r>
          </w:p>
        </w:tc>
        <w:tc>
          <w:tcPr>
            <w:tcW w:w="1186" w:type="dxa"/>
            <w:shd w:val="clear" w:color="auto" w:fill="auto"/>
          </w:tcPr>
          <w:p w14:paraId="57F48BE6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BA7D0EB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5006A375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B9A269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9866FE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B3F7BC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933E2DB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B4A80" w:rsidRPr="00B45AFD" w14:paraId="001E763E" w14:textId="77777777" w:rsidTr="008B4A80">
        <w:tc>
          <w:tcPr>
            <w:tcW w:w="3784" w:type="dxa"/>
            <w:shd w:val="clear" w:color="auto" w:fill="auto"/>
          </w:tcPr>
          <w:p w14:paraId="14F12B28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การขายอสังหาริมทรัพย์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3115488" w14:textId="4723022A" w:rsidR="008B4A80" w:rsidRPr="00B45AFD" w:rsidRDefault="008B4A80" w:rsidP="000B0B2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AE4A552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40A7124F" w14:textId="167D4BC6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476312C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54941F9" w14:textId="31AC51FD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4B0E5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5B306F3" w14:textId="4DDF04A0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</w:t>
            </w:r>
          </w:p>
        </w:tc>
      </w:tr>
      <w:tr w:rsidR="008B4A80" w:rsidRPr="00B45AFD" w14:paraId="0050E922" w14:textId="77777777" w:rsidTr="008B4A80">
        <w:tc>
          <w:tcPr>
            <w:tcW w:w="3784" w:type="dxa"/>
            <w:shd w:val="clear" w:color="auto" w:fill="auto"/>
          </w:tcPr>
          <w:p w14:paraId="2BAAD375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37F0C6A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C0C2FB9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14:paraId="0A8FB7A8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856DA4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7CBFC9B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A6797C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88F6636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B4A80" w:rsidRPr="00B45AFD" w14:paraId="1DD3A0DE" w14:textId="77777777" w:rsidTr="008B4A80">
        <w:tc>
          <w:tcPr>
            <w:tcW w:w="3784" w:type="dxa"/>
            <w:shd w:val="clear" w:color="auto" w:fill="auto"/>
          </w:tcPr>
          <w:p w14:paraId="3B0C63B7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6" w:type="dxa"/>
            <w:shd w:val="clear" w:color="auto" w:fill="auto"/>
          </w:tcPr>
          <w:p w14:paraId="655A3D52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1EF52D9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654A236D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3DE935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A288393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4C78C3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3C1D34A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B4A80" w:rsidRPr="00B45AFD" w14:paraId="6C2A3F96" w14:textId="77777777" w:rsidTr="008B4A80">
        <w:tc>
          <w:tcPr>
            <w:tcW w:w="3784" w:type="dxa"/>
            <w:shd w:val="clear" w:color="auto" w:fill="auto"/>
          </w:tcPr>
          <w:p w14:paraId="301FD4FD" w14:textId="599ADB0A" w:rsidR="008B4A80" w:rsidRPr="00537D0A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37D0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186" w:type="dxa"/>
            <w:shd w:val="clear" w:color="auto" w:fill="auto"/>
          </w:tcPr>
          <w:p w14:paraId="503AB072" w14:textId="5817FBA7" w:rsidR="008B4A80" w:rsidRPr="00B45AFD" w:rsidRDefault="008B4A80" w:rsidP="000B0B2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68FEAA4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0A297EA2" w14:textId="76F7F10B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503</w:t>
            </w:r>
          </w:p>
        </w:tc>
        <w:tc>
          <w:tcPr>
            <w:tcW w:w="270" w:type="dxa"/>
            <w:shd w:val="clear" w:color="auto" w:fill="auto"/>
          </w:tcPr>
          <w:p w14:paraId="74EBB370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14FBE6F" w14:textId="3AD230D3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496DC9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B057A1C" w14:textId="20E72B1C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4A80" w:rsidRPr="00B45AFD" w14:paraId="663E1DE6" w14:textId="77777777" w:rsidTr="008B4A80">
        <w:tc>
          <w:tcPr>
            <w:tcW w:w="3784" w:type="dxa"/>
            <w:shd w:val="clear" w:color="auto" w:fill="auto"/>
          </w:tcPr>
          <w:p w14:paraId="5ACF161A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86" w:type="dxa"/>
            <w:shd w:val="clear" w:color="auto" w:fill="auto"/>
          </w:tcPr>
          <w:p w14:paraId="558FB8CA" w14:textId="1BE2E5E0" w:rsidR="008B4A80" w:rsidRPr="005826DE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05711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5826DE" w:rsidRPr="0005711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05B0F2F4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70653EBF" w14:textId="5524AA74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772529DB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7C3BC27" w14:textId="2CA7E74B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161F46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ABAAAF9" w14:textId="5F6D8B3D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4A80" w:rsidRPr="00B45AFD" w14:paraId="0E397D40" w14:textId="77777777" w:rsidTr="008B4A80">
        <w:tc>
          <w:tcPr>
            <w:tcW w:w="3784" w:type="dxa"/>
            <w:shd w:val="clear" w:color="auto" w:fill="auto"/>
          </w:tcPr>
          <w:p w14:paraId="780DDBBD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6" w:type="dxa"/>
            <w:shd w:val="clear" w:color="auto" w:fill="auto"/>
          </w:tcPr>
          <w:p w14:paraId="46B3E409" w14:textId="2D57E223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69" w:type="dxa"/>
            <w:shd w:val="clear" w:color="auto" w:fill="auto"/>
          </w:tcPr>
          <w:p w14:paraId="7E400934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79AE0B38" w14:textId="7AAC010C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F162F3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B6DC4A4" w14:textId="4060FD84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D1DA28B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4F1759B" w14:textId="08839A99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B4A80" w:rsidRPr="00B45AFD" w14:paraId="60553CC7" w14:textId="77777777" w:rsidTr="008B4A80">
        <w:tc>
          <w:tcPr>
            <w:tcW w:w="3784" w:type="dxa"/>
            <w:shd w:val="clear" w:color="auto" w:fill="auto"/>
          </w:tcPr>
          <w:p w14:paraId="4E86ADBB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186" w:type="dxa"/>
            <w:shd w:val="clear" w:color="auto" w:fill="auto"/>
          </w:tcPr>
          <w:p w14:paraId="1FC3C297" w14:textId="37BDDEAD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69" w:type="dxa"/>
            <w:shd w:val="clear" w:color="auto" w:fill="auto"/>
          </w:tcPr>
          <w:p w14:paraId="340CE4A9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6DACFE02" w14:textId="33B1328E" w:rsidR="008B4A80" w:rsidRPr="00B45AFD" w:rsidRDefault="008B4A80" w:rsidP="000B0B2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999208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E8407C3" w14:textId="362C32D1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A2A88EC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CD3B1B4" w14:textId="3BCEA797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4A80" w:rsidRPr="00B45AFD" w14:paraId="52BA6A9D" w14:textId="77777777" w:rsidTr="008B4A80">
        <w:tc>
          <w:tcPr>
            <w:tcW w:w="3784" w:type="dxa"/>
            <w:shd w:val="clear" w:color="auto" w:fill="auto"/>
          </w:tcPr>
          <w:p w14:paraId="410977D5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86" w:type="dxa"/>
            <w:shd w:val="clear" w:color="auto" w:fill="auto"/>
          </w:tcPr>
          <w:p w14:paraId="2347028B" w14:textId="0A14638D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76395201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100BE375" w14:textId="2FED3B8B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321B2FB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EDC18DB" w14:textId="58A659A9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CB262F3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28AD280" w14:textId="3DFC8CD0" w:rsidR="008B4A80" w:rsidRPr="00B45AFD" w:rsidRDefault="00F557D5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B4A80" w:rsidRPr="00B45AFD" w14:paraId="3511B4C5" w14:textId="77777777" w:rsidTr="008B4A80">
        <w:tc>
          <w:tcPr>
            <w:tcW w:w="3784" w:type="dxa"/>
            <w:shd w:val="clear" w:color="auto" w:fill="auto"/>
          </w:tcPr>
          <w:p w14:paraId="5498FB73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BF352A2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0B5BAE4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14:paraId="26CF6C7C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81989A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CC837B1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0D62EF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499384C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  <w:tr w:rsidR="008B4A80" w:rsidRPr="00B45AFD" w14:paraId="24284DDE" w14:textId="77777777" w:rsidTr="008B4A80">
        <w:tc>
          <w:tcPr>
            <w:tcW w:w="3784" w:type="dxa"/>
            <w:shd w:val="clear" w:color="auto" w:fill="auto"/>
          </w:tcPr>
          <w:p w14:paraId="0350B878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6" w:type="dxa"/>
            <w:shd w:val="clear" w:color="auto" w:fill="auto"/>
          </w:tcPr>
          <w:p w14:paraId="4AC19156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EF15D7E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C9CA609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9A531A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B72F03F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779EFE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F1B44BA" w14:textId="77777777" w:rsidR="008B4A80" w:rsidRPr="00B45AFD" w:rsidRDefault="008B4A80" w:rsidP="008B4A8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8B4A80" w:rsidRPr="00B45AFD" w14:paraId="019DD4CD" w14:textId="77777777" w:rsidTr="008B4A80">
        <w:tc>
          <w:tcPr>
            <w:tcW w:w="3784" w:type="dxa"/>
            <w:shd w:val="clear" w:color="auto" w:fill="auto"/>
          </w:tcPr>
          <w:p w14:paraId="393FFD43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1186" w:type="dxa"/>
            <w:shd w:val="clear" w:color="auto" w:fill="auto"/>
          </w:tcPr>
          <w:p w14:paraId="66E3D558" w14:textId="4DDD5C66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9" w:type="dxa"/>
            <w:shd w:val="clear" w:color="auto" w:fill="auto"/>
          </w:tcPr>
          <w:p w14:paraId="4D7C8149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3C78B213" w14:textId="579C0438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D545399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718067A" w14:textId="00CA8B27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BD2D64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7834292" w14:textId="7BD56CBF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B4A80" w:rsidRPr="00B45AFD" w14:paraId="5833C006" w14:textId="77777777" w:rsidTr="008B4A80">
        <w:tc>
          <w:tcPr>
            <w:tcW w:w="3784" w:type="dxa"/>
            <w:shd w:val="clear" w:color="auto" w:fill="auto"/>
          </w:tcPr>
          <w:p w14:paraId="1EF97665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86" w:type="dxa"/>
            <w:shd w:val="clear" w:color="auto" w:fill="auto"/>
          </w:tcPr>
          <w:p w14:paraId="633FC3D4" w14:textId="402EA24D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204877C5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172770F9" w14:textId="175ACAC3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F25C0F8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68D2FE" w14:textId="75491A13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733F81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657FA8C" w14:textId="45B9D525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4A80" w:rsidRPr="00B45AFD" w14:paraId="4D760645" w14:textId="77777777" w:rsidTr="008B4A80">
        <w:tc>
          <w:tcPr>
            <w:tcW w:w="3784" w:type="dxa"/>
            <w:shd w:val="clear" w:color="auto" w:fill="auto"/>
          </w:tcPr>
          <w:p w14:paraId="545A86FC" w14:textId="77777777" w:rsidR="008B4A80" w:rsidRPr="00B45AFD" w:rsidRDefault="008B4A80" w:rsidP="008B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86" w:type="dxa"/>
            <w:shd w:val="clear" w:color="auto" w:fill="auto"/>
          </w:tcPr>
          <w:p w14:paraId="2FF96576" w14:textId="40F9F15B" w:rsidR="008B4A80" w:rsidRPr="00B45AFD" w:rsidRDefault="008B4A80" w:rsidP="008B4A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69" w:type="dxa"/>
            <w:shd w:val="clear" w:color="auto" w:fill="auto"/>
          </w:tcPr>
          <w:p w14:paraId="0DB639A2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22CDC68F" w14:textId="11215C55" w:rsidR="008B4A80" w:rsidRPr="00B45AFD" w:rsidRDefault="008B4A80" w:rsidP="008B4A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B471319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0B473F0" w14:textId="107A52FA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D0671A" w14:textId="77777777" w:rsidR="008B4A80" w:rsidRPr="00B45AFD" w:rsidRDefault="008B4A80" w:rsidP="008B4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7100AAA" w14:textId="0532CCBA" w:rsidR="008B4A80" w:rsidRPr="00B45AFD" w:rsidRDefault="008B4A80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4DC7" w:rsidRPr="00B45AFD" w14:paraId="22858EFB" w14:textId="77777777" w:rsidTr="008B4A80">
        <w:tc>
          <w:tcPr>
            <w:tcW w:w="3784" w:type="dxa"/>
            <w:shd w:val="clear" w:color="auto" w:fill="auto"/>
          </w:tcPr>
          <w:p w14:paraId="60EFF228" w14:textId="3D1C8FC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6" w:type="dxa"/>
            <w:shd w:val="clear" w:color="auto" w:fill="auto"/>
          </w:tcPr>
          <w:p w14:paraId="7029DCE4" w14:textId="0BC49DF0" w:rsidR="008F4DC7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10C1A68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185DB9C3" w14:textId="10EBAF19" w:rsidR="008F4DC7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EAC273C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D6A07E2" w14:textId="3CA8FA52" w:rsidR="008F4DC7" w:rsidRDefault="008F4DC7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BD2FD6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FE0EA33" w14:textId="3997E405" w:rsidR="008F4DC7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F4DC7" w:rsidRPr="00B45AFD" w14:paraId="2B9D2956" w14:textId="77777777" w:rsidTr="008B4A80">
        <w:tc>
          <w:tcPr>
            <w:tcW w:w="3784" w:type="dxa"/>
            <w:shd w:val="clear" w:color="auto" w:fill="auto"/>
          </w:tcPr>
          <w:p w14:paraId="43DB5371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6" w:type="dxa"/>
            <w:shd w:val="clear" w:color="auto" w:fill="auto"/>
          </w:tcPr>
          <w:p w14:paraId="501CEFBD" w14:textId="1E562655" w:rsidR="008F4DC7" w:rsidRPr="00B45AFD" w:rsidRDefault="005826DE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711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01260FC3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2C37671C" w14:textId="47DFD2EA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47B6AA6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DB74099" w14:textId="3FCDFA71" w:rsidR="008F4DC7" w:rsidRPr="00B45AFD" w:rsidRDefault="008F4DC7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63175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C14235A" w14:textId="08E4BEB6" w:rsidR="008F4DC7" w:rsidRPr="00B45AFD" w:rsidRDefault="008F4DC7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4DC7" w:rsidRPr="00B45AFD" w14:paraId="159ACE21" w14:textId="77777777" w:rsidTr="008B4A80">
        <w:tc>
          <w:tcPr>
            <w:tcW w:w="3784" w:type="dxa"/>
            <w:shd w:val="clear" w:color="auto" w:fill="auto"/>
          </w:tcPr>
          <w:p w14:paraId="63607941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ค่าเช่าและค่าบริการที่เกี่ยวข้อง</w:t>
            </w:r>
          </w:p>
        </w:tc>
        <w:tc>
          <w:tcPr>
            <w:tcW w:w="1186" w:type="dxa"/>
            <w:shd w:val="clear" w:color="auto" w:fill="auto"/>
          </w:tcPr>
          <w:p w14:paraId="0718ADE0" w14:textId="7D821BC6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58D31622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3504F330" w14:textId="652527E7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9F2544D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098DBFA" w14:textId="0F276395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33BBCAC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5C1C477" w14:textId="33978137" w:rsidR="008F4DC7" w:rsidRPr="00B45AFD" w:rsidRDefault="008F4DC7" w:rsidP="008F4D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16</w:t>
            </w:r>
          </w:p>
        </w:tc>
      </w:tr>
      <w:tr w:rsidR="008F4DC7" w:rsidRPr="00B45AFD" w14:paraId="1BF94D55" w14:textId="77777777" w:rsidTr="008B4A80">
        <w:tc>
          <w:tcPr>
            <w:tcW w:w="3784" w:type="dxa"/>
            <w:shd w:val="clear" w:color="auto" w:fill="auto"/>
          </w:tcPr>
          <w:p w14:paraId="6EE2785A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ค่าบริการสาธารณูปโภค</w:t>
            </w:r>
          </w:p>
        </w:tc>
        <w:tc>
          <w:tcPr>
            <w:tcW w:w="1186" w:type="dxa"/>
            <w:shd w:val="clear" w:color="auto" w:fill="auto"/>
          </w:tcPr>
          <w:p w14:paraId="01300B46" w14:textId="0370749E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2B2D2DF5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7F48EC50" w14:textId="5D78B171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B9EBC60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3AD8220" w14:textId="752411B5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265B189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258992F" w14:textId="5644DF9D" w:rsidR="008F4DC7" w:rsidRPr="00B45AFD" w:rsidRDefault="008F4DC7" w:rsidP="008F4D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</w:tr>
      <w:tr w:rsidR="008F4DC7" w:rsidRPr="00B45AFD" w14:paraId="58165659" w14:textId="77777777" w:rsidTr="008B4A80">
        <w:tc>
          <w:tcPr>
            <w:tcW w:w="3784" w:type="dxa"/>
            <w:shd w:val="clear" w:color="auto" w:fill="auto"/>
          </w:tcPr>
          <w:p w14:paraId="461884A1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ค่าซื้ออุปกรณ์</w:t>
            </w:r>
          </w:p>
        </w:tc>
        <w:tc>
          <w:tcPr>
            <w:tcW w:w="1186" w:type="dxa"/>
            <w:shd w:val="clear" w:color="auto" w:fill="auto"/>
          </w:tcPr>
          <w:p w14:paraId="35A501A9" w14:textId="0C368447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163D7CD3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4FEA689E" w14:textId="7A3C24CC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EBC578D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A77BA7A" w14:textId="03C85102" w:rsidR="008F4DC7" w:rsidRPr="00B45AFD" w:rsidRDefault="008F4DC7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39B6B4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723162C" w14:textId="2B437290" w:rsidR="008F4DC7" w:rsidRPr="00B45AFD" w:rsidRDefault="008F4DC7" w:rsidP="00A968F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4DC7" w:rsidRPr="00B45AFD" w14:paraId="093EB56D" w14:textId="77777777" w:rsidTr="008B4A80">
        <w:tc>
          <w:tcPr>
            <w:tcW w:w="3784" w:type="dxa"/>
            <w:shd w:val="clear" w:color="auto" w:fill="auto"/>
          </w:tcPr>
          <w:p w14:paraId="6BFB6F4B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86" w:type="dxa"/>
            <w:shd w:val="clear" w:color="auto" w:fill="auto"/>
          </w:tcPr>
          <w:p w14:paraId="27E97DB8" w14:textId="3DA8F1A0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9" w:type="dxa"/>
            <w:shd w:val="clear" w:color="auto" w:fill="auto"/>
          </w:tcPr>
          <w:p w14:paraId="4388BDDB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6FE8555E" w14:textId="2D036135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3F1FFD0C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93B7F9D" w14:textId="36D85DC5" w:rsidR="008F4DC7" w:rsidRPr="00B45AFD" w:rsidRDefault="008F4DC7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9B841A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B2799AA" w14:textId="558EC0B3" w:rsidR="008F4DC7" w:rsidRPr="00B45AFD" w:rsidRDefault="008F4DC7" w:rsidP="000B0B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4DC7" w:rsidRPr="00B45AFD" w14:paraId="62D936AD" w14:textId="77777777" w:rsidTr="008B4A80">
        <w:tc>
          <w:tcPr>
            <w:tcW w:w="3784" w:type="dxa"/>
            <w:shd w:val="clear" w:color="auto" w:fill="auto"/>
          </w:tcPr>
          <w:p w14:paraId="45C2BF95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86" w:type="dxa"/>
            <w:shd w:val="clear" w:color="auto" w:fill="auto"/>
          </w:tcPr>
          <w:p w14:paraId="5B3C9EAE" w14:textId="5F462E9F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69" w:type="dxa"/>
            <w:shd w:val="clear" w:color="auto" w:fill="auto"/>
          </w:tcPr>
          <w:p w14:paraId="3FA05419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04C72996" w14:textId="3C019E08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6793258C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31465B2" w14:textId="25921035" w:rsidR="008F4DC7" w:rsidRPr="00B45AFD" w:rsidRDefault="008F4DC7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8E1E7B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7340CBB" w14:textId="60836A51" w:rsidR="008F4DC7" w:rsidRPr="00B45AFD" w:rsidRDefault="008F4DC7" w:rsidP="000B0B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4DC7" w:rsidRPr="00B45AFD" w14:paraId="634DC407" w14:textId="77777777" w:rsidTr="008B4A80">
        <w:tc>
          <w:tcPr>
            <w:tcW w:w="3784" w:type="dxa"/>
            <w:shd w:val="clear" w:color="auto" w:fill="auto"/>
          </w:tcPr>
          <w:p w14:paraId="42137565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86" w:type="dxa"/>
            <w:shd w:val="clear" w:color="auto" w:fill="auto"/>
          </w:tcPr>
          <w:p w14:paraId="7F8B88C4" w14:textId="22776121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270AC8AE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63C19041" w14:textId="2518658F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3C7EDAD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7F5B413" w14:textId="6F847939" w:rsidR="008F4DC7" w:rsidRPr="00B45AFD" w:rsidRDefault="008F4DC7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0A3FE1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C4161B2" w14:textId="2C9296B8" w:rsidR="008F4DC7" w:rsidRPr="00B45AFD" w:rsidRDefault="008F4DC7" w:rsidP="000B0B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4DC7" w:rsidRPr="00B45AFD" w14:paraId="15C54A46" w14:textId="77777777" w:rsidTr="008B4A80">
        <w:tc>
          <w:tcPr>
            <w:tcW w:w="3784" w:type="dxa"/>
            <w:shd w:val="clear" w:color="auto" w:fill="auto"/>
          </w:tcPr>
          <w:p w14:paraId="39661CA1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ค่าส่วนกลาง</w:t>
            </w:r>
          </w:p>
        </w:tc>
        <w:tc>
          <w:tcPr>
            <w:tcW w:w="1186" w:type="dxa"/>
            <w:shd w:val="clear" w:color="auto" w:fill="auto"/>
          </w:tcPr>
          <w:p w14:paraId="1D652F65" w14:textId="58D600E2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4DD8068A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737FB598" w14:textId="33FCF1D2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56683C8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8DA3100" w14:textId="482B73D9" w:rsidR="008F4DC7" w:rsidRPr="00B45AFD" w:rsidRDefault="008F4DC7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96A051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E914308" w14:textId="45D0E765" w:rsidR="008F4DC7" w:rsidRPr="00B45AFD" w:rsidRDefault="008F4DC7" w:rsidP="000B0B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4DC7" w:rsidRPr="00B45AFD" w14:paraId="0242DF4D" w14:textId="77777777" w:rsidTr="008B4A80">
        <w:tc>
          <w:tcPr>
            <w:tcW w:w="3784" w:type="dxa"/>
            <w:shd w:val="clear" w:color="auto" w:fill="auto"/>
          </w:tcPr>
          <w:p w14:paraId="4CBF1407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9703E03" w14:textId="2B6A26EB" w:rsidR="008F4DC7" w:rsidRPr="00B45AFD" w:rsidRDefault="008F4DC7" w:rsidP="008F4DC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9" w:type="dxa"/>
            <w:shd w:val="clear" w:color="auto" w:fill="auto"/>
          </w:tcPr>
          <w:p w14:paraId="4207E164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35E8D2C" w14:textId="6C428DA4" w:rsidR="008F4DC7" w:rsidRPr="00B45AFD" w:rsidRDefault="008F4DC7" w:rsidP="008F4DC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D5AB4A4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BD0C162" w14:textId="4608144A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297A338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E5D7449" w14:textId="7A49E3B5" w:rsidR="008F4DC7" w:rsidRPr="00B45AFD" w:rsidRDefault="008F4DC7" w:rsidP="000B0B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F4DC7" w:rsidRPr="00B45AFD" w14:paraId="77963B75" w14:textId="77777777" w:rsidTr="008B4A80">
        <w:tc>
          <w:tcPr>
            <w:tcW w:w="3784" w:type="dxa"/>
            <w:shd w:val="clear" w:color="auto" w:fill="auto"/>
          </w:tcPr>
          <w:p w14:paraId="5A7D4B16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86" w:type="dxa"/>
            <w:shd w:val="clear" w:color="auto" w:fill="auto"/>
          </w:tcPr>
          <w:p w14:paraId="13B67B17" w14:textId="6A85A2A9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69" w:type="dxa"/>
            <w:shd w:val="clear" w:color="auto" w:fill="auto"/>
          </w:tcPr>
          <w:p w14:paraId="5A9CE1A5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4F894AEF" w14:textId="5FC6745E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610CA46A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0C5E6F" w14:textId="5D8E2649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1E8F9FB1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6EE1B34" w14:textId="583BA64E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21</w:t>
            </w:r>
          </w:p>
        </w:tc>
      </w:tr>
      <w:tr w:rsidR="008F4DC7" w:rsidRPr="00B45AFD" w14:paraId="68D7B2F2" w14:textId="77777777" w:rsidTr="008B4A80">
        <w:tc>
          <w:tcPr>
            <w:tcW w:w="3784" w:type="dxa"/>
            <w:shd w:val="clear" w:color="auto" w:fill="auto"/>
          </w:tcPr>
          <w:p w14:paraId="5973DFBA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4D5AD5E2" w14:textId="77777777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0CC2DD9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2407A325" w14:textId="77777777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0A7697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07468E1" w14:textId="77777777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E85A66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8E0F303" w14:textId="77777777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F4DC7" w:rsidRPr="00B45AFD" w14:paraId="440EC2C8" w14:textId="77777777" w:rsidTr="008B4A80">
        <w:tc>
          <w:tcPr>
            <w:tcW w:w="3784" w:type="dxa"/>
            <w:shd w:val="clear" w:color="auto" w:fill="auto"/>
          </w:tcPr>
          <w:p w14:paraId="35F8EDAB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6" w:type="dxa"/>
            <w:shd w:val="clear" w:color="auto" w:fill="auto"/>
          </w:tcPr>
          <w:p w14:paraId="29C28759" w14:textId="77777777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6CF2D16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750170F7" w14:textId="77777777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57BAFA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7ACDD6A" w14:textId="77777777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B7081E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BF5439" w14:textId="77777777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F4DC7" w:rsidRPr="00B45AFD" w14:paraId="3DC27181" w14:textId="77777777" w:rsidTr="008B4A80">
        <w:tc>
          <w:tcPr>
            <w:tcW w:w="3784" w:type="dxa"/>
            <w:shd w:val="clear" w:color="auto" w:fill="auto"/>
          </w:tcPr>
          <w:p w14:paraId="055355B7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6" w:type="dxa"/>
            <w:shd w:val="clear" w:color="auto" w:fill="auto"/>
          </w:tcPr>
          <w:p w14:paraId="690C05E6" w14:textId="77777777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D4B4025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1AE87B06" w14:textId="77777777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C455C4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E1B3011" w14:textId="77777777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1003A5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568BA5E" w14:textId="77777777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F4DC7" w:rsidRPr="00B45AFD" w14:paraId="6B014CB1" w14:textId="77777777" w:rsidTr="008B4A80">
        <w:tc>
          <w:tcPr>
            <w:tcW w:w="3784" w:type="dxa"/>
            <w:shd w:val="clear" w:color="auto" w:fill="auto"/>
          </w:tcPr>
          <w:p w14:paraId="67893508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86" w:type="dxa"/>
            <w:shd w:val="clear" w:color="auto" w:fill="auto"/>
          </w:tcPr>
          <w:p w14:paraId="15C46593" w14:textId="79BAB8F2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69" w:type="dxa"/>
            <w:shd w:val="clear" w:color="auto" w:fill="auto"/>
          </w:tcPr>
          <w:p w14:paraId="2A7980EF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12542413" w14:textId="3993B4C9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40F898D0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C0B27F9" w14:textId="14867D59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73094F13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72B8104" w14:textId="3A5A0F80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86</w:t>
            </w:r>
          </w:p>
        </w:tc>
      </w:tr>
      <w:tr w:rsidR="008F4DC7" w:rsidRPr="00B45AFD" w14:paraId="5F177E36" w14:textId="77777777" w:rsidTr="008B4A80">
        <w:tc>
          <w:tcPr>
            <w:tcW w:w="3784" w:type="dxa"/>
            <w:shd w:val="clear" w:color="auto" w:fill="auto"/>
          </w:tcPr>
          <w:p w14:paraId="2BE82521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3E51C2A" w14:textId="7EF7D9DF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9" w:type="dxa"/>
            <w:shd w:val="clear" w:color="auto" w:fill="auto"/>
          </w:tcPr>
          <w:p w14:paraId="07761B14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8F97AFF" w14:textId="6808DA76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5F07355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76E5" w14:textId="06838DDC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F2F0223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1D57A" w14:textId="2C116A55" w:rsidR="008F4DC7" w:rsidRPr="00B45AFD" w:rsidRDefault="008F4DC7" w:rsidP="008F4D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8F4DC7" w:rsidRPr="00B45AFD" w14:paraId="76520051" w14:textId="77777777" w:rsidTr="008B4A80">
        <w:tc>
          <w:tcPr>
            <w:tcW w:w="3784" w:type="dxa"/>
            <w:shd w:val="clear" w:color="auto" w:fill="auto"/>
          </w:tcPr>
          <w:p w14:paraId="2351D61B" w14:textId="77777777" w:rsidR="008F4DC7" w:rsidRPr="00B45AFD" w:rsidRDefault="008F4DC7" w:rsidP="008F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F8049" w14:textId="12FF8401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69" w:type="dxa"/>
            <w:shd w:val="clear" w:color="auto" w:fill="auto"/>
          </w:tcPr>
          <w:p w14:paraId="3D392605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45BD1" w14:textId="072B4CEF" w:rsidR="008F4DC7" w:rsidRPr="00B45AFD" w:rsidRDefault="008F4DC7" w:rsidP="008F4D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0EF33E24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39D0F" w14:textId="23AA4AFE" w:rsidR="008F4DC7" w:rsidRPr="00B45AFD" w:rsidRDefault="008F4DC7" w:rsidP="008F4DC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33CD01D8" w14:textId="77777777" w:rsidR="008F4DC7" w:rsidRPr="00B45AFD" w:rsidRDefault="008F4DC7" w:rsidP="008F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CC9A8D" w14:textId="4816BA00" w:rsidR="008F4DC7" w:rsidRPr="00B45AFD" w:rsidRDefault="008F4DC7" w:rsidP="008F4D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91</w:t>
            </w:r>
          </w:p>
        </w:tc>
      </w:tr>
    </w:tbl>
    <w:p w14:paraId="42E30F3F" w14:textId="77777777" w:rsidR="00220400" w:rsidRPr="00B8006B" w:rsidRDefault="00220400" w:rsidP="00341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1BCCCC6A" w14:textId="1CDD8741" w:rsidR="007A03F1" w:rsidRPr="00DD410B" w:rsidRDefault="00C8500E" w:rsidP="00341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sz w:val="30"/>
          <w:szCs w:val="30"/>
        </w:rPr>
      </w:pPr>
      <w:r w:rsidRPr="00DD410B">
        <w:rPr>
          <w:rFonts w:ascii="Angsana New" w:hAnsi="Angsana New"/>
          <w:b/>
          <w:sz w:val="30"/>
          <w:szCs w:val="30"/>
          <w:cs/>
        </w:rPr>
        <w:t>ยอดคงเหลือ</w:t>
      </w:r>
      <w:r w:rsidRPr="00DD410B">
        <w:rPr>
          <w:rFonts w:ascii="Angsana New" w:hAnsi="Angsana New"/>
          <w:spacing w:val="2"/>
          <w:sz w:val="30"/>
          <w:szCs w:val="30"/>
          <w:cs/>
        </w:rPr>
        <w:t>กับ</w:t>
      </w:r>
      <w:r w:rsidRPr="00DD410B">
        <w:rPr>
          <w:rFonts w:ascii="Angsana New" w:hAnsi="Angsana New"/>
          <w:b/>
          <w:sz w:val="30"/>
          <w:szCs w:val="30"/>
          <w:cs/>
        </w:rPr>
        <w:t xml:space="preserve">กิจการที่เกี่ยวข้องกัน ณ วันที่ </w:t>
      </w:r>
      <w:r w:rsidR="008556AE" w:rsidRPr="004B6BE6">
        <w:rPr>
          <w:rFonts w:ascii="Angsana New" w:hAnsi="Angsana New"/>
          <w:bCs/>
          <w:sz w:val="30"/>
          <w:szCs w:val="30"/>
        </w:rPr>
        <w:t>3</w:t>
      </w:r>
      <w:r w:rsidR="004B6BE6" w:rsidRPr="004B6BE6">
        <w:rPr>
          <w:rFonts w:ascii="Angsana New" w:hAnsi="Angsana New"/>
          <w:bCs/>
          <w:sz w:val="30"/>
          <w:szCs w:val="30"/>
        </w:rPr>
        <w:t>0</w:t>
      </w:r>
      <w:r w:rsidR="004B6BE6" w:rsidRPr="004B6BE6">
        <w:rPr>
          <w:rFonts w:ascii="Angsana New" w:hAnsi="Angsana New"/>
          <w:b/>
          <w:sz w:val="30"/>
          <w:szCs w:val="30"/>
        </w:rPr>
        <w:t xml:space="preserve"> </w:t>
      </w:r>
      <w:r w:rsidR="004B6BE6" w:rsidRPr="004B6BE6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DD410B">
        <w:rPr>
          <w:rFonts w:ascii="Angsana New" w:hAnsi="Angsana New"/>
          <w:b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bCs/>
          <w:sz w:val="30"/>
          <w:szCs w:val="30"/>
        </w:rPr>
        <w:t>2563</w:t>
      </w:r>
      <w:r w:rsidR="00994954" w:rsidRPr="00DD410B">
        <w:rPr>
          <w:rFonts w:ascii="Angsana New" w:hAnsi="Angsana New"/>
          <w:bCs/>
          <w:sz w:val="30"/>
          <w:szCs w:val="30"/>
        </w:rPr>
        <w:t xml:space="preserve"> </w:t>
      </w:r>
      <w:r w:rsidR="00994954" w:rsidRPr="00DD410B">
        <w:rPr>
          <w:rFonts w:ascii="Angsana New" w:hAnsi="Angsana New" w:hint="cs"/>
          <w:b/>
          <w:sz w:val="30"/>
          <w:szCs w:val="30"/>
          <w:cs/>
        </w:rPr>
        <w:t>และ</w:t>
      </w:r>
      <w:r w:rsidR="00994954" w:rsidRPr="00DD410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bCs/>
          <w:sz w:val="30"/>
          <w:szCs w:val="30"/>
        </w:rPr>
        <w:t>30</w:t>
      </w:r>
      <w:r w:rsidR="001C353F" w:rsidRPr="00DD410B">
        <w:rPr>
          <w:rFonts w:ascii="Angsana New" w:hAnsi="Angsana New"/>
          <w:bCs/>
          <w:sz w:val="30"/>
          <w:szCs w:val="30"/>
        </w:rPr>
        <w:t xml:space="preserve"> </w:t>
      </w:r>
      <w:r w:rsidR="001C353F" w:rsidRPr="00DD410B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1C353F" w:rsidRPr="00DD410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bCs/>
          <w:sz w:val="30"/>
          <w:szCs w:val="30"/>
        </w:rPr>
        <w:t>2562</w:t>
      </w:r>
      <w:r w:rsidRPr="00DD410B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14:paraId="1ACAC0E6" w14:textId="77777777" w:rsidR="00F05992" w:rsidRPr="00B8006B" w:rsidRDefault="00F05992" w:rsidP="00E125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62"/>
        <w:gridCol w:w="1358"/>
        <w:gridCol w:w="270"/>
        <w:gridCol w:w="1170"/>
        <w:gridCol w:w="270"/>
        <w:gridCol w:w="1170"/>
      </w:tblGrid>
      <w:tr w:rsidR="005D4013" w:rsidRPr="00DD410B" w14:paraId="4280AD8E" w14:textId="77777777" w:rsidTr="0079375E">
        <w:trPr>
          <w:trHeight w:val="461"/>
          <w:tblHeader/>
        </w:trPr>
        <w:tc>
          <w:tcPr>
            <w:tcW w:w="3780" w:type="dxa"/>
            <w:shd w:val="clear" w:color="auto" w:fill="auto"/>
          </w:tcPr>
          <w:p w14:paraId="6F56E87B" w14:textId="77777777" w:rsidR="005D4013" w:rsidRPr="00DD410B" w:rsidRDefault="005D4013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1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7421A7F9" w14:textId="77777777" w:rsidR="005D4013" w:rsidRPr="00DD410B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D410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A35EDDF" w14:textId="77777777" w:rsidR="005D4013" w:rsidRPr="00DD410B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1F36BF1" w14:textId="77777777" w:rsidR="005D4013" w:rsidRPr="00DD410B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D410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6BE6" w:rsidRPr="00DD410B" w14:paraId="14B0148F" w14:textId="77777777" w:rsidTr="0079375E">
        <w:trPr>
          <w:tblHeader/>
        </w:trPr>
        <w:tc>
          <w:tcPr>
            <w:tcW w:w="3780" w:type="dxa"/>
            <w:shd w:val="clear" w:color="auto" w:fill="auto"/>
          </w:tcPr>
          <w:p w14:paraId="5D8EF27B" w14:textId="77777777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4FF946FA" w14:textId="1F79B0E9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14:paraId="2924CD0C" w14:textId="77777777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3DB123D" w14:textId="6E10019B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06576F94" w14:textId="77777777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6023D5" w14:textId="52362E22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7A4B7C84" w14:textId="77777777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F4C180" w14:textId="7858B93B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20400" w:rsidRPr="00DD410B" w14:paraId="673CB78E" w14:textId="77777777" w:rsidTr="0079375E">
        <w:trPr>
          <w:tblHeader/>
        </w:trPr>
        <w:tc>
          <w:tcPr>
            <w:tcW w:w="3780" w:type="dxa"/>
            <w:shd w:val="clear" w:color="auto" w:fill="auto"/>
          </w:tcPr>
          <w:p w14:paraId="4211693F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FF71AD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52B8C0E1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14CC5913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E81DF80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683B24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4B1C7D7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4C754C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25C0F" w:rsidRPr="00DD410B" w14:paraId="7C82F930" w14:textId="77777777" w:rsidTr="0079375E">
        <w:trPr>
          <w:tblHeader/>
        </w:trPr>
        <w:tc>
          <w:tcPr>
            <w:tcW w:w="3780" w:type="dxa"/>
            <w:shd w:val="clear" w:color="auto" w:fill="auto"/>
          </w:tcPr>
          <w:p w14:paraId="1F5A9F59" w14:textId="77777777" w:rsidR="00F25C0F" w:rsidRPr="00DD410B" w:rsidRDefault="00F25C0F" w:rsidP="00F2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729FEE39" w14:textId="77777777" w:rsidR="00F25C0F" w:rsidRPr="00DD410B" w:rsidRDefault="00F25C0F" w:rsidP="00F2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410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156B8" w:rsidRPr="00DD41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DD41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25C0F" w:rsidRPr="00DD410B" w14:paraId="4261E9BA" w14:textId="77777777" w:rsidTr="0079375E">
        <w:trPr>
          <w:tblHeader/>
        </w:trPr>
        <w:tc>
          <w:tcPr>
            <w:tcW w:w="3780" w:type="dxa"/>
            <w:shd w:val="clear" w:color="auto" w:fill="auto"/>
          </w:tcPr>
          <w:p w14:paraId="479EA9A3" w14:textId="77777777" w:rsidR="00F25C0F" w:rsidRPr="00DD410B" w:rsidRDefault="00F25C0F" w:rsidP="00F2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CDEAE27" w14:textId="2BC6C433" w:rsidR="00F25C0F" w:rsidRPr="00DD410B" w:rsidRDefault="001B4750" w:rsidP="000B0B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62" w:type="dxa"/>
            <w:shd w:val="clear" w:color="auto" w:fill="auto"/>
          </w:tcPr>
          <w:p w14:paraId="75CBE322" w14:textId="77777777" w:rsidR="00F25C0F" w:rsidRPr="00DD410B" w:rsidRDefault="00F25C0F" w:rsidP="00F2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  <w:shd w:val="clear" w:color="auto" w:fill="auto"/>
          </w:tcPr>
          <w:p w14:paraId="29D58ECE" w14:textId="7DA923CE" w:rsidR="00F25C0F" w:rsidRPr="00DD410B" w:rsidRDefault="00A675B4" w:rsidP="000B0B2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00D44DA1" w14:textId="77777777" w:rsidR="00F25C0F" w:rsidRPr="00DD410B" w:rsidRDefault="00F25C0F" w:rsidP="00F25C0F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BB2D654" w14:textId="79D06FA5" w:rsidR="00F25C0F" w:rsidRPr="00DD410B" w:rsidRDefault="00EE7C97" w:rsidP="000B0B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46D5413D" w14:textId="77777777" w:rsidR="00F25C0F" w:rsidRPr="00DD410B" w:rsidRDefault="00F25C0F" w:rsidP="00F25C0F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E3495C0" w14:textId="278F6C2B" w:rsidR="00F25C0F" w:rsidRPr="00DD410B" w:rsidRDefault="00537D0A" w:rsidP="000B0B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23</w:t>
            </w:r>
          </w:p>
        </w:tc>
      </w:tr>
    </w:tbl>
    <w:p w14:paraId="41504B87" w14:textId="77777777" w:rsidR="00220400" w:rsidRPr="00B8006B" w:rsidRDefault="00220400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62"/>
        <w:gridCol w:w="1358"/>
        <w:gridCol w:w="270"/>
        <w:gridCol w:w="1170"/>
        <w:gridCol w:w="262"/>
        <w:gridCol w:w="1178"/>
      </w:tblGrid>
      <w:tr w:rsidR="00396A85" w:rsidRPr="00DD410B" w14:paraId="69CC9BC9" w14:textId="77777777" w:rsidTr="00341E0E">
        <w:trPr>
          <w:trHeight w:val="461"/>
          <w:tblHeader/>
        </w:trPr>
        <w:tc>
          <w:tcPr>
            <w:tcW w:w="3870" w:type="dxa"/>
            <w:shd w:val="clear" w:color="auto" w:fill="auto"/>
          </w:tcPr>
          <w:p w14:paraId="406E5468" w14:textId="77777777" w:rsidR="00396A85" w:rsidRPr="00DD410B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2D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262D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262D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62D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262D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63A8F5DE" w14:textId="77777777" w:rsidR="00396A85" w:rsidRPr="00DD410B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D410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3ED288D" w14:textId="77777777" w:rsidR="00396A85" w:rsidRPr="00DD410B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C39A070" w14:textId="77777777" w:rsidR="00396A85" w:rsidRPr="00DD410B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D410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6BE6" w:rsidRPr="00DD410B" w14:paraId="4FC566AD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69816993" w14:textId="77777777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24BC1A66" w14:textId="22B6AA73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14:paraId="5F4D8768" w14:textId="77777777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3C507E24" w14:textId="5D0CB1DD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7704115A" w14:textId="77777777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1AA792" w14:textId="4E8E3C60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14:paraId="039B923D" w14:textId="77777777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245EDEE" w14:textId="75F0837D" w:rsidR="004B6BE6" w:rsidRPr="00DD410B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20400" w:rsidRPr="00DD410B" w14:paraId="3EF3F42B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6300E2EC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0E740B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9868A96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97F6600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778C8BF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BA0A73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6F2FA70E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228B6A8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C7B18" w:rsidRPr="00DD410B" w14:paraId="45C98828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2FEAE4BF" w14:textId="77777777" w:rsidR="00EC7B18" w:rsidRPr="00DD410B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61564608" w14:textId="77777777" w:rsidR="00EC7B18" w:rsidRPr="00DD410B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410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475506" w:rsidRPr="00DD41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DD41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75506" w:rsidRPr="00DD410B" w14:paraId="43185F21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5F794BE8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B61FA44" w14:textId="0361AC87" w:rsidR="00475506" w:rsidRPr="00DD410B" w:rsidRDefault="001B4750" w:rsidP="000B0B2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8CAEDA1" w14:textId="77777777" w:rsidR="00475506" w:rsidRPr="00DD410B" w:rsidRDefault="00475506" w:rsidP="00A0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6C0AF4AE" w14:textId="77777777" w:rsidR="00475506" w:rsidRPr="00DD410B" w:rsidRDefault="00475506" w:rsidP="000B0B2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59A414" w14:textId="77777777" w:rsidR="00475506" w:rsidRPr="00DD410B" w:rsidRDefault="00475506" w:rsidP="00A0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F8909F" w14:textId="6803015D" w:rsidR="00475506" w:rsidRPr="00DD410B" w:rsidRDefault="00EE7C97" w:rsidP="002502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14:paraId="32D0F942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5F7161F" w14:textId="4D546E50" w:rsidR="00475506" w:rsidRPr="00DD410B" w:rsidRDefault="008556AE" w:rsidP="002502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75506" w:rsidRPr="00DD410B" w14:paraId="54B7075B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190653DA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2CB8406" w14:textId="43A77377" w:rsidR="00475506" w:rsidRPr="00057118" w:rsidRDefault="001B7444" w:rsidP="002502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7118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62" w:type="dxa"/>
            <w:shd w:val="clear" w:color="auto" w:fill="auto"/>
          </w:tcPr>
          <w:p w14:paraId="7494AC00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6976354" w14:textId="77777777" w:rsidR="00475506" w:rsidRPr="00DD410B" w:rsidRDefault="008556AE" w:rsidP="00341E0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78CA5392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F501E0" w14:textId="56583370" w:rsidR="00475506" w:rsidRPr="00DD410B" w:rsidRDefault="00EE7C97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655AF56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60346296" w14:textId="77777777" w:rsidR="00475506" w:rsidRPr="00DD410B" w:rsidRDefault="00475506" w:rsidP="002C5346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24BC" w:rsidRPr="00DD410B" w14:paraId="5C1EF30A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0CA2195C" w14:textId="77777777" w:rsidR="001624BC" w:rsidRPr="00DD410B" w:rsidRDefault="001624BC" w:rsidP="0016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1B39618" w14:textId="0F21FB9E" w:rsidR="001624BC" w:rsidRPr="00057118" w:rsidRDefault="001B4750" w:rsidP="002502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711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B7444" w:rsidRPr="0005711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2191EEFD" w14:textId="77777777" w:rsidR="001624BC" w:rsidRPr="00DD410B" w:rsidRDefault="001624BC" w:rsidP="0016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768A1255" w14:textId="77777777" w:rsidR="001624BC" w:rsidRPr="00DD410B" w:rsidRDefault="001624BC" w:rsidP="000B0B2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E5073" w14:textId="77777777" w:rsidR="001624BC" w:rsidRPr="00DD410B" w:rsidRDefault="001624BC" w:rsidP="0016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911223" w14:textId="10BA23AF" w:rsidR="001624BC" w:rsidRPr="00DD410B" w:rsidRDefault="00EE7C97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67191B1" w14:textId="77777777" w:rsidR="001624BC" w:rsidRPr="00DD410B" w:rsidRDefault="001624BC" w:rsidP="0016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DEF305A" w14:textId="77777777" w:rsidR="001624BC" w:rsidRPr="00DD410B" w:rsidRDefault="001624BC" w:rsidP="002C5346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5506" w:rsidRPr="00DD410B" w14:paraId="2B06F5C3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2A5EBAB3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2D265E" w14:textId="505A1B4F" w:rsidR="00475506" w:rsidRPr="00057118" w:rsidRDefault="001B4750" w:rsidP="002502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7118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62" w:type="dxa"/>
            <w:shd w:val="clear" w:color="auto" w:fill="auto"/>
          </w:tcPr>
          <w:p w14:paraId="5225A69C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09758CEF" w14:textId="77777777" w:rsidR="00475506" w:rsidRPr="00DD410B" w:rsidRDefault="008556AE" w:rsidP="00341E0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DAC73A1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DCDA47" w14:textId="4FF7BBCD" w:rsidR="00475506" w:rsidRPr="00DD410B" w:rsidRDefault="00EE7C97" w:rsidP="000B0B2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2AEBA1F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4427196B" w14:textId="77777777" w:rsidR="00475506" w:rsidRPr="00DD410B" w:rsidRDefault="0011421E" w:rsidP="002C5346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C7B18" w:rsidRPr="00B45AFD" w14:paraId="3A05F15D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450F1627" w14:textId="77777777" w:rsidR="00EC7B18" w:rsidRPr="00B45AFD" w:rsidRDefault="00475506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1A79D" w14:textId="4E95D936" w:rsidR="00EC7B18" w:rsidRPr="00057118" w:rsidRDefault="001B7444" w:rsidP="002502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571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62" w:type="dxa"/>
            <w:shd w:val="clear" w:color="auto" w:fill="auto"/>
          </w:tcPr>
          <w:p w14:paraId="7C181CE1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8E4D7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0A0FE4C0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748A8" w14:textId="2746136C" w:rsidR="00EC7B18" w:rsidRPr="00B45AFD" w:rsidRDefault="00EE7C97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14:paraId="5E3B23A1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2C616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0A2D2140" w14:textId="77777777" w:rsidR="0004697B" w:rsidRPr="002A5F59" w:rsidRDefault="0004697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62"/>
        <w:gridCol w:w="1358"/>
        <w:gridCol w:w="270"/>
        <w:gridCol w:w="1170"/>
        <w:gridCol w:w="262"/>
        <w:gridCol w:w="1178"/>
      </w:tblGrid>
      <w:tr w:rsidR="00BF4038" w:rsidRPr="00B45AFD" w14:paraId="4157B3B5" w14:textId="77777777" w:rsidTr="00341E0E">
        <w:trPr>
          <w:trHeight w:val="461"/>
          <w:tblHeader/>
        </w:trPr>
        <w:tc>
          <w:tcPr>
            <w:tcW w:w="3870" w:type="dxa"/>
            <w:shd w:val="clear" w:color="auto" w:fill="auto"/>
          </w:tcPr>
          <w:p w14:paraId="1232AE1E" w14:textId="77777777" w:rsidR="00C8500E" w:rsidRPr="00B45AFD" w:rsidRDefault="00E1250D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Toc221518862"/>
            <w:r w:rsidRPr="00262D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62D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62D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62D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262D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</w:t>
            </w:r>
            <w:bookmarkEnd w:id="1"/>
            <w:r w:rsidR="005B4225" w:rsidRPr="00262D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3D4E7975" w14:textId="77777777" w:rsidR="00C8500E" w:rsidRPr="00B45AFD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6965F10" w14:textId="77777777" w:rsidR="00C8500E" w:rsidRPr="00B45AFD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1C9AF52" w14:textId="77777777" w:rsidR="00C8500E" w:rsidRPr="00B45AFD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6BE6" w:rsidRPr="00B45AFD" w14:paraId="26F735BB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5C95F534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7FECAC8B" w14:textId="4C6002D9" w:rsidR="004B6BE6" w:rsidRPr="00B45AFD" w:rsidRDefault="00537D0A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B6BE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2" w:type="dxa"/>
            <w:shd w:val="clear" w:color="auto" w:fill="auto"/>
          </w:tcPr>
          <w:p w14:paraId="35A45CD6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7D8A5FD2" w14:textId="5B0E0D98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408AF293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88D1D6" w14:textId="07401B8B" w:rsidR="004B6BE6" w:rsidRPr="00B45AFD" w:rsidRDefault="00537D0A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B6BE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2" w:type="dxa"/>
            <w:shd w:val="clear" w:color="auto" w:fill="auto"/>
          </w:tcPr>
          <w:p w14:paraId="74E6CFD0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5BF4CEE" w14:textId="1AF8DA6A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20400" w:rsidRPr="00B45AFD" w14:paraId="3CABE244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74D516A8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D30F10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14F59F2C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DE823F7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DB8916C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AFBC24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CD19E1A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0AB0A04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1250D" w:rsidRPr="00B45AFD" w14:paraId="42B3B032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291427FE" w14:textId="77777777" w:rsidR="00E1250D" w:rsidRPr="00B45AFD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054EFFB0" w14:textId="77777777" w:rsidR="00E1250D" w:rsidRPr="00B45AFD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D63F5"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C7B18" w:rsidRPr="00B45AFD" w14:paraId="669A4740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027B3CEB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CDCB32D" w14:textId="76764DD9" w:rsidR="00EC7B18" w:rsidRPr="00B45AFD" w:rsidRDefault="001B4750" w:rsidP="00F04E6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9D29AD8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F8B249D" w14:textId="77777777" w:rsidR="00EC7B18" w:rsidRPr="00B45AFD" w:rsidRDefault="0011421E" w:rsidP="000B0B2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087434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5EA836" w14:textId="36582EE3" w:rsidR="00EC7B18" w:rsidRPr="00B45AFD" w:rsidRDefault="00EE7C97" w:rsidP="002502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2" w:type="dxa"/>
            <w:shd w:val="clear" w:color="auto" w:fill="auto"/>
          </w:tcPr>
          <w:p w14:paraId="1567F7BC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097B226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C7B18" w:rsidRPr="00B45AFD" w14:paraId="08E031F8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47AC4E39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841B0BB" w14:textId="27267975" w:rsidR="00EC7B18" w:rsidRPr="00B45AFD" w:rsidRDefault="001B4750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62" w:type="dxa"/>
            <w:shd w:val="clear" w:color="auto" w:fill="auto"/>
          </w:tcPr>
          <w:p w14:paraId="4B25CF79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495311F" w14:textId="5C8CD8B9" w:rsidR="00EC7B18" w:rsidRPr="00B45AFD" w:rsidRDefault="000210FE" w:rsidP="0025029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A8A35C5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3DB9A8" w14:textId="700B8BD6" w:rsidR="00EC7B18" w:rsidRPr="00B45AFD" w:rsidRDefault="00EE7C97" w:rsidP="007053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02083BE0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0EDABB0" w14:textId="77777777" w:rsidR="00EC7B18" w:rsidRPr="00B45AFD" w:rsidRDefault="0011421E" w:rsidP="000B0B23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C7B18" w:rsidRPr="00B45AFD" w14:paraId="5E3AEE6B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1BE9B5F6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6FF6610D" w14:textId="0A0E3A33" w:rsidR="00EC7B18" w:rsidRPr="00B45AFD" w:rsidRDefault="001B4750" w:rsidP="00A750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59F622E3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52A53F59" w14:textId="2263134A" w:rsidR="00EC7B18" w:rsidRPr="00B45AFD" w:rsidRDefault="000210FE" w:rsidP="00341E0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87C0DDA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2C39D7" w14:textId="060074A0" w:rsidR="00EC7B18" w:rsidRPr="00B45AFD" w:rsidRDefault="00EE7C97" w:rsidP="007053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4DB3B82F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2ADBD11" w14:textId="41F895DB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C7B18" w:rsidRPr="00B45AFD" w14:paraId="235AF638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15D97663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529F7394" w14:textId="5EDB6EF2" w:rsidR="00EC7B18" w:rsidRPr="00B45AFD" w:rsidRDefault="001B4750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4A21D6C6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F3933E3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08849A8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7E82BB" w14:textId="5A86D68B" w:rsidR="00EC7B18" w:rsidRPr="00B45AFD" w:rsidRDefault="00EE7C97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3B6A0B76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6E468B4D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C7B18" w:rsidRPr="00B45AFD" w14:paraId="6B2C41CB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73A495E3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7139D" w14:textId="5743D171" w:rsidR="00EC7B18" w:rsidRPr="00B45AFD" w:rsidRDefault="001B4750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2" w:type="dxa"/>
            <w:shd w:val="clear" w:color="auto" w:fill="auto"/>
          </w:tcPr>
          <w:p w14:paraId="6C58221C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16F3B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9B4E300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57C86" w14:textId="447B1D92" w:rsidR="00EC7B18" w:rsidRPr="00B45AFD" w:rsidRDefault="00EE7C97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62" w:type="dxa"/>
            <w:shd w:val="clear" w:color="auto" w:fill="auto"/>
          </w:tcPr>
          <w:p w14:paraId="5536EE87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9A6AE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1BE4E7C2" w14:textId="77777777" w:rsidR="00D178AD" w:rsidRPr="00B45AFD" w:rsidRDefault="00D178AD" w:rsidP="00D178AD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62"/>
        <w:gridCol w:w="1358"/>
        <w:gridCol w:w="270"/>
        <w:gridCol w:w="1170"/>
        <w:gridCol w:w="262"/>
        <w:gridCol w:w="1178"/>
      </w:tblGrid>
      <w:tr w:rsidR="00143CD2" w:rsidRPr="00B45AFD" w14:paraId="622ECA49" w14:textId="77777777" w:rsidTr="002F1234">
        <w:trPr>
          <w:trHeight w:val="461"/>
          <w:tblHeader/>
        </w:trPr>
        <w:tc>
          <w:tcPr>
            <w:tcW w:w="3870" w:type="dxa"/>
            <w:shd w:val="clear" w:color="auto" w:fill="auto"/>
          </w:tcPr>
          <w:p w14:paraId="379BBD3E" w14:textId="77777777" w:rsidR="00143CD2" w:rsidRPr="00B45AFD" w:rsidRDefault="002C1BDE" w:rsidP="002C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6A05BA"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="00AB6A1B"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กู้ยืมระยะสั้นและเงิน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ทดรองจ่าย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6CB7BD1A" w14:textId="77777777" w:rsidR="00143CD2" w:rsidRPr="00B45AFD" w:rsidRDefault="00143CD2" w:rsidP="002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DE7685" w14:textId="77777777" w:rsidR="00143CD2" w:rsidRPr="00B45AFD" w:rsidRDefault="00143CD2" w:rsidP="002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475B1B1" w14:textId="77777777" w:rsidR="00143CD2" w:rsidRPr="00B45AFD" w:rsidRDefault="00143CD2" w:rsidP="002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86CDE" w:rsidRPr="00B45AFD" w14:paraId="5F9459F0" w14:textId="77777777" w:rsidTr="002F1234">
        <w:trPr>
          <w:trHeight w:val="461"/>
          <w:tblHeader/>
        </w:trPr>
        <w:tc>
          <w:tcPr>
            <w:tcW w:w="3870" w:type="dxa"/>
            <w:shd w:val="clear" w:color="auto" w:fill="auto"/>
          </w:tcPr>
          <w:p w14:paraId="38133D71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62D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5528F99B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FFC9C2F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90067A1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6BE6" w:rsidRPr="00B45AFD" w14:paraId="38D8466E" w14:textId="77777777" w:rsidTr="002F1234">
        <w:trPr>
          <w:tblHeader/>
        </w:trPr>
        <w:tc>
          <w:tcPr>
            <w:tcW w:w="3870" w:type="dxa"/>
            <w:shd w:val="clear" w:color="auto" w:fill="auto"/>
          </w:tcPr>
          <w:p w14:paraId="594B2CD8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044072" w14:textId="1AEA580A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14:paraId="2229376C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23FF431" w14:textId="5B99B69D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0A87B9FF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715F9" w14:textId="1023187F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14:paraId="0912BCFD" w14:textId="77777777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EE8ECFC" w14:textId="2911CFEE" w:rsidR="004B6BE6" w:rsidRPr="00B45AFD" w:rsidRDefault="004B6BE6" w:rsidP="004B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20400" w:rsidRPr="00B45AFD" w14:paraId="611CADBC" w14:textId="77777777" w:rsidTr="004E1A0C">
        <w:trPr>
          <w:tblHeader/>
        </w:trPr>
        <w:tc>
          <w:tcPr>
            <w:tcW w:w="3870" w:type="dxa"/>
            <w:shd w:val="clear" w:color="auto" w:fill="auto"/>
          </w:tcPr>
          <w:p w14:paraId="5C12BD5B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F72C44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066A0F3D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DD7452B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6854A54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814BD6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54729FC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62268D6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86CDE" w:rsidRPr="00B45AFD" w14:paraId="2697B5B2" w14:textId="77777777" w:rsidTr="002F1234">
        <w:trPr>
          <w:tblHeader/>
        </w:trPr>
        <w:tc>
          <w:tcPr>
            <w:tcW w:w="3870" w:type="dxa"/>
            <w:shd w:val="clear" w:color="auto" w:fill="auto"/>
          </w:tcPr>
          <w:p w14:paraId="2441F6E4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11A94A65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86CDE" w:rsidRPr="00B45AFD" w14:paraId="1884FD6A" w14:textId="77777777" w:rsidTr="004E1A0C">
        <w:trPr>
          <w:tblHeader/>
        </w:trPr>
        <w:tc>
          <w:tcPr>
            <w:tcW w:w="3870" w:type="dxa"/>
            <w:shd w:val="clear" w:color="auto" w:fill="auto"/>
          </w:tcPr>
          <w:p w14:paraId="25223F90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ED3F3F" w14:textId="486113C1" w:rsidR="00E86CDE" w:rsidRPr="00EE165E" w:rsidRDefault="001B4750" w:rsidP="002C534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16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1A015C1" w14:textId="77777777" w:rsidR="00E86CDE" w:rsidRPr="00EE165E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6F33A0" w14:textId="77777777" w:rsidR="00E86CDE" w:rsidRPr="00EE165E" w:rsidRDefault="008556AE" w:rsidP="00E86CD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16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461C68E7" w14:textId="77777777" w:rsidR="00E86CDE" w:rsidRPr="00EE165E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F13AF6" w14:textId="422A50FE" w:rsidR="00E86CDE" w:rsidRPr="00EE165E" w:rsidRDefault="00EE7C97" w:rsidP="002C5346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16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36FCF6D" w14:textId="77777777" w:rsidR="00E86CDE" w:rsidRPr="00EE165E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755D32" w14:textId="77777777" w:rsidR="00E86CDE" w:rsidRPr="00EE165E" w:rsidRDefault="00E86CDE" w:rsidP="002C5346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E16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79FE8B9" w14:textId="1BE71277" w:rsidR="008B40AA" w:rsidRDefault="004670C8" w:rsidP="00F9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E014E7" w:rsidRPr="00B45AFD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รายการเคลื่อนไหวของเงินให้กู้ยืมและดอกเบี้ยค้างรับแก่กิจการที่เกี่ยวข้องกันสำหรับ</w:t>
      </w:r>
      <w:r w:rsidR="00E014E7" w:rsidRPr="00B45AFD">
        <w:rPr>
          <w:rFonts w:ascii="Angsana New" w:hAnsi="Angsana New" w:hint="cs"/>
          <w:sz w:val="30"/>
          <w:szCs w:val="30"/>
          <w:cs/>
        </w:rPr>
        <w:t>งวด</w:t>
      </w:r>
      <w:r w:rsidR="00CF0CC2">
        <w:rPr>
          <w:rFonts w:ascii="Angsana New" w:hAnsi="Angsana New" w:hint="cs"/>
          <w:sz w:val="30"/>
          <w:szCs w:val="30"/>
          <w:cs/>
        </w:rPr>
        <w:t>เก้า</w:t>
      </w:r>
      <w:r w:rsidR="00E014E7" w:rsidRPr="00B45AFD">
        <w:rPr>
          <w:rFonts w:ascii="Angsana New" w:hAnsi="Angsana New" w:hint="cs"/>
          <w:sz w:val="30"/>
          <w:szCs w:val="30"/>
          <w:cs/>
        </w:rPr>
        <w:t>เดือน</w:t>
      </w:r>
      <w:r w:rsidR="00E014E7" w:rsidRPr="00B45A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014E7" w:rsidRPr="00B45AFD">
        <w:rPr>
          <w:rFonts w:ascii="Angsana New" w:hAnsi="Angsana New"/>
          <w:sz w:val="30"/>
          <w:szCs w:val="30"/>
          <w:cs/>
        </w:rPr>
        <w:br/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CF0CC2">
        <w:rPr>
          <w:rFonts w:ascii="Angsana New" w:hAnsi="Angsana New"/>
          <w:sz w:val="30"/>
          <w:szCs w:val="30"/>
        </w:rPr>
        <w:t xml:space="preserve">0 </w:t>
      </w:r>
      <w:r w:rsidR="00CF0CC2">
        <w:rPr>
          <w:rFonts w:ascii="Angsana New" w:hAnsi="Angsana New" w:hint="cs"/>
          <w:sz w:val="30"/>
          <w:szCs w:val="30"/>
          <w:cs/>
        </w:rPr>
        <w:t>มิถุนายน</w:t>
      </w:r>
      <w:r w:rsidR="008805DD"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E014E7" w:rsidRPr="00B45AF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ABC0E37" w14:textId="77777777" w:rsidR="00F91494" w:rsidRPr="00B45AFD" w:rsidRDefault="00F91494" w:rsidP="00F9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0CAFBFC7" w14:textId="77777777" w:rsidR="00E014E7" w:rsidRPr="00B45AFD" w:rsidRDefault="00E014E7" w:rsidP="00E0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8"/>
          <w:szCs w:val="8"/>
          <w:cs/>
        </w:rPr>
      </w:pPr>
    </w:p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54"/>
        <w:gridCol w:w="1080"/>
        <w:gridCol w:w="274"/>
        <w:gridCol w:w="1079"/>
        <w:gridCol w:w="272"/>
        <w:gridCol w:w="990"/>
        <w:gridCol w:w="272"/>
        <w:gridCol w:w="900"/>
        <w:gridCol w:w="275"/>
        <w:gridCol w:w="895"/>
        <w:gridCol w:w="270"/>
        <w:gridCol w:w="1079"/>
      </w:tblGrid>
      <w:tr w:rsidR="004A0A5B" w:rsidRPr="00B45AFD" w14:paraId="3DC76D2C" w14:textId="77777777" w:rsidTr="00777D80">
        <w:trPr>
          <w:tblHeader/>
        </w:trPr>
        <w:tc>
          <w:tcPr>
            <w:tcW w:w="2154" w:type="dxa"/>
            <w:shd w:val="clear" w:color="auto" w:fill="auto"/>
            <w:vAlign w:val="bottom"/>
          </w:tcPr>
          <w:p w14:paraId="4D5CDC1B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  <w:shd w:val="clear" w:color="auto" w:fill="auto"/>
            <w:vAlign w:val="bottom"/>
          </w:tcPr>
          <w:p w14:paraId="7E74D517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31FD907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4681" w:type="dxa"/>
            <w:gridSpan w:val="7"/>
            <w:shd w:val="clear" w:color="auto" w:fill="auto"/>
            <w:vAlign w:val="bottom"/>
          </w:tcPr>
          <w:p w14:paraId="57D5BD2E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4849" w:rsidRPr="00B45AFD" w14:paraId="3117A74C" w14:textId="77777777" w:rsidTr="00777D80">
        <w:trPr>
          <w:tblHeader/>
        </w:trPr>
        <w:tc>
          <w:tcPr>
            <w:tcW w:w="2154" w:type="dxa"/>
            <w:shd w:val="clear" w:color="auto" w:fill="auto"/>
            <w:vAlign w:val="bottom"/>
          </w:tcPr>
          <w:p w14:paraId="26B3F432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ABF961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4" w:type="dxa"/>
          </w:tcPr>
          <w:p w14:paraId="408AE890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08AC7D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3CDF885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C40099" w14:textId="77777777" w:rsidR="004A0A5B" w:rsidRPr="00B45AFD" w:rsidRDefault="004A0A5B" w:rsidP="008B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</w:tcPr>
          <w:p w14:paraId="4D57D834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0E2F03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12E640D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BC11805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C354BB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964667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7808BA" w:rsidRPr="00B45AFD" w14:paraId="158F0A51" w14:textId="77777777" w:rsidTr="00777D80">
        <w:trPr>
          <w:tblHeader/>
        </w:trPr>
        <w:tc>
          <w:tcPr>
            <w:tcW w:w="2154" w:type="dxa"/>
            <w:shd w:val="clear" w:color="auto" w:fill="auto"/>
            <w:vAlign w:val="bottom"/>
          </w:tcPr>
          <w:p w14:paraId="7379EC3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670EFC" w14:textId="77777777" w:rsidR="007808BA" w:rsidRPr="007808BA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7808BA"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4" w:type="dxa"/>
          </w:tcPr>
          <w:p w14:paraId="37B6A4B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4D947FB" w14:textId="35D0FCB2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="00CF0CC2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="007808BA" w:rsidRPr="00B45AF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CF0C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EAB6A09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0FACDE" w14:textId="77777777" w:rsidR="007808BA" w:rsidRPr="007808BA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7808BA"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2" w:type="dxa"/>
          </w:tcPr>
          <w:p w14:paraId="7167931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81EBE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C432EEA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86BC3D6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44DA4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175F6EF" w14:textId="67ACCD81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="00CF0CC2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="007808BA" w:rsidRPr="00B45AF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CF0CC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</w:tr>
      <w:tr w:rsidR="007808BA" w:rsidRPr="00B45AFD" w14:paraId="7432F69A" w14:textId="77777777" w:rsidTr="00777D80">
        <w:trPr>
          <w:tblHeader/>
        </w:trPr>
        <w:tc>
          <w:tcPr>
            <w:tcW w:w="2154" w:type="dxa"/>
            <w:shd w:val="clear" w:color="auto" w:fill="auto"/>
            <w:vAlign w:val="bottom"/>
          </w:tcPr>
          <w:p w14:paraId="2B8B7096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AF5F3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</w:tcPr>
          <w:p w14:paraId="656A1B6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2A9499B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3799255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EF8440" w14:textId="77777777" w:rsidR="007808BA" w:rsidRPr="007808BA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</w:tcPr>
          <w:p w14:paraId="44B135A9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6466E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5" w:type="dxa"/>
          </w:tcPr>
          <w:p w14:paraId="6FCC122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2E0DCB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077F8EF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39CDF65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808BA" w:rsidRPr="00B45AFD" w14:paraId="2AE48332" w14:textId="77777777" w:rsidTr="00777D80">
        <w:tc>
          <w:tcPr>
            <w:tcW w:w="2154" w:type="dxa"/>
            <w:shd w:val="clear" w:color="auto" w:fill="auto"/>
          </w:tcPr>
          <w:p w14:paraId="622B697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36797C8E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2" w:type="dxa"/>
            <w:shd w:val="clear" w:color="auto" w:fill="auto"/>
          </w:tcPr>
          <w:p w14:paraId="6DAC1F4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1" w:type="dxa"/>
            <w:gridSpan w:val="7"/>
            <w:shd w:val="clear" w:color="auto" w:fill="auto"/>
          </w:tcPr>
          <w:p w14:paraId="7F3838B5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08BA" w:rsidRPr="00B45AFD" w14:paraId="19D19956" w14:textId="77777777" w:rsidTr="00777D80">
        <w:tc>
          <w:tcPr>
            <w:tcW w:w="2154" w:type="dxa"/>
            <w:shd w:val="clear" w:color="auto" w:fill="auto"/>
          </w:tcPr>
          <w:p w14:paraId="1B89F05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 w:rsidRPr="00B45AFD" w:rsidDel="00E107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และดอกเบี้ยค้างรับ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14:paraId="15D688B6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24763B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67C8524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0B08FA29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71A93E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D76B22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9C402E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E56F44A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38E66A9D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94D78F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B1E709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8BA" w:rsidRPr="00B45AFD" w14:paraId="50BD11D8" w14:textId="77777777" w:rsidTr="00777D80">
        <w:tc>
          <w:tcPr>
            <w:tcW w:w="2154" w:type="dxa"/>
            <w:shd w:val="clear" w:color="auto" w:fill="auto"/>
          </w:tcPr>
          <w:p w14:paraId="18F43B3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C9108BE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130957B7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6876B02A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2C512D4D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43A7F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B902D3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5225E95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293534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78EF43ED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0DD99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460CD9E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8BA" w:rsidRPr="00B45AFD" w14:paraId="76345E38" w14:textId="77777777" w:rsidTr="00777D80">
        <w:tc>
          <w:tcPr>
            <w:tcW w:w="2154" w:type="dxa"/>
            <w:shd w:val="clear" w:color="auto" w:fill="auto"/>
          </w:tcPr>
          <w:p w14:paraId="00627772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5C8CFA13" w14:textId="77777777" w:rsidR="007808BA" w:rsidRPr="00777D80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  <w:r w:rsidR="007808BA" w:rsidRPr="00777D80">
              <w:rPr>
                <w:rFonts w:ascii="Angsana New" w:hAnsi="Angsana New"/>
                <w:sz w:val="30"/>
                <w:szCs w:val="30"/>
              </w:rPr>
              <w:t>.</w:t>
            </w:r>
            <w:r w:rsidRPr="008556AE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4" w:type="dxa"/>
          </w:tcPr>
          <w:p w14:paraId="27628472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97FCD9A" w14:textId="7DF6F08E" w:rsidR="007808BA" w:rsidRPr="00777D80" w:rsidRDefault="004C62D9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4.25 </w:t>
            </w:r>
            <w:r w:rsidR="00161D41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5.02</w:t>
            </w:r>
          </w:p>
        </w:tc>
        <w:tc>
          <w:tcPr>
            <w:tcW w:w="272" w:type="dxa"/>
            <w:shd w:val="clear" w:color="auto" w:fill="auto"/>
          </w:tcPr>
          <w:p w14:paraId="06FF4BAA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066D83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72" w:type="dxa"/>
          </w:tcPr>
          <w:p w14:paraId="10A3E946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B38DC1F" w14:textId="5237B771" w:rsidR="007808BA" w:rsidRPr="00B45AFD" w:rsidRDefault="00057118" w:rsidP="004C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5" w:type="dxa"/>
          </w:tcPr>
          <w:p w14:paraId="4F618C38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6C4D1D07" w14:textId="428910B4" w:rsidR="007808BA" w:rsidRPr="00B45AFD" w:rsidRDefault="004C62D9" w:rsidP="0016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F89D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D3786A0" w14:textId="091FC579" w:rsidR="007808BA" w:rsidRPr="00057118" w:rsidRDefault="004C62D9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057118">
              <w:rPr>
                <w:rFonts w:ascii="Angsana New" w:hAnsi="Angsana New"/>
                <w:sz w:val="30"/>
                <w:szCs w:val="30"/>
              </w:rPr>
              <w:t>2</w:t>
            </w:r>
            <w:r w:rsidR="00057118" w:rsidRPr="00057118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7808BA" w:rsidRPr="00B45AFD" w14:paraId="009DF805" w14:textId="77777777" w:rsidTr="00777D80">
        <w:tc>
          <w:tcPr>
            <w:tcW w:w="2154" w:type="dxa"/>
            <w:shd w:val="clear" w:color="auto" w:fill="auto"/>
          </w:tcPr>
          <w:p w14:paraId="520F9017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14:paraId="3A17A509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8232C9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3871E93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050D5082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D6370F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2" w:type="dxa"/>
          </w:tcPr>
          <w:p w14:paraId="370B1E4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0947B5B" w14:textId="1B929C18" w:rsidR="007808BA" w:rsidRPr="00B45AFD" w:rsidRDefault="00057118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5" w:type="dxa"/>
          </w:tcPr>
          <w:p w14:paraId="1B4D207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shd w:val="clear" w:color="auto" w:fill="auto"/>
          </w:tcPr>
          <w:p w14:paraId="78E21C03" w14:textId="35B16C06" w:rsidR="007808BA" w:rsidRPr="00B45AFD" w:rsidRDefault="004C62D9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59893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6F0D812" w14:textId="21155039" w:rsidR="007808BA" w:rsidRPr="00057118" w:rsidRDefault="004C62D9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057118">
              <w:rPr>
                <w:rFonts w:ascii="Angsana New" w:hAnsi="Angsana New"/>
                <w:sz w:val="30"/>
                <w:szCs w:val="30"/>
              </w:rPr>
              <w:t>3</w:t>
            </w:r>
            <w:r w:rsidR="00057118" w:rsidRPr="0005711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808BA" w:rsidRPr="00B45AFD" w14:paraId="6C6F9C8C" w14:textId="77777777" w:rsidTr="00777D80">
        <w:tc>
          <w:tcPr>
            <w:tcW w:w="2154" w:type="dxa"/>
            <w:shd w:val="clear" w:color="auto" w:fill="auto"/>
          </w:tcPr>
          <w:p w14:paraId="4740844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11E5A1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472738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45C5E538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53F7688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715B41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2" w:type="dxa"/>
          </w:tcPr>
          <w:p w14:paraId="78C6BB8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B143D78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2871D4D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247C04CA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D08FDA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102B6934" w14:textId="4DB90DBB" w:rsidR="007808BA" w:rsidRPr="00057118" w:rsidRDefault="004C62D9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11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57118" w:rsidRPr="00057118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</w:tr>
      <w:tr w:rsidR="007808BA" w:rsidRPr="001B7444" w14:paraId="0CE29DE5" w14:textId="77777777" w:rsidTr="009C4173">
        <w:tc>
          <w:tcPr>
            <w:tcW w:w="2154" w:type="dxa"/>
            <w:shd w:val="clear" w:color="auto" w:fill="auto"/>
          </w:tcPr>
          <w:p w14:paraId="10D58A98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B45AF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shd w:val="clear" w:color="auto" w:fill="auto"/>
          </w:tcPr>
          <w:p w14:paraId="6B3293B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E5939DC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00D5BE8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6B8B827C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19B985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39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14:paraId="0FEF018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F1971B3" w14:textId="25B263C2" w:rsidR="007808BA" w:rsidRPr="00B45AFD" w:rsidRDefault="004C62D9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057118">
              <w:rPr>
                <w:rFonts w:ascii="Angsana New" w:hAnsi="Angsana New"/>
                <w:sz w:val="30"/>
                <w:szCs w:val="30"/>
              </w:rPr>
              <w:t>(</w:t>
            </w:r>
            <w:r w:rsidR="00057118" w:rsidRPr="00057118">
              <w:rPr>
                <w:rFonts w:ascii="Angsana New" w:hAnsi="Angsana New"/>
                <w:sz w:val="30"/>
                <w:szCs w:val="30"/>
              </w:rPr>
              <w:t>9</w:t>
            </w:r>
            <w:r w:rsidRPr="000571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6E2BD6F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22E19925" w14:textId="087EDED9" w:rsidR="007808BA" w:rsidRPr="00B45AFD" w:rsidRDefault="004C62D9" w:rsidP="004C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BCDFE8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FE69B5A" w14:textId="6066A818" w:rsidR="007808BA" w:rsidRPr="00057118" w:rsidRDefault="004C62D9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057118">
              <w:rPr>
                <w:rFonts w:ascii="Angsana New" w:hAnsi="Angsana New"/>
                <w:sz w:val="30"/>
                <w:szCs w:val="30"/>
              </w:rPr>
              <w:t>(4</w:t>
            </w:r>
            <w:r w:rsidR="00057118" w:rsidRPr="00057118">
              <w:rPr>
                <w:rFonts w:ascii="Angsana New" w:hAnsi="Angsana New"/>
                <w:sz w:val="30"/>
                <w:szCs w:val="30"/>
              </w:rPr>
              <w:t>8</w:t>
            </w:r>
            <w:r w:rsidRPr="000571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08BA" w:rsidRPr="00B45AFD" w14:paraId="2ABBE7FB" w14:textId="77777777" w:rsidTr="009C4173">
        <w:tc>
          <w:tcPr>
            <w:tcW w:w="2154" w:type="dxa"/>
            <w:shd w:val="clear" w:color="auto" w:fill="auto"/>
          </w:tcPr>
          <w:p w14:paraId="6CD017A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06277999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3708AA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7F84A2C6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1E659246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94326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72" w:type="dxa"/>
          </w:tcPr>
          <w:p w14:paraId="2D81D9B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98A950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483187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344D48B2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EA9D7F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8D9E5" w14:textId="26806495" w:rsidR="007808BA" w:rsidRPr="00057118" w:rsidRDefault="004C62D9" w:rsidP="009C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11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57118" w:rsidRPr="00057118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05BF4E18" w14:textId="77777777" w:rsidR="00213C58" w:rsidRPr="0096792C" w:rsidRDefault="00213C58" w:rsidP="00F9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71"/>
        <w:gridCol w:w="1067"/>
        <w:gridCol w:w="266"/>
        <w:gridCol w:w="1082"/>
        <w:gridCol w:w="278"/>
        <w:gridCol w:w="1023"/>
        <w:gridCol w:w="243"/>
        <w:gridCol w:w="893"/>
        <w:gridCol w:w="276"/>
        <w:gridCol w:w="893"/>
        <w:gridCol w:w="305"/>
        <w:gridCol w:w="1043"/>
      </w:tblGrid>
      <w:tr w:rsidR="00213C58" w:rsidRPr="007B4C6A" w14:paraId="27589773" w14:textId="77777777" w:rsidTr="00213C58">
        <w:trPr>
          <w:trHeight w:val="182"/>
          <w:tblHeader/>
        </w:trPr>
        <w:tc>
          <w:tcPr>
            <w:tcW w:w="2171" w:type="dxa"/>
            <w:shd w:val="clear" w:color="auto" w:fill="auto"/>
            <w:vAlign w:val="bottom"/>
          </w:tcPr>
          <w:p w14:paraId="1723B441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5" w:type="dxa"/>
            <w:gridSpan w:val="3"/>
            <w:shd w:val="clear" w:color="auto" w:fill="auto"/>
            <w:vAlign w:val="bottom"/>
          </w:tcPr>
          <w:p w14:paraId="4FC6EAAB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1D257FC9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6" w:type="dxa"/>
            <w:gridSpan w:val="7"/>
            <w:shd w:val="clear" w:color="auto" w:fill="auto"/>
            <w:vAlign w:val="bottom"/>
          </w:tcPr>
          <w:p w14:paraId="42A3F772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3C58" w:rsidRPr="007B4C6A" w14:paraId="18C6348C" w14:textId="77777777" w:rsidTr="00213C58">
        <w:trPr>
          <w:tblHeader/>
        </w:trPr>
        <w:tc>
          <w:tcPr>
            <w:tcW w:w="2171" w:type="dxa"/>
            <w:shd w:val="clear" w:color="auto" w:fill="auto"/>
            <w:vAlign w:val="bottom"/>
          </w:tcPr>
          <w:p w14:paraId="0CB6D1C0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C99645A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3ABB3FB" w14:textId="77777777" w:rsidR="00213C58" w:rsidRPr="007B4C6A" w:rsidRDefault="008556AE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213C58" w:rsidRPr="007B4C6A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D244B25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463B5AA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03D11E7" w14:textId="7792D1E8" w:rsidR="00213C58" w:rsidRPr="007B4C6A" w:rsidRDefault="008556AE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537D0A">
              <w:rPr>
                <w:rFonts w:ascii="Angsana New" w:hAnsi="Angsana New"/>
                <w:sz w:val="30"/>
                <w:szCs w:val="30"/>
              </w:rPr>
              <w:t>0</w:t>
            </w:r>
            <w:r w:rsidR="00213C58"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0C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1E487E8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73EC9F1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ED5E34A" w14:textId="77777777" w:rsidR="00213C58" w:rsidRPr="007B4C6A" w:rsidRDefault="008556AE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213C58" w:rsidRPr="007B4C6A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7D6553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BA4FA05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431855A0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99C3BA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" w:type="dxa"/>
            <w:shd w:val="clear" w:color="auto" w:fill="auto"/>
            <w:vAlign w:val="bottom"/>
          </w:tcPr>
          <w:p w14:paraId="00F67FEE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0B967A46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6DD745F" w14:textId="4738FE66" w:rsidR="00213C58" w:rsidRPr="007B4C6A" w:rsidRDefault="008556AE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537D0A">
              <w:rPr>
                <w:rFonts w:ascii="Angsana New" w:hAnsi="Angsana New"/>
                <w:sz w:val="30"/>
                <w:szCs w:val="30"/>
              </w:rPr>
              <w:t>0</w:t>
            </w:r>
            <w:r w:rsidR="00213C58"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6297E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CF0CC2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</w:tr>
      <w:tr w:rsidR="00213C58" w:rsidRPr="007B4C6A" w14:paraId="11EEA390" w14:textId="77777777" w:rsidTr="00213C58">
        <w:trPr>
          <w:tblHeader/>
        </w:trPr>
        <w:tc>
          <w:tcPr>
            <w:tcW w:w="2171" w:type="dxa"/>
            <w:shd w:val="clear" w:color="auto" w:fill="auto"/>
            <w:vAlign w:val="bottom"/>
          </w:tcPr>
          <w:p w14:paraId="06DA9A65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B61C104" w14:textId="77777777" w:rsidR="00213C58" w:rsidRPr="007B4C6A" w:rsidRDefault="008556AE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03667A5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232F515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77F0D109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C903F21" w14:textId="77777777" w:rsidR="00213C58" w:rsidRPr="007B4C6A" w:rsidRDefault="008556AE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D2C54E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4E825F7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69054C78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B538C56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F3B7292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6A70EC6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13C58" w:rsidRPr="007B4C6A" w14:paraId="001804A8" w14:textId="77777777" w:rsidTr="00213C58">
        <w:trPr>
          <w:tblHeader/>
        </w:trPr>
        <w:tc>
          <w:tcPr>
            <w:tcW w:w="2171" w:type="dxa"/>
            <w:shd w:val="clear" w:color="auto" w:fill="auto"/>
          </w:tcPr>
          <w:p w14:paraId="0B0598CB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5" w:type="dxa"/>
            <w:gridSpan w:val="3"/>
            <w:shd w:val="clear" w:color="auto" w:fill="auto"/>
          </w:tcPr>
          <w:p w14:paraId="70C3502D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8" w:type="dxa"/>
            <w:shd w:val="clear" w:color="auto" w:fill="auto"/>
          </w:tcPr>
          <w:p w14:paraId="0FE7C38A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6" w:type="dxa"/>
            <w:gridSpan w:val="7"/>
            <w:shd w:val="clear" w:color="auto" w:fill="auto"/>
          </w:tcPr>
          <w:p w14:paraId="49453BE8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3C58" w:rsidRPr="007B4C6A" w14:paraId="04CF28BF" w14:textId="77777777" w:rsidTr="00213C58">
        <w:tc>
          <w:tcPr>
            <w:tcW w:w="2171" w:type="dxa"/>
            <w:shd w:val="clear" w:color="auto" w:fill="auto"/>
          </w:tcPr>
          <w:p w14:paraId="34775E8C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 w:rsidRPr="007B4C6A" w:rsidDel="00E107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และดอกเบี้ยค้างรับ</w:t>
            </w:r>
          </w:p>
        </w:tc>
        <w:tc>
          <w:tcPr>
            <w:tcW w:w="1067" w:type="dxa"/>
            <w:shd w:val="clear" w:color="auto" w:fill="auto"/>
          </w:tcPr>
          <w:p w14:paraId="6272FF91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70C35BED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11AA95C7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58409E60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208B3B9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2E39ACB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50B64EBD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7CF77F33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3DD7BFDD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" w:type="dxa"/>
            <w:shd w:val="clear" w:color="auto" w:fill="auto"/>
          </w:tcPr>
          <w:p w14:paraId="18E85056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235EBEEC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13C58" w:rsidRPr="007B4C6A" w14:paraId="615D0090" w14:textId="77777777" w:rsidTr="00213C58">
        <w:tc>
          <w:tcPr>
            <w:tcW w:w="2171" w:type="dxa"/>
            <w:shd w:val="clear" w:color="auto" w:fill="auto"/>
          </w:tcPr>
          <w:p w14:paraId="1A5AE608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7" w:type="dxa"/>
            <w:shd w:val="clear" w:color="auto" w:fill="auto"/>
          </w:tcPr>
          <w:p w14:paraId="2C376EB0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659E2F1A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0081D822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104D421B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EEDD0A9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046ADA59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2473644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50F98F71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100B97F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" w:type="dxa"/>
            <w:shd w:val="clear" w:color="auto" w:fill="auto"/>
          </w:tcPr>
          <w:p w14:paraId="63D8EFA3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146E2A64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13C58" w:rsidRPr="007B4C6A" w14:paraId="10ECA6B9" w14:textId="77777777" w:rsidTr="00213C58">
        <w:tc>
          <w:tcPr>
            <w:tcW w:w="2171" w:type="dxa"/>
            <w:shd w:val="clear" w:color="auto" w:fill="auto"/>
          </w:tcPr>
          <w:p w14:paraId="47EB8408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1067" w:type="dxa"/>
            <w:shd w:val="clear" w:color="auto" w:fill="auto"/>
          </w:tcPr>
          <w:p w14:paraId="3134FA14" w14:textId="77777777" w:rsidR="00213C58" w:rsidRPr="00777D80" w:rsidRDefault="008556A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213C58" w:rsidRPr="00777D80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16</w:t>
            </w:r>
            <w:r w:rsidR="00213C58" w:rsidRPr="00777D80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213C58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213C58" w:rsidRPr="00777D80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</w:p>
        </w:tc>
        <w:tc>
          <w:tcPr>
            <w:tcW w:w="266" w:type="dxa"/>
            <w:shd w:val="clear" w:color="auto" w:fill="auto"/>
          </w:tcPr>
          <w:p w14:paraId="586A9C91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0D055593" w14:textId="05776489" w:rsidR="00213C58" w:rsidRPr="00777D80" w:rsidRDefault="00331B97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3.89 -</w:t>
            </w:r>
            <w:r w:rsidR="00161D4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4.03</w:t>
            </w:r>
          </w:p>
        </w:tc>
        <w:tc>
          <w:tcPr>
            <w:tcW w:w="278" w:type="dxa"/>
            <w:shd w:val="clear" w:color="auto" w:fill="auto"/>
          </w:tcPr>
          <w:p w14:paraId="20B09549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15BE3CB" w14:textId="77777777" w:rsidR="00213C58" w:rsidRPr="00B45AFD" w:rsidRDefault="008556A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</w:t>
            </w:r>
            <w:r w:rsidR="00213C58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43" w:type="dxa"/>
            <w:shd w:val="clear" w:color="auto" w:fill="auto"/>
          </w:tcPr>
          <w:p w14:paraId="2D3EA728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579F7D26" w14:textId="3765BF7C" w:rsidR="00213C58" w:rsidRPr="00B45AFD" w:rsidRDefault="00331B97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276" w:type="dxa"/>
            <w:shd w:val="clear" w:color="auto" w:fill="auto"/>
          </w:tcPr>
          <w:p w14:paraId="1C910FEC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041C808B" w14:textId="7706BFB0" w:rsidR="00213C58" w:rsidRPr="00B45AFD" w:rsidRDefault="00331B97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240" w:lineRule="auto"/>
              <w:ind w:left="135" w:right="-189" w:hanging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(621)</w:t>
            </w:r>
          </w:p>
        </w:tc>
        <w:tc>
          <w:tcPr>
            <w:tcW w:w="305" w:type="dxa"/>
            <w:shd w:val="clear" w:color="auto" w:fill="auto"/>
          </w:tcPr>
          <w:p w14:paraId="547C03A0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34A3F4A1" w14:textId="4AF8CAB4" w:rsidR="00213C58" w:rsidRPr="00B45AFD" w:rsidRDefault="00C44CA6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10,759</w:t>
            </w:r>
          </w:p>
        </w:tc>
      </w:tr>
      <w:tr w:rsidR="00213C58" w:rsidRPr="007B4C6A" w14:paraId="5067DDE6" w14:textId="77777777" w:rsidTr="00A6297E">
        <w:tc>
          <w:tcPr>
            <w:tcW w:w="2171" w:type="dxa"/>
            <w:shd w:val="clear" w:color="auto" w:fill="auto"/>
          </w:tcPr>
          <w:p w14:paraId="61C4BFB4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1067" w:type="dxa"/>
            <w:shd w:val="clear" w:color="auto" w:fill="auto"/>
          </w:tcPr>
          <w:p w14:paraId="53FB3495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71D09F3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6013969A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6A857E4A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1E4ACFC0" w14:textId="77777777" w:rsidR="00213C58" w:rsidRPr="00B45AFD" w:rsidRDefault="00213C58" w:rsidP="0061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710BDAF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849C09D" w14:textId="01D8D32C" w:rsidR="00213C58" w:rsidRPr="00B45AFD" w:rsidRDefault="00331B97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76" w:type="dxa"/>
            <w:shd w:val="clear" w:color="auto" w:fill="auto"/>
          </w:tcPr>
          <w:p w14:paraId="606EF8F0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C50E7FB" w14:textId="71FEDD03" w:rsidR="00213C58" w:rsidRPr="00B45AFD" w:rsidRDefault="00331B97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240" w:lineRule="auto"/>
              <w:ind w:left="135" w:right="-189" w:hanging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(31</w:t>
            </w:r>
            <w:r w:rsidR="002C27E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5" w:type="dxa"/>
            <w:shd w:val="clear" w:color="auto" w:fill="auto"/>
          </w:tcPr>
          <w:p w14:paraId="66E04506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44C4E3E7" w14:textId="45852858" w:rsidR="00213C58" w:rsidRPr="00B45AFD" w:rsidRDefault="00C44CA6" w:rsidP="0016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C58" w:rsidRPr="007B4C6A" w14:paraId="29128A36" w14:textId="77777777" w:rsidTr="00A6297E">
        <w:tc>
          <w:tcPr>
            <w:tcW w:w="2171" w:type="dxa"/>
            <w:shd w:val="clear" w:color="auto" w:fill="auto"/>
          </w:tcPr>
          <w:p w14:paraId="3BB8973F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  <w:shd w:val="clear" w:color="auto" w:fill="auto"/>
          </w:tcPr>
          <w:p w14:paraId="338F2BCC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168FF7C5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2C20FF0F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08E5A8A9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41670" w14:textId="77777777" w:rsidR="00213C58" w:rsidRPr="00B45AFD" w:rsidRDefault="008556A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213C58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43" w:type="dxa"/>
            <w:shd w:val="clear" w:color="auto" w:fill="auto"/>
          </w:tcPr>
          <w:p w14:paraId="7F5DA59E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46A7A3FF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284B4262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6A3E6DC9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" w:type="dxa"/>
            <w:shd w:val="clear" w:color="auto" w:fill="auto"/>
          </w:tcPr>
          <w:p w14:paraId="78069D18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5A332" w14:textId="2ACB1071" w:rsidR="00213C58" w:rsidRPr="00B45AFD" w:rsidRDefault="00C44CA6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10,759</w:t>
            </w:r>
          </w:p>
        </w:tc>
      </w:tr>
      <w:tr w:rsidR="00A6297E" w:rsidRPr="007B4C6A" w14:paraId="3BC1E244" w14:textId="77777777" w:rsidTr="00A6297E">
        <w:tc>
          <w:tcPr>
            <w:tcW w:w="2171" w:type="dxa"/>
            <w:shd w:val="clear" w:color="auto" w:fill="auto"/>
          </w:tcPr>
          <w:p w14:paraId="474CF350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6E1F18A7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3A01C1A5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706E9DE5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5EAC5AEB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</w:tcPr>
          <w:p w14:paraId="1528C59C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831BC26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070BECC7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6F874224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33015398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" w:type="dxa"/>
            <w:shd w:val="clear" w:color="auto" w:fill="auto"/>
          </w:tcPr>
          <w:p w14:paraId="54F0B314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  <w:shd w:val="clear" w:color="auto" w:fill="auto"/>
          </w:tcPr>
          <w:p w14:paraId="3112DD55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812231F" w14:textId="77777777" w:rsidR="00CC4567" w:rsidRDefault="00CC4567" w:rsidP="00E014E7">
      <w:pPr>
        <w:rPr>
          <w:rFonts w:ascii="Angsana New" w:hAnsi="Angsana New"/>
          <w:sz w:val="30"/>
          <w:szCs w:val="30"/>
        </w:rPr>
      </w:pPr>
    </w:p>
    <w:p w14:paraId="0ADA1CA1" w14:textId="77777777" w:rsidR="00A6297E" w:rsidRPr="00B45AFD" w:rsidRDefault="00A6297E" w:rsidP="00E014E7">
      <w:pPr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170"/>
        <w:gridCol w:w="270"/>
        <w:gridCol w:w="1170"/>
        <w:gridCol w:w="270"/>
        <w:gridCol w:w="1152"/>
      </w:tblGrid>
      <w:tr w:rsidR="00E014E7" w:rsidRPr="00B45AFD" w14:paraId="4F3CB0C6" w14:textId="77777777" w:rsidTr="008D4B22">
        <w:tc>
          <w:tcPr>
            <w:tcW w:w="3870" w:type="dxa"/>
          </w:tcPr>
          <w:p w14:paraId="6C890116" w14:textId="77777777" w:rsidR="00E014E7" w:rsidRPr="00B45AFD" w:rsidRDefault="00E014E7" w:rsidP="0063333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EFB9676" w14:textId="77777777" w:rsidR="00E014E7" w:rsidRPr="00B45AFD" w:rsidRDefault="00E014E7" w:rsidP="0063333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C8153D" w14:textId="77777777" w:rsidR="00E014E7" w:rsidRPr="00B45AFD" w:rsidRDefault="00E014E7" w:rsidP="0063333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3AE3C656" w14:textId="77777777" w:rsidR="00E014E7" w:rsidRPr="00B45AFD" w:rsidRDefault="00E014E7" w:rsidP="0063333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97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EE9" w:rsidRPr="00B45AFD" w14:paraId="603A0A0F" w14:textId="77777777" w:rsidTr="008D4B22">
        <w:tc>
          <w:tcPr>
            <w:tcW w:w="3870" w:type="dxa"/>
          </w:tcPr>
          <w:p w14:paraId="66568C78" w14:textId="77777777" w:rsidR="00D97EE9" w:rsidRPr="00B45AFD" w:rsidRDefault="00D97EE9" w:rsidP="00D97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57D10E" w14:textId="77777777" w:rsidR="00D97EE9" w:rsidRPr="009C4173" w:rsidRDefault="008556AE" w:rsidP="009C417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0FBCA6C" w14:textId="77777777" w:rsidR="00D97EE9" w:rsidRPr="009C4173" w:rsidRDefault="00D97EE9" w:rsidP="00D97EE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6915DE4" w14:textId="77777777" w:rsidR="00D97EE9" w:rsidRPr="009C4173" w:rsidRDefault="008556AE" w:rsidP="009C417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97" w:firstLine="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1CBA055" w14:textId="77777777" w:rsidR="00D97EE9" w:rsidRPr="009C4173" w:rsidRDefault="00D97EE9" w:rsidP="00D97EE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D2D909" w14:textId="77777777" w:rsidR="00D97EE9" w:rsidRPr="009C4173" w:rsidRDefault="008556AE" w:rsidP="009C417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2DD0749" w14:textId="77777777" w:rsidR="00D97EE9" w:rsidRPr="009C4173" w:rsidRDefault="00D97EE9" w:rsidP="00D97EE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346D4D44" w14:textId="77777777" w:rsidR="00D97EE9" w:rsidRPr="009C4173" w:rsidRDefault="008556AE" w:rsidP="009C417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97EE9" w:rsidRPr="00B45AFD" w14:paraId="189426F5" w14:textId="77777777" w:rsidTr="008D4B22">
        <w:tc>
          <w:tcPr>
            <w:tcW w:w="3870" w:type="dxa"/>
          </w:tcPr>
          <w:p w14:paraId="2DA0D1EB" w14:textId="77777777" w:rsidR="00D97EE9" w:rsidRPr="00B45AFD" w:rsidRDefault="00D97EE9" w:rsidP="00D97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0DA1F080" w14:textId="77777777" w:rsidR="00D97EE9" w:rsidRPr="00B45AFD" w:rsidRDefault="00D97EE9" w:rsidP="00D97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36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7EE9" w:rsidRPr="00B45AFD" w14:paraId="3CBD30DD" w14:textId="77777777" w:rsidTr="008D4B22">
        <w:trPr>
          <w:trHeight w:val="847"/>
        </w:trPr>
        <w:tc>
          <w:tcPr>
            <w:tcW w:w="3870" w:type="dxa"/>
          </w:tcPr>
          <w:p w14:paraId="06A75149" w14:textId="77777777" w:rsidR="00D97EE9" w:rsidRPr="00B45AFD" w:rsidRDefault="00D97EE9" w:rsidP="00D97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10"/>
                <w:sz w:val="30"/>
                <w:szCs w:val="30"/>
                <w:cs/>
              </w:rPr>
              <w:t>หนี้สูญและหนี้สงสัยจะสูญของเงินให้กู้ยืม</w:t>
            </w:r>
            <w:r w:rsidRPr="00B45AFD">
              <w:rPr>
                <w:rFonts w:ascii="Angsana New" w:hAnsi="Angsana New"/>
                <w:spacing w:val="-10"/>
                <w:sz w:val="30"/>
                <w:szCs w:val="30"/>
              </w:rPr>
              <w:br/>
              <w:t xml:space="preserve">   </w:t>
            </w:r>
            <w:r w:rsidRPr="00B45AFD">
              <w:rPr>
                <w:rFonts w:ascii="Angsana New" w:hAnsi="Angsana New"/>
                <w:spacing w:val="-10"/>
                <w:sz w:val="30"/>
                <w:szCs w:val="30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260" w:type="dxa"/>
          </w:tcPr>
          <w:p w14:paraId="5BE60D8C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A29E42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09E211F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695F41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E7814E9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C6EF62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DDA5A0A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86EF4" w:rsidRPr="00B45AFD" w14:paraId="7DC5263A" w14:textId="77777777" w:rsidTr="008D4B22">
        <w:trPr>
          <w:trHeight w:val="236"/>
        </w:trPr>
        <w:tc>
          <w:tcPr>
            <w:tcW w:w="3870" w:type="dxa"/>
          </w:tcPr>
          <w:p w14:paraId="4108523F" w14:textId="3912A36D" w:rsidR="00286EF4" w:rsidRPr="00B45AFD" w:rsidRDefault="00286EF4" w:rsidP="0028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1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งวด</w:t>
            </w:r>
            <w:r w:rsidR="00AD4A02"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สาม</w:t>
            </w:r>
            <w:r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เดือนสิ้นสุดวันที่ </w:t>
            </w:r>
            <w:r w:rsidR="008556AE" w:rsidRPr="008556AE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="00CF0CC2">
              <w:rPr>
                <w:rFonts w:ascii="Angsana New" w:hAnsi="Angsana New"/>
                <w:spacing w:val="-10"/>
                <w:sz w:val="30"/>
                <w:szCs w:val="30"/>
              </w:rPr>
              <w:t>0</w:t>
            </w:r>
            <w:r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="00CF0CC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7480B0F" w14:textId="4C52526E" w:rsidR="00286EF4" w:rsidRPr="00B45AFD" w:rsidRDefault="004C62D9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1DD25ED" w14:textId="77777777" w:rsidR="00286EF4" w:rsidRPr="00B45AFD" w:rsidRDefault="00286EF4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04C918" w14:textId="3F972E2B" w:rsidR="00286EF4" w:rsidRPr="007354DB" w:rsidRDefault="00EF4B92" w:rsidP="00286EF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354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EA368F3" w14:textId="77777777" w:rsidR="00286EF4" w:rsidRPr="00B45AFD" w:rsidRDefault="00286EF4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FDF3D6" w14:textId="0C1CD617" w:rsidR="00286EF4" w:rsidRPr="00B45AFD" w:rsidRDefault="004C62D9" w:rsidP="00286EF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80567A" w14:textId="77777777" w:rsidR="00286EF4" w:rsidRPr="00B45AFD" w:rsidRDefault="00286EF4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0823200" w14:textId="4F6EAE6B" w:rsidR="00286EF4" w:rsidRPr="00B45AFD" w:rsidRDefault="004C62D9" w:rsidP="00286E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D4A02" w:rsidRPr="00B45AFD" w14:paraId="1A8F0459" w14:textId="77777777" w:rsidTr="008D4B22">
        <w:trPr>
          <w:trHeight w:val="236"/>
        </w:trPr>
        <w:tc>
          <w:tcPr>
            <w:tcW w:w="3870" w:type="dxa"/>
          </w:tcPr>
          <w:p w14:paraId="0F58856C" w14:textId="75E091CA" w:rsidR="00AD4A02" w:rsidRPr="00B45AFD" w:rsidRDefault="00AD4A02" w:rsidP="0028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1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งว</w:t>
            </w:r>
            <w:r w:rsidR="00CF0CC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ดเก้า</w:t>
            </w:r>
            <w:r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เดือนสิ้นสุดวันที่ </w:t>
            </w:r>
            <w:r w:rsidR="00CF0CC2" w:rsidRPr="008556AE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="00CF0CC2">
              <w:rPr>
                <w:rFonts w:ascii="Angsana New" w:hAnsi="Angsana New"/>
                <w:spacing w:val="-10"/>
                <w:sz w:val="30"/>
                <w:szCs w:val="30"/>
              </w:rPr>
              <w:t>0</w:t>
            </w:r>
            <w:r w:rsidR="00CF0CC2"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="00CF0CC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2032792" w14:textId="0D312CEA" w:rsidR="00AD4A02" w:rsidRPr="00B45AFD" w:rsidRDefault="004C62D9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E11F3BD" w14:textId="77777777" w:rsidR="00AD4A02" w:rsidRPr="00B45AFD" w:rsidRDefault="00AD4A02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1C0827B" w14:textId="66135196" w:rsidR="00AD4A02" w:rsidRPr="007354DB" w:rsidRDefault="007354DB" w:rsidP="008D4B22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3" w:right="-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354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15AAD50" w14:textId="77777777" w:rsidR="00AD4A02" w:rsidRPr="00B45AFD" w:rsidRDefault="00AD4A02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EB776A9" w14:textId="494DF9A3" w:rsidR="00AD4A02" w:rsidRPr="00B45AFD" w:rsidRDefault="004C62D9" w:rsidP="00161D4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4FE566" w14:textId="77777777" w:rsidR="00AD4A02" w:rsidRPr="00B45AFD" w:rsidRDefault="00AD4A02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27203B48" w14:textId="64260E4B" w:rsidR="00AD4A02" w:rsidRPr="00B45AFD" w:rsidRDefault="004C62D9" w:rsidP="00161D4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BA69B97" w14:textId="77777777" w:rsidR="005E27F3" w:rsidRPr="00B45AFD" w:rsidRDefault="005E27F3" w:rsidP="00440526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70"/>
        <w:gridCol w:w="1170"/>
        <w:gridCol w:w="270"/>
        <w:gridCol w:w="1170"/>
      </w:tblGrid>
      <w:tr w:rsidR="00BF4038" w:rsidRPr="00B45AFD" w14:paraId="658E232D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41ABDC77" w14:textId="122D035B" w:rsidR="00BF4038" w:rsidRPr="000A3B6D" w:rsidRDefault="00DB5078" w:rsidP="00C1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0A3B6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สินทรัพย์ไม่หมุนเวียนอื่น</w:t>
            </w:r>
            <w:r w:rsidR="0094437D" w:rsidRPr="000A3B6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</w:t>
            </w:r>
            <w:r w:rsidR="00C171B5" w:rsidRPr="000A3B6D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</w:rPr>
              <w:t>-</w:t>
            </w:r>
            <w:r w:rsidR="0094437D" w:rsidRPr="000A3B6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 xml:space="preserve"> </w:t>
            </w:r>
            <w:r w:rsidR="00D254B5" w:rsidRPr="000A3B6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กิจการ</w:t>
            </w:r>
            <w:r w:rsidR="0094437D" w:rsidRPr="000A3B6D">
              <w:rPr>
                <w:rFonts w:ascii="Angsana New" w:hAnsi="Angsana New" w:hint="cs"/>
                <w:bCs/>
                <w:i/>
                <w:iCs/>
                <w:spacing w:val="-10"/>
                <w:sz w:val="30"/>
                <w:szCs w:val="30"/>
                <w:cs/>
              </w:rPr>
              <w:t>ที่</w:t>
            </w:r>
            <w:r w:rsidR="00C15B9E" w:rsidRPr="000A3B6D">
              <w:rPr>
                <w:rFonts w:ascii="Angsana New" w:hAnsi="Angsana New" w:hint="cs"/>
                <w:bCs/>
                <w:i/>
                <w:iCs/>
                <w:spacing w:val="-1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1754612E" w14:textId="77777777" w:rsidR="00BF4038" w:rsidRPr="00B45AFD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B20EBF8" w14:textId="77777777" w:rsidR="00BF4038" w:rsidRPr="00B45AFD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26E1E52" w14:textId="77777777" w:rsidR="00BF4038" w:rsidRPr="00B45AFD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CC2" w:rsidRPr="00B45AFD" w14:paraId="59A2FE67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18E86B10" w14:textId="77777777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shd w:val="clear" w:color="auto" w:fill="auto"/>
          </w:tcPr>
          <w:p w14:paraId="27600600" w14:textId="321B871F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29D308E4" w14:textId="77777777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08D2F8" w14:textId="68271750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0D923A28" w14:textId="77777777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DBDA3" w14:textId="71657CE7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18F0FD65" w14:textId="77777777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35C3BC" w14:textId="04266EF2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114C5" w:rsidRPr="00B45AFD" w14:paraId="15459FA6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5D06A00A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368BAD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1996933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65C54F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C4F443C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F99826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D4EC84A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669A98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114C5" w:rsidRPr="00B45AFD" w14:paraId="2EDE74F6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2B0A6265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486D9448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B45A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14C5" w:rsidRPr="00B45AFD" w14:paraId="4EE15F3B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2739BCF0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6D12062C" w14:textId="3B839362" w:rsidR="005114C5" w:rsidRPr="00B45AFD" w:rsidRDefault="00C44CA6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783AEA8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D059CB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11196C3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D1A4C2" w14:textId="6C7200C7" w:rsidR="005114C5" w:rsidRPr="00B45AFD" w:rsidRDefault="00EE7C97" w:rsidP="00161D4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AA924C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BB5610" w14:textId="77777777" w:rsidR="005114C5" w:rsidRPr="00B45AFD" w:rsidRDefault="005114C5" w:rsidP="00161D4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114C5" w:rsidRPr="00B45AFD" w14:paraId="76F0F83D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370F35D9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5D919062" w14:textId="1541511D" w:rsidR="005114C5" w:rsidRPr="00B45AFD" w:rsidRDefault="00C44CA6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45CF58A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448539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8B7D098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CA3ED8" w14:textId="39B03E3E" w:rsidR="005114C5" w:rsidRPr="00B45AFD" w:rsidRDefault="00EE7C97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FD9C666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9D2068" w14:textId="33828BFD" w:rsidR="005114C5" w:rsidRPr="00B45AFD" w:rsidRDefault="008556AE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</w:tr>
      <w:tr w:rsidR="005114C5" w:rsidRPr="00B45AFD" w14:paraId="0F6C82D5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157040C9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7225FB" w14:textId="51E54533" w:rsidR="005114C5" w:rsidRPr="00B45AFD" w:rsidRDefault="00C44CA6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C27C22F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51612A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90944CD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A13D53" w14:textId="241726FD" w:rsidR="005114C5" w:rsidRPr="00B45AFD" w:rsidRDefault="00EE7C97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BBA4C41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0C2ECF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</w:tr>
      <w:tr w:rsidR="005114C5" w:rsidRPr="00B45AFD" w14:paraId="0FF9FB72" w14:textId="77777777" w:rsidTr="008D4B22">
        <w:trPr>
          <w:trHeight w:val="424"/>
          <w:tblHeader/>
        </w:trPr>
        <w:tc>
          <w:tcPr>
            <w:tcW w:w="3870" w:type="dxa"/>
            <w:shd w:val="clear" w:color="auto" w:fill="auto"/>
          </w:tcPr>
          <w:p w14:paraId="50E3F1BB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D704B" w14:textId="07ADC0E7" w:rsidR="005114C5" w:rsidRPr="00B45AFD" w:rsidRDefault="00C44CA6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2589D386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49332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000FC500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550B0" w14:textId="4B5754FA" w:rsidR="005114C5" w:rsidRPr="00B45AFD" w:rsidRDefault="00EE7C97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EF558E9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0DC8E" w14:textId="77777777" w:rsidR="005114C5" w:rsidRPr="00B45AFD" w:rsidRDefault="008556AE" w:rsidP="008D4B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556A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042FFF50" w14:textId="77777777" w:rsidR="00333437" w:rsidRPr="0063071A" w:rsidRDefault="00333437" w:rsidP="00BF1FA5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64"/>
        <w:gridCol w:w="1148"/>
        <w:gridCol w:w="264"/>
        <w:gridCol w:w="1204"/>
      </w:tblGrid>
      <w:tr w:rsidR="00633333" w:rsidRPr="00B45AFD" w14:paraId="5853C2D2" w14:textId="77777777" w:rsidTr="009C4173">
        <w:trPr>
          <w:trHeight w:val="434"/>
          <w:tblHeader/>
        </w:trPr>
        <w:tc>
          <w:tcPr>
            <w:tcW w:w="3870" w:type="dxa"/>
            <w:shd w:val="clear" w:color="auto" w:fill="auto"/>
          </w:tcPr>
          <w:p w14:paraId="40624AB2" w14:textId="77777777" w:rsidR="00633333" w:rsidRPr="00B45AFD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333437"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15D87611" w14:textId="77777777" w:rsidR="00633333" w:rsidRPr="00B45AFD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C363721" w14:textId="77777777" w:rsidR="00633333" w:rsidRPr="00B45AFD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36EDB55F" w14:textId="77777777" w:rsidR="00633333" w:rsidRPr="00B45AFD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CC2" w:rsidRPr="00B45AFD" w14:paraId="031C0111" w14:textId="77777777" w:rsidTr="008D4B22">
        <w:trPr>
          <w:trHeight w:val="419"/>
          <w:tblHeader/>
        </w:trPr>
        <w:tc>
          <w:tcPr>
            <w:tcW w:w="3870" w:type="dxa"/>
            <w:shd w:val="clear" w:color="auto" w:fill="auto"/>
          </w:tcPr>
          <w:p w14:paraId="2065CCCE" w14:textId="77777777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14:paraId="7C6EBE7E" w14:textId="11F1FF10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3F8EE8CD" w14:textId="77777777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85D238" w14:textId="2F2F2D50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70DE8EB3" w14:textId="77777777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515597F" w14:textId="16144467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4" w:type="dxa"/>
            <w:shd w:val="clear" w:color="auto" w:fill="auto"/>
          </w:tcPr>
          <w:p w14:paraId="3F172957" w14:textId="77777777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99BE07" w14:textId="2C654046" w:rsidR="00CF0CC2" w:rsidRPr="00B45AFD" w:rsidRDefault="00CF0CC2" w:rsidP="00CF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114C5" w:rsidRPr="00B45AFD" w14:paraId="6CA7192D" w14:textId="77777777" w:rsidTr="008D4B22">
        <w:trPr>
          <w:trHeight w:val="434"/>
          <w:tblHeader/>
        </w:trPr>
        <w:tc>
          <w:tcPr>
            <w:tcW w:w="3870" w:type="dxa"/>
            <w:shd w:val="clear" w:color="auto" w:fill="auto"/>
          </w:tcPr>
          <w:p w14:paraId="646199A7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508985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FB86260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A2B30B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1FBBB9B7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FD059C0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77100465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C859B64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33333" w:rsidRPr="00B45AFD" w14:paraId="213F2CBE" w14:textId="77777777" w:rsidTr="009C4173">
        <w:trPr>
          <w:trHeight w:val="434"/>
        </w:trPr>
        <w:tc>
          <w:tcPr>
            <w:tcW w:w="3870" w:type="dxa"/>
            <w:shd w:val="clear" w:color="auto" w:fill="auto"/>
          </w:tcPr>
          <w:p w14:paraId="617DC8FC" w14:textId="77777777" w:rsidR="00633333" w:rsidRPr="00B45AFD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31944C48" w14:textId="77777777" w:rsidR="00633333" w:rsidRPr="00B45AFD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333437" w:rsidRPr="00B45A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33437" w:rsidRPr="00B45AFD" w14:paraId="01D90637" w14:textId="77777777" w:rsidTr="008D4B22">
        <w:trPr>
          <w:trHeight w:val="404"/>
        </w:trPr>
        <w:tc>
          <w:tcPr>
            <w:tcW w:w="3870" w:type="dxa"/>
            <w:shd w:val="clear" w:color="auto" w:fill="auto"/>
          </w:tcPr>
          <w:p w14:paraId="0FA42C8C" w14:textId="77777777" w:rsidR="00333437" w:rsidRPr="00B45AFD" w:rsidRDefault="00333437" w:rsidP="0033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284DC131" w14:textId="2FCE12D2" w:rsidR="00333437" w:rsidRPr="00B45AFD" w:rsidRDefault="00C44CA6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F92F78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9EF10C" w14:textId="77777777" w:rsidR="00333437" w:rsidRPr="00B45AFD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14:paraId="27924D20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32A59087" w14:textId="7063CA9E" w:rsidR="00333437" w:rsidRPr="00B45AFD" w:rsidRDefault="00EE7C97" w:rsidP="00161D4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4A664F6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4E7BE3A5" w14:textId="77777777" w:rsidR="00333437" w:rsidRPr="00B45AFD" w:rsidRDefault="00333437" w:rsidP="00161D4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33437" w:rsidRPr="00B45AFD" w14:paraId="11AECF0F" w14:textId="77777777" w:rsidTr="008D4B22">
        <w:trPr>
          <w:trHeight w:val="419"/>
        </w:trPr>
        <w:tc>
          <w:tcPr>
            <w:tcW w:w="3870" w:type="dxa"/>
            <w:shd w:val="clear" w:color="auto" w:fill="auto"/>
          </w:tcPr>
          <w:p w14:paraId="7DD01437" w14:textId="77777777" w:rsidR="00333437" w:rsidRPr="00B45AFD" w:rsidRDefault="00333437" w:rsidP="0033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A47094" w14:textId="0FB4BEE9" w:rsidR="00333437" w:rsidRPr="00B45AFD" w:rsidRDefault="00C44CA6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97FAC37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FE9AA3" w14:textId="77777777" w:rsidR="00333437" w:rsidRPr="00B45AFD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14:paraId="7F7F4530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08E4ACE" w14:textId="3F60FA65" w:rsidR="00333437" w:rsidRPr="00B45AFD" w:rsidRDefault="00EE7C97" w:rsidP="002C2E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DD8B126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7D1109B8" w14:textId="77777777" w:rsidR="00333437" w:rsidRPr="00B45AFD" w:rsidRDefault="00333437" w:rsidP="00161D4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33437" w:rsidRPr="00B45AFD" w14:paraId="4F5A39AF" w14:textId="77777777" w:rsidTr="008D4B22">
        <w:trPr>
          <w:trHeight w:val="419"/>
        </w:trPr>
        <w:tc>
          <w:tcPr>
            <w:tcW w:w="3870" w:type="dxa"/>
            <w:shd w:val="clear" w:color="auto" w:fill="auto"/>
          </w:tcPr>
          <w:p w14:paraId="7A4A259F" w14:textId="77777777" w:rsidR="00333437" w:rsidRPr="00B45AFD" w:rsidRDefault="00333437" w:rsidP="0033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2474A" w14:textId="240CA219" w:rsidR="00333437" w:rsidRPr="0065521E" w:rsidRDefault="00C44CA6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52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BC5A58B" w14:textId="77777777" w:rsidR="00333437" w:rsidRPr="0065521E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CA028" w14:textId="77777777" w:rsidR="00333437" w:rsidRPr="0065521E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52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14:paraId="7A49167D" w14:textId="77777777" w:rsidR="00333437" w:rsidRPr="0065521E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0B245" w14:textId="0672DD38" w:rsidR="00333437" w:rsidRPr="0065521E" w:rsidRDefault="00EE7C97" w:rsidP="008D4B2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3" w:right="-14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52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CF3DA76" w14:textId="77777777" w:rsidR="00333437" w:rsidRPr="0065521E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088BC" w14:textId="77777777" w:rsidR="00333437" w:rsidRPr="0065521E" w:rsidRDefault="00333437" w:rsidP="00161D4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52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4B26A9C" w14:textId="3893FD1C" w:rsidR="00C417CB" w:rsidRDefault="00C417CB"/>
    <w:p w14:paraId="2061E654" w14:textId="66CDDF1C" w:rsidR="006F17D3" w:rsidRDefault="006F17D3"/>
    <w:p w14:paraId="02F510AA" w14:textId="0E8CF4EB" w:rsidR="006F17D3" w:rsidRDefault="006F17D3"/>
    <w:p w14:paraId="509CA6D3" w14:textId="24B8DA20" w:rsidR="006F17D3" w:rsidRDefault="006F17D3"/>
    <w:p w14:paraId="6294BF8F" w14:textId="7F85CB27" w:rsidR="006F17D3" w:rsidRDefault="006F17D3"/>
    <w:p w14:paraId="4ACFA130" w14:textId="1A677865" w:rsidR="006F17D3" w:rsidRDefault="006F17D3"/>
    <w:p w14:paraId="0E8278E3" w14:textId="3E6446CD" w:rsidR="006F17D3" w:rsidRDefault="006F17D3"/>
    <w:p w14:paraId="27FCF201" w14:textId="77777777" w:rsidR="006F17D3" w:rsidRDefault="006F17D3"/>
    <w:p w14:paraId="4B196743" w14:textId="289B6177" w:rsidR="00C417CB" w:rsidRDefault="00C417CB">
      <w:pPr>
        <w:rPr>
          <w:cs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63"/>
        <w:gridCol w:w="1142"/>
        <w:gridCol w:w="263"/>
        <w:gridCol w:w="1212"/>
      </w:tblGrid>
      <w:tr w:rsidR="00BD55AC" w:rsidRPr="00B45AFD" w14:paraId="78496BA2" w14:textId="77777777" w:rsidTr="008D4B22">
        <w:trPr>
          <w:trHeight w:val="440"/>
          <w:tblHeader/>
        </w:trPr>
        <w:tc>
          <w:tcPr>
            <w:tcW w:w="3870" w:type="dxa"/>
            <w:shd w:val="clear" w:color="auto" w:fill="auto"/>
          </w:tcPr>
          <w:p w14:paraId="1C7D18DF" w14:textId="7292CD7D" w:rsidR="00BD55AC" w:rsidRPr="00D655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55FD">
              <w:rPr>
                <w:i/>
                <w:iCs/>
              </w:rPr>
              <w:lastRenderedPageBreak/>
              <w:br w:type="page"/>
            </w:r>
            <w:r w:rsidRPr="00D655FD">
              <w:rPr>
                <w:i/>
                <w:iCs/>
                <w:cs/>
              </w:rPr>
              <w:br w:type="page"/>
            </w:r>
            <w:r w:rsidRPr="00D655FD">
              <w:rPr>
                <w:i/>
                <w:iCs/>
                <w:cs/>
              </w:rPr>
              <w:br w:type="page"/>
            </w:r>
            <w:r w:rsidRPr="00D655FD">
              <w:rPr>
                <w:i/>
                <w:iCs/>
                <w:cs/>
              </w:rPr>
              <w:br w:type="page"/>
            </w:r>
            <w:r w:rsidRPr="00D655FD">
              <w:rPr>
                <w:i/>
                <w:iCs/>
                <w:cs/>
              </w:rPr>
              <w:br w:type="page"/>
            </w:r>
            <w:r w:rsidRPr="00D655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Pr="00D655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655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</w:t>
            </w:r>
            <w:r w:rsidRPr="00D655F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062FDF2F" w14:textId="77777777" w:rsidR="00BD55AC" w:rsidRPr="00D655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655F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7591BC14" w14:textId="77777777" w:rsidR="00BD55AC" w:rsidRPr="00D655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shd w:val="clear" w:color="auto" w:fill="auto"/>
          </w:tcPr>
          <w:p w14:paraId="72E93955" w14:textId="77777777" w:rsidR="00BD55AC" w:rsidRPr="00D655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655F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613" w:rsidRPr="00B45AFD" w14:paraId="00F462C5" w14:textId="77777777" w:rsidTr="008D4B22">
        <w:trPr>
          <w:trHeight w:val="425"/>
          <w:tblHeader/>
        </w:trPr>
        <w:tc>
          <w:tcPr>
            <w:tcW w:w="3870" w:type="dxa"/>
            <w:shd w:val="clear" w:color="auto" w:fill="auto"/>
          </w:tcPr>
          <w:p w14:paraId="33B32C80" w14:textId="77777777" w:rsidR="003D6613" w:rsidRPr="00D655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D655F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14:paraId="7BBEEDB5" w14:textId="7C401163" w:rsidR="003D6613" w:rsidRPr="005975C9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0C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F0C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6B23655" w14:textId="77777777" w:rsidR="003D6613" w:rsidRPr="005975C9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DB4533" w14:textId="1C870022" w:rsidR="003D6613" w:rsidRPr="005975C9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3" w:type="dxa"/>
            <w:shd w:val="clear" w:color="auto" w:fill="auto"/>
          </w:tcPr>
          <w:p w14:paraId="3FFAAC10" w14:textId="77777777" w:rsidR="003D6613" w:rsidRPr="005975C9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0EA7C94B" w14:textId="28DAD220" w:rsidR="003D6613" w:rsidRPr="005975C9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0C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F0C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  <w:shd w:val="clear" w:color="auto" w:fill="auto"/>
          </w:tcPr>
          <w:p w14:paraId="55E1EFCD" w14:textId="77777777" w:rsidR="003D6613" w:rsidRPr="005975C9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57B97618" w14:textId="5AB11581" w:rsidR="003D6613" w:rsidRPr="005975C9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114C5" w:rsidRPr="00B45AFD" w14:paraId="0D4E5907" w14:textId="77777777" w:rsidTr="008D4B22">
        <w:trPr>
          <w:trHeight w:val="440"/>
        </w:trPr>
        <w:tc>
          <w:tcPr>
            <w:tcW w:w="3870" w:type="dxa"/>
            <w:shd w:val="clear" w:color="auto" w:fill="auto"/>
          </w:tcPr>
          <w:p w14:paraId="3A7DD032" w14:textId="77777777" w:rsidR="005114C5" w:rsidRPr="00D655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A8E396" w14:textId="77777777" w:rsidR="005114C5" w:rsidRPr="005975C9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52FB320" w14:textId="77777777" w:rsidR="005114C5" w:rsidRPr="005975C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F7D753" w14:textId="77777777" w:rsidR="005114C5" w:rsidRPr="005975C9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5C0C5900" w14:textId="77777777" w:rsidR="005114C5" w:rsidRPr="005975C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60BF4AA3" w14:textId="77777777" w:rsidR="005114C5" w:rsidRPr="005975C9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259F2FCD" w14:textId="77777777" w:rsidR="005114C5" w:rsidRPr="005975C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66F9841E" w14:textId="77777777" w:rsidR="005114C5" w:rsidRPr="005975C9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D55AC" w:rsidRPr="00B45AFD" w14:paraId="7D52C48B" w14:textId="77777777" w:rsidTr="008D4B22">
        <w:trPr>
          <w:trHeight w:val="440"/>
        </w:trPr>
        <w:tc>
          <w:tcPr>
            <w:tcW w:w="3870" w:type="dxa"/>
            <w:shd w:val="clear" w:color="auto" w:fill="auto"/>
          </w:tcPr>
          <w:p w14:paraId="11BA2B20" w14:textId="77777777" w:rsidR="00BD55AC" w:rsidRPr="00D655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2E152C57" w14:textId="77777777" w:rsidR="00BD55AC" w:rsidRPr="00D655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55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655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D655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31B97" w:rsidRPr="00B45AFD" w14:paraId="37205885" w14:textId="77777777" w:rsidTr="008D4B22">
        <w:trPr>
          <w:trHeight w:val="410"/>
        </w:trPr>
        <w:tc>
          <w:tcPr>
            <w:tcW w:w="3870" w:type="dxa"/>
            <w:shd w:val="clear" w:color="auto" w:fill="auto"/>
          </w:tcPr>
          <w:p w14:paraId="41E90B33" w14:textId="4F991ADB" w:rsidR="00331B97" w:rsidRPr="00B45AFD" w:rsidRDefault="00331B97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</w:tcPr>
          <w:p w14:paraId="245F6C49" w14:textId="3FA81A1A" w:rsidR="00331B97" w:rsidRDefault="00331B97" w:rsidP="00C44CA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BC9EE4E" w14:textId="77777777" w:rsidR="00331B97" w:rsidRPr="00B45AFD" w:rsidRDefault="00331B97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CC8129C" w14:textId="2EFE296B" w:rsidR="00331B97" w:rsidRPr="00B45AFD" w:rsidRDefault="00331B97" w:rsidP="00161D4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27EB047" w14:textId="77777777" w:rsidR="00331B97" w:rsidRPr="00B45AFD" w:rsidRDefault="00331B97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013D8A2F" w14:textId="6787BCC5" w:rsidR="00331B97" w:rsidRDefault="00331B97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30EAE040" w14:textId="77777777" w:rsidR="00331B97" w:rsidRPr="00B45AFD" w:rsidRDefault="00331B97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3DA9D36A" w14:textId="5D61B5AB" w:rsidR="00331B97" w:rsidRPr="008556AE" w:rsidRDefault="00331B97" w:rsidP="00161D41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D55AC" w:rsidRPr="00B45AFD" w14:paraId="228FCDBF" w14:textId="77777777" w:rsidTr="008D4B22">
        <w:trPr>
          <w:trHeight w:val="410"/>
        </w:trPr>
        <w:tc>
          <w:tcPr>
            <w:tcW w:w="3870" w:type="dxa"/>
            <w:shd w:val="clear" w:color="auto" w:fill="auto"/>
          </w:tcPr>
          <w:p w14:paraId="6B4AF883" w14:textId="77777777" w:rsidR="00BD55AC" w:rsidRPr="00B45A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62CA8B6" w14:textId="13B36E6E" w:rsidR="00BD55AC" w:rsidRPr="00B45AFD" w:rsidRDefault="00C44CA6" w:rsidP="00161D4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10FFA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DEDD0F" w14:textId="77777777" w:rsidR="00BD55AC" w:rsidRPr="00B45AFD" w:rsidRDefault="00BD55AC" w:rsidP="00161D4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AD37039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1C852A81" w14:textId="55D43039" w:rsidR="00BD55AC" w:rsidRPr="00B45AFD" w:rsidRDefault="00EE7C97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3BBC4AA4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41883CC3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D55AC" w:rsidRPr="00B45AFD" w14:paraId="77271878" w14:textId="77777777" w:rsidTr="008D4B22">
        <w:trPr>
          <w:trHeight w:val="425"/>
        </w:trPr>
        <w:tc>
          <w:tcPr>
            <w:tcW w:w="3870" w:type="dxa"/>
            <w:shd w:val="clear" w:color="auto" w:fill="auto"/>
          </w:tcPr>
          <w:p w14:paraId="01D4E81D" w14:textId="77777777" w:rsidR="00BD55AC" w:rsidRPr="00B45A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5FD95E33" w14:textId="65A0212A" w:rsidR="00BD55AC" w:rsidRPr="00B45AFD" w:rsidRDefault="00C44CA6" w:rsidP="00C44CA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0FFB72D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23125C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63" w:type="dxa"/>
            <w:shd w:val="clear" w:color="auto" w:fill="auto"/>
          </w:tcPr>
          <w:p w14:paraId="25844B89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5F5280C3" w14:textId="484AEC13" w:rsidR="00BD55AC" w:rsidRPr="00B45AFD" w:rsidRDefault="00EE7C97" w:rsidP="00161D41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B22A94E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7BC607D3" w14:textId="77777777" w:rsidR="00BD55AC" w:rsidRPr="00B45AFD" w:rsidRDefault="00BD55AC" w:rsidP="00161D41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55AC" w:rsidRPr="00B45AFD" w14:paraId="7B9CE867" w14:textId="77777777" w:rsidTr="008D4B22">
        <w:trPr>
          <w:trHeight w:val="425"/>
        </w:trPr>
        <w:tc>
          <w:tcPr>
            <w:tcW w:w="3870" w:type="dxa"/>
            <w:shd w:val="clear" w:color="auto" w:fill="auto"/>
          </w:tcPr>
          <w:p w14:paraId="31E2A64F" w14:textId="77777777" w:rsidR="00BD55AC" w:rsidRPr="00B45A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5F130222" w14:textId="6D180E0B" w:rsidR="00BD55AC" w:rsidRPr="00B45AFD" w:rsidRDefault="00C44CA6" w:rsidP="00C44CA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745BF98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D423FA" w14:textId="77777777" w:rsidR="00BD55AC" w:rsidRPr="00B45AFD" w:rsidRDefault="00BD55AC" w:rsidP="00161D4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A750E1A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27AAE4F2" w14:textId="6A52AC76" w:rsidR="00BD55AC" w:rsidRPr="00B45AFD" w:rsidRDefault="00EE7C97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63" w:type="dxa"/>
            <w:shd w:val="clear" w:color="auto" w:fill="auto"/>
          </w:tcPr>
          <w:p w14:paraId="621DE829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30605B57" w14:textId="77777777" w:rsidR="00BD55AC" w:rsidRPr="00B45AFD" w:rsidRDefault="00BD55AC" w:rsidP="00161D41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55AC" w:rsidRPr="00B45AFD" w14:paraId="170D5EA3" w14:textId="77777777" w:rsidTr="008D4B22">
        <w:trPr>
          <w:trHeight w:val="410"/>
        </w:trPr>
        <w:tc>
          <w:tcPr>
            <w:tcW w:w="3870" w:type="dxa"/>
            <w:shd w:val="clear" w:color="auto" w:fill="auto"/>
          </w:tcPr>
          <w:p w14:paraId="4D8CA26A" w14:textId="77777777" w:rsidR="00BD55AC" w:rsidRPr="00B45A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3FA509" w14:textId="7352FB2D" w:rsidR="00BD55AC" w:rsidRPr="00B45AFD" w:rsidRDefault="00C44CA6" w:rsidP="00C44CA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4FAB0CA8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116052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63" w:type="dxa"/>
            <w:shd w:val="clear" w:color="auto" w:fill="auto"/>
          </w:tcPr>
          <w:p w14:paraId="65A91B14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2380C0AF" w14:textId="59BB32BB" w:rsidR="00BD55AC" w:rsidRPr="00B45AFD" w:rsidRDefault="00EE7C97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3" w:type="dxa"/>
            <w:shd w:val="clear" w:color="auto" w:fill="auto"/>
          </w:tcPr>
          <w:p w14:paraId="1D6CBB10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F512535" w14:textId="77777777" w:rsidR="00BD55AC" w:rsidRPr="00B45AFD" w:rsidRDefault="008556AE" w:rsidP="00B27B2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BD55AC" w:rsidRPr="00B45AFD" w14:paraId="5343A404" w14:textId="77777777" w:rsidTr="008D4B22">
        <w:trPr>
          <w:trHeight w:val="425"/>
        </w:trPr>
        <w:tc>
          <w:tcPr>
            <w:tcW w:w="3870" w:type="dxa"/>
            <w:shd w:val="clear" w:color="auto" w:fill="auto"/>
          </w:tcPr>
          <w:p w14:paraId="76F45AC5" w14:textId="77777777" w:rsidR="00BD55AC" w:rsidRPr="00B45A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B2351" w14:textId="3156948D" w:rsidR="00BD55AC" w:rsidRPr="00C44CA6" w:rsidRDefault="00C44CA6" w:rsidP="00C44CA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44C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331B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89695B2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99B25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3" w:type="dxa"/>
            <w:shd w:val="clear" w:color="auto" w:fill="auto"/>
          </w:tcPr>
          <w:p w14:paraId="19C186E0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00E33" w14:textId="161B5829" w:rsidR="00BD55AC" w:rsidRPr="00B45AFD" w:rsidRDefault="00EE7C97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331B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700D97A9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02621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</w:p>
        </w:tc>
      </w:tr>
    </w:tbl>
    <w:p w14:paraId="64F81A19" w14:textId="77777777" w:rsidR="00BD55AC" w:rsidRPr="0004697B" w:rsidRDefault="00BD55AC">
      <w:pPr>
        <w:rPr>
          <w:rFonts w:ascii="Cordia New" w:hAnsi="Cordia New" w:cs="Cordia New"/>
          <w:sz w:val="30"/>
          <w:szCs w:val="30"/>
          <w:cs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64"/>
        <w:gridCol w:w="1144"/>
        <w:gridCol w:w="264"/>
        <w:gridCol w:w="1208"/>
      </w:tblGrid>
      <w:tr w:rsidR="00FB5201" w:rsidRPr="00B45AFD" w14:paraId="789362F4" w14:textId="77777777" w:rsidTr="004B2BA7">
        <w:trPr>
          <w:trHeight w:val="435"/>
          <w:tblHeader/>
        </w:trPr>
        <w:tc>
          <w:tcPr>
            <w:tcW w:w="3870" w:type="dxa"/>
            <w:shd w:val="clear" w:color="auto" w:fill="auto"/>
          </w:tcPr>
          <w:p w14:paraId="1D0E1976" w14:textId="3D148169" w:rsidR="00FB5201" w:rsidRPr="00B45AFD" w:rsidRDefault="00FB5201" w:rsidP="00F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</w:t>
            </w:r>
            <w:r w:rsidR="00B532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40F37851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75B9AF5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7054998B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B5201" w:rsidRPr="00B45AFD" w14:paraId="2017E5B7" w14:textId="77777777" w:rsidTr="004B2BA7">
        <w:trPr>
          <w:trHeight w:val="419"/>
          <w:tblHeader/>
        </w:trPr>
        <w:tc>
          <w:tcPr>
            <w:tcW w:w="3870" w:type="dxa"/>
            <w:shd w:val="clear" w:color="auto" w:fill="auto"/>
          </w:tcPr>
          <w:p w14:paraId="4948156A" w14:textId="56B56FB0" w:rsidR="00FB5201" w:rsidRPr="00B45AFD" w:rsidRDefault="00FB5201" w:rsidP="00F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946049"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6D6A5733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3A03B9C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551BA1B8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613" w:rsidRPr="00B45AFD" w14:paraId="64CF01ED" w14:textId="77777777" w:rsidTr="004B2BA7">
        <w:trPr>
          <w:trHeight w:val="435"/>
          <w:tblHeader/>
        </w:trPr>
        <w:tc>
          <w:tcPr>
            <w:tcW w:w="3870" w:type="dxa"/>
            <w:shd w:val="clear" w:color="auto" w:fill="auto"/>
          </w:tcPr>
          <w:p w14:paraId="4FD4571A" w14:textId="77777777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14:paraId="201E4E13" w14:textId="4C53BA5D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0C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F0C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5A5E945" w14:textId="77777777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F2E904" w14:textId="7309AC2E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69E1F5F9" w14:textId="77777777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1CA64227" w14:textId="2EF86CCA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0CC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F0CC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</w:tcPr>
          <w:p w14:paraId="31448CD7" w14:textId="77777777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</w:tcPr>
          <w:p w14:paraId="2DDBD033" w14:textId="3AF7A457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114C5" w:rsidRPr="00B45AFD" w14:paraId="64D851CF" w14:textId="77777777" w:rsidTr="004B2BA7">
        <w:trPr>
          <w:trHeight w:val="435"/>
        </w:trPr>
        <w:tc>
          <w:tcPr>
            <w:tcW w:w="3870" w:type="dxa"/>
            <w:shd w:val="clear" w:color="auto" w:fill="auto"/>
          </w:tcPr>
          <w:p w14:paraId="7489D349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7B90D4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D6FF1DA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9E140F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5D745173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526585FD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1BD21341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</w:tcPr>
          <w:p w14:paraId="65395E02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B5201" w:rsidRPr="00B45AFD" w14:paraId="1898F0A1" w14:textId="77777777" w:rsidTr="004B2BA7">
        <w:trPr>
          <w:trHeight w:val="435"/>
        </w:trPr>
        <w:tc>
          <w:tcPr>
            <w:tcW w:w="3870" w:type="dxa"/>
            <w:shd w:val="clear" w:color="auto" w:fill="auto"/>
          </w:tcPr>
          <w:p w14:paraId="59C75F4B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509FAC11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F83281" w:rsidRPr="00B45A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</w:t>
            </w: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D0418" w:rsidRPr="00B45AFD" w14:paraId="648FD155" w14:textId="77777777" w:rsidTr="004B2BA7">
        <w:trPr>
          <w:trHeight w:val="419"/>
        </w:trPr>
        <w:tc>
          <w:tcPr>
            <w:tcW w:w="3870" w:type="dxa"/>
            <w:shd w:val="clear" w:color="auto" w:fill="auto"/>
          </w:tcPr>
          <w:p w14:paraId="3E540BE8" w14:textId="77777777" w:rsidR="001D0418" w:rsidRPr="00B45AFD" w:rsidRDefault="001D0418" w:rsidP="001D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9599EB2" w14:textId="128EFF75" w:rsidR="001D0418" w:rsidRPr="00B45AFD" w:rsidRDefault="00853384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E29DD38" w14:textId="77777777" w:rsidR="001D0418" w:rsidRPr="00B45AFD" w:rsidRDefault="001D041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7187CEA" w14:textId="77777777" w:rsidR="001D0418" w:rsidRPr="00B45AFD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  <w:shd w:val="clear" w:color="auto" w:fill="auto"/>
          </w:tcPr>
          <w:p w14:paraId="317D1977" w14:textId="77777777" w:rsidR="001D0418" w:rsidRPr="00B45AFD" w:rsidRDefault="001D041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</w:tcPr>
          <w:p w14:paraId="2746B8C2" w14:textId="7076A46E" w:rsidR="001D0418" w:rsidRPr="00B45AFD" w:rsidRDefault="00853384" w:rsidP="005A000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F2AABBD" w14:textId="77777777" w:rsidR="001D0418" w:rsidRPr="00B45AFD" w:rsidRDefault="001D041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</w:tcPr>
          <w:p w14:paraId="030B5385" w14:textId="77777777" w:rsidR="001D0418" w:rsidRPr="00B45AFD" w:rsidRDefault="008556AE" w:rsidP="00161D4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D0418" w:rsidRPr="00B45A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</w:t>
            </w:r>
          </w:p>
        </w:tc>
      </w:tr>
    </w:tbl>
    <w:p w14:paraId="7C5E96AC" w14:textId="006149E7" w:rsidR="00CC4567" w:rsidRPr="0004697B" w:rsidRDefault="00CC4567" w:rsidP="004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C751CC" w14:textId="7A5AB956" w:rsidR="004F6713" w:rsidRPr="00B45AFD" w:rsidRDefault="004F6713" w:rsidP="004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45AFD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รายการเคลื่อนไหวของเงินกู้ยืมระยะยาวและดอกเบี้ยค้างจ่ายจากกิจการที่เกี่ยวข้องกันสำหรับงวด</w:t>
      </w:r>
      <w:r w:rsidR="003D6613">
        <w:rPr>
          <w:rFonts w:ascii="Angsana New" w:hAnsi="Angsana New" w:hint="cs"/>
          <w:sz w:val="30"/>
          <w:szCs w:val="30"/>
          <w:cs/>
        </w:rPr>
        <w:t>เก้า</w:t>
      </w:r>
      <w:r w:rsidRPr="00B45AF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3D6613">
        <w:rPr>
          <w:rFonts w:ascii="Angsana New" w:hAnsi="Angsana New"/>
          <w:sz w:val="30"/>
          <w:szCs w:val="30"/>
        </w:rPr>
        <w:t>0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3D6613">
        <w:rPr>
          <w:rFonts w:ascii="Angsana New" w:hAnsi="Angsana New" w:hint="cs"/>
          <w:sz w:val="30"/>
          <w:szCs w:val="30"/>
          <w:cs/>
        </w:rPr>
        <w:t>มิถุนายน</w:t>
      </w:r>
      <w:r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099EF21" w14:textId="77777777" w:rsidR="004F6713" w:rsidRPr="0004697B" w:rsidRDefault="004F6713">
      <w:pPr>
        <w:rPr>
          <w:rFonts w:ascii="Angsana New" w:hAnsi="Angsana New"/>
          <w:sz w:val="30"/>
          <w:szCs w:val="30"/>
        </w:rPr>
      </w:pPr>
    </w:p>
    <w:tbl>
      <w:tblPr>
        <w:tblW w:w="943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1221"/>
        <w:gridCol w:w="293"/>
        <w:gridCol w:w="1006"/>
        <w:gridCol w:w="1080"/>
        <w:gridCol w:w="1080"/>
        <w:gridCol w:w="1337"/>
      </w:tblGrid>
      <w:tr w:rsidR="00CB394F" w:rsidRPr="00B45AFD" w14:paraId="2E11374F" w14:textId="77777777" w:rsidTr="0009553C">
        <w:trPr>
          <w:trHeight w:val="424"/>
          <w:tblHeader/>
        </w:trPr>
        <w:tc>
          <w:tcPr>
            <w:tcW w:w="2250" w:type="dxa"/>
            <w:shd w:val="clear" w:color="auto" w:fill="auto"/>
            <w:vAlign w:val="bottom"/>
          </w:tcPr>
          <w:p w14:paraId="4C778DAB" w14:textId="77777777" w:rsidR="00CB394F" w:rsidRPr="00B45AFD" w:rsidRDefault="00CB394F" w:rsidP="00CB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2"/>
            <w:shd w:val="clear" w:color="auto" w:fill="auto"/>
            <w:vAlign w:val="bottom"/>
          </w:tcPr>
          <w:p w14:paraId="2182BA4E" w14:textId="77777777" w:rsidR="00CB394F" w:rsidRPr="00B45AFD" w:rsidRDefault="00CB394F" w:rsidP="00CB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796" w:type="dxa"/>
            <w:gridSpan w:val="5"/>
            <w:shd w:val="clear" w:color="auto" w:fill="auto"/>
            <w:vAlign w:val="bottom"/>
          </w:tcPr>
          <w:p w14:paraId="2F320C5E" w14:textId="77777777" w:rsidR="00CB394F" w:rsidRPr="00B45AFD" w:rsidRDefault="00CB394F" w:rsidP="00CB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394F" w:rsidRPr="00B45AFD" w14:paraId="48D64656" w14:textId="77777777" w:rsidTr="0009553C">
        <w:trPr>
          <w:trHeight w:val="424"/>
          <w:tblHeader/>
        </w:trPr>
        <w:tc>
          <w:tcPr>
            <w:tcW w:w="2250" w:type="dxa"/>
            <w:shd w:val="clear" w:color="auto" w:fill="auto"/>
            <w:vAlign w:val="bottom"/>
          </w:tcPr>
          <w:p w14:paraId="65839E46" w14:textId="77777777" w:rsidR="00CB394F" w:rsidRPr="00B45AFD" w:rsidRDefault="00CB394F" w:rsidP="00CB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5BD5B3" w14:textId="77777777" w:rsidR="00CB394F" w:rsidRPr="00B45AFD" w:rsidRDefault="00CB394F" w:rsidP="00CB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2F21E794" w14:textId="77777777" w:rsidR="00CB394F" w:rsidRPr="00B45AFD" w:rsidRDefault="00CB394F" w:rsidP="00CB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2BDF168" w14:textId="77777777" w:rsidR="00CB394F" w:rsidRPr="00B45AFD" w:rsidRDefault="00CB394F" w:rsidP="00CB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E2F80E" w14:textId="77777777" w:rsidR="00CB394F" w:rsidRPr="00B45AFD" w:rsidRDefault="00CB394F" w:rsidP="00CB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52D953" w14:textId="77777777" w:rsidR="00CB394F" w:rsidRPr="00B45AFD" w:rsidRDefault="00CB394F" w:rsidP="00CB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E680D63" w14:textId="77777777" w:rsidR="00CB394F" w:rsidRPr="00B45AFD" w:rsidRDefault="00CB394F" w:rsidP="00CB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5114C5" w:rsidRPr="00B45AFD" w14:paraId="400192FA" w14:textId="77777777" w:rsidTr="000C71E8">
        <w:trPr>
          <w:trHeight w:val="424"/>
          <w:tblHeader/>
        </w:trPr>
        <w:tc>
          <w:tcPr>
            <w:tcW w:w="2250" w:type="dxa"/>
            <w:shd w:val="clear" w:color="auto" w:fill="auto"/>
            <w:vAlign w:val="bottom"/>
          </w:tcPr>
          <w:p w14:paraId="5F5533FF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B8A6E9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5114C5"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21" w:type="dxa"/>
            <w:shd w:val="clear" w:color="auto" w:fill="auto"/>
          </w:tcPr>
          <w:p w14:paraId="60E81A59" w14:textId="1549012F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3D6613">
              <w:rPr>
                <w:rFonts w:ascii="Angsana New" w:hAnsi="Angsana New"/>
                <w:sz w:val="30"/>
                <w:szCs w:val="30"/>
              </w:rPr>
              <w:t>0</w:t>
            </w:r>
            <w:r w:rsidR="005114C5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D661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5114C5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347C324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5114C5"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160AC1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75D4F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14:paraId="02B39FAE" w14:textId="30E63231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3D6613">
              <w:rPr>
                <w:rFonts w:ascii="Angsana New" w:hAnsi="Angsana New"/>
                <w:sz w:val="30"/>
                <w:szCs w:val="30"/>
              </w:rPr>
              <w:t>0</w:t>
            </w:r>
            <w:r w:rsidR="005114C5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D661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5114C5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5114C5" w:rsidRPr="00B45AFD" w14:paraId="13B2B6C7" w14:textId="77777777" w:rsidTr="000C71E8">
        <w:trPr>
          <w:trHeight w:val="77"/>
          <w:tblHeader/>
        </w:trPr>
        <w:tc>
          <w:tcPr>
            <w:tcW w:w="2250" w:type="dxa"/>
            <w:shd w:val="clear" w:color="auto" w:fill="auto"/>
            <w:vAlign w:val="bottom"/>
          </w:tcPr>
          <w:p w14:paraId="17706694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1BF982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1" w:type="dxa"/>
            <w:shd w:val="clear" w:color="auto" w:fill="auto"/>
          </w:tcPr>
          <w:p w14:paraId="223FBD7B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0254D594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10"/>
                <w:sz w:val="30"/>
                <w:szCs w:val="30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24398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37D3E0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37" w:type="dxa"/>
            <w:shd w:val="clear" w:color="auto" w:fill="auto"/>
          </w:tcPr>
          <w:p w14:paraId="49C7DE94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9553C" w:rsidRPr="00B45AFD" w14:paraId="3D79E51F" w14:textId="77777777" w:rsidTr="0009553C">
        <w:trPr>
          <w:trHeight w:val="77"/>
          <w:tblHeader/>
        </w:trPr>
        <w:tc>
          <w:tcPr>
            <w:tcW w:w="2250" w:type="dxa"/>
            <w:shd w:val="clear" w:color="auto" w:fill="auto"/>
            <w:vAlign w:val="bottom"/>
          </w:tcPr>
          <w:p w14:paraId="4A1AA92A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2"/>
            <w:shd w:val="clear" w:color="auto" w:fill="auto"/>
          </w:tcPr>
          <w:p w14:paraId="7BD884EC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96" w:type="dxa"/>
            <w:gridSpan w:val="5"/>
            <w:shd w:val="clear" w:color="auto" w:fill="auto"/>
          </w:tcPr>
          <w:p w14:paraId="3C705BAE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9553C" w:rsidRPr="00B45AFD" w14:paraId="7533FF62" w14:textId="77777777" w:rsidTr="0009553C">
        <w:trPr>
          <w:trHeight w:val="424"/>
        </w:trPr>
        <w:tc>
          <w:tcPr>
            <w:tcW w:w="2250" w:type="dxa"/>
            <w:shd w:val="clear" w:color="auto" w:fill="auto"/>
          </w:tcPr>
          <w:p w14:paraId="0857B7F9" w14:textId="4B434799" w:rsidR="0009553C" w:rsidRPr="00B45AFD" w:rsidRDefault="003E1BE7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839798A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3FF871CF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3932E166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6FFDDFAB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7A8640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7D2B13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14:paraId="18EA726A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53C" w:rsidRPr="00B45AFD" w14:paraId="474B0968" w14:textId="77777777" w:rsidTr="0009553C">
        <w:trPr>
          <w:trHeight w:val="396"/>
        </w:trPr>
        <w:tc>
          <w:tcPr>
            <w:tcW w:w="2250" w:type="dxa"/>
            <w:shd w:val="clear" w:color="auto" w:fill="auto"/>
          </w:tcPr>
          <w:p w14:paraId="66D93940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  <w:shd w:val="clear" w:color="auto" w:fill="auto"/>
          </w:tcPr>
          <w:p w14:paraId="367646C2" w14:textId="77777777" w:rsidR="0009553C" w:rsidRPr="00B45AFD" w:rsidRDefault="008556AE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</w:t>
            </w:r>
            <w:r w:rsidR="0009553C" w:rsidRPr="00B45AFD">
              <w:rPr>
                <w:rFonts w:ascii="Angsana New" w:hAnsi="Angsana New"/>
                <w:sz w:val="30"/>
                <w:szCs w:val="30"/>
              </w:rPr>
              <w:t>.</w:t>
            </w:r>
            <w:r w:rsidRPr="008556A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21" w:type="dxa"/>
            <w:shd w:val="clear" w:color="auto" w:fill="auto"/>
          </w:tcPr>
          <w:p w14:paraId="728559A3" w14:textId="75AF190F" w:rsidR="0009553C" w:rsidRPr="00B45AFD" w:rsidRDefault="00CC1FCA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293" w:type="dxa"/>
            <w:shd w:val="clear" w:color="auto" w:fill="auto"/>
          </w:tcPr>
          <w:p w14:paraId="00CCC844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4B2B8A88" w14:textId="77777777" w:rsidR="0009553C" w:rsidRPr="00B45AFD" w:rsidRDefault="008556AE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080" w:type="dxa"/>
            <w:shd w:val="clear" w:color="auto" w:fill="auto"/>
          </w:tcPr>
          <w:p w14:paraId="606E553A" w14:textId="59614F55" w:rsidR="0009553C" w:rsidRPr="00B45AFD" w:rsidRDefault="00CC1FCA" w:rsidP="0016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C884DD" w14:textId="052D4587" w:rsidR="0009553C" w:rsidRPr="00B45AFD" w:rsidRDefault="00CC1FCA" w:rsidP="0016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3E9DD040" w14:textId="7B9DE0D6" w:rsidR="0009553C" w:rsidRPr="00B45AFD" w:rsidRDefault="00CC1FCA" w:rsidP="00B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"/>
              </w:tabs>
              <w:ind w:left="401" w:right="-43" w:hanging="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09553C" w:rsidRPr="00B45AFD" w14:paraId="0EEE2DAE" w14:textId="77777777" w:rsidTr="0009553C">
        <w:trPr>
          <w:trHeight w:val="396"/>
        </w:trPr>
        <w:tc>
          <w:tcPr>
            <w:tcW w:w="2250" w:type="dxa"/>
            <w:shd w:val="clear" w:color="auto" w:fill="auto"/>
          </w:tcPr>
          <w:p w14:paraId="24B4B2AD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</w:tcPr>
          <w:p w14:paraId="43374CCC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3B89FF8F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381DD56F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6B91DDE9" w14:textId="77777777" w:rsidR="0009553C" w:rsidRPr="00B45AFD" w:rsidRDefault="008556AE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080" w:type="dxa"/>
            <w:shd w:val="clear" w:color="auto" w:fill="auto"/>
          </w:tcPr>
          <w:p w14:paraId="55FB24A3" w14:textId="671DB1A9" w:rsidR="0009553C" w:rsidRPr="00B45AFD" w:rsidRDefault="00CC1FCA" w:rsidP="0016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1EB957C2" w14:textId="79359282" w:rsidR="0009553C" w:rsidRPr="00B45AFD" w:rsidRDefault="00CC1FCA" w:rsidP="0016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47687F73" w14:textId="37C6C036" w:rsidR="0009553C" w:rsidRPr="00B45AFD" w:rsidRDefault="00CC1FCA" w:rsidP="00B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"/>
              </w:tabs>
              <w:ind w:left="401" w:right="-43" w:hanging="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09553C" w:rsidRPr="00B45AFD" w14:paraId="109E03C9" w14:textId="77777777" w:rsidTr="0009553C">
        <w:trPr>
          <w:trHeight w:val="410"/>
        </w:trPr>
        <w:tc>
          <w:tcPr>
            <w:tcW w:w="2250" w:type="dxa"/>
            <w:shd w:val="clear" w:color="auto" w:fill="auto"/>
          </w:tcPr>
          <w:p w14:paraId="625B29F3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E6542E4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6DC40914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" w:type="dxa"/>
            <w:shd w:val="clear" w:color="auto" w:fill="auto"/>
          </w:tcPr>
          <w:p w14:paraId="149D45D2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C3F03" w14:textId="77777777" w:rsidR="0009553C" w:rsidRPr="00B45AFD" w:rsidRDefault="008556AE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080" w:type="dxa"/>
            <w:shd w:val="clear" w:color="auto" w:fill="auto"/>
          </w:tcPr>
          <w:p w14:paraId="4F5A38FF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495F7C" w14:textId="77777777" w:rsidR="0009553C" w:rsidRPr="00B45AFD" w:rsidRDefault="0009553C" w:rsidP="0009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0F183" w14:textId="769A6CAA" w:rsidR="0009553C" w:rsidRPr="00B45AFD" w:rsidRDefault="00CC1FCA" w:rsidP="00B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right="-43" w:hanging="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</w:tr>
    </w:tbl>
    <w:p w14:paraId="1903FDA7" w14:textId="77777777" w:rsidR="00A01499" w:rsidRPr="0004697B" w:rsidRDefault="00A01499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92"/>
        <w:gridCol w:w="1144"/>
        <w:gridCol w:w="254"/>
        <w:gridCol w:w="1380"/>
        <w:gridCol w:w="263"/>
        <w:gridCol w:w="1144"/>
        <w:gridCol w:w="263"/>
        <w:gridCol w:w="1210"/>
      </w:tblGrid>
      <w:tr w:rsidR="0005352D" w:rsidRPr="00B45AFD" w14:paraId="10FB5917" w14:textId="77777777" w:rsidTr="002C2E92">
        <w:trPr>
          <w:trHeight w:val="449"/>
          <w:tblHeader/>
        </w:trPr>
        <w:tc>
          <w:tcPr>
            <w:tcW w:w="3792" w:type="dxa"/>
            <w:shd w:val="clear" w:color="auto" w:fill="auto"/>
          </w:tcPr>
          <w:p w14:paraId="6E07E92D" w14:textId="77777777" w:rsidR="00100CFD" w:rsidRPr="00B45AFD" w:rsidRDefault="00100CFD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cs/>
              </w:rPr>
              <w:lastRenderedPageBreak/>
              <w:br w:type="page"/>
            </w:r>
            <w:r w:rsidRPr="00B45AFD">
              <w:rPr>
                <w:cs/>
              </w:rPr>
              <w:br w:type="page"/>
            </w:r>
            <w:r w:rsidRPr="00B45AFD"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รายได้ค่าเช่าที่ดินรับล่วงหน้า</w:t>
            </w:r>
          </w:p>
        </w:tc>
        <w:tc>
          <w:tcPr>
            <w:tcW w:w="2778" w:type="dxa"/>
            <w:gridSpan w:val="3"/>
            <w:shd w:val="clear" w:color="auto" w:fill="auto"/>
          </w:tcPr>
          <w:p w14:paraId="408949A0" w14:textId="77777777" w:rsidR="00100CFD" w:rsidRPr="00B45AFD" w:rsidRDefault="00100CFD" w:rsidP="00DC4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6DDA56B7" w14:textId="77777777" w:rsidR="00100CFD" w:rsidRPr="00B45AFD" w:rsidRDefault="00100CFD" w:rsidP="00DC4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shd w:val="clear" w:color="auto" w:fill="auto"/>
          </w:tcPr>
          <w:p w14:paraId="6C3D9148" w14:textId="77777777" w:rsidR="00100CFD" w:rsidRPr="00B45AFD" w:rsidRDefault="00100CFD" w:rsidP="00DC4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7ADA" w:rsidRPr="00B45AFD" w14:paraId="6E84C288" w14:textId="77777777" w:rsidTr="002C2E92">
        <w:trPr>
          <w:trHeight w:val="434"/>
          <w:tblHeader/>
        </w:trPr>
        <w:tc>
          <w:tcPr>
            <w:tcW w:w="3792" w:type="dxa"/>
            <w:shd w:val="clear" w:color="auto" w:fill="auto"/>
          </w:tcPr>
          <w:p w14:paraId="15958A6B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" w:type="dxa"/>
            <w:shd w:val="clear" w:color="auto" w:fill="auto"/>
          </w:tcPr>
          <w:p w14:paraId="24EBF427" w14:textId="491DBBCB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3D6613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3D661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D57ADA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4" w:type="dxa"/>
            <w:shd w:val="clear" w:color="auto" w:fill="auto"/>
          </w:tcPr>
          <w:p w14:paraId="0B024860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719F33EF" w14:textId="7A8471AF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D57ADA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D6613" w:rsidRPr="00B45A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  <w:shd w:val="clear" w:color="auto" w:fill="auto"/>
          </w:tcPr>
          <w:p w14:paraId="03984659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03CF74D1" w14:textId="6C7E06AB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3D6613">
              <w:rPr>
                <w:rFonts w:ascii="Angsana New" w:hAnsi="Angsana New"/>
                <w:sz w:val="30"/>
                <w:szCs w:val="30"/>
              </w:rPr>
              <w:t>0</w:t>
            </w:r>
            <w:r w:rsidR="00D57ADA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D661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D57ADA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48C1170B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29DE5C7" w14:textId="77777777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D57ADA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57ADA" w:rsidRPr="00B45AFD" w14:paraId="4F9741E5" w14:textId="77777777" w:rsidTr="002C2E92">
        <w:trPr>
          <w:trHeight w:val="449"/>
          <w:tblHeader/>
        </w:trPr>
        <w:tc>
          <w:tcPr>
            <w:tcW w:w="3792" w:type="dxa"/>
            <w:shd w:val="clear" w:color="auto" w:fill="auto"/>
          </w:tcPr>
          <w:p w14:paraId="7627C0EE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" w:type="dxa"/>
            <w:shd w:val="clear" w:color="auto" w:fill="auto"/>
          </w:tcPr>
          <w:p w14:paraId="6E216F75" w14:textId="77777777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4" w:type="dxa"/>
            <w:shd w:val="clear" w:color="auto" w:fill="auto"/>
          </w:tcPr>
          <w:p w14:paraId="13BDC53B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7244274C" w14:textId="77777777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3BA477A9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2F8F5B59" w14:textId="77777777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29B02DB7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66D68AC9" w14:textId="77777777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5352D" w:rsidRPr="00B45AFD" w14:paraId="1ABFDBB1" w14:textId="77777777" w:rsidTr="002C2E92">
        <w:trPr>
          <w:trHeight w:val="449"/>
        </w:trPr>
        <w:tc>
          <w:tcPr>
            <w:tcW w:w="3792" w:type="dxa"/>
            <w:shd w:val="clear" w:color="auto" w:fill="auto"/>
          </w:tcPr>
          <w:p w14:paraId="78C7D836" w14:textId="77777777" w:rsidR="00973B48" w:rsidRPr="00B45AFD" w:rsidRDefault="00973B48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8" w:type="dxa"/>
            <w:gridSpan w:val="7"/>
            <w:shd w:val="clear" w:color="auto" w:fill="auto"/>
          </w:tcPr>
          <w:p w14:paraId="25BE90A5" w14:textId="77777777" w:rsidR="00973B48" w:rsidRPr="00B45AFD" w:rsidRDefault="00973B48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F83281" w:rsidRPr="00B45A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578C4" w:rsidRPr="00B45AFD" w14:paraId="3DDFF160" w14:textId="77777777" w:rsidTr="002C2E92">
        <w:trPr>
          <w:trHeight w:val="434"/>
        </w:trPr>
        <w:tc>
          <w:tcPr>
            <w:tcW w:w="3792" w:type="dxa"/>
            <w:shd w:val="clear" w:color="auto" w:fill="auto"/>
          </w:tcPr>
          <w:p w14:paraId="4D5BCF4B" w14:textId="77777777" w:rsidR="00100CFD" w:rsidRPr="00B45AFD" w:rsidRDefault="00973B48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4" w:type="dxa"/>
            <w:shd w:val="clear" w:color="auto" w:fill="auto"/>
          </w:tcPr>
          <w:p w14:paraId="562C60B6" w14:textId="77777777" w:rsidR="00100CFD" w:rsidRPr="00B45AFD" w:rsidRDefault="00100CFD" w:rsidP="00100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F87189B" w14:textId="77777777" w:rsidR="00100CFD" w:rsidRPr="00B45AFD" w:rsidRDefault="00100CFD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7CC7E120" w14:textId="77777777" w:rsidR="00100CFD" w:rsidRPr="00B45AFD" w:rsidRDefault="00100CFD" w:rsidP="00100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B147B58" w14:textId="77777777" w:rsidR="00100CFD" w:rsidRPr="00B45AFD" w:rsidRDefault="00100CFD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7BCC960A" w14:textId="77777777" w:rsidR="00100CFD" w:rsidRPr="00B45AFD" w:rsidRDefault="00100CFD" w:rsidP="00100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2A4EAE0" w14:textId="77777777" w:rsidR="00100CFD" w:rsidRPr="00B45AFD" w:rsidRDefault="00100CFD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BD38D49" w14:textId="77777777" w:rsidR="00100CFD" w:rsidRPr="00B45AFD" w:rsidRDefault="00100CFD" w:rsidP="00100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78C4" w:rsidRPr="00B45AFD" w14:paraId="5CA95063" w14:textId="77777777" w:rsidTr="002C2E92">
        <w:trPr>
          <w:trHeight w:val="434"/>
        </w:trPr>
        <w:tc>
          <w:tcPr>
            <w:tcW w:w="3792" w:type="dxa"/>
            <w:shd w:val="clear" w:color="auto" w:fill="auto"/>
          </w:tcPr>
          <w:p w14:paraId="533BD122" w14:textId="77777777" w:rsidR="00973B48" w:rsidRPr="00B45AFD" w:rsidRDefault="00973B48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E11FB6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1144" w:type="dxa"/>
            <w:shd w:val="clear" w:color="auto" w:fill="auto"/>
          </w:tcPr>
          <w:p w14:paraId="38D2D65A" w14:textId="70C41A8F" w:rsidR="00973B48" w:rsidRPr="00B45AFD" w:rsidRDefault="00C44CA6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331B9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0B75FBBD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14:paraId="48472840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263" w:type="dxa"/>
            <w:shd w:val="clear" w:color="auto" w:fill="auto"/>
          </w:tcPr>
          <w:p w14:paraId="6CDFE7A1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64C5F729" w14:textId="7D720340" w:rsidR="00973B48" w:rsidRPr="00B45AFD" w:rsidRDefault="00EE7C9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14:paraId="19A7BA7C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2A9F1AD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578C4" w:rsidRPr="00B45AFD" w14:paraId="59458CB2" w14:textId="77777777" w:rsidTr="002C2E92">
        <w:trPr>
          <w:trHeight w:val="418"/>
        </w:trPr>
        <w:tc>
          <w:tcPr>
            <w:tcW w:w="3792" w:type="dxa"/>
            <w:shd w:val="clear" w:color="auto" w:fill="auto"/>
          </w:tcPr>
          <w:p w14:paraId="667DDE4C" w14:textId="77777777" w:rsidR="00973B48" w:rsidRPr="00B45AFD" w:rsidRDefault="00E11FB6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ส่วนที่จะรับรู้หลังจากหนึ่งปี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5C5FEE0" w14:textId="03A4A4CE" w:rsidR="00973B48" w:rsidRPr="00B45AFD" w:rsidRDefault="00C44CA6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7,165</w:t>
            </w:r>
          </w:p>
        </w:tc>
        <w:tc>
          <w:tcPr>
            <w:tcW w:w="254" w:type="dxa"/>
            <w:shd w:val="clear" w:color="auto" w:fill="auto"/>
          </w:tcPr>
          <w:p w14:paraId="17CF951E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11986D27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10D67" w:rsidRPr="00B45A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263" w:type="dxa"/>
            <w:shd w:val="clear" w:color="auto" w:fill="auto"/>
          </w:tcPr>
          <w:p w14:paraId="1FA02F10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5F3A2DA3" w14:textId="3DE80532" w:rsidR="00973B48" w:rsidRPr="00B45AFD" w:rsidRDefault="00EE7C9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263" w:type="dxa"/>
            <w:shd w:val="clear" w:color="auto" w:fill="auto"/>
          </w:tcPr>
          <w:p w14:paraId="55F5A23A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B5D6702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</w:tr>
      <w:tr w:rsidR="000578C4" w:rsidRPr="00B45AFD" w14:paraId="2FB09594" w14:textId="77777777" w:rsidTr="002C2E92">
        <w:trPr>
          <w:trHeight w:val="434"/>
        </w:trPr>
        <w:tc>
          <w:tcPr>
            <w:tcW w:w="3792" w:type="dxa"/>
            <w:shd w:val="clear" w:color="auto" w:fill="auto"/>
          </w:tcPr>
          <w:p w14:paraId="5C3361C1" w14:textId="77777777" w:rsidR="00973B48" w:rsidRPr="00B45AFD" w:rsidRDefault="00190DEC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A01D4" w14:textId="49F64B35" w:rsidR="00973B48" w:rsidRPr="00B45AFD" w:rsidRDefault="00C44CA6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7,52</w:t>
            </w:r>
            <w:r w:rsidR="00331B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54" w:type="dxa"/>
            <w:shd w:val="clear" w:color="auto" w:fill="auto"/>
          </w:tcPr>
          <w:p w14:paraId="5E64FE40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ACE17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D10D67" w:rsidRPr="00B45A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814</w:t>
            </w:r>
          </w:p>
        </w:tc>
        <w:tc>
          <w:tcPr>
            <w:tcW w:w="263" w:type="dxa"/>
            <w:shd w:val="clear" w:color="auto" w:fill="auto"/>
          </w:tcPr>
          <w:p w14:paraId="79413752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4455D" w14:textId="7BFF4F7E" w:rsidR="00973B48" w:rsidRPr="00EE7C97" w:rsidRDefault="00EE7C9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7C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</w:p>
        </w:tc>
        <w:tc>
          <w:tcPr>
            <w:tcW w:w="263" w:type="dxa"/>
            <w:shd w:val="clear" w:color="auto" w:fill="auto"/>
          </w:tcPr>
          <w:p w14:paraId="1715F54D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04FC2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77AD1221" w14:textId="048637F2" w:rsidR="005D5D7C" w:rsidRPr="005626C0" w:rsidRDefault="005D5D7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64"/>
        <w:gridCol w:w="1148"/>
        <w:gridCol w:w="264"/>
        <w:gridCol w:w="1204"/>
      </w:tblGrid>
      <w:tr w:rsidR="006F17D3" w:rsidRPr="00B45AFD" w14:paraId="17169F4A" w14:textId="77777777" w:rsidTr="00117908">
        <w:trPr>
          <w:trHeight w:val="434"/>
          <w:tblHeader/>
        </w:trPr>
        <w:tc>
          <w:tcPr>
            <w:tcW w:w="3870" w:type="dxa"/>
            <w:shd w:val="clear" w:color="auto" w:fill="auto"/>
          </w:tcPr>
          <w:p w14:paraId="1116FC18" w14:textId="4D2504DE" w:rsidR="006F17D3" w:rsidRPr="009B4C40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B4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B4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B4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9B4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B4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B4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9B4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9B4C4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39D1D054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4131F56A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34A0C79D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17D3" w:rsidRPr="00B45AFD" w14:paraId="133FE88E" w14:textId="77777777" w:rsidTr="00117908">
        <w:trPr>
          <w:trHeight w:val="419"/>
          <w:tblHeader/>
        </w:trPr>
        <w:tc>
          <w:tcPr>
            <w:tcW w:w="3870" w:type="dxa"/>
            <w:shd w:val="clear" w:color="auto" w:fill="auto"/>
          </w:tcPr>
          <w:p w14:paraId="59E997C6" w14:textId="4CD61D0B" w:rsidR="006F17D3" w:rsidRPr="009B4C40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B4C4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shd w:val="clear" w:color="auto" w:fill="auto"/>
          </w:tcPr>
          <w:p w14:paraId="7170621D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7F70F4E8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706A95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12B5AB2D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E74970A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4" w:type="dxa"/>
            <w:shd w:val="clear" w:color="auto" w:fill="auto"/>
          </w:tcPr>
          <w:p w14:paraId="39D35597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B875E77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D8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90D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6F17D3" w:rsidRPr="00B45AFD" w14:paraId="791D182A" w14:textId="77777777" w:rsidTr="00117908">
        <w:trPr>
          <w:trHeight w:val="434"/>
          <w:tblHeader/>
        </w:trPr>
        <w:tc>
          <w:tcPr>
            <w:tcW w:w="3870" w:type="dxa"/>
            <w:shd w:val="clear" w:color="auto" w:fill="auto"/>
          </w:tcPr>
          <w:p w14:paraId="15C943AA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358D73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2805390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128C89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02A639B7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3E00E212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42ED960C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FA21C1C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17D3" w:rsidRPr="00B45AFD" w14:paraId="5C4C656D" w14:textId="77777777" w:rsidTr="00117908">
        <w:trPr>
          <w:trHeight w:val="434"/>
        </w:trPr>
        <w:tc>
          <w:tcPr>
            <w:tcW w:w="3870" w:type="dxa"/>
            <w:shd w:val="clear" w:color="auto" w:fill="auto"/>
          </w:tcPr>
          <w:p w14:paraId="6C34F3B9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4676F2C6" w14:textId="77777777" w:rsidR="006F17D3" w:rsidRPr="00B45AFD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B45A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17D3" w:rsidRPr="0065521E" w14:paraId="572B70D2" w14:textId="77777777" w:rsidTr="00117908">
        <w:trPr>
          <w:trHeight w:val="344"/>
        </w:trPr>
        <w:tc>
          <w:tcPr>
            <w:tcW w:w="3870" w:type="dxa"/>
            <w:shd w:val="clear" w:color="auto" w:fill="auto"/>
          </w:tcPr>
          <w:p w14:paraId="79DBFC15" w14:textId="77777777" w:rsidR="006F17D3" w:rsidRPr="009B4C40" w:rsidRDefault="006F17D3" w:rsidP="0011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C40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762AAA4" w14:textId="77777777" w:rsidR="006F17D3" w:rsidRPr="0065521E" w:rsidRDefault="006F17D3" w:rsidP="001179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39168A" w14:textId="77777777" w:rsidR="006F17D3" w:rsidRPr="0065521E" w:rsidRDefault="006F17D3" w:rsidP="001179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C22987A" w14:textId="7A08B899" w:rsidR="006F17D3" w:rsidRPr="0065521E" w:rsidRDefault="003E5BCC" w:rsidP="0011790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F4B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14:paraId="56407356" w14:textId="77777777" w:rsidR="006F17D3" w:rsidRPr="0065521E" w:rsidRDefault="006F17D3" w:rsidP="001179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14:paraId="01957D31" w14:textId="77777777" w:rsidR="006F17D3" w:rsidRPr="0065521E" w:rsidRDefault="006F17D3" w:rsidP="0011790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3" w:right="-14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52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EF07732" w14:textId="77777777" w:rsidR="006F17D3" w:rsidRPr="0065521E" w:rsidRDefault="006F17D3" w:rsidP="001179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A19B46C" w14:textId="77777777" w:rsidR="006F17D3" w:rsidRPr="0065521E" w:rsidRDefault="006F17D3" w:rsidP="0011790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52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E2BCAFD" w14:textId="77777777" w:rsidR="006F17D3" w:rsidRPr="006F17D3" w:rsidRDefault="006F17D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5"/>
        <w:gridCol w:w="1170"/>
        <w:gridCol w:w="270"/>
        <w:gridCol w:w="1355"/>
        <w:gridCol w:w="270"/>
        <w:gridCol w:w="1170"/>
        <w:gridCol w:w="268"/>
        <w:gridCol w:w="1172"/>
      </w:tblGrid>
      <w:tr w:rsidR="001D3AE1" w:rsidRPr="00B45AFD" w14:paraId="260FD314" w14:textId="77777777" w:rsidTr="005D5D7C">
        <w:trPr>
          <w:tblHeader/>
        </w:trPr>
        <w:tc>
          <w:tcPr>
            <w:tcW w:w="1997" w:type="pct"/>
          </w:tcPr>
          <w:p w14:paraId="1FCDAAB0" w14:textId="77777777" w:rsidR="001D3AE1" w:rsidRPr="00B45AFD" w:rsidRDefault="001D3AE1" w:rsidP="001D3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479" w:type="pct"/>
            <w:gridSpan w:val="3"/>
          </w:tcPr>
          <w:p w14:paraId="3019E5D3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C9298DB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4EFEF528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D6613" w:rsidRPr="00B45AFD" w14:paraId="74C29F7F" w14:textId="77777777" w:rsidTr="005D5D7C">
        <w:trPr>
          <w:trHeight w:val="344"/>
          <w:tblHeader/>
        </w:trPr>
        <w:tc>
          <w:tcPr>
            <w:tcW w:w="1997" w:type="pct"/>
          </w:tcPr>
          <w:p w14:paraId="48216E0C" w14:textId="77777777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5879CA6" w14:textId="16DA1B52" w:rsidR="003D6613" w:rsidRPr="00B45AFD" w:rsidRDefault="003D6613" w:rsidP="003D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14:paraId="7E91616B" w14:textId="77777777" w:rsidR="003D6613" w:rsidRPr="00B45AFD" w:rsidRDefault="003D6613" w:rsidP="003D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  <w:shd w:val="clear" w:color="auto" w:fill="auto"/>
          </w:tcPr>
          <w:p w14:paraId="2A535343" w14:textId="473183FE" w:rsidR="003D6613" w:rsidRPr="00B45AFD" w:rsidRDefault="003D6613" w:rsidP="003D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3" w:type="pct"/>
            <w:shd w:val="clear" w:color="auto" w:fill="auto"/>
          </w:tcPr>
          <w:p w14:paraId="59AE01E3" w14:textId="77777777" w:rsidR="003D6613" w:rsidRPr="00B45AFD" w:rsidRDefault="003D6613" w:rsidP="003D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38B456C" w14:textId="3C50424B" w:rsidR="003D6613" w:rsidRPr="00B45AFD" w:rsidRDefault="003D6613" w:rsidP="003D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  <w:shd w:val="clear" w:color="auto" w:fill="auto"/>
          </w:tcPr>
          <w:p w14:paraId="10F2FF8D" w14:textId="77777777" w:rsidR="003D6613" w:rsidRPr="00B45AFD" w:rsidRDefault="003D6613" w:rsidP="003D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5428A5B" w14:textId="5F6E50DF" w:rsidR="003D6613" w:rsidRPr="00B45AFD" w:rsidRDefault="003D6613" w:rsidP="003D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1D3AE1" w:rsidRPr="00B45AFD" w14:paraId="2AE3F85F" w14:textId="77777777" w:rsidTr="005D5D7C">
        <w:trPr>
          <w:trHeight w:val="344"/>
          <w:tblHeader/>
        </w:trPr>
        <w:tc>
          <w:tcPr>
            <w:tcW w:w="1997" w:type="pct"/>
          </w:tcPr>
          <w:p w14:paraId="696DAE31" w14:textId="77777777" w:rsidR="001D3AE1" w:rsidRPr="00B45AFD" w:rsidRDefault="001D3AE1" w:rsidP="000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FC06CBC" w14:textId="77777777" w:rsidR="001D3AE1" w:rsidRPr="00B45AFD" w:rsidRDefault="008556AE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4184776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14:paraId="327A2135" w14:textId="77777777" w:rsidR="001D3AE1" w:rsidRPr="00B45AFD" w:rsidRDefault="008556AE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1258AF98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F551CAD" w14:textId="77777777" w:rsidR="001D3AE1" w:rsidRPr="00B45AFD" w:rsidRDefault="008556AE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2F3A1D79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38971EA" w14:textId="77777777" w:rsidR="001D3AE1" w:rsidRPr="00B45AFD" w:rsidRDefault="008556AE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D3AE1" w:rsidRPr="00B45AFD" w14:paraId="5133CC42" w14:textId="77777777" w:rsidTr="005D5D7C">
        <w:trPr>
          <w:tblHeader/>
        </w:trPr>
        <w:tc>
          <w:tcPr>
            <w:tcW w:w="1997" w:type="pct"/>
          </w:tcPr>
          <w:p w14:paraId="06BC309A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3" w:type="pct"/>
            <w:gridSpan w:val="7"/>
          </w:tcPr>
          <w:p w14:paraId="7CA1407C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D3AE1" w:rsidRPr="00B45AFD" w14:paraId="416CD1E1" w14:textId="77777777" w:rsidTr="005D5D7C">
        <w:tc>
          <w:tcPr>
            <w:tcW w:w="1997" w:type="pct"/>
          </w:tcPr>
          <w:p w14:paraId="4B2FD984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9" w:type="pct"/>
          </w:tcPr>
          <w:p w14:paraId="05B8791E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10B3769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14:paraId="765983DE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24DBD9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8130BF2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BDFCE9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C9C40BF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AE1" w:rsidRPr="00B45AFD" w14:paraId="6502B191" w14:textId="77777777" w:rsidTr="005D5D7C">
        <w:tc>
          <w:tcPr>
            <w:tcW w:w="1997" w:type="pct"/>
          </w:tcPr>
          <w:p w14:paraId="06BC6D33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9" w:type="pct"/>
          </w:tcPr>
          <w:p w14:paraId="05B5E372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DE33C72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14:paraId="0192A574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1E203EB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6BD31BB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3298C68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BFC3179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AE1" w:rsidRPr="00B45AFD" w14:paraId="721A6AB8" w14:textId="77777777" w:rsidTr="005D5D7C">
        <w:tc>
          <w:tcPr>
            <w:tcW w:w="1997" w:type="pct"/>
          </w:tcPr>
          <w:p w14:paraId="3362F3E0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D3AE1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63296F0" w14:textId="5021E3C6" w:rsidR="001D3AE1" w:rsidRPr="008765E8" w:rsidRDefault="007A5843" w:rsidP="001A18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765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FC64B2" w:rsidRPr="008765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3" w:type="pct"/>
          </w:tcPr>
          <w:p w14:paraId="0DD568BB" w14:textId="77777777" w:rsidR="001D3AE1" w:rsidRPr="008765E8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tcBorders>
              <w:bottom w:val="double" w:sz="4" w:space="0" w:color="auto"/>
            </w:tcBorders>
          </w:tcPr>
          <w:p w14:paraId="4F1F8501" w14:textId="77777777" w:rsidR="001D3AE1" w:rsidRPr="008765E8" w:rsidRDefault="001D3AE1" w:rsidP="000C2F8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5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073E649D" w14:textId="77777777" w:rsidR="001D3AE1" w:rsidRPr="008765E8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FA68810" w14:textId="18C01E62" w:rsidR="001D3AE1" w:rsidRPr="008765E8" w:rsidRDefault="007A5843" w:rsidP="001A18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65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C64B2" w:rsidRPr="008765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2" w:type="pct"/>
          </w:tcPr>
          <w:p w14:paraId="32BED463" w14:textId="77777777" w:rsidR="001D3AE1" w:rsidRPr="008765E8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5DE69621" w14:textId="77777777" w:rsidR="001D3AE1" w:rsidRPr="008765E8" w:rsidRDefault="001D3AE1" w:rsidP="000C2F8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5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1D3AE1" w:rsidRPr="00B45AFD" w14:paraId="03F652FA" w14:textId="77777777" w:rsidTr="005D5D7C">
        <w:tc>
          <w:tcPr>
            <w:tcW w:w="1997" w:type="pct"/>
          </w:tcPr>
          <w:p w14:paraId="7A7D02E9" w14:textId="77777777" w:rsidR="001D3AE1" w:rsidRPr="001D3AE1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28E59E68" w14:textId="77777777" w:rsidR="001D3AE1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BFAB5B4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  <w:tcBorders>
              <w:top w:val="double" w:sz="4" w:space="0" w:color="auto"/>
            </w:tcBorders>
          </w:tcPr>
          <w:p w14:paraId="2C197D87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8F1744A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2072955" w14:textId="77777777" w:rsidR="001D3AE1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C94B51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405B270F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3AE1" w:rsidRPr="00B45AFD" w14:paraId="6AE029FD" w14:textId="77777777" w:rsidTr="005D5D7C">
        <w:tc>
          <w:tcPr>
            <w:tcW w:w="1997" w:type="pct"/>
          </w:tcPr>
          <w:p w14:paraId="1BDA0336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19" w:type="pct"/>
          </w:tcPr>
          <w:p w14:paraId="15B9DF8C" w14:textId="77777777" w:rsid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6C1C8CA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14:paraId="2340B970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516BF2E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B0F1BF" w14:textId="77777777" w:rsid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3370268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0641757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3AE1" w:rsidRPr="00B45AFD" w14:paraId="76C12179" w14:textId="77777777" w:rsidTr="005D5D7C">
        <w:tc>
          <w:tcPr>
            <w:tcW w:w="1997" w:type="pct"/>
          </w:tcPr>
          <w:p w14:paraId="34B7B065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619" w:type="pct"/>
          </w:tcPr>
          <w:p w14:paraId="05F6D24F" w14:textId="77777777" w:rsid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EEDC57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14:paraId="2E87E5ED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E8C734A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D2FAE94" w14:textId="77777777" w:rsid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94955A9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D67EB77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3AE1" w:rsidRPr="00B45AFD" w14:paraId="75B8D968" w14:textId="77777777" w:rsidTr="005D5D7C">
        <w:tc>
          <w:tcPr>
            <w:tcW w:w="1997" w:type="pct"/>
          </w:tcPr>
          <w:p w14:paraId="6A2E18B7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619" w:type="pct"/>
          </w:tcPr>
          <w:p w14:paraId="057704C4" w14:textId="77777777" w:rsid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1FE9657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14:paraId="5EDA57DA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96934A3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154760" w14:textId="77777777" w:rsid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F6018F2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4A9EB69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3AE1" w:rsidRPr="00B45AFD" w14:paraId="75AD846E" w14:textId="77777777" w:rsidTr="005D5D7C">
        <w:tc>
          <w:tcPr>
            <w:tcW w:w="1997" w:type="pct"/>
          </w:tcPr>
          <w:p w14:paraId="4F7968CF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19" w:type="pct"/>
          </w:tcPr>
          <w:p w14:paraId="7FB6BB1E" w14:textId="293B0144" w:rsidR="001D3AE1" w:rsidRPr="00B45AFD" w:rsidRDefault="007A5843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143" w:type="pct"/>
          </w:tcPr>
          <w:p w14:paraId="203559A6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7" w:type="pct"/>
          </w:tcPr>
          <w:p w14:paraId="39BCF093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43" w:type="pct"/>
          </w:tcPr>
          <w:p w14:paraId="206604E1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04D5FE8A" w14:textId="0AADDC0B" w:rsidR="001D3AE1" w:rsidRPr="00B45AFD" w:rsidRDefault="00551D45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142" w:type="pct"/>
          </w:tcPr>
          <w:p w14:paraId="20929C99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38E505B" w14:textId="77777777" w:rsidR="001D3AE1" w:rsidRPr="00B45AFD" w:rsidRDefault="008556AE" w:rsidP="001A18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1D3AE1" w:rsidRPr="00B45AFD" w14:paraId="05378614" w14:textId="77777777" w:rsidTr="005D5D7C">
        <w:tc>
          <w:tcPr>
            <w:tcW w:w="1997" w:type="pct"/>
          </w:tcPr>
          <w:p w14:paraId="1CBE53D8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CA33DE4" w14:textId="27D57811" w:rsidR="001D3AE1" w:rsidRPr="00B45AFD" w:rsidRDefault="007A5843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143" w:type="pct"/>
          </w:tcPr>
          <w:p w14:paraId="2D8A250D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27BC39AB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  <w:tc>
          <w:tcPr>
            <w:tcW w:w="143" w:type="pct"/>
          </w:tcPr>
          <w:p w14:paraId="7AFD15B5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A36B09F" w14:textId="73115DC6" w:rsidR="001D3AE1" w:rsidRPr="00B45AFD" w:rsidRDefault="00551D45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142" w:type="pct"/>
          </w:tcPr>
          <w:p w14:paraId="7F22A4F1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F1EA1F1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1D3AE1" w:rsidRPr="00B45AFD" w14:paraId="60E33FB3" w14:textId="77777777" w:rsidTr="005D5D7C">
        <w:tc>
          <w:tcPr>
            <w:tcW w:w="1997" w:type="pct"/>
          </w:tcPr>
          <w:p w14:paraId="3E1F538E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2D54175" w14:textId="179A6546" w:rsidR="001D3AE1" w:rsidRPr="00B45AFD" w:rsidRDefault="007A5843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304</w:t>
            </w:r>
          </w:p>
        </w:tc>
        <w:tc>
          <w:tcPr>
            <w:tcW w:w="143" w:type="pct"/>
          </w:tcPr>
          <w:p w14:paraId="5A3CFB4C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70816B9F" w14:textId="77777777" w:rsidR="001D3AE1" w:rsidRPr="001A18DC" w:rsidRDefault="008556AE" w:rsidP="001D3A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</w:t>
            </w:r>
          </w:p>
        </w:tc>
        <w:tc>
          <w:tcPr>
            <w:tcW w:w="143" w:type="pct"/>
          </w:tcPr>
          <w:p w14:paraId="300AAAE0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44A0D72" w14:textId="5857B9DC" w:rsidR="001D3AE1" w:rsidRPr="00B45AFD" w:rsidRDefault="00551D45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</w:p>
        </w:tc>
        <w:tc>
          <w:tcPr>
            <w:tcW w:w="142" w:type="pct"/>
          </w:tcPr>
          <w:p w14:paraId="47F29F7C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1DD466B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</w:p>
        </w:tc>
      </w:tr>
    </w:tbl>
    <w:p w14:paraId="090FA526" w14:textId="7E78DD2C" w:rsidR="001D3AE1" w:rsidRDefault="001D3AE1">
      <w:pPr>
        <w:rPr>
          <w:rFonts w:ascii="Angsana New" w:hAnsi="Angsana New"/>
          <w:sz w:val="30"/>
          <w:szCs w:val="30"/>
        </w:rPr>
      </w:pPr>
    </w:p>
    <w:p w14:paraId="7DC9DC03" w14:textId="440A692F" w:rsidR="006915D4" w:rsidRDefault="006915D4">
      <w:pPr>
        <w:rPr>
          <w:rFonts w:ascii="Angsana New" w:hAnsi="Angsana New"/>
          <w:sz w:val="30"/>
          <w:szCs w:val="30"/>
        </w:rPr>
      </w:pPr>
    </w:p>
    <w:p w14:paraId="415DD3DE" w14:textId="77777777" w:rsidR="00C06EC2" w:rsidRPr="0052700E" w:rsidRDefault="00516279" w:rsidP="00F45CA6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567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52700E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p w14:paraId="4795CA22" w14:textId="77777777" w:rsidR="00F45CA6" w:rsidRPr="0052700E" w:rsidRDefault="00F45CA6" w:rsidP="00F45CA6">
      <w:pPr>
        <w:rPr>
          <w:rFonts w:ascii="Angsana New" w:hAnsi="Angsana New"/>
          <w:sz w:val="30"/>
          <w:szCs w:val="30"/>
          <w:lang w:val="x-none" w:eastAsia="x-none"/>
        </w:rPr>
      </w:pPr>
    </w:p>
    <w:p w14:paraId="58785610" w14:textId="77777777" w:rsidR="00BB1043" w:rsidRPr="0052700E" w:rsidRDefault="00BB1043" w:rsidP="00BB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52700E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1B8A8A3E" w14:textId="77777777" w:rsidR="00BB1043" w:rsidRPr="0052700E" w:rsidRDefault="00BB1043" w:rsidP="00BB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New" w:hAnsi="AngsanaNew" w:cs="AngsanaNew"/>
          <w:sz w:val="30"/>
          <w:szCs w:val="30"/>
          <w:cs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270"/>
        <w:gridCol w:w="1080"/>
        <w:gridCol w:w="270"/>
        <w:gridCol w:w="1080"/>
        <w:gridCol w:w="270"/>
        <w:gridCol w:w="1080"/>
        <w:gridCol w:w="270"/>
        <w:gridCol w:w="1260"/>
      </w:tblGrid>
      <w:tr w:rsidR="00645621" w:rsidRPr="0052700E" w14:paraId="03D21782" w14:textId="77777777" w:rsidTr="008D1546">
        <w:trPr>
          <w:tblHeader/>
        </w:trPr>
        <w:tc>
          <w:tcPr>
            <w:tcW w:w="3690" w:type="dxa"/>
          </w:tcPr>
          <w:p w14:paraId="2CE62B9D" w14:textId="77777777" w:rsidR="00645621" w:rsidRPr="0052700E" w:rsidRDefault="00150589" w:rsidP="001D12FC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700E">
              <w:rPr>
                <w:rFonts w:ascii="AngsanaNew" w:hAnsi="AngsanaNew"/>
                <w:sz w:val="30"/>
                <w:szCs w:val="30"/>
                <w:cs/>
              </w:rPr>
              <w:br w:type="page"/>
            </w:r>
          </w:p>
        </w:tc>
        <w:tc>
          <w:tcPr>
            <w:tcW w:w="270" w:type="dxa"/>
          </w:tcPr>
          <w:p w14:paraId="1523FDA1" w14:textId="77777777" w:rsidR="00645621" w:rsidRPr="0052700E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0C5C9EE" w14:textId="77777777" w:rsidR="00645621" w:rsidRPr="0052700E" w:rsidRDefault="00645621" w:rsidP="001D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700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E06B07" w14:textId="77777777" w:rsidR="00645621" w:rsidRPr="0052700E" w:rsidRDefault="00645621" w:rsidP="001D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276D4E4" w14:textId="77777777" w:rsidR="00645621" w:rsidRPr="0052700E" w:rsidRDefault="00645621" w:rsidP="001D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700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613" w:rsidRPr="0052700E" w14:paraId="79B7D1B3" w14:textId="77777777" w:rsidTr="008D1546">
        <w:trPr>
          <w:tblHeader/>
        </w:trPr>
        <w:tc>
          <w:tcPr>
            <w:tcW w:w="3690" w:type="dxa"/>
          </w:tcPr>
          <w:p w14:paraId="2DDC8030" w14:textId="77777777" w:rsidR="003D6613" w:rsidRPr="0052700E" w:rsidRDefault="003D6613" w:rsidP="003D6613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2E807C" w14:textId="77777777" w:rsidR="003D6613" w:rsidRPr="0052700E" w:rsidRDefault="003D6613" w:rsidP="003D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040717" w14:textId="62CDDE0D" w:rsidR="003D6613" w:rsidRPr="0052700E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390C283" w14:textId="77777777" w:rsidR="003D6613" w:rsidRPr="0052700E" w:rsidRDefault="003D6613" w:rsidP="003D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830E87" w14:textId="588C9F5B" w:rsidR="003D6613" w:rsidRPr="0052700E" w:rsidRDefault="003D6613" w:rsidP="003D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05D14350" w14:textId="77777777" w:rsidR="003D6613" w:rsidRPr="0052700E" w:rsidRDefault="003D6613" w:rsidP="003D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1007B0" w14:textId="5E71C4A7" w:rsidR="003D6613" w:rsidRPr="0052700E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A03CA8C" w14:textId="77777777" w:rsidR="003D6613" w:rsidRPr="0052700E" w:rsidRDefault="003D6613" w:rsidP="003D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7E2E01" w14:textId="78D60923" w:rsidR="003D6613" w:rsidRPr="0052700E" w:rsidRDefault="003D6613" w:rsidP="003D6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C52A36" w:rsidRPr="0052700E" w14:paraId="4F2E26F7" w14:textId="77777777" w:rsidTr="008D1546">
        <w:trPr>
          <w:tblHeader/>
        </w:trPr>
        <w:tc>
          <w:tcPr>
            <w:tcW w:w="3690" w:type="dxa"/>
          </w:tcPr>
          <w:p w14:paraId="1BF4AB41" w14:textId="77777777" w:rsidR="00C52A36" w:rsidRPr="0052700E" w:rsidRDefault="00C52A36" w:rsidP="00C52A36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5A8D65" w14:textId="77777777" w:rsidR="00C52A36" w:rsidRPr="0052700E" w:rsidRDefault="00C52A36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EF18AE" w14:textId="77777777" w:rsidR="00C52A36" w:rsidRPr="0052700E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F92C5DF" w14:textId="77777777" w:rsidR="00C52A36" w:rsidRPr="0052700E" w:rsidRDefault="00C52A36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BDBCD3" w14:textId="77777777" w:rsidR="00C52A36" w:rsidRPr="0052700E" w:rsidRDefault="008556AE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601C90F" w14:textId="77777777" w:rsidR="00C52A36" w:rsidRPr="0052700E" w:rsidRDefault="00C52A36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8B3F8F" w14:textId="77777777" w:rsidR="00C52A36" w:rsidRPr="0052700E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2121536" w14:textId="77777777" w:rsidR="00C52A36" w:rsidRPr="0052700E" w:rsidRDefault="00C52A36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C47E4D" w14:textId="77777777" w:rsidR="00C52A36" w:rsidRPr="0052700E" w:rsidRDefault="008556AE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45621" w:rsidRPr="0052700E" w14:paraId="7DF729A3" w14:textId="77777777" w:rsidTr="008D1546">
        <w:trPr>
          <w:tblHeader/>
        </w:trPr>
        <w:tc>
          <w:tcPr>
            <w:tcW w:w="3690" w:type="dxa"/>
          </w:tcPr>
          <w:p w14:paraId="3899A726" w14:textId="77777777" w:rsidR="00645621" w:rsidRPr="0052700E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9AE3957" w14:textId="77777777" w:rsidR="00645621" w:rsidRPr="0052700E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BDAA4F6" w14:textId="77777777" w:rsidR="00645621" w:rsidRPr="0052700E" w:rsidRDefault="00645621" w:rsidP="001D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2700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F94E45" w:rsidRPr="0052700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52700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94E45" w:rsidRPr="0052700E" w14:paraId="5E404BEE" w14:textId="77777777" w:rsidTr="008D1546">
        <w:tc>
          <w:tcPr>
            <w:tcW w:w="3690" w:type="dxa"/>
            <w:vAlign w:val="bottom"/>
          </w:tcPr>
          <w:p w14:paraId="0E053BDE" w14:textId="77777777" w:rsidR="00F94E45" w:rsidRPr="0052700E" w:rsidDel="00D31C77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79D66B9E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EB808A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AEF697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D36CB21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1BADBF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53C7F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4EB23F" w14:textId="77777777" w:rsidR="00F94E45" w:rsidRPr="0052700E" w:rsidRDefault="00F94E45" w:rsidP="00F94E4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18FA1F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94E45" w:rsidRPr="0052700E" w14:paraId="3E993F14" w14:textId="77777777" w:rsidTr="008D1546">
        <w:tc>
          <w:tcPr>
            <w:tcW w:w="3690" w:type="dxa"/>
          </w:tcPr>
          <w:p w14:paraId="63ADCD0A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700E">
              <w:rPr>
                <w:rFonts w:ascii="Angsana New" w:eastAsia="Batang" w:hAnsi="Angsana New" w:hint="cs"/>
                <w:sz w:val="30"/>
                <w:szCs w:val="30"/>
                <w:cs/>
              </w:rPr>
              <w:t>ยังไม่ครบกําหนดชําระ</w:t>
            </w:r>
          </w:p>
        </w:tc>
        <w:tc>
          <w:tcPr>
            <w:tcW w:w="270" w:type="dxa"/>
          </w:tcPr>
          <w:p w14:paraId="1D9FE1D6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A7831F" w14:textId="6E13C0D8" w:rsidR="00F94E45" w:rsidRPr="00EF4B92" w:rsidRDefault="003534B8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4B92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4A5DEE77" w14:textId="77777777" w:rsidR="00F94E45" w:rsidRPr="003534B8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10921989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FEA4920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A043ED8" w14:textId="700DAFB7" w:rsidR="00F94E45" w:rsidRPr="0052700E" w:rsidRDefault="00551D45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FEBC5BA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0D4191" w14:textId="14246D9D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94E45" w:rsidRPr="0052700E" w14:paraId="6D26D429" w14:textId="77777777" w:rsidTr="008D1546">
        <w:tc>
          <w:tcPr>
            <w:tcW w:w="3690" w:type="dxa"/>
          </w:tcPr>
          <w:p w14:paraId="1815AF38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700E">
              <w:rPr>
                <w:rFonts w:ascii="Angsana New" w:eastAsia="Batang" w:hAnsi="Angsana New" w:hint="cs"/>
                <w:sz w:val="30"/>
                <w:szCs w:val="30"/>
                <w:cs/>
              </w:rPr>
              <w:t>เกินกําหนดชําระ</w:t>
            </w:r>
          </w:p>
        </w:tc>
        <w:tc>
          <w:tcPr>
            <w:tcW w:w="270" w:type="dxa"/>
          </w:tcPr>
          <w:p w14:paraId="12EFBFBA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9B07E2" w14:textId="77777777" w:rsidR="00F94E45" w:rsidRPr="00EF4B92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A1D40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910A46" w14:textId="77777777" w:rsidR="00F94E45" w:rsidRPr="0052700E" w:rsidRDefault="00F94E45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3FA18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DE3C51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BCC1D8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65742E" w14:textId="77777777" w:rsidR="00F94E45" w:rsidRPr="0052700E" w:rsidRDefault="00F94E45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E45" w:rsidRPr="0052700E" w14:paraId="26E32808" w14:textId="77777777" w:rsidTr="008D1546">
        <w:tc>
          <w:tcPr>
            <w:tcW w:w="3690" w:type="dxa"/>
          </w:tcPr>
          <w:p w14:paraId="05A625BB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น้อยกว่า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52021BB9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EE692A" w14:textId="4A4F94F0" w:rsidR="00F94E45" w:rsidRPr="00EF4B92" w:rsidRDefault="001B7444" w:rsidP="00EF4B9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4B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454BC0" w14:textId="77777777" w:rsidR="00F94E45" w:rsidRPr="001B7444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7B77AFE8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A44919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E951A9F" w14:textId="581AF38B" w:rsidR="00F94E45" w:rsidRPr="0052700E" w:rsidRDefault="00551D45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2B3E18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AFA1422" w14:textId="77777777" w:rsidR="00F94E45" w:rsidRPr="0052700E" w:rsidRDefault="00F94E45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E45" w:rsidRPr="0052700E" w14:paraId="3F7451C6" w14:textId="77777777" w:rsidTr="008D1546">
        <w:tc>
          <w:tcPr>
            <w:tcW w:w="3690" w:type="dxa"/>
          </w:tcPr>
          <w:p w14:paraId="73837FEA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-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16CF1904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FF5C3D" w14:textId="181CB2F6" w:rsidR="00F94E45" w:rsidRPr="00EF4B92" w:rsidRDefault="007A5843" w:rsidP="007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4B9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C8242F6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C4FB70E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2E45D6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F3A13F6" w14:textId="1CFE0346" w:rsidR="00F94E45" w:rsidRPr="0052700E" w:rsidRDefault="00551D45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1C8973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BD1ECBF" w14:textId="77777777" w:rsidR="00F94E45" w:rsidRPr="0052700E" w:rsidRDefault="00F94E45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E45" w:rsidRPr="0052700E" w14:paraId="2FCDFED0" w14:textId="77777777" w:rsidTr="008D1546">
        <w:tc>
          <w:tcPr>
            <w:tcW w:w="3690" w:type="dxa"/>
          </w:tcPr>
          <w:p w14:paraId="6C71F277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6FC1C1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8F323" w14:textId="437468A7" w:rsidR="00F94E45" w:rsidRPr="0052700E" w:rsidRDefault="000D34A3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  <w:vAlign w:val="bottom"/>
          </w:tcPr>
          <w:p w14:paraId="41446061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23AD5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5D07F629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7B7B9B" w14:textId="6FAD9B0F" w:rsidR="00F94E45" w:rsidRPr="0052700E" w:rsidRDefault="00551D45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3D41B4B0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BD9370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F94E45" w:rsidRPr="0052700E" w14:paraId="554A77B3" w14:textId="77777777" w:rsidTr="008D1546">
        <w:tc>
          <w:tcPr>
            <w:tcW w:w="3690" w:type="dxa"/>
            <w:vAlign w:val="bottom"/>
          </w:tcPr>
          <w:p w14:paraId="0CB54436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70" w:type="dxa"/>
          </w:tcPr>
          <w:p w14:paraId="21068C82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9163F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E71925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DBC8B5D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3B506C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8E659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F9B721" w14:textId="77777777" w:rsidR="00F94E45" w:rsidRPr="0052700E" w:rsidRDefault="00F94E45" w:rsidP="00F94E4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F33BCF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94E45" w:rsidRPr="0052700E" w14:paraId="11C850B9" w14:textId="77777777" w:rsidTr="008D1546">
        <w:tc>
          <w:tcPr>
            <w:tcW w:w="3690" w:type="dxa"/>
          </w:tcPr>
          <w:p w14:paraId="24DEDF7A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2700E">
              <w:rPr>
                <w:rFonts w:ascii="Angsana New" w:eastAsia="Batang" w:hAnsi="Angsana New" w:hint="cs"/>
                <w:sz w:val="30"/>
                <w:szCs w:val="30"/>
                <w:cs/>
              </w:rPr>
              <w:t>ยังไม่ครบกําหนดชําระ</w:t>
            </w:r>
          </w:p>
        </w:tc>
        <w:tc>
          <w:tcPr>
            <w:tcW w:w="270" w:type="dxa"/>
          </w:tcPr>
          <w:p w14:paraId="15300FCF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DB2C6C" w14:textId="0BE4921E" w:rsidR="00F94E45" w:rsidRPr="0052700E" w:rsidRDefault="00EF4B92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46441C3A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DFBB39D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7C266001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DFBA0" w14:textId="08BD8575" w:rsidR="00F94E45" w:rsidRPr="0052700E" w:rsidRDefault="00551D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EB0D4E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6A3D8F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94E45" w:rsidRPr="0052700E" w14:paraId="11A2B957" w14:textId="77777777" w:rsidTr="008D1546">
        <w:tc>
          <w:tcPr>
            <w:tcW w:w="3690" w:type="dxa"/>
          </w:tcPr>
          <w:p w14:paraId="4CCD7E68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2700E">
              <w:rPr>
                <w:rFonts w:ascii="Angsana New" w:eastAsia="Batang" w:hAnsi="Angsana New" w:hint="cs"/>
                <w:sz w:val="30"/>
                <w:szCs w:val="30"/>
                <w:cs/>
              </w:rPr>
              <w:t>เกินกําหนดชําระ</w:t>
            </w:r>
          </w:p>
        </w:tc>
        <w:tc>
          <w:tcPr>
            <w:tcW w:w="270" w:type="dxa"/>
          </w:tcPr>
          <w:p w14:paraId="02773447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1D28C3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197B0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F14F30E" w14:textId="77777777" w:rsidR="00F94E45" w:rsidRPr="0052700E" w:rsidRDefault="00F94E45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D622A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6BA553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2203F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8BC21D" w14:textId="77777777" w:rsidR="00F94E45" w:rsidRPr="0052700E" w:rsidRDefault="00F94E45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E45" w:rsidRPr="0052700E" w14:paraId="78AE4445" w14:textId="77777777" w:rsidTr="008D1546">
        <w:tc>
          <w:tcPr>
            <w:tcW w:w="3690" w:type="dxa"/>
          </w:tcPr>
          <w:p w14:paraId="2AACFA2D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น้อยกว่า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49065355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B7CC8F" w14:textId="4A4311D6" w:rsidR="00F94E45" w:rsidRPr="00EF4B92" w:rsidRDefault="007A5843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4B92">
              <w:rPr>
                <w:rFonts w:ascii="Angsana New" w:hAnsi="Angsana New"/>
                <w:sz w:val="30"/>
                <w:szCs w:val="30"/>
              </w:rPr>
              <w:t>1</w:t>
            </w:r>
            <w:r w:rsidR="003534B8" w:rsidRPr="00EF4B9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02F33E9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E740B2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4BA9B857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1CCFA" w14:textId="761C1D46" w:rsidR="00F94E45" w:rsidRPr="0052700E" w:rsidRDefault="00551D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AF177D3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8EADCC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F94E45" w:rsidRPr="0052700E" w14:paraId="6CCD4327" w14:textId="77777777" w:rsidTr="008D1546">
        <w:tc>
          <w:tcPr>
            <w:tcW w:w="3690" w:type="dxa"/>
          </w:tcPr>
          <w:p w14:paraId="507E111D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0F635DBB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0F7A64" w14:textId="5B72955F" w:rsidR="00F94E45" w:rsidRPr="00EF4B92" w:rsidRDefault="007A5843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4B9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D735A7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9323418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0529D4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26AD3" w14:textId="2F9BFB78" w:rsidR="00F94E45" w:rsidRPr="0052700E" w:rsidRDefault="00551D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69256C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CD9B57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94E45" w:rsidRPr="0052700E" w14:paraId="0A3552FE" w14:textId="77777777" w:rsidTr="008D1546">
        <w:tc>
          <w:tcPr>
            <w:tcW w:w="3690" w:type="dxa"/>
          </w:tcPr>
          <w:p w14:paraId="19961466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12</w:t>
            </w: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2D994FD1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97D8B1" w14:textId="1BCF67A9" w:rsidR="00F94E45" w:rsidRPr="00EF4B92" w:rsidRDefault="003534B8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4B92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5610159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57DA7B3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9734F3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72D97" w14:textId="0E0AF9F2" w:rsidR="00F94E45" w:rsidRPr="0052700E" w:rsidRDefault="00551D45" w:rsidP="0059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FCAF22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D76472" w14:textId="77777777" w:rsidR="00F94E45" w:rsidRPr="0052700E" w:rsidRDefault="00F94E45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94E45" w:rsidRPr="0052700E" w14:paraId="290996CA" w14:textId="77777777" w:rsidTr="00633333">
        <w:tc>
          <w:tcPr>
            <w:tcW w:w="3690" w:type="dxa"/>
          </w:tcPr>
          <w:p w14:paraId="3ABD8B21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มากกว่า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12</w:t>
            </w: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148F34F4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F1E73" w14:textId="6F659466" w:rsidR="00F94E45" w:rsidRPr="00EF4B92" w:rsidRDefault="007A5843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4B92">
              <w:rPr>
                <w:rFonts w:ascii="Angsana New" w:hAnsi="Angsana New"/>
                <w:sz w:val="30"/>
                <w:szCs w:val="30"/>
              </w:rPr>
              <w:t>2</w:t>
            </w:r>
            <w:r w:rsidR="003534B8" w:rsidRPr="00EF4B9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00940" w14:textId="77777777" w:rsidR="00F94E45" w:rsidRPr="0052700E" w:rsidRDefault="00F94E45" w:rsidP="00F94E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FD689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60A08" w14:textId="77777777" w:rsidR="00F94E45" w:rsidRPr="0052700E" w:rsidRDefault="00F94E45" w:rsidP="00F94E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B9A97" w14:textId="2A101256" w:rsidR="00F94E45" w:rsidRPr="0052700E" w:rsidRDefault="00551D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669DA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77F41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F94E45" w:rsidRPr="0052700E" w14:paraId="50B15F51" w14:textId="77777777" w:rsidTr="008D1546">
        <w:tc>
          <w:tcPr>
            <w:tcW w:w="3690" w:type="dxa"/>
          </w:tcPr>
          <w:p w14:paraId="6FEA835F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BEC901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1D7A5" w14:textId="5B7BB3A1" w:rsidR="00F94E45" w:rsidRPr="00EF4B92" w:rsidRDefault="00EF4B92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B92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ABC31" w14:textId="77777777" w:rsidR="00F94E45" w:rsidRPr="003534B8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2892F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57A55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2F9CD" w14:textId="1385CEAA" w:rsidR="00F94E45" w:rsidRPr="0052700E" w:rsidRDefault="00551D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60F1B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E4C4A" w14:textId="77777777" w:rsidR="00F94E45" w:rsidRPr="0052700E" w:rsidRDefault="008556AE" w:rsidP="00E7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F94E45" w:rsidRPr="0052700E" w14:paraId="360478AA" w14:textId="77777777" w:rsidTr="008D1546">
        <w:tc>
          <w:tcPr>
            <w:tcW w:w="3690" w:type="dxa"/>
          </w:tcPr>
          <w:p w14:paraId="3FA27540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ลูกหนี้ตามสัญญาเช่าดำเนินงานที่ยัง</w:t>
            </w:r>
          </w:p>
        </w:tc>
        <w:tc>
          <w:tcPr>
            <w:tcW w:w="270" w:type="dxa"/>
          </w:tcPr>
          <w:p w14:paraId="5678F563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6AA855" w14:textId="77777777" w:rsidR="00F94E45" w:rsidRPr="00EF4B92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C8CF20" w14:textId="77777777" w:rsidR="00F94E45" w:rsidRPr="0052700E" w:rsidRDefault="00F94E45" w:rsidP="00F94E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BEB70C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811894" w14:textId="77777777" w:rsidR="00F94E45" w:rsidRPr="0052700E" w:rsidRDefault="00F94E45" w:rsidP="00F94E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98E211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25B391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669239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E45" w:rsidRPr="0052700E" w14:paraId="644F0F1D" w14:textId="77777777" w:rsidTr="008D1546">
        <w:tc>
          <w:tcPr>
            <w:tcW w:w="3690" w:type="dxa"/>
          </w:tcPr>
          <w:p w14:paraId="6495D138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ไม่เรียกชำระ</w:t>
            </w:r>
          </w:p>
        </w:tc>
        <w:tc>
          <w:tcPr>
            <w:tcW w:w="270" w:type="dxa"/>
          </w:tcPr>
          <w:p w14:paraId="62884BC6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FE37E" w14:textId="29F61929" w:rsidR="00F94E45" w:rsidRPr="00EF4B92" w:rsidRDefault="00213573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B9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F4B92" w:rsidRPr="00EF4B9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71637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C13BA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D6E96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823D1" w14:textId="0F55FCDE" w:rsidR="00F94E45" w:rsidRPr="0052700E" w:rsidRDefault="00551D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E2F305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20ED0" w14:textId="77777777" w:rsidR="00F94E45" w:rsidRPr="0052700E" w:rsidRDefault="008556AE" w:rsidP="0025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F94E45" w:rsidRPr="0052700E" w14:paraId="615B4813" w14:textId="77777777" w:rsidTr="004E09CD">
        <w:tc>
          <w:tcPr>
            <w:tcW w:w="3690" w:type="dxa"/>
          </w:tcPr>
          <w:p w14:paraId="4803A54D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7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EE945AD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22DB5B" w14:textId="143A3A91" w:rsidR="00F94E45" w:rsidRPr="0052700E" w:rsidRDefault="007A5843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C4354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62645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371AB4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84BF9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76E78" w14:textId="59233A47" w:rsidR="00F94E45" w:rsidRPr="0052700E" w:rsidRDefault="00551D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35B15C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E1E000" w14:textId="77777777" w:rsidR="00F94E45" w:rsidRPr="0052700E" w:rsidRDefault="008556AE" w:rsidP="0025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</w:tr>
      <w:tr w:rsidR="00F94E45" w:rsidRPr="0052700E" w14:paraId="03B92831" w14:textId="77777777" w:rsidTr="008D1546">
        <w:tc>
          <w:tcPr>
            <w:tcW w:w="3690" w:type="dxa"/>
          </w:tcPr>
          <w:p w14:paraId="05E8E636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27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700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</w:tcPr>
          <w:p w14:paraId="52D448E8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DDB53" w14:textId="4E32F1B0" w:rsidR="00F94E45" w:rsidRPr="0052700E" w:rsidRDefault="007A5843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3E057" w14:textId="77777777" w:rsidR="00F94E45" w:rsidRPr="0052700E" w:rsidRDefault="00F94E45" w:rsidP="00F94E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20D46" w14:textId="77777777" w:rsidR="00F94E45" w:rsidRPr="0052700E" w:rsidRDefault="00F94E4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19</w:t>
            </w:r>
            <w:r w:rsidRPr="0052700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3FB98" w14:textId="77777777" w:rsidR="00F94E45" w:rsidRPr="0052700E" w:rsidRDefault="00F94E45" w:rsidP="00F94E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79C70" w14:textId="6AA260BE" w:rsidR="00F94E45" w:rsidRPr="0052700E" w:rsidRDefault="00551D45" w:rsidP="00551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91A3A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FFCFC" w14:textId="77777777" w:rsidR="00F94E45" w:rsidRPr="0052700E" w:rsidRDefault="00F94E4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13</w:t>
            </w:r>
            <w:r w:rsidRPr="0052700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4E45" w:rsidRPr="0052700E" w14:paraId="5C18FAAC" w14:textId="77777777" w:rsidTr="004E09CD">
        <w:trPr>
          <w:trHeight w:val="307"/>
        </w:trPr>
        <w:tc>
          <w:tcPr>
            <w:tcW w:w="3690" w:type="dxa"/>
          </w:tcPr>
          <w:p w14:paraId="71478EB4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3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5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14:paraId="613A845A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5F5E" w14:textId="382741B1" w:rsidR="00F94E45" w:rsidRPr="0052700E" w:rsidRDefault="007A5843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C435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5FB577D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8350B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0F7D0A5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0C2847" w14:textId="5AD03F5F" w:rsidR="00F94E45" w:rsidRPr="0052700E" w:rsidRDefault="00551D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1F992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01E58" w14:textId="77777777" w:rsidR="00F94E45" w:rsidRPr="0052700E" w:rsidRDefault="008556AE" w:rsidP="0025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</w:tbl>
    <w:p w14:paraId="4555771E" w14:textId="77777777" w:rsidR="000D5AF9" w:rsidRPr="0052700E" w:rsidRDefault="000D5AF9">
      <w:pPr>
        <w:rPr>
          <w:rFonts w:ascii="Angsana New" w:hAnsi="Angsana New"/>
          <w:sz w:val="30"/>
          <w:szCs w:val="30"/>
        </w:rPr>
      </w:pPr>
    </w:p>
    <w:p w14:paraId="7AC7A38B" w14:textId="77777777" w:rsidR="00F94E45" w:rsidRPr="0052700E" w:rsidRDefault="00F94E45" w:rsidP="00F94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700E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Pr="0052700E">
        <w:rPr>
          <w:rFonts w:ascii="Angsana New" w:hAnsi="Angsana New"/>
          <w:sz w:val="30"/>
          <w:szCs w:val="30"/>
          <w:cs/>
        </w:rPr>
        <w:t xml:space="preserve"> วัน ถึง </w:t>
      </w:r>
      <w:r w:rsidR="008556AE" w:rsidRPr="008556AE">
        <w:rPr>
          <w:rFonts w:ascii="Angsana New" w:hAnsi="Angsana New"/>
          <w:sz w:val="30"/>
          <w:szCs w:val="30"/>
        </w:rPr>
        <w:t>45</w:t>
      </w:r>
      <w:r w:rsidRPr="0052700E">
        <w:rPr>
          <w:rFonts w:ascii="Angsana New" w:hAnsi="Angsana New"/>
          <w:sz w:val="30"/>
          <w:szCs w:val="30"/>
          <w:cs/>
        </w:rPr>
        <w:t xml:space="preserve"> วัน</w:t>
      </w:r>
    </w:p>
    <w:p w14:paraId="57DA100B" w14:textId="77777777" w:rsidR="0011555A" w:rsidRPr="00B45AFD" w:rsidRDefault="0011555A" w:rsidP="00F94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A65C45" w14:textId="77777777" w:rsidR="00CF055D" w:rsidRPr="00B45AFD" w:rsidRDefault="00923E59" w:rsidP="00FB5A97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567"/>
        </w:tabs>
        <w:ind w:left="567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B45AFD">
        <w:rPr>
          <w:rFonts w:ascii="Angsana New" w:hAnsi="Angsana New" w:hint="cs"/>
          <w:sz w:val="30"/>
          <w:szCs w:val="30"/>
          <w:cs/>
          <w:lang w:val="en-US"/>
        </w:rPr>
        <w:lastRenderedPageBreak/>
        <w:t>โครงการอสังหาริมทรัพย์ระหว่างการพัฒนา</w:t>
      </w:r>
    </w:p>
    <w:tbl>
      <w:tblPr>
        <w:tblpPr w:leftFromText="180" w:rightFromText="180" w:vertAnchor="text" w:horzAnchor="margin" w:tblpX="477" w:tblpY="421"/>
        <w:tblOverlap w:val="never"/>
        <w:tblW w:w="4810" w:type="pct"/>
        <w:tblLayout w:type="fixed"/>
        <w:tblLook w:val="01E0" w:firstRow="1" w:lastRow="1" w:firstColumn="1" w:lastColumn="1" w:noHBand="0" w:noVBand="0"/>
      </w:tblPr>
      <w:tblGrid>
        <w:gridCol w:w="3959"/>
        <w:gridCol w:w="1079"/>
        <w:gridCol w:w="270"/>
        <w:gridCol w:w="1222"/>
        <w:gridCol w:w="270"/>
        <w:gridCol w:w="1020"/>
        <w:gridCol w:w="240"/>
        <w:gridCol w:w="1173"/>
        <w:gridCol w:w="7"/>
      </w:tblGrid>
      <w:tr w:rsidR="00923E59" w:rsidRPr="00B45AFD" w14:paraId="4EE04FC3" w14:textId="77777777" w:rsidTr="006F281D">
        <w:trPr>
          <w:gridAfter w:val="1"/>
          <w:wAfter w:w="4" w:type="pct"/>
          <w:tblHeader/>
        </w:trPr>
        <w:tc>
          <w:tcPr>
            <w:tcW w:w="2142" w:type="pct"/>
          </w:tcPr>
          <w:p w14:paraId="002EC0F3" w14:textId="77777777" w:rsidR="00923E59" w:rsidRPr="00B45AFD" w:rsidRDefault="00923E59" w:rsidP="0092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  <w:bookmarkStart w:id="2" w:name="_Hlk23275276"/>
          </w:p>
        </w:tc>
        <w:tc>
          <w:tcPr>
            <w:tcW w:w="1391" w:type="pct"/>
            <w:gridSpan w:val="3"/>
          </w:tcPr>
          <w:p w14:paraId="1CACE3C0" w14:textId="77777777" w:rsidR="00923E59" w:rsidRPr="00B45AFD" w:rsidRDefault="00923E59" w:rsidP="002B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FA9FC71" w14:textId="77777777" w:rsidR="00923E59" w:rsidRPr="00B45AFD" w:rsidRDefault="00923E59" w:rsidP="002B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27464C0D" w14:textId="77777777" w:rsidR="00923E59" w:rsidRPr="00B45AFD" w:rsidRDefault="00923E59" w:rsidP="002B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3D6613" w:rsidRPr="00B45AFD" w14:paraId="0CC581A2" w14:textId="77777777" w:rsidTr="00753E0B">
        <w:trPr>
          <w:gridAfter w:val="1"/>
          <w:wAfter w:w="4" w:type="pct"/>
          <w:tblHeader/>
        </w:trPr>
        <w:tc>
          <w:tcPr>
            <w:tcW w:w="2142" w:type="pct"/>
          </w:tcPr>
          <w:p w14:paraId="0E60B8CB" w14:textId="77777777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F9E0C21" w14:textId="7B1784B5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5D44134C" w14:textId="77777777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14:paraId="17A52520" w14:textId="6C51E3DA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6" w:type="pct"/>
            <w:shd w:val="clear" w:color="auto" w:fill="auto"/>
          </w:tcPr>
          <w:p w14:paraId="358E0049" w14:textId="77777777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23ADCB2F" w14:textId="1BDE4415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shd w:val="clear" w:color="auto" w:fill="auto"/>
          </w:tcPr>
          <w:p w14:paraId="5D589BAB" w14:textId="77777777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2B58E7E8" w14:textId="02F9115E" w:rsidR="003D6613" w:rsidRPr="00B45AFD" w:rsidRDefault="003D6613" w:rsidP="003D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C52A36" w:rsidRPr="00B45AFD" w14:paraId="54B5D145" w14:textId="77777777" w:rsidTr="00753E0B">
        <w:trPr>
          <w:gridAfter w:val="1"/>
          <w:wAfter w:w="4" w:type="pct"/>
          <w:tblHeader/>
        </w:trPr>
        <w:tc>
          <w:tcPr>
            <w:tcW w:w="2142" w:type="pct"/>
          </w:tcPr>
          <w:p w14:paraId="100AC8DF" w14:textId="77777777" w:rsidR="00C52A36" w:rsidRPr="00B45AFD" w:rsidRDefault="00C52A36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584" w:type="pct"/>
          </w:tcPr>
          <w:p w14:paraId="08C8BC27" w14:textId="77777777" w:rsidR="00C52A36" w:rsidRPr="00B45AFD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17E6CCEF" w14:textId="77777777" w:rsidR="00C52A36" w:rsidRPr="00B45AFD" w:rsidRDefault="00C52A36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C50991C" w14:textId="77777777" w:rsidR="00C52A36" w:rsidRPr="00B45AFD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0B0E8810" w14:textId="77777777" w:rsidR="00C52A36" w:rsidRPr="00B45AFD" w:rsidRDefault="00C52A36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47868CD4" w14:textId="77777777" w:rsidR="00C52A36" w:rsidRPr="00B45AFD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0FD571A4" w14:textId="77777777" w:rsidR="00C52A36" w:rsidRPr="00B45AFD" w:rsidRDefault="00C52A36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0A756524" w14:textId="77777777" w:rsidR="00C52A36" w:rsidRPr="00B45AFD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923E59" w:rsidRPr="00B45AFD" w14:paraId="1EEF6043" w14:textId="77777777" w:rsidTr="00E26FF5">
        <w:trPr>
          <w:tblHeader/>
        </w:trPr>
        <w:tc>
          <w:tcPr>
            <w:tcW w:w="2142" w:type="pct"/>
          </w:tcPr>
          <w:p w14:paraId="5E2A30F0" w14:textId="77777777" w:rsidR="00923E59" w:rsidRPr="00B45AFD" w:rsidRDefault="00923E59" w:rsidP="0092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2858" w:type="pct"/>
            <w:gridSpan w:val="8"/>
          </w:tcPr>
          <w:p w14:paraId="13A43E1B" w14:textId="77777777" w:rsidR="00923E59" w:rsidRPr="00B45AFD" w:rsidRDefault="00923E59" w:rsidP="0092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0F7C" w:rsidRPr="00B45AFD" w14:paraId="79110C77" w14:textId="77777777" w:rsidTr="00753E0B">
        <w:trPr>
          <w:gridAfter w:val="1"/>
          <w:wAfter w:w="4" w:type="pct"/>
        </w:trPr>
        <w:tc>
          <w:tcPr>
            <w:tcW w:w="2142" w:type="pct"/>
          </w:tcPr>
          <w:p w14:paraId="604CA4A2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84" w:type="pct"/>
          </w:tcPr>
          <w:p w14:paraId="7754C0D3" w14:textId="17E16826" w:rsidR="00040F7C" w:rsidRPr="00235C2F" w:rsidRDefault="008A2F8D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235C2F">
              <w:rPr>
                <w:rFonts w:ascii="Angsana New" w:eastAsia="Times New Roman" w:hAnsi="Angsana New"/>
                <w:sz w:val="30"/>
                <w:szCs w:val="30"/>
              </w:rPr>
              <w:t>24,530</w:t>
            </w:r>
          </w:p>
        </w:tc>
        <w:tc>
          <w:tcPr>
            <w:tcW w:w="146" w:type="pct"/>
          </w:tcPr>
          <w:p w14:paraId="09766707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E5B1B23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21</w:t>
            </w:r>
            <w:r w:rsidR="00040F7C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633</w:t>
            </w:r>
          </w:p>
        </w:tc>
        <w:tc>
          <w:tcPr>
            <w:tcW w:w="146" w:type="pct"/>
          </w:tcPr>
          <w:p w14:paraId="282CCBE8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599753FA" w14:textId="4F3E442C" w:rsidR="00040F7C" w:rsidRPr="000C2F81" w:rsidRDefault="00551D45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D7D8FB7" w14:textId="77777777" w:rsidR="00040F7C" w:rsidRPr="000C2F81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74FF168D" w14:textId="77777777" w:rsidR="00040F7C" w:rsidRPr="000C2F81" w:rsidRDefault="00040F7C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3222C924" w14:textId="77777777" w:rsidTr="00753E0B">
        <w:trPr>
          <w:gridAfter w:val="1"/>
          <w:wAfter w:w="4" w:type="pct"/>
        </w:trPr>
        <w:tc>
          <w:tcPr>
            <w:tcW w:w="2142" w:type="pct"/>
          </w:tcPr>
          <w:p w14:paraId="1E182B24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ค่าเช่าที่ดินจ่ายล่วงหน้า </w:t>
            </w:r>
          </w:p>
        </w:tc>
        <w:tc>
          <w:tcPr>
            <w:tcW w:w="584" w:type="pct"/>
          </w:tcPr>
          <w:p w14:paraId="203BCBF0" w14:textId="6FDB4B47" w:rsidR="00040F7C" w:rsidRPr="00235C2F" w:rsidRDefault="007A5843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235C2F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10B7115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EFE03A1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11DDF887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0B941FFF" w14:textId="2646F0FF" w:rsidR="00040F7C" w:rsidRPr="000C2F81" w:rsidRDefault="000C2F81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C9C4204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219D7F21" w14:textId="519A85DA" w:rsidR="00040F7C" w:rsidRPr="000C2F81" w:rsidRDefault="000C2F81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7E618F5E" w14:textId="77777777" w:rsidTr="00753E0B">
        <w:trPr>
          <w:gridAfter w:val="1"/>
          <w:wAfter w:w="4" w:type="pct"/>
        </w:trPr>
        <w:tc>
          <w:tcPr>
            <w:tcW w:w="2142" w:type="pct"/>
          </w:tcPr>
          <w:p w14:paraId="7B8B2DBC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4" w:type="pct"/>
          </w:tcPr>
          <w:p w14:paraId="25668653" w14:textId="5338AA33" w:rsidR="00040F7C" w:rsidRPr="00235C2F" w:rsidRDefault="008A2F8D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235C2F">
              <w:rPr>
                <w:rFonts w:ascii="Angsana New" w:eastAsia="Times New Roman" w:hAnsi="Angsana New"/>
                <w:sz w:val="30"/>
                <w:szCs w:val="30"/>
              </w:rPr>
              <w:t>4,454</w:t>
            </w:r>
          </w:p>
        </w:tc>
        <w:tc>
          <w:tcPr>
            <w:tcW w:w="146" w:type="pct"/>
          </w:tcPr>
          <w:p w14:paraId="693BEFE6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3B6F2AEA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040F7C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168</w:t>
            </w:r>
          </w:p>
        </w:tc>
        <w:tc>
          <w:tcPr>
            <w:tcW w:w="146" w:type="pct"/>
          </w:tcPr>
          <w:p w14:paraId="32CE1D1D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83FADAA" w14:textId="3FBD8973" w:rsidR="00040F7C" w:rsidRPr="000C2F81" w:rsidRDefault="00551D45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DF61B37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557ED942" w14:textId="77777777" w:rsidR="00040F7C" w:rsidRPr="000C2F81" w:rsidRDefault="00040F7C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51403604" w14:textId="77777777" w:rsidTr="00753E0B">
        <w:trPr>
          <w:gridAfter w:val="1"/>
          <w:wAfter w:w="4" w:type="pct"/>
        </w:trPr>
        <w:tc>
          <w:tcPr>
            <w:tcW w:w="2142" w:type="pct"/>
          </w:tcPr>
          <w:p w14:paraId="7FC5F38B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584" w:type="pct"/>
          </w:tcPr>
          <w:p w14:paraId="681D1900" w14:textId="7808B578" w:rsidR="00040F7C" w:rsidRPr="00235C2F" w:rsidRDefault="009C5E78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235C2F">
              <w:rPr>
                <w:rFonts w:ascii="Angsana New" w:eastAsia="Times New Roman" w:hAnsi="Angsana New"/>
                <w:sz w:val="30"/>
                <w:szCs w:val="30"/>
              </w:rPr>
              <w:t>4,</w:t>
            </w:r>
            <w:r w:rsidR="008A2F8D" w:rsidRPr="00235C2F">
              <w:rPr>
                <w:rFonts w:ascii="Angsana New" w:eastAsia="Times New Roman" w:hAnsi="Angsana New"/>
                <w:sz w:val="30"/>
                <w:szCs w:val="30"/>
              </w:rPr>
              <w:t>549</w:t>
            </w:r>
          </w:p>
        </w:tc>
        <w:tc>
          <w:tcPr>
            <w:tcW w:w="146" w:type="pct"/>
          </w:tcPr>
          <w:p w14:paraId="3F54F86E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39CB6F39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040F7C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720</w:t>
            </w:r>
          </w:p>
        </w:tc>
        <w:tc>
          <w:tcPr>
            <w:tcW w:w="146" w:type="pct"/>
          </w:tcPr>
          <w:p w14:paraId="4C76C0B0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02CAF7C2" w14:textId="654EE8DA" w:rsidR="00040F7C" w:rsidRPr="000C2F81" w:rsidRDefault="00551D45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F8F7C75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7EA66A12" w14:textId="77777777" w:rsidR="00040F7C" w:rsidRPr="000C2F81" w:rsidRDefault="00040F7C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3A7C75F7" w14:textId="77777777" w:rsidTr="00753E0B">
        <w:trPr>
          <w:gridAfter w:val="1"/>
          <w:wAfter w:w="4" w:type="pct"/>
        </w:trPr>
        <w:tc>
          <w:tcPr>
            <w:tcW w:w="2142" w:type="pct"/>
          </w:tcPr>
          <w:p w14:paraId="27650C80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584" w:type="pct"/>
          </w:tcPr>
          <w:p w14:paraId="6A9D4431" w14:textId="61C1AFE1" w:rsidR="00040F7C" w:rsidRPr="00235C2F" w:rsidRDefault="007A5843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235C2F">
              <w:rPr>
                <w:rFonts w:ascii="Angsana New" w:eastAsia="Times New Roman" w:hAnsi="Angsana New"/>
                <w:sz w:val="30"/>
                <w:szCs w:val="30"/>
              </w:rPr>
              <w:t>806</w:t>
            </w:r>
          </w:p>
        </w:tc>
        <w:tc>
          <w:tcPr>
            <w:tcW w:w="146" w:type="pct"/>
          </w:tcPr>
          <w:p w14:paraId="2E4E06C2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02661D18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599</w:t>
            </w:r>
          </w:p>
        </w:tc>
        <w:tc>
          <w:tcPr>
            <w:tcW w:w="146" w:type="pct"/>
          </w:tcPr>
          <w:p w14:paraId="2276C251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4109516E" w14:textId="1F47D880" w:rsidR="00040F7C" w:rsidRPr="000C2F81" w:rsidRDefault="00551D45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D85B5B1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2D97FAC7" w14:textId="77777777" w:rsidR="00040F7C" w:rsidRPr="000C2F81" w:rsidRDefault="00040F7C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30D8B842" w14:textId="77777777" w:rsidTr="00753E0B">
        <w:trPr>
          <w:gridAfter w:val="1"/>
          <w:wAfter w:w="4" w:type="pct"/>
        </w:trPr>
        <w:tc>
          <w:tcPr>
            <w:tcW w:w="2142" w:type="pct"/>
          </w:tcPr>
          <w:p w14:paraId="53C65E1E" w14:textId="77777777" w:rsidR="00040F7C" w:rsidRPr="00D17F05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17F0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C15997C" w14:textId="4140C71C" w:rsidR="00040F7C" w:rsidRPr="00235C2F" w:rsidRDefault="007A5843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35C2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34,</w:t>
            </w:r>
            <w:r w:rsidR="008A2F8D" w:rsidRPr="00235C2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146" w:type="pct"/>
          </w:tcPr>
          <w:p w14:paraId="63AE1C29" w14:textId="77777777" w:rsidR="00040F7C" w:rsidRPr="00D17F05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297B4350" w14:textId="77777777" w:rsidR="00040F7C" w:rsidRPr="00D17F05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</w:t>
            </w:r>
            <w:r w:rsidR="00040F7C" w:rsidRPr="00D17F0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46" w:type="pct"/>
          </w:tcPr>
          <w:p w14:paraId="78D2158C" w14:textId="77777777" w:rsidR="00040F7C" w:rsidRPr="00D17F05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2E91929F" w14:textId="22497028" w:rsidR="00040F7C" w:rsidRPr="000C2F81" w:rsidRDefault="00551D45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F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B2B3DB" w14:textId="77777777" w:rsidR="00040F7C" w:rsidRPr="000C2F81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FAAA715" w14:textId="77777777" w:rsidR="00040F7C" w:rsidRPr="000C2F81" w:rsidRDefault="00040F7C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F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40F7C" w:rsidRPr="00B45AFD" w14:paraId="5843C8BE" w14:textId="77777777" w:rsidTr="00753E0B">
        <w:trPr>
          <w:gridAfter w:val="1"/>
          <w:wAfter w:w="4" w:type="pct"/>
        </w:trPr>
        <w:tc>
          <w:tcPr>
            <w:tcW w:w="2142" w:type="pct"/>
          </w:tcPr>
          <w:p w14:paraId="05217779" w14:textId="77777777" w:rsidR="00040F7C" w:rsidRPr="00B45AFD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หัก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FF118F9" w14:textId="6550A1BB" w:rsidR="00040F7C" w:rsidRPr="00235C2F" w:rsidRDefault="007A5843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235C2F">
              <w:rPr>
                <w:rFonts w:ascii="Angsana New" w:eastAsia="Times New Roman" w:hAnsi="Angsana New"/>
                <w:sz w:val="30"/>
                <w:szCs w:val="30"/>
              </w:rPr>
              <w:t>(40)</w:t>
            </w:r>
          </w:p>
        </w:tc>
        <w:tc>
          <w:tcPr>
            <w:tcW w:w="146" w:type="pct"/>
          </w:tcPr>
          <w:p w14:paraId="0F57F542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3C688E90" w14:textId="77777777" w:rsidR="00040F7C" w:rsidRPr="00B45AFD" w:rsidRDefault="00040F7C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51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1231FCE3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22BF4A63" w14:textId="76607735" w:rsidR="00040F7C" w:rsidRPr="000C2F81" w:rsidRDefault="00551D45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F957B1A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4A064B2" w14:textId="77777777" w:rsidR="00040F7C" w:rsidRPr="000C2F81" w:rsidRDefault="00040F7C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1A3C4D81" w14:textId="77777777" w:rsidTr="00753E0B">
        <w:trPr>
          <w:gridAfter w:val="1"/>
          <w:wAfter w:w="4" w:type="pct"/>
          <w:trHeight w:val="70"/>
        </w:trPr>
        <w:tc>
          <w:tcPr>
            <w:tcW w:w="2142" w:type="pct"/>
          </w:tcPr>
          <w:p w14:paraId="3B791730" w14:textId="77777777" w:rsidR="00040F7C" w:rsidRPr="00D17F05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17F0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F7B5113" w14:textId="6C63C74B" w:rsidR="00040F7C" w:rsidRPr="00235C2F" w:rsidRDefault="007A5843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35C2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34,3</w:t>
            </w:r>
            <w:r w:rsidR="008A2F8D" w:rsidRPr="00235C2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146" w:type="pct"/>
          </w:tcPr>
          <w:p w14:paraId="28E20811" w14:textId="77777777" w:rsidR="00040F7C" w:rsidRPr="00D17F05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025C3691" w14:textId="77777777" w:rsidR="00040F7C" w:rsidRPr="00D17F05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</w:t>
            </w:r>
            <w:r w:rsidR="00040F7C" w:rsidRPr="00D17F0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078</w:t>
            </w:r>
          </w:p>
        </w:tc>
        <w:tc>
          <w:tcPr>
            <w:tcW w:w="146" w:type="pct"/>
          </w:tcPr>
          <w:p w14:paraId="26A6099B" w14:textId="77777777" w:rsidR="00040F7C" w:rsidRPr="00D17F05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4ACB4A3D" w14:textId="6DCA33CC" w:rsidR="00040F7C" w:rsidRPr="000C2F81" w:rsidRDefault="00551D45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F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3EBE936" w14:textId="77777777" w:rsidR="00040F7C" w:rsidRPr="000C2F81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C5EC1C4" w14:textId="77777777" w:rsidR="00040F7C" w:rsidRPr="000C2F81" w:rsidRDefault="00040F7C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F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40F7C" w:rsidRPr="00B45AFD" w14:paraId="0D23A939" w14:textId="77777777" w:rsidTr="00753E0B">
        <w:trPr>
          <w:gridAfter w:val="1"/>
          <w:wAfter w:w="4" w:type="pct"/>
          <w:trHeight w:val="353"/>
        </w:trPr>
        <w:tc>
          <w:tcPr>
            <w:tcW w:w="2142" w:type="pct"/>
          </w:tcPr>
          <w:p w14:paraId="1676046A" w14:textId="77777777" w:rsidR="00040F7C" w:rsidRPr="00B45AFD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89412FA" w14:textId="77777777" w:rsidR="00040F7C" w:rsidRPr="00B45AFD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A8CAB2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2D75129D" w14:textId="77777777" w:rsidR="00040F7C" w:rsidRPr="00B45AFD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57E5ED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</w:tcPr>
          <w:p w14:paraId="6A1CAD95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93C09F6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3F572498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40F7C" w:rsidRPr="00B45AFD" w14:paraId="0D90EEDD" w14:textId="77777777" w:rsidTr="00B624DE">
        <w:trPr>
          <w:gridAfter w:val="1"/>
          <w:wAfter w:w="4" w:type="pct"/>
          <w:trHeight w:val="353"/>
        </w:trPr>
        <w:tc>
          <w:tcPr>
            <w:tcW w:w="2142" w:type="pct"/>
          </w:tcPr>
          <w:p w14:paraId="2C1FA68E" w14:textId="77777777" w:rsidR="00040F7C" w:rsidRPr="00B45AFD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55456DED" w14:textId="16ED8C9D" w:rsidR="00040F7C" w:rsidRPr="00262D5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D5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75952" w:rsidRPr="00262D5D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262D5D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6396FCDB" w14:textId="4BFA2AA4" w:rsidR="00040F7C" w:rsidRPr="00262D5D" w:rsidRDefault="00975952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right="-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62D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62D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26F3CA5" w14:textId="77777777" w:rsidR="00040F7C" w:rsidRPr="00262D5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795C281D" w14:textId="77777777" w:rsidR="00975952" w:rsidRPr="00262D5D" w:rsidRDefault="00975952" w:rsidP="0097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D5D"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</w:t>
            </w:r>
          </w:p>
          <w:p w14:paraId="05684E4F" w14:textId="5F7BDAE4" w:rsidR="00040F7C" w:rsidRPr="00262D5D" w:rsidRDefault="00975952" w:rsidP="0097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200" w:right="-104" w:firstLine="360"/>
              <w:rPr>
                <w:rFonts w:ascii="Angsana New" w:hAnsi="Angsana New"/>
                <w:sz w:val="30"/>
                <w:szCs w:val="30"/>
                <w:cs/>
              </w:rPr>
            </w:pPr>
            <w:r w:rsidRPr="00262D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62D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40F7C" w:rsidRPr="00B45AFD" w14:paraId="02D0561D" w14:textId="77777777" w:rsidTr="00753E0B">
        <w:trPr>
          <w:gridAfter w:val="1"/>
          <w:wAfter w:w="4" w:type="pct"/>
          <w:trHeight w:val="353"/>
        </w:trPr>
        <w:tc>
          <w:tcPr>
            <w:tcW w:w="2142" w:type="pct"/>
          </w:tcPr>
          <w:p w14:paraId="0C2856AD" w14:textId="77777777" w:rsidR="00040F7C" w:rsidRPr="00B45AFD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0291DBC8" w14:textId="77777777" w:rsidR="00040F7C" w:rsidRPr="00B45AFD" w:rsidRDefault="008556AE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0A92C39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14:paraId="651252C2" w14:textId="77777777" w:rsidR="00040F7C" w:rsidRPr="00B45AFD" w:rsidRDefault="008556AE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0AFDDB55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47D41336" w14:textId="77777777" w:rsidR="00040F7C" w:rsidRPr="00B45AFD" w:rsidRDefault="008556AE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2DF1D576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3196D75A" w14:textId="77777777" w:rsidR="00040F7C" w:rsidRPr="00B45AFD" w:rsidRDefault="008556AE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040F7C" w:rsidRPr="00B45AFD" w14:paraId="05C2E812" w14:textId="77777777" w:rsidTr="006F281D">
        <w:trPr>
          <w:gridAfter w:val="1"/>
          <w:wAfter w:w="4" w:type="pct"/>
          <w:trHeight w:val="353"/>
        </w:trPr>
        <w:tc>
          <w:tcPr>
            <w:tcW w:w="2142" w:type="pct"/>
          </w:tcPr>
          <w:p w14:paraId="0D8455C7" w14:textId="77777777" w:rsidR="00040F7C" w:rsidRPr="00B45AFD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4" w:type="pct"/>
            <w:gridSpan w:val="7"/>
          </w:tcPr>
          <w:p w14:paraId="28DB7276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0F7C" w:rsidRPr="00B45AFD" w14:paraId="2CBD32EA" w14:textId="77777777" w:rsidTr="00753E0B">
        <w:trPr>
          <w:gridAfter w:val="1"/>
          <w:wAfter w:w="4" w:type="pct"/>
          <w:trHeight w:val="70"/>
        </w:trPr>
        <w:tc>
          <w:tcPr>
            <w:tcW w:w="2142" w:type="pct"/>
          </w:tcPr>
          <w:p w14:paraId="214DADCB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14:paraId="3C110183" w14:textId="77777777" w:rsidR="00040F7C" w:rsidRPr="00B45AFD" w:rsidRDefault="00040F7C" w:rsidP="00040F7C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 ของต้นทุนงานก่อสร้าง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ระหว่าง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F8064B2" w14:textId="77777777" w:rsidR="00013CE5" w:rsidRDefault="00013CE5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00BD112" w14:textId="0F034DF2" w:rsidR="007A5843" w:rsidRPr="00E578DE" w:rsidRDefault="007A5843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453</w:t>
            </w:r>
          </w:p>
        </w:tc>
        <w:tc>
          <w:tcPr>
            <w:tcW w:w="146" w:type="pct"/>
          </w:tcPr>
          <w:p w14:paraId="206075EF" w14:textId="77777777" w:rsidR="00040F7C" w:rsidRPr="00E578DE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580B3894" w14:textId="77777777" w:rsidR="00040F7C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1EE87011" w14:textId="20738296" w:rsidR="007A5843" w:rsidRPr="00E578DE" w:rsidRDefault="007A5843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325</w:t>
            </w:r>
          </w:p>
        </w:tc>
        <w:tc>
          <w:tcPr>
            <w:tcW w:w="146" w:type="pct"/>
          </w:tcPr>
          <w:p w14:paraId="561FF92B" w14:textId="77777777" w:rsidR="00040F7C" w:rsidRPr="00E578DE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14:paraId="5CF8CD28" w14:textId="77777777" w:rsidR="00040F7C" w:rsidRPr="000C2F81" w:rsidRDefault="00040F7C" w:rsidP="00261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E5D8A1C" w14:textId="4FE36839" w:rsidR="00551D45" w:rsidRPr="000C2F81" w:rsidRDefault="00551D45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5882B9C" w14:textId="77777777" w:rsidR="00040F7C" w:rsidRPr="000C2F81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0CDCC3F" w14:textId="77777777" w:rsidR="00040F7C" w:rsidRPr="000C2F81" w:rsidRDefault="00040F7C" w:rsidP="0055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228A7E1" w14:textId="322162C1" w:rsidR="00551D45" w:rsidRPr="000C2F81" w:rsidRDefault="00551D45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75AD1809" w14:textId="77777777" w:rsidTr="00753E0B">
        <w:trPr>
          <w:gridAfter w:val="1"/>
          <w:wAfter w:w="4" w:type="pct"/>
          <w:trHeight w:val="70"/>
        </w:trPr>
        <w:tc>
          <w:tcPr>
            <w:tcW w:w="2142" w:type="pct"/>
          </w:tcPr>
          <w:p w14:paraId="7156FC1E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3113052F" w14:textId="77777777" w:rsidR="00040F7C" w:rsidRPr="00B45AFD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  (ร้อยละต่อปี)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6CA40223" w14:textId="77777777" w:rsidR="00013CE5" w:rsidRDefault="00013CE5" w:rsidP="00E1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2FA5C8ED" w14:textId="1627D49A" w:rsidR="007A5843" w:rsidRPr="00E578DE" w:rsidRDefault="007A5843" w:rsidP="00E1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1.90</w:t>
            </w:r>
            <w:r w:rsidR="00753E0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="00753E0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4.52</w:t>
            </w:r>
          </w:p>
        </w:tc>
        <w:tc>
          <w:tcPr>
            <w:tcW w:w="146" w:type="pct"/>
          </w:tcPr>
          <w:p w14:paraId="061A0318" w14:textId="77777777" w:rsidR="00040F7C" w:rsidRPr="00E578DE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double" w:sz="4" w:space="0" w:color="auto"/>
            </w:tcBorders>
          </w:tcPr>
          <w:p w14:paraId="2B530FC9" w14:textId="77777777" w:rsidR="00040F7C" w:rsidRDefault="00040F7C" w:rsidP="00E1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6" w:right="-11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1641AE78" w14:textId="0253A173" w:rsidR="007A5843" w:rsidRPr="00E578DE" w:rsidRDefault="007A5843" w:rsidP="00E1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6" w:right="-11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2.76</w:t>
            </w:r>
            <w:r w:rsidR="00753E0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="00753E0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4.52</w:t>
            </w:r>
          </w:p>
        </w:tc>
        <w:tc>
          <w:tcPr>
            <w:tcW w:w="146" w:type="pct"/>
          </w:tcPr>
          <w:p w14:paraId="70CEF194" w14:textId="77777777" w:rsidR="00040F7C" w:rsidRPr="00E578DE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double" w:sz="4" w:space="0" w:color="auto"/>
              <w:bottom w:val="double" w:sz="4" w:space="0" w:color="auto"/>
            </w:tcBorders>
          </w:tcPr>
          <w:p w14:paraId="5527BC1D" w14:textId="77777777" w:rsidR="00040F7C" w:rsidRPr="000C2F81" w:rsidRDefault="00040F7C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9C1C5D2" w14:textId="7068984C" w:rsidR="00551D45" w:rsidRPr="000C2F81" w:rsidRDefault="00551D45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9CEF6AE" w14:textId="77777777" w:rsidR="00040F7C" w:rsidRPr="00E578DE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4D179AB5" w14:textId="77777777" w:rsidR="00040F7C" w:rsidRPr="00551D45" w:rsidRDefault="00040F7C" w:rsidP="00551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5D3453" w14:textId="1D96F27D" w:rsidR="00551D45" w:rsidRPr="00551D45" w:rsidRDefault="00551D45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448616B2" w14:textId="77777777" w:rsidTr="00753E0B">
        <w:trPr>
          <w:gridAfter w:val="1"/>
          <w:wAfter w:w="4" w:type="pct"/>
          <w:trHeight w:val="70"/>
        </w:trPr>
        <w:tc>
          <w:tcPr>
            <w:tcW w:w="2142" w:type="pct"/>
          </w:tcPr>
          <w:p w14:paraId="0C8000D7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5ACFD6B" w14:textId="77777777" w:rsidR="00040F7C" w:rsidRPr="00B45AFD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right="-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82A605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4727F7D7" w14:textId="77777777" w:rsidR="00040F7C" w:rsidRPr="00B45AFD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right="-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35BCDD8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</w:tcPr>
          <w:p w14:paraId="53F4B008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D121791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A1F0EC2" w14:textId="77777777" w:rsidR="00040F7C" w:rsidRPr="00B45AFD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F7C" w:rsidRPr="00B45AFD" w14:paraId="2DB1CF8A" w14:textId="77777777" w:rsidTr="00753E0B">
        <w:trPr>
          <w:gridAfter w:val="1"/>
          <w:wAfter w:w="4" w:type="pct"/>
          <w:trHeight w:val="70"/>
        </w:trPr>
        <w:tc>
          <w:tcPr>
            <w:tcW w:w="2142" w:type="pct"/>
          </w:tcPr>
          <w:p w14:paraId="67218BEB" w14:textId="77777777" w:rsidR="00040F7C" w:rsidRPr="00B45AFD" w:rsidRDefault="00040F7C" w:rsidP="00040F7C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ต้นทุนของโครงการอสังหาริมทรัพย์</w:t>
            </w:r>
          </w:p>
        </w:tc>
        <w:tc>
          <w:tcPr>
            <w:tcW w:w="584" w:type="pct"/>
          </w:tcPr>
          <w:p w14:paraId="0D01ADBC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72C656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14:paraId="122F9E32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D4AC8B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44EC3C2B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35CD1823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1823BA61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0F7C" w:rsidRPr="00B45AFD" w14:paraId="453BB543" w14:textId="77777777" w:rsidTr="00753E0B">
        <w:trPr>
          <w:gridAfter w:val="1"/>
          <w:wAfter w:w="4" w:type="pct"/>
          <w:trHeight w:val="70"/>
        </w:trPr>
        <w:tc>
          <w:tcPr>
            <w:tcW w:w="2142" w:type="pct"/>
          </w:tcPr>
          <w:p w14:paraId="1973B2BB" w14:textId="499F95CF" w:rsidR="00040F7C" w:rsidRPr="00B45AFD" w:rsidRDefault="00040F7C" w:rsidP="00040F7C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ระหว่างการพัฒนาที่บันทึกเป็น</w:t>
            </w:r>
            <w:r w:rsidR="0047211B" w:rsidRPr="00B45AF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ค่าใช้จ่ายและ</w:t>
            </w:r>
          </w:p>
        </w:tc>
        <w:tc>
          <w:tcPr>
            <w:tcW w:w="584" w:type="pct"/>
          </w:tcPr>
          <w:p w14:paraId="069C825C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41AF68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14:paraId="1BF2F429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8D9865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1D1C29D1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5C7D0992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43E50D4A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0F7C" w:rsidRPr="00B45AFD" w14:paraId="41F20D39" w14:textId="77777777" w:rsidTr="00753E0B">
        <w:trPr>
          <w:gridAfter w:val="1"/>
          <w:wAfter w:w="4" w:type="pct"/>
          <w:trHeight w:val="70"/>
        </w:trPr>
        <w:tc>
          <w:tcPr>
            <w:tcW w:w="2142" w:type="pct"/>
          </w:tcPr>
          <w:p w14:paraId="1EA59BF7" w14:textId="6C7DD536" w:rsidR="00040F7C" w:rsidRPr="00B45AFD" w:rsidRDefault="00040F7C" w:rsidP="00040F7C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ได้รวมในบัญชีต้นทุนขาย</w:t>
            </w:r>
            <w:r w:rsidR="0047211B" w:rsidRPr="0047211B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584" w:type="pct"/>
          </w:tcPr>
          <w:p w14:paraId="525D174A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535370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14:paraId="0FB4DC90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7E30DE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0C25831A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62336BE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5FF7D6A3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22A95" w:rsidRPr="00B45AFD" w14:paraId="7C693B3F" w14:textId="77777777" w:rsidTr="00753E0B">
        <w:trPr>
          <w:gridAfter w:val="1"/>
          <w:wAfter w:w="4" w:type="pct"/>
          <w:trHeight w:val="70"/>
        </w:trPr>
        <w:tc>
          <w:tcPr>
            <w:tcW w:w="2142" w:type="pct"/>
          </w:tcPr>
          <w:p w14:paraId="7DF20DA8" w14:textId="77777777" w:rsidR="00C22A95" w:rsidRPr="00B45AFD" w:rsidRDefault="00C22A95" w:rsidP="00C22A95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84" w:type="pct"/>
          </w:tcPr>
          <w:p w14:paraId="4A02F0F3" w14:textId="3E38EE55" w:rsidR="00C22A95" w:rsidRPr="00B45AFD" w:rsidRDefault="007A5843" w:rsidP="00C22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</w:t>
            </w:r>
            <w:r w:rsidR="00F5081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6DE26B1F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14:paraId="22348417" w14:textId="4AF7012C" w:rsidR="00C22A95" w:rsidRPr="00F54221" w:rsidRDefault="007A5843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</w:t>
            </w:r>
            <w:r w:rsidR="00235C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3BC3BB3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774B1798" w14:textId="5AB47B0E" w:rsidR="00C22A95" w:rsidRPr="000C2F81" w:rsidRDefault="00551D45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6D50CB2" w14:textId="77777777" w:rsidR="00C22A95" w:rsidRPr="00B45AFD" w:rsidRDefault="00C22A95" w:rsidP="00C22A9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0654C07D" w14:textId="1E5DEEE9" w:rsidR="00C22A95" w:rsidRPr="000C2F81" w:rsidRDefault="00551D45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A95" w:rsidRPr="00B45AFD" w14:paraId="7D213909" w14:textId="77777777" w:rsidTr="00753E0B">
        <w:trPr>
          <w:gridAfter w:val="1"/>
          <w:wAfter w:w="4" w:type="pct"/>
          <w:trHeight w:val="70"/>
        </w:trPr>
        <w:tc>
          <w:tcPr>
            <w:tcW w:w="2142" w:type="pct"/>
          </w:tcPr>
          <w:p w14:paraId="6C12D6CC" w14:textId="6F56F0B0" w:rsidR="00C22A95" w:rsidRPr="00B45AFD" w:rsidRDefault="00F856F0" w:rsidP="00C22A95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2A95" w:rsidRPr="00B45AFD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C22A95" w:rsidRPr="00B45AF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CB7B83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 w:rsidR="00C22A95" w:rsidRPr="00B45AFD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CB7B83"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9C73424" w14:textId="78E5669C" w:rsidR="00C22A95" w:rsidRPr="00B45AFD" w:rsidRDefault="007A5843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10" w:hanging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F5081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A280F6F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DE504AB" w14:textId="5331BA67" w:rsidR="00C22A95" w:rsidRPr="00F54221" w:rsidRDefault="007A5843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65F0EAD0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66D0D78" w14:textId="58E1B2EF" w:rsidR="00C22A95" w:rsidRPr="000C2F81" w:rsidRDefault="00551D45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AAA19E" w14:textId="77777777" w:rsidR="00C22A95" w:rsidRPr="00B45AFD" w:rsidRDefault="00C22A95" w:rsidP="00C22A9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D06E8E4" w14:textId="14A3122D" w:rsidR="00C22A95" w:rsidRPr="000C2F81" w:rsidRDefault="00551D45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2F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A95" w:rsidRPr="00B45AFD" w14:paraId="34DC6833" w14:textId="77777777" w:rsidTr="00753E0B">
        <w:trPr>
          <w:gridAfter w:val="1"/>
          <w:wAfter w:w="4" w:type="pct"/>
          <w:trHeight w:val="70"/>
        </w:trPr>
        <w:tc>
          <w:tcPr>
            <w:tcW w:w="2142" w:type="pct"/>
          </w:tcPr>
          <w:p w14:paraId="7E95FB2D" w14:textId="77777777" w:rsidR="00C22A95" w:rsidRPr="00B45AFD" w:rsidRDefault="00C22A95" w:rsidP="00C22A95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AD1DAF7" w14:textId="7BEB8C78" w:rsidR="00C22A95" w:rsidRPr="00B45AFD" w:rsidRDefault="007A5843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7,702</w:t>
            </w:r>
          </w:p>
        </w:tc>
        <w:tc>
          <w:tcPr>
            <w:tcW w:w="146" w:type="pct"/>
          </w:tcPr>
          <w:p w14:paraId="3FCA2C0B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A087491" w14:textId="3E8B1037" w:rsidR="00C22A95" w:rsidRPr="00F54221" w:rsidRDefault="007A5843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7,92</w:t>
            </w:r>
            <w:r w:rsidR="00235C2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16CBEF5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3E6A682" w14:textId="659A5569" w:rsidR="00C22A95" w:rsidRPr="000C2F81" w:rsidRDefault="00551D45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2F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28E731D" w14:textId="77777777" w:rsidR="00C22A95" w:rsidRPr="00B45AFD" w:rsidRDefault="00C22A95" w:rsidP="00C22A9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6DE2E79D" w14:textId="4EFCFE4C" w:rsidR="00C22A95" w:rsidRPr="000C2F81" w:rsidRDefault="00551D45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2F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696313E" w14:textId="77777777" w:rsidR="00923E59" w:rsidRPr="00B45AFD" w:rsidRDefault="00923E59" w:rsidP="00923E59">
      <w:pPr>
        <w:rPr>
          <w:rFonts w:ascii="Angsana New" w:hAnsi="Angsana New"/>
          <w:sz w:val="30"/>
          <w:szCs w:val="30"/>
          <w:lang w:val="x-none" w:eastAsia="x-none"/>
        </w:rPr>
      </w:pPr>
    </w:p>
    <w:p w14:paraId="4AEBBA4A" w14:textId="77777777" w:rsidR="00E26FF5" w:rsidRPr="008A4C4B" w:rsidRDefault="00E26FF5" w:rsidP="0022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8A4C4B">
        <w:rPr>
          <w:rFonts w:ascii="Angsana New" w:hAnsi="Angsana New"/>
          <w:sz w:val="30"/>
          <w:szCs w:val="30"/>
          <w:cs/>
        </w:rPr>
        <w:lastRenderedPageBreak/>
        <w:t>โครงการอสังหาริมทรัพย์ระหว่างพัฒนา ประกอบด้วย บ้านเดี่ยว บ้านแฝด ทาวน์เฮ้าส์</w:t>
      </w:r>
      <w:r w:rsidRPr="008A4C4B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Pr="008A4C4B">
        <w:rPr>
          <w:rFonts w:ascii="Angsana New" w:hAnsi="Angsana New"/>
          <w:sz w:val="30"/>
          <w:szCs w:val="30"/>
        </w:rPr>
        <w:t xml:space="preserve"> </w:t>
      </w:r>
      <w:r w:rsidRPr="008A4C4B">
        <w:rPr>
          <w:rFonts w:ascii="Angsana New" w:hAnsi="Angsana New"/>
          <w:sz w:val="30"/>
          <w:szCs w:val="30"/>
          <w:cs/>
        </w:rPr>
        <w:t xml:space="preserve">ชั้น ทาวน์เฮ้าส์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8A4C4B">
        <w:rPr>
          <w:rFonts w:ascii="Angsana New" w:hAnsi="Angsana New"/>
          <w:sz w:val="30"/>
          <w:szCs w:val="30"/>
        </w:rPr>
        <w:t xml:space="preserve"> </w:t>
      </w:r>
      <w:r w:rsidRPr="008A4C4B">
        <w:rPr>
          <w:rFonts w:ascii="Angsana New" w:hAnsi="Angsana New"/>
          <w:sz w:val="30"/>
          <w:szCs w:val="30"/>
          <w:cs/>
        </w:rPr>
        <w:t xml:space="preserve">ชั้น อาคารพาณิชย์ และห้องชุดซึ่งเป็นโครงการบ้านที่ดำเนินการและเริ่มขายแล้วรวม </w:t>
      </w:r>
      <w:r w:rsidR="008556AE" w:rsidRPr="008556AE">
        <w:rPr>
          <w:rFonts w:ascii="Angsana New" w:hAnsi="Angsana New"/>
          <w:sz w:val="30"/>
          <w:szCs w:val="30"/>
        </w:rPr>
        <w:t>61</w:t>
      </w:r>
      <w:r w:rsidR="00096B7B" w:rsidRPr="008A4C4B">
        <w:rPr>
          <w:rFonts w:ascii="Angsana New" w:hAnsi="Angsana New"/>
          <w:sz w:val="30"/>
          <w:szCs w:val="30"/>
        </w:rPr>
        <w:t xml:space="preserve"> </w:t>
      </w:r>
      <w:r w:rsidRPr="008A4C4B">
        <w:rPr>
          <w:rFonts w:ascii="Angsana New" w:hAnsi="Angsana New"/>
          <w:sz w:val="30"/>
          <w:szCs w:val="30"/>
          <w:cs/>
        </w:rPr>
        <w:t>โครงการ</w:t>
      </w:r>
      <w:r w:rsidRPr="008A4C4B">
        <w:rPr>
          <w:rFonts w:ascii="Angsana New" w:hAnsi="Angsana New"/>
          <w:sz w:val="30"/>
          <w:szCs w:val="30"/>
        </w:rPr>
        <w:t xml:space="preserve"> </w:t>
      </w:r>
      <w:r w:rsidRPr="008A4C4B">
        <w:rPr>
          <w:rFonts w:ascii="Angsana New" w:hAnsi="Angsana New"/>
          <w:sz w:val="30"/>
          <w:szCs w:val="30"/>
          <w:cs/>
        </w:rPr>
        <w:t xml:space="preserve">และส่วนหนึ่งเป็นโครงการที่อยู่ในระหว่างการพัฒนา </w:t>
      </w:r>
    </w:p>
    <w:p w14:paraId="50568D83" w14:textId="77777777" w:rsidR="0038237D" w:rsidRPr="008A4C4B" w:rsidRDefault="0038237D" w:rsidP="00E2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63"/>
        <w:jc w:val="thaiDistribute"/>
        <w:rPr>
          <w:rFonts w:ascii="Angsana New" w:hAnsi="Angsana New"/>
          <w:sz w:val="30"/>
          <w:szCs w:val="30"/>
        </w:rPr>
      </w:pPr>
    </w:p>
    <w:p w14:paraId="237FB242" w14:textId="77777777" w:rsidR="002C700A" w:rsidRPr="008A4C4B" w:rsidRDefault="002C700A" w:rsidP="002C7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 w:rsidRPr="008A4C4B">
        <w:rPr>
          <w:rFonts w:ascii="Angsana New" w:hAnsi="Angsana New" w:hint="cs"/>
          <w:i/>
          <w:iCs/>
          <w:spacing w:val="-2"/>
          <w:sz w:val="30"/>
          <w:szCs w:val="30"/>
          <w:cs/>
        </w:rPr>
        <w:t>ภาระค้ำประกัน</w:t>
      </w:r>
    </w:p>
    <w:p w14:paraId="74E65561" w14:textId="77777777" w:rsidR="002C700A" w:rsidRPr="008A4C4B" w:rsidRDefault="002C700A" w:rsidP="00E2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63"/>
        <w:jc w:val="thaiDistribute"/>
        <w:rPr>
          <w:rFonts w:ascii="Angsana New" w:hAnsi="Angsana New"/>
          <w:sz w:val="30"/>
          <w:szCs w:val="30"/>
        </w:rPr>
      </w:pPr>
    </w:p>
    <w:p w14:paraId="43666E69" w14:textId="77777777" w:rsidR="0038237D" w:rsidRPr="00DD64BC" w:rsidRDefault="0038237D" w:rsidP="0022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DD64BC">
        <w:rPr>
          <w:rFonts w:ascii="Angsana New" w:hAnsi="Angsana New"/>
          <w:sz w:val="30"/>
          <w:szCs w:val="30"/>
          <w:cs/>
        </w:rPr>
        <w:t>บริษัทย่อยของบริษัท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เบิกเกินบัญชีธนาคาร เงินกู้ยืมจากสถาบันการเงิน และการอาวัลตั๋วเงินจ่ายเพื่อการซื้อที่ดินของบริษัทย่อย</w:t>
      </w:r>
      <w:r w:rsidR="00096B7B" w:rsidRPr="00DD64BC">
        <w:rPr>
          <w:rFonts w:ascii="Angsana New" w:hAnsi="Angsana New"/>
          <w:sz w:val="30"/>
          <w:szCs w:val="30"/>
        </w:rPr>
        <w:t xml:space="preserve"> </w:t>
      </w:r>
      <w:r w:rsidR="00096B7B" w:rsidRPr="00DD64BC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8556AE" w:rsidRPr="00DD64BC">
        <w:rPr>
          <w:rFonts w:ascii="Angsana New" w:hAnsi="Angsana New"/>
          <w:sz w:val="30"/>
          <w:szCs w:val="30"/>
        </w:rPr>
        <w:t>13</w:t>
      </w:r>
      <w:r w:rsidR="00096B7B" w:rsidRPr="00DD64BC">
        <w:rPr>
          <w:rFonts w:ascii="Angsana New" w:hAnsi="Angsana New" w:hint="cs"/>
          <w:sz w:val="30"/>
          <w:szCs w:val="30"/>
          <w:cs/>
        </w:rPr>
        <w:t>)</w:t>
      </w:r>
    </w:p>
    <w:p w14:paraId="4BA69BDE" w14:textId="77777777" w:rsidR="0038237D" w:rsidRPr="008A4C4B" w:rsidRDefault="0038237D" w:rsidP="00E2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63"/>
        <w:jc w:val="thaiDistribute"/>
        <w:rPr>
          <w:rFonts w:ascii="Angsana New" w:hAnsi="Angsana New"/>
          <w:sz w:val="30"/>
          <w:szCs w:val="30"/>
        </w:rPr>
      </w:pPr>
    </w:p>
    <w:p w14:paraId="51B678CD" w14:textId="77777777" w:rsidR="000D5AF9" w:rsidRPr="008A4C4B" w:rsidRDefault="000D5AF9" w:rsidP="0028293A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567"/>
        </w:tabs>
        <w:ind w:left="567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8A4C4B">
        <w:rPr>
          <w:rFonts w:ascii="Angsana New" w:hAnsi="Angsana New" w:hint="cs"/>
          <w:sz w:val="30"/>
          <w:szCs w:val="30"/>
          <w:cs/>
          <w:lang w:val="en-US"/>
        </w:rPr>
        <w:t>เงินลงทุนในบริษัทร่วมและการร่วมค้า</w:t>
      </w:r>
    </w:p>
    <w:p w14:paraId="6045328D" w14:textId="77777777" w:rsidR="000D5AF9" w:rsidRPr="008A4C4B" w:rsidRDefault="000D5AF9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170"/>
        <w:gridCol w:w="270"/>
        <w:gridCol w:w="1260"/>
        <w:gridCol w:w="270"/>
        <w:gridCol w:w="1080"/>
        <w:gridCol w:w="270"/>
        <w:gridCol w:w="1260"/>
      </w:tblGrid>
      <w:tr w:rsidR="000D5AF9" w:rsidRPr="008A4C4B" w14:paraId="6597A237" w14:textId="77777777" w:rsidTr="00DD053D">
        <w:trPr>
          <w:trHeight w:val="307"/>
          <w:tblHeader/>
        </w:trPr>
        <w:tc>
          <w:tcPr>
            <w:tcW w:w="3420" w:type="dxa"/>
          </w:tcPr>
          <w:p w14:paraId="59B14282" w14:textId="1A625AB7" w:rsidR="000D5AF9" w:rsidRPr="00DD64BC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64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741BBC" w:rsidRPr="00DD64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DD64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</w:tcPr>
          <w:p w14:paraId="005155AA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4B500577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4C4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E949A" w14:textId="77777777" w:rsidR="000D5AF9" w:rsidRPr="008A4C4B" w:rsidRDefault="000D5AF9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6C7AF29" w14:textId="77777777" w:rsidR="000D5AF9" w:rsidRPr="008A4C4B" w:rsidRDefault="000D5AF9" w:rsidP="000D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4C4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AF9" w:rsidRPr="008A4C4B" w14:paraId="2D638603" w14:textId="77777777" w:rsidTr="00DD053D">
        <w:trPr>
          <w:trHeight w:val="307"/>
          <w:tblHeader/>
        </w:trPr>
        <w:tc>
          <w:tcPr>
            <w:tcW w:w="3420" w:type="dxa"/>
          </w:tcPr>
          <w:p w14:paraId="05370E99" w14:textId="0254C998" w:rsidR="000D5AF9" w:rsidRPr="00DD64BC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64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8556AE" w:rsidRPr="00DD64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41BBC" w:rsidRPr="00DD64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DD64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41BBC" w:rsidRPr="00DD64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C37A54D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CD4AC5" w14:textId="77777777" w:rsidR="000D5AF9" w:rsidRPr="008A4C4B" w:rsidRDefault="008556AE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A5290" w14:textId="77777777" w:rsidR="000D5AF9" w:rsidRPr="008A4C4B" w:rsidRDefault="000D5AF9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FE46D6" w14:textId="77777777" w:rsidR="000D5AF9" w:rsidRPr="008A4C4B" w:rsidRDefault="008556AE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06891" w14:textId="77777777" w:rsidR="000D5AF9" w:rsidRPr="008A4C4B" w:rsidRDefault="000D5AF9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860EF" w14:textId="77777777" w:rsidR="000D5AF9" w:rsidRPr="008A4C4B" w:rsidRDefault="008556AE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B9DFF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490C24" w14:textId="77777777" w:rsidR="000D5AF9" w:rsidRPr="008A4C4B" w:rsidRDefault="008556AE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67BB2" w:rsidRPr="008A4C4B" w14:paraId="4F9CFC4B" w14:textId="77777777" w:rsidTr="00DD053D">
        <w:trPr>
          <w:trHeight w:val="307"/>
          <w:tblHeader/>
        </w:trPr>
        <w:tc>
          <w:tcPr>
            <w:tcW w:w="3420" w:type="dxa"/>
          </w:tcPr>
          <w:p w14:paraId="5E18FF20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046E5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AC719F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8F9D9A" w14:textId="77777777" w:rsidR="00267BB2" w:rsidRPr="008A4C4B" w:rsidRDefault="00267BB2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9E1775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6964F" w14:textId="77777777" w:rsidR="00267BB2" w:rsidRPr="008A4C4B" w:rsidRDefault="00267BB2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F10E05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B3ADEF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2474AD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5AF9" w:rsidRPr="008A4C4B" w14:paraId="05826C2E" w14:textId="77777777" w:rsidTr="00DD053D">
        <w:trPr>
          <w:trHeight w:val="307"/>
          <w:tblHeader/>
        </w:trPr>
        <w:tc>
          <w:tcPr>
            <w:tcW w:w="3420" w:type="dxa"/>
          </w:tcPr>
          <w:p w14:paraId="5487B538" w14:textId="77777777" w:rsidR="000D5AF9" w:rsidRPr="008A4C4B" w:rsidRDefault="000D5AF9" w:rsidP="000D5AF9">
            <w:pPr>
              <w:tabs>
                <w:tab w:val="left" w:pos="342"/>
              </w:tabs>
              <w:spacing w:before="4" w:line="0" w:lineRule="atLeas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3FF55D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31B4F0B0" w14:textId="77777777" w:rsidR="000D5AF9" w:rsidRPr="008A4C4B" w:rsidRDefault="000D5AF9" w:rsidP="000D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4C4B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="0062634F" w:rsidRPr="008A4C4B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ล้า</w:t>
            </w:r>
            <w:r w:rsidRPr="008A4C4B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นบาท)</w:t>
            </w:r>
          </w:p>
        </w:tc>
      </w:tr>
      <w:tr w:rsidR="000D5AF9" w:rsidRPr="008A4C4B" w14:paraId="2A2B5F94" w14:textId="77777777" w:rsidTr="00DD053D">
        <w:trPr>
          <w:trHeight w:val="307"/>
        </w:trPr>
        <w:tc>
          <w:tcPr>
            <w:tcW w:w="3420" w:type="dxa"/>
          </w:tcPr>
          <w:p w14:paraId="777CC4D3" w14:textId="77777777" w:rsidR="000D5AF9" w:rsidRPr="008A4C4B" w:rsidRDefault="000D5AF9" w:rsidP="000D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4C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0897C1A0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EBCB0D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D986D8" w14:textId="77777777" w:rsidR="000D5AF9" w:rsidRPr="008A4C4B" w:rsidRDefault="000D5AF9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16CD22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C861D4" w14:textId="77777777" w:rsidR="000D5AF9" w:rsidRPr="008A4C4B" w:rsidRDefault="000D5AF9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5DB8A4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812F04" w14:textId="77777777" w:rsidR="000D5AF9" w:rsidRPr="008A4C4B" w:rsidRDefault="000D5AF9" w:rsidP="000D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F57235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9C0" w:rsidRPr="008A4C4B" w14:paraId="7473951C" w14:textId="77777777" w:rsidTr="00DD053D">
        <w:trPr>
          <w:trHeight w:val="307"/>
        </w:trPr>
        <w:tc>
          <w:tcPr>
            <w:tcW w:w="3420" w:type="dxa"/>
          </w:tcPr>
          <w:p w14:paraId="5CFE8236" w14:textId="77777777" w:rsidR="004C29C0" w:rsidRPr="008A4C4B" w:rsidRDefault="004C29C0" w:rsidP="004C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8A4C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4C4B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AD4A02" w:rsidRPr="008A4C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2562</w:t>
            </w:r>
            <w:r w:rsidR="00AD4A02" w:rsidRPr="008A4C4B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AD63C77" w14:textId="77777777" w:rsidR="004C29C0" w:rsidRPr="008A4C4B" w:rsidRDefault="004C29C0" w:rsidP="004C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DA7BD1" w14:textId="77777777" w:rsidR="004C29C0" w:rsidRPr="00350AB0" w:rsidRDefault="008556AE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AB0">
              <w:rPr>
                <w:rFonts w:ascii="Angsana New" w:hAnsi="Angsana New"/>
                <w:sz w:val="30"/>
                <w:szCs w:val="30"/>
              </w:rPr>
              <w:t>9</w:t>
            </w:r>
            <w:r w:rsidR="00F3566F" w:rsidRPr="00350AB0">
              <w:rPr>
                <w:rFonts w:ascii="Angsana New" w:hAnsi="Angsana New"/>
                <w:sz w:val="30"/>
                <w:szCs w:val="30"/>
              </w:rPr>
              <w:t>,</w:t>
            </w:r>
            <w:r w:rsidRPr="00350AB0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CCF1EC" w14:textId="77777777" w:rsidR="004C29C0" w:rsidRPr="00350AB0" w:rsidRDefault="004C29C0" w:rsidP="004C29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699AEA" w14:textId="77777777" w:rsidR="004C29C0" w:rsidRPr="00350AB0" w:rsidRDefault="008556AE" w:rsidP="00251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AB0">
              <w:rPr>
                <w:rFonts w:ascii="Angsana New" w:hAnsi="Angsana New"/>
                <w:sz w:val="30"/>
                <w:szCs w:val="30"/>
              </w:rPr>
              <w:t>5</w:t>
            </w:r>
            <w:r w:rsidR="009C246B" w:rsidRPr="00350AB0">
              <w:rPr>
                <w:rFonts w:ascii="Angsana New" w:hAnsi="Angsana New"/>
                <w:sz w:val="30"/>
                <w:szCs w:val="30"/>
              </w:rPr>
              <w:t>,</w:t>
            </w:r>
            <w:r w:rsidRPr="00350AB0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68D4FB" w14:textId="77777777" w:rsidR="004C29C0" w:rsidRPr="00350AB0" w:rsidRDefault="004C29C0" w:rsidP="004C29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BF7015" w14:textId="77777777" w:rsidR="004C29C0" w:rsidRPr="00350AB0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AB0">
              <w:rPr>
                <w:rFonts w:ascii="Angsana New" w:hAnsi="Angsana New"/>
                <w:sz w:val="30"/>
                <w:szCs w:val="30"/>
              </w:rPr>
              <w:t>4</w:t>
            </w:r>
            <w:r w:rsidR="00E65563" w:rsidRPr="00350AB0">
              <w:rPr>
                <w:rFonts w:ascii="Angsana New" w:hAnsi="Angsana New"/>
                <w:sz w:val="30"/>
                <w:szCs w:val="30"/>
              </w:rPr>
              <w:t>,</w:t>
            </w:r>
            <w:r w:rsidRPr="00350AB0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BB9BB" w14:textId="77777777" w:rsidR="004C29C0" w:rsidRPr="00350AB0" w:rsidRDefault="004C29C0" w:rsidP="004C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512E8B" w14:textId="77777777" w:rsidR="004C29C0" w:rsidRPr="00350AB0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AB0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125659" w:rsidRPr="008A4C4B" w14:paraId="42F521E0" w14:textId="77777777" w:rsidTr="00F16E34">
        <w:trPr>
          <w:trHeight w:val="307"/>
        </w:trPr>
        <w:tc>
          <w:tcPr>
            <w:tcW w:w="3420" w:type="dxa"/>
          </w:tcPr>
          <w:p w14:paraId="76117CB8" w14:textId="77777777" w:rsidR="00AB259E" w:rsidRDefault="003E4D3D" w:rsidP="00AB2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</w:t>
            </w:r>
            <w:r w:rsidR="0038237D" w:rsidRPr="008A4C4B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</w:p>
          <w:p w14:paraId="358A8A92" w14:textId="42632635" w:rsidR="00125659" w:rsidRPr="008A4C4B" w:rsidRDefault="003E4D3D" w:rsidP="0099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4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บริษัทร่วมสุทธิจากกำไร</w:t>
            </w:r>
            <w:r w:rsidR="00914268" w:rsidRPr="008A4C4B">
              <w:rPr>
                <w:rFonts w:ascii="Angsana New" w:hAnsi="Angsana New" w:hint="cs"/>
                <w:sz w:val="30"/>
                <w:szCs w:val="30"/>
                <w:cs/>
              </w:rPr>
              <w:t>ที่ยัง</w:t>
            </w: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ไม่เกิดขึ้น</w:t>
            </w:r>
            <w:r w:rsidRPr="009946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จากการขาย</w:t>
            </w:r>
            <w:r w:rsidR="00914268" w:rsidRPr="009946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</w:t>
            </w:r>
            <w:r w:rsidRPr="009946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สังหาริมทรัพย์</w:t>
            </w:r>
            <w:r w:rsidR="00914268" w:rsidRPr="009946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ให้บริษัทร่ว</w:t>
            </w:r>
            <w:r w:rsidR="00620C63" w:rsidRPr="0099468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</w:t>
            </w:r>
          </w:p>
        </w:tc>
        <w:tc>
          <w:tcPr>
            <w:tcW w:w="270" w:type="dxa"/>
          </w:tcPr>
          <w:p w14:paraId="1EF2E366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5A93AB" w14:textId="77777777" w:rsidR="00013CE5" w:rsidRPr="00853384" w:rsidRDefault="00013CE5" w:rsidP="00B63F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06063C3" w14:textId="77777777" w:rsidR="00D622B1" w:rsidRPr="00853384" w:rsidRDefault="00D622B1" w:rsidP="00620C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C25A7F" w14:textId="325BE1E7" w:rsidR="00D622B1" w:rsidRPr="00853384" w:rsidRDefault="00D622B1" w:rsidP="00B63F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3</w:t>
            </w:r>
            <w:r w:rsidR="00DF7194" w:rsidRPr="0047211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66A2B" w14:textId="77777777" w:rsidR="00125659" w:rsidRPr="00853384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C2957F" w14:textId="77777777" w:rsidR="005A7E36" w:rsidRPr="00853384" w:rsidRDefault="005A7E36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F1780F0" w14:textId="77777777" w:rsidR="005A7E36" w:rsidRPr="00853384" w:rsidRDefault="005A7E36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50C8D2C" w14:textId="5EA44B19" w:rsidR="005A7E36" w:rsidRPr="00853384" w:rsidRDefault="005A7E36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5D90A4AE" w14:textId="77777777" w:rsidR="00125659" w:rsidRPr="00853384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3C6592" w14:textId="77777777" w:rsidR="00040F7C" w:rsidRPr="00853384" w:rsidRDefault="00040F7C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576FD1D" w14:textId="77777777" w:rsidR="005A7E36" w:rsidRPr="00853384" w:rsidRDefault="005A7E36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485ADB4" w14:textId="70D9372C" w:rsidR="005A7E36" w:rsidRPr="00853384" w:rsidRDefault="005A7E36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5A004" w14:textId="77777777" w:rsidR="00125659" w:rsidRPr="00853384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CC2D48" w14:textId="77777777" w:rsidR="00551D45" w:rsidRPr="00853384" w:rsidRDefault="00551D45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A6627A2" w14:textId="77777777" w:rsidR="00551D45" w:rsidRPr="00853384" w:rsidRDefault="00551D45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71886B8" w14:textId="6C0B7220" w:rsidR="00551D45" w:rsidRPr="00853384" w:rsidRDefault="00551D45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659" w:rsidRPr="008A4C4B" w14:paraId="2CED48D0" w14:textId="77777777" w:rsidTr="00DD053D">
        <w:trPr>
          <w:trHeight w:val="307"/>
        </w:trPr>
        <w:tc>
          <w:tcPr>
            <w:tcW w:w="3420" w:type="dxa"/>
          </w:tcPr>
          <w:p w14:paraId="512170D4" w14:textId="77777777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8A4C4B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0AF268C9" w14:textId="77777777" w:rsidR="00125659" w:rsidRPr="008A4C4B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AA8C7D" w14:textId="0FF54763" w:rsidR="00125659" w:rsidRPr="00853384" w:rsidRDefault="00D622B1" w:rsidP="00B63F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1,914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C43FD" w14:textId="77777777" w:rsidR="00125659" w:rsidRPr="00853384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29440A" w14:textId="7CBD6E79" w:rsidR="00125659" w:rsidRPr="00853384" w:rsidRDefault="005A7E36" w:rsidP="005A7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23E250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ADF71E" w14:textId="3E75C21C" w:rsidR="00125659" w:rsidRPr="00853384" w:rsidRDefault="005A7E36" w:rsidP="002C35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E34DB" w14:textId="77777777" w:rsidR="00125659" w:rsidRPr="00853384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6E9240" w14:textId="39788EA7" w:rsidR="00125659" w:rsidRPr="00853384" w:rsidRDefault="005A7E36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</w:tr>
      <w:tr w:rsidR="00013CE5" w:rsidRPr="008A4C4B" w14:paraId="5700F303" w14:textId="77777777" w:rsidTr="00DD053D">
        <w:trPr>
          <w:trHeight w:val="307"/>
        </w:trPr>
        <w:tc>
          <w:tcPr>
            <w:tcW w:w="3420" w:type="dxa"/>
          </w:tcPr>
          <w:p w14:paraId="260F29CF" w14:textId="77777777" w:rsidR="00013CE5" w:rsidRPr="008A4C4B" w:rsidRDefault="00013CE5" w:rsidP="0001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270" w:type="dxa"/>
          </w:tcPr>
          <w:p w14:paraId="2EC3ABCD" w14:textId="77777777" w:rsidR="00013CE5" w:rsidRPr="008A4C4B" w:rsidRDefault="00013CE5" w:rsidP="00013CE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A29F25" w14:textId="29B960F3" w:rsidR="00013CE5" w:rsidRPr="00853384" w:rsidRDefault="00D622B1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(559)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00B19" w14:textId="77777777" w:rsidR="00013CE5" w:rsidRPr="00853384" w:rsidRDefault="00013CE5" w:rsidP="00013CE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768633" w14:textId="0A441444" w:rsidR="00013CE5" w:rsidRPr="00853384" w:rsidRDefault="005A7E36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738FE" w14:textId="77777777" w:rsidR="00013CE5" w:rsidRPr="00853384" w:rsidRDefault="00013CE5" w:rsidP="00013CE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223DFE" w14:textId="46A48B1B" w:rsidR="00013CE5" w:rsidRPr="00853384" w:rsidRDefault="005A7E36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10B53" w14:textId="77777777" w:rsidR="00013CE5" w:rsidRPr="00853384" w:rsidRDefault="00013CE5" w:rsidP="0001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0C1EA8" w14:textId="61056F50" w:rsidR="00013CE5" w:rsidRPr="00853384" w:rsidRDefault="005A7E36" w:rsidP="005A7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659" w:rsidRPr="008A4C4B" w14:paraId="43D0CCEB" w14:textId="77777777" w:rsidTr="00DD053D">
        <w:trPr>
          <w:trHeight w:val="307"/>
        </w:trPr>
        <w:tc>
          <w:tcPr>
            <w:tcW w:w="3420" w:type="dxa"/>
          </w:tcPr>
          <w:p w14:paraId="5A77AE14" w14:textId="77777777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A4C4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3C5E1600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7EC496" w14:textId="33E4BFCA" w:rsidR="00125659" w:rsidRPr="00853384" w:rsidRDefault="00D622B1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(451)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86604" w14:textId="77777777" w:rsidR="00125659" w:rsidRPr="00853384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7E71C8" w14:textId="636A82FA" w:rsidR="00125659" w:rsidRPr="00853384" w:rsidRDefault="005A7E36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(431)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FF231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5B0C93" w14:textId="317969F8" w:rsidR="00125659" w:rsidRPr="00853384" w:rsidRDefault="005A7E36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E6E3F" w14:textId="77777777" w:rsidR="00125659" w:rsidRPr="00853384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830B2" w14:textId="288C3751" w:rsidR="00125659" w:rsidRPr="00853384" w:rsidRDefault="005A7E36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659" w:rsidRPr="008A4C4B" w14:paraId="253382BF" w14:textId="77777777" w:rsidTr="00DD053D">
        <w:trPr>
          <w:trHeight w:val="307"/>
        </w:trPr>
        <w:tc>
          <w:tcPr>
            <w:tcW w:w="3420" w:type="dxa"/>
          </w:tcPr>
          <w:p w14:paraId="3C522C50" w14:textId="77777777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A4C4B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70" w:type="dxa"/>
          </w:tcPr>
          <w:p w14:paraId="377AC3D7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B7F395" w14:textId="5694E7B5" w:rsidR="00125659" w:rsidRPr="00853384" w:rsidRDefault="00D622B1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088B38" w14:textId="77777777" w:rsidR="00125659" w:rsidRPr="00853384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D1D95A" w14:textId="1D7F1376" w:rsidR="00125659" w:rsidRPr="00853384" w:rsidRDefault="005A7E36" w:rsidP="005A7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C551F" w14:textId="77777777" w:rsidR="00125659" w:rsidRPr="00853384" w:rsidRDefault="00125659" w:rsidP="0012565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AA50D1" w14:textId="19E31CCC" w:rsidR="00125659" w:rsidRPr="00853384" w:rsidRDefault="005A7E36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B317F" w14:textId="77777777" w:rsidR="00125659" w:rsidRPr="00853384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D6D198" w14:textId="2632DD71" w:rsidR="00125659" w:rsidRPr="00853384" w:rsidRDefault="005A7E36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659" w:rsidRPr="008A4C4B" w14:paraId="013F4C11" w14:textId="77777777" w:rsidTr="00DD053D">
        <w:trPr>
          <w:trHeight w:val="307"/>
        </w:trPr>
        <w:tc>
          <w:tcPr>
            <w:tcW w:w="3420" w:type="dxa"/>
          </w:tcPr>
          <w:p w14:paraId="442B9AA6" w14:textId="3A26CDAA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4C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759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9759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7D8B429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46B47" w14:textId="2CB62798" w:rsidR="00125659" w:rsidRPr="00853384" w:rsidRDefault="00D622B1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11B">
              <w:rPr>
                <w:rFonts w:ascii="Angsana New" w:hAnsi="Angsana New"/>
                <w:b/>
                <w:bCs/>
                <w:sz w:val="30"/>
                <w:szCs w:val="30"/>
              </w:rPr>
              <w:t>10,7</w:t>
            </w:r>
            <w:r w:rsidR="00DF7194" w:rsidRPr="0047211B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4493B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0605" w14:textId="261B9C46" w:rsidR="00125659" w:rsidRPr="00853384" w:rsidRDefault="005A7E36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384">
              <w:rPr>
                <w:rFonts w:ascii="Angsana New" w:hAnsi="Angsana New"/>
                <w:b/>
                <w:bCs/>
                <w:sz w:val="30"/>
                <w:szCs w:val="30"/>
              </w:rPr>
              <w:t>7,765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5C063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2763F" w14:textId="5774076C" w:rsidR="00125659" w:rsidRPr="00853384" w:rsidRDefault="005A7E36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384">
              <w:rPr>
                <w:rFonts w:ascii="Angsana New" w:hAnsi="Angsana New"/>
                <w:b/>
                <w:bCs/>
                <w:sz w:val="30"/>
                <w:szCs w:val="30"/>
              </w:rPr>
              <w:t>5,141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F3863" w14:textId="77777777" w:rsidR="00125659" w:rsidRPr="00853384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2FE36" w14:textId="6C142B73" w:rsidR="00125659" w:rsidRPr="00853384" w:rsidRDefault="005A7E36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20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384">
              <w:rPr>
                <w:rFonts w:ascii="Angsana New" w:hAnsi="Angsana New"/>
                <w:b/>
                <w:bCs/>
                <w:sz w:val="30"/>
                <w:szCs w:val="30"/>
              </w:rPr>
              <w:t>2,506</w:t>
            </w:r>
          </w:p>
        </w:tc>
      </w:tr>
      <w:tr w:rsidR="00125659" w:rsidRPr="008A4C4B" w14:paraId="3BDC5C14" w14:textId="77777777" w:rsidTr="00972581">
        <w:trPr>
          <w:trHeight w:val="334"/>
        </w:trPr>
        <w:tc>
          <w:tcPr>
            <w:tcW w:w="3420" w:type="dxa"/>
          </w:tcPr>
          <w:p w14:paraId="7455D19C" w14:textId="77777777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5738AC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25EC2F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E2AEC6" w14:textId="77777777" w:rsidR="00125659" w:rsidRPr="008A4C4B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57CAC0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0A2C5F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525D6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9936BE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5D5F31C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581" w:rsidRPr="008A4C4B" w14:paraId="0CC76963" w14:textId="77777777" w:rsidTr="00972581">
        <w:trPr>
          <w:trHeight w:val="334"/>
        </w:trPr>
        <w:tc>
          <w:tcPr>
            <w:tcW w:w="3420" w:type="dxa"/>
          </w:tcPr>
          <w:p w14:paraId="0FC53C1E" w14:textId="77777777" w:rsidR="00972581" w:rsidRPr="008A4C4B" w:rsidRDefault="00972581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9FFE01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E01B32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8014CB" w14:textId="77777777" w:rsidR="00972581" w:rsidRPr="008A4C4B" w:rsidRDefault="00972581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AAA275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27664E" w14:textId="77777777" w:rsidR="00972581" w:rsidRPr="008A4C4B" w:rsidRDefault="00972581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C854B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E2689D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D404C3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6E8" w:rsidRPr="008A4C4B" w14:paraId="6D97F6C3" w14:textId="77777777" w:rsidTr="00972581">
        <w:trPr>
          <w:trHeight w:val="334"/>
        </w:trPr>
        <w:tc>
          <w:tcPr>
            <w:tcW w:w="3420" w:type="dxa"/>
          </w:tcPr>
          <w:p w14:paraId="1F3D0E76" w14:textId="77777777" w:rsidR="000106E8" w:rsidRPr="008A4C4B" w:rsidRDefault="000106E8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6098DE" w14:textId="77777777" w:rsidR="000106E8" w:rsidRPr="008A4C4B" w:rsidRDefault="000106E8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D52184" w14:textId="77777777" w:rsidR="000106E8" w:rsidRPr="008A4C4B" w:rsidRDefault="000106E8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738683" w14:textId="77777777" w:rsidR="000106E8" w:rsidRPr="008A4C4B" w:rsidRDefault="000106E8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FC4D52" w14:textId="77777777" w:rsidR="000106E8" w:rsidRPr="008A4C4B" w:rsidRDefault="000106E8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2F14D6" w14:textId="77777777" w:rsidR="000106E8" w:rsidRPr="008A4C4B" w:rsidRDefault="000106E8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3F2B9D" w14:textId="77777777" w:rsidR="000106E8" w:rsidRPr="008A4C4B" w:rsidRDefault="000106E8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78DFA8" w14:textId="77777777" w:rsidR="000106E8" w:rsidRPr="008A4C4B" w:rsidRDefault="000106E8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28FDA9" w14:textId="77777777" w:rsidR="000106E8" w:rsidRPr="008A4C4B" w:rsidRDefault="000106E8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581" w:rsidRPr="008A4C4B" w14:paraId="7933C0E0" w14:textId="77777777" w:rsidTr="00972581">
        <w:trPr>
          <w:trHeight w:val="334"/>
        </w:trPr>
        <w:tc>
          <w:tcPr>
            <w:tcW w:w="3420" w:type="dxa"/>
          </w:tcPr>
          <w:p w14:paraId="5922A573" w14:textId="77777777" w:rsidR="00972581" w:rsidRPr="008A4C4B" w:rsidRDefault="00972581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32063E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264DB8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80537A" w14:textId="77777777" w:rsidR="00972581" w:rsidRPr="008A4C4B" w:rsidRDefault="00972581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0F3BAC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7112D9" w14:textId="77777777" w:rsidR="00972581" w:rsidRPr="008A4C4B" w:rsidRDefault="00972581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ECCEC0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C44CE6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C719C1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581" w:rsidRPr="008A4C4B" w14:paraId="3ABF1D79" w14:textId="77777777" w:rsidTr="00972581">
        <w:trPr>
          <w:trHeight w:val="334"/>
        </w:trPr>
        <w:tc>
          <w:tcPr>
            <w:tcW w:w="3420" w:type="dxa"/>
          </w:tcPr>
          <w:p w14:paraId="517B4151" w14:textId="77777777" w:rsidR="00972581" w:rsidRPr="008A4C4B" w:rsidRDefault="00972581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85A8A8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A3DB8C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2A4B47" w14:textId="77777777" w:rsidR="00972581" w:rsidRPr="008A4C4B" w:rsidRDefault="00972581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96915D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535F37" w14:textId="77777777" w:rsidR="00972581" w:rsidRPr="008A4C4B" w:rsidRDefault="00972581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787936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CEA9FE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5C308C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659" w:rsidRPr="008A4C4B" w14:paraId="6F5E2BDE" w14:textId="77777777" w:rsidTr="00DD053D">
        <w:trPr>
          <w:trHeight w:val="307"/>
        </w:trPr>
        <w:tc>
          <w:tcPr>
            <w:tcW w:w="3420" w:type="dxa"/>
          </w:tcPr>
          <w:p w14:paraId="50DA8C67" w14:textId="77777777" w:rsidR="00125659" w:rsidRPr="008A4C4B" w:rsidRDefault="00125659" w:rsidP="00125659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8A4C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270" w:type="dxa"/>
          </w:tcPr>
          <w:p w14:paraId="6B491AB1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91D8E1" w14:textId="77777777" w:rsidR="00125659" w:rsidRPr="008A4C4B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3A352F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17393F" w14:textId="77777777" w:rsidR="00125659" w:rsidRPr="008A4C4B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FBF263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8EAB44" w14:textId="77777777" w:rsidR="00125659" w:rsidRPr="008A4C4B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4D0760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20C623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5659" w:rsidRPr="00741BBC" w14:paraId="294F76CF" w14:textId="77777777" w:rsidTr="00DD053D">
        <w:trPr>
          <w:trHeight w:val="307"/>
        </w:trPr>
        <w:tc>
          <w:tcPr>
            <w:tcW w:w="3420" w:type="dxa"/>
          </w:tcPr>
          <w:p w14:paraId="0AC5C6DB" w14:textId="77777777" w:rsidR="00125659" w:rsidRPr="008A4C4B" w:rsidRDefault="00AD4A02" w:rsidP="00125659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8A4C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4C4B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8A4C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2562</w:t>
            </w:r>
            <w:r w:rsidRPr="008A4C4B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06A85EA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A05159" w14:textId="77777777" w:rsidR="00125659" w:rsidRPr="00350AB0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AB0">
              <w:rPr>
                <w:rFonts w:ascii="Angsana New" w:hAnsi="Angsana New"/>
                <w:sz w:val="30"/>
                <w:szCs w:val="30"/>
              </w:rPr>
              <w:t>2</w:t>
            </w:r>
            <w:r w:rsidR="00125659" w:rsidRPr="00350AB0">
              <w:rPr>
                <w:rFonts w:ascii="Angsana New" w:hAnsi="Angsana New"/>
                <w:sz w:val="30"/>
                <w:szCs w:val="30"/>
              </w:rPr>
              <w:t>,</w:t>
            </w:r>
            <w:r w:rsidRPr="00350AB0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DC064" w14:textId="77777777" w:rsidR="00125659" w:rsidRPr="00350AB0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AA75F2" w14:textId="77777777" w:rsidR="00125659" w:rsidRPr="00350AB0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AB0">
              <w:rPr>
                <w:rFonts w:ascii="Angsana New" w:hAnsi="Angsana New"/>
                <w:sz w:val="30"/>
                <w:szCs w:val="30"/>
              </w:rPr>
              <w:t>1</w:t>
            </w:r>
            <w:r w:rsidR="00125659" w:rsidRPr="00350AB0">
              <w:rPr>
                <w:rFonts w:ascii="Angsana New" w:hAnsi="Angsana New"/>
                <w:sz w:val="30"/>
                <w:szCs w:val="30"/>
              </w:rPr>
              <w:t>,</w:t>
            </w:r>
            <w:r w:rsidRPr="00350AB0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BB8E7" w14:textId="77777777" w:rsidR="00125659" w:rsidRPr="00350AB0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7156A6" w14:textId="77777777" w:rsidR="00125659" w:rsidRPr="00350AB0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AB0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60B54" w14:textId="77777777" w:rsidR="00125659" w:rsidRPr="00350AB0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BD5414" w14:textId="77777777" w:rsidR="00125659" w:rsidRPr="00350AB0" w:rsidRDefault="008556AE" w:rsidP="00125659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AB0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125659" w:rsidRPr="00741BBC" w14:paraId="13386260" w14:textId="77777777" w:rsidTr="006D62D1">
        <w:trPr>
          <w:trHeight w:val="307"/>
        </w:trPr>
        <w:tc>
          <w:tcPr>
            <w:tcW w:w="3420" w:type="dxa"/>
          </w:tcPr>
          <w:p w14:paraId="688D9A45" w14:textId="6318E57F" w:rsidR="00314DD4" w:rsidRPr="00AB259E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259E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B259E">
              <w:rPr>
                <w:rFonts w:ascii="Angsana New" w:hAnsi="Angsana New" w:hint="cs"/>
                <w:sz w:val="30"/>
                <w:szCs w:val="30"/>
                <w:cs/>
              </w:rPr>
              <w:t>ขาดทุนจากเงินลงทุนใน</w:t>
            </w:r>
            <w:r w:rsidR="00AB259E" w:rsidRPr="00AB259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B259E" w:rsidRPr="00AB259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B259E">
              <w:rPr>
                <w:rFonts w:ascii="Angsana New" w:hAnsi="Angsana New" w:hint="cs"/>
                <w:sz w:val="30"/>
                <w:szCs w:val="30"/>
                <w:cs/>
              </w:rPr>
              <w:t>การร่วมค้าสุทธิจากกำไรที่ยัง</w:t>
            </w:r>
            <w:r w:rsidR="002C700A" w:rsidRPr="00AB259E">
              <w:rPr>
                <w:rFonts w:ascii="Angsana New" w:hAnsi="Angsana New" w:hint="cs"/>
                <w:sz w:val="30"/>
                <w:szCs w:val="30"/>
                <w:cs/>
              </w:rPr>
              <w:t>ไม่เกิดขึ้น</w:t>
            </w:r>
          </w:p>
          <w:p w14:paraId="1B643650" w14:textId="77777777" w:rsidR="00125659" w:rsidRPr="00AB259E" w:rsidRDefault="00314DD4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B259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25659" w:rsidRPr="00AB259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จากการขายอสังหาริมทรั</w:t>
            </w:r>
            <w:r w:rsidRPr="00AB259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พย์</w:t>
            </w:r>
            <w:r w:rsidR="002C700A" w:rsidRPr="00AB259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ให้การร่วมค้า</w:t>
            </w:r>
          </w:p>
        </w:tc>
        <w:tc>
          <w:tcPr>
            <w:tcW w:w="270" w:type="dxa"/>
          </w:tcPr>
          <w:p w14:paraId="6E846E75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Cs/>
                <w:spacing w:val="-8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69E99D" w14:textId="77777777" w:rsidR="00013CE5" w:rsidRPr="00853384" w:rsidRDefault="00013CE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4155622" w14:textId="77777777" w:rsidR="00D622B1" w:rsidRPr="00853384" w:rsidRDefault="00D622B1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CDA0AAD" w14:textId="761A30CB" w:rsidR="00D622B1" w:rsidRPr="00853384" w:rsidRDefault="00D622B1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(25</w:t>
            </w:r>
            <w:r w:rsidR="003A7E71">
              <w:rPr>
                <w:rFonts w:ascii="Angsana New" w:hAnsi="Angsana New"/>
                <w:sz w:val="30"/>
                <w:szCs w:val="30"/>
              </w:rPr>
              <w:t>1</w:t>
            </w:r>
            <w:r w:rsidRPr="008533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D8568E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D65511" w14:textId="77777777" w:rsidR="002D2F87" w:rsidRPr="00853384" w:rsidRDefault="002D2F87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BA71327" w14:textId="77777777" w:rsidR="005A7E36" w:rsidRPr="00853384" w:rsidRDefault="005A7E36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61CF5F9" w14:textId="7091EE04" w:rsidR="005A7E36" w:rsidRPr="00853384" w:rsidRDefault="005A7E36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(326)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14FF17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5AFE24" w14:textId="77777777" w:rsidR="00040F7C" w:rsidRPr="00853384" w:rsidRDefault="00040F7C" w:rsidP="000C2F81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A9C7345" w14:textId="77777777" w:rsidR="005A7E36" w:rsidRPr="00853384" w:rsidRDefault="005A7E36" w:rsidP="000C2F81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62D9C74" w14:textId="6EFF0324" w:rsidR="005A7E36" w:rsidRPr="00853384" w:rsidRDefault="005A7E36" w:rsidP="000C2F81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7E00A" w14:textId="77777777" w:rsidR="00125659" w:rsidRPr="00853384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BDBE67" w14:textId="77777777" w:rsidR="002D2F87" w:rsidRPr="00853384" w:rsidRDefault="002D2F87" w:rsidP="005A7E36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E65E2D9" w14:textId="77777777" w:rsidR="005A7E36" w:rsidRPr="00853384" w:rsidRDefault="005A7E36" w:rsidP="005A7E36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7E8A615" w14:textId="45BC5EE5" w:rsidR="005A7E36" w:rsidRPr="00853384" w:rsidRDefault="005A7E36" w:rsidP="000C2F81">
            <w:pPr>
              <w:tabs>
                <w:tab w:val="clear" w:pos="680"/>
                <w:tab w:val="clear" w:pos="907"/>
                <w:tab w:val="left" w:pos="506"/>
              </w:tabs>
              <w:ind w:right="2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659" w:rsidRPr="00741BBC" w14:paraId="3079F9C5" w14:textId="77777777" w:rsidTr="00DD053D">
        <w:trPr>
          <w:trHeight w:val="307"/>
        </w:trPr>
        <w:tc>
          <w:tcPr>
            <w:tcW w:w="3420" w:type="dxa"/>
          </w:tcPr>
          <w:p w14:paraId="7522C22E" w14:textId="77777777" w:rsidR="00125659" w:rsidRPr="00E85A20" w:rsidRDefault="00125659" w:rsidP="00125659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E85A20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E85A20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51805F96" w14:textId="77777777" w:rsidR="00125659" w:rsidRPr="00E85A20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DFE784" w14:textId="70988D01" w:rsidR="00125659" w:rsidRPr="006F2B90" w:rsidRDefault="006F2B90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C18D9D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62B800" w14:textId="54B28C7A" w:rsidR="00125659" w:rsidRPr="00853384" w:rsidRDefault="005A7E36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1,071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9840F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8C05CC" w14:textId="48287D8E" w:rsidR="00125659" w:rsidRPr="00853384" w:rsidRDefault="005A7E36" w:rsidP="000C2F81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72E7E" w14:textId="77777777" w:rsidR="00125659" w:rsidRPr="00853384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4F40E9" w14:textId="085A3136" w:rsidR="00125659" w:rsidRPr="00853384" w:rsidRDefault="005A7E36" w:rsidP="005A7E36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125659" w:rsidRPr="00741BBC" w14:paraId="6DC1281D" w14:textId="77777777" w:rsidTr="00DD053D">
        <w:trPr>
          <w:trHeight w:val="307"/>
        </w:trPr>
        <w:tc>
          <w:tcPr>
            <w:tcW w:w="3420" w:type="dxa"/>
          </w:tcPr>
          <w:p w14:paraId="526FCD36" w14:textId="03F2302C" w:rsidR="00125659" w:rsidRPr="00B45AFD" w:rsidRDefault="00AD4A02" w:rsidP="00125659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759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9759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62077DF" w14:textId="77777777" w:rsidR="00125659" w:rsidRPr="00B45AFD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36507" w14:textId="003FBF27" w:rsidR="00125659" w:rsidRPr="00853384" w:rsidRDefault="00D622B1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384">
              <w:rPr>
                <w:rFonts w:ascii="Angsana New" w:hAnsi="Angsana New"/>
                <w:b/>
                <w:bCs/>
                <w:sz w:val="30"/>
                <w:szCs w:val="30"/>
              </w:rPr>
              <w:t>2,9</w:t>
            </w:r>
            <w:r w:rsidR="006F2B90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678E2B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5CC2E" w14:textId="3F0BCF4A" w:rsidR="00125659" w:rsidRPr="00853384" w:rsidRDefault="005A7E36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384">
              <w:rPr>
                <w:rFonts w:ascii="Angsana New" w:hAnsi="Angsana New"/>
                <w:b/>
                <w:bCs/>
                <w:sz w:val="30"/>
                <w:szCs w:val="30"/>
              </w:rPr>
              <w:t>2,508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6E244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337BA" w14:textId="67793C74" w:rsidR="00125659" w:rsidRPr="00853384" w:rsidRDefault="005A7E36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384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CD9922" w14:textId="77777777" w:rsidR="00125659" w:rsidRPr="00853384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8A0E4" w14:textId="7AC05BE8" w:rsidR="00125659" w:rsidRPr="00853384" w:rsidRDefault="005A7E36" w:rsidP="00125659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384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</w:tr>
      <w:tr w:rsidR="00A42A6C" w:rsidRPr="00741BBC" w14:paraId="446BA441" w14:textId="77777777" w:rsidTr="00A42A6C">
        <w:trPr>
          <w:trHeight w:val="163"/>
        </w:trPr>
        <w:tc>
          <w:tcPr>
            <w:tcW w:w="3420" w:type="dxa"/>
          </w:tcPr>
          <w:p w14:paraId="262CBFD9" w14:textId="77777777" w:rsidR="00A42A6C" w:rsidRPr="00B45AFD" w:rsidRDefault="00A42A6C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C89D1C" w14:textId="77777777" w:rsidR="00A42A6C" w:rsidRPr="00B45AFD" w:rsidRDefault="00A42A6C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3FF445" w14:textId="77777777" w:rsidR="00A42A6C" w:rsidRPr="00853384" w:rsidRDefault="00A42A6C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8ABE48" w14:textId="77777777" w:rsidR="00A42A6C" w:rsidRPr="00853384" w:rsidRDefault="00A42A6C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B28103" w14:textId="77777777" w:rsidR="00A42A6C" w:rsidRPr="00853384" w:rsidRDefault="00A42A6C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0C140D" w14:textId="77777777" w:rsidR="00A42A6C" w:rsidRPr="00853384" w:rsidRDefault="00A42A6C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6A06E6" w14:textId="77777777" w:rsidR="00A42A6C" w:rsidRPr="00853384" w:rsidRDefault="00A42A6C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766AB" w14:textId="77777777" w:rsidR="00A42A6C" w:rsidRPr="00853384" w:rsidRDefault="00A42A6C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4A820B" w14:textId="77777777" w:rsidR="00A42A6C" w:rsidRPr="00853384" w:rsidRDefault="00A42A6C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25659" w:rsidRPr="00741BBC" w14:paraId="38E77D41" w14:textId="77777777" w:rsidTr="00DD053D">
        <w:trPr>
          <w:trHeight w:val="307"/>
        </w:trPr>
        <w:tc>
          <w:tcPr>
            <w:tcW w:w="3420" w:type="dxa"/>
          </w:tcPr>
          <w:p w14:paraId="70893DA8" w14:textId="77777777" w:rsidR="00125659" w:rsidRPr="00B45AFD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C0F5363" w14:textId="77777777" w:rsidR="00125659" w:rsidRPr="00B45AFD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FED275" w14:textId="77777777" w:rsidR="00125659" w:rsidRPr="00853384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CB603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3F4CF4" w14:textId="77777777" w:rsidR="00125659" w:rsidRPr="00853384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831DE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DC39F" w14:textId="77777777" w:rsidR="00125659" w:rsidRPr="00853384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E6B0E3" w14:textId="77777777" w:rsidR="00125659" w:rsidRPr="00853384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1CB8BA" w14:textId="77777777" w:rsidR="00125659" w:rsidRPr="00853384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25659" w:rsidRPr="00350AB0" w14:paraId="37081340" w14:textId="77777777" w:rsidTr="00DD053D">
        <w:trPr>
          <w:trHeight w:val="307"/>
        </w:trPr>
        <w:tc>
          <w:tcPr>
            <w:tcW w:w="3420" w:type="dxa"/>
          </w:tcPr>
          <w:p w14:paraId="23BCFD9B" w14:textId="77777777" w:rsidR="00125659" w:rsidRPr="00B45AFD" w:rsidRDefault="00AD4A02" w:rsidP="00125659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2562</w:t>
            </w:r>
            <w:r w:rsidRPr="00B45AFD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459F8BB" w14:textId="77777777" w:rsidR="00125659" w:rsidRPr="00B45AFD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A7D41C" w14:textId="77777777" w:rsidR="00125659" w:rsidRPr="00853384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12</w:t>
            </w:r>
            <w:r w:rsidR="00125659" w:rsidRPr="00853384">
              <w:rPr>
                <w:rFonts w:ascii="Angsana New" w:hAnsi="Angsana New"/>
                <w:sz w:val="30"/>
                <w:szCs w:val="30"/>
              </w:rPr>
              <w:t>,</w:t>
            </w:r>
            <w:r w:rsidRPr="00853384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0F62A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706162" w14:textId="77777777" w:rsidR="00125659" w:rsidRPr="00853384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7</w:t>
            </w:r>
            <w:r w:rsidR="00125659" w:rsidRPr="00853384">
              <w:rPr>
                <w:rFonts w:ascii="Angsana New" w:hAnsi="Angsana New"/>
                <w:sz w:val="30"/>
                <w:szCs w:val="30"/>
              </w:rPr>
              <w:t>,</w:t>
            </w:r>
            <w:r w:rsidRPr="00853384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4A1F3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D5CDB5" w14:textId="77777777" w:rsidR="00125659" w:rsidRPr="00853384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4</w:t>
            </w:r>
            <w:r w:rsidR="00125659" w:rsidRPr="00853384">
              <w:rPr>
                <w:rFonts w:ascii="Angsana New" w:hAnsi="Angsana New"/>
                <w:sz w:val="30"/>
                <w:szCs w:val="30"/>
              </w:rPr>
              <w:t>,</w:t>
            </w:r>
            <w:r w:rsidRPr="00853384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4157D8" w14:textId="77777777" w:rsidR="00125659" w:rsidRPr="00853384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D3D10F" w14:textId="77777777" w:rsidR="00125659" w:rsidRPr="00853384" w:rsidRDefault="008556AE" w:rsidP="00125659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125659" w:rsidRPr="00741BBC" w14:paraId="1ACFAD25" w14:textId="77777777" w:rsidTr="00DD053D">
        <w:trPr>
          <w:trHeight w:val="307"/>
        </w:trPr>
        <w:tc>
          <w:tcPr>
            <w:tcW w:w="3420" w:type="dxa"/>
          </w:tcPr>
          <w:p w14:paraId="4BD7602E" w14:textId="3C468E7E" w:rsidR="00125659" w:rsidRPr="00B45AFD" w:rsidRDefault="00A74B18" w:rsidP="00A74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ส่วนแบ่งกำไร</w:t>
            </w:r>
            <w:r w:rsidRPr="00B45AFD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(</w:t>
            </w:r>
            <w:r w:rsidRPr="00B45A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ขาดทุน</w:t>
            </w:r>
            <w:r w:rsidRPr="00B45AFD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) </w:t>
            </w:r>
            <w:r w:rsidRPr="00B45A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จาก</w:t>
            </w:r>
            <w:r w:rsidR="00B27FDA" w:rsidRPr="00B45A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เงินลงทุน</w:t>
            </w:r>
            <w:r w:rsidR="00620C6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14:paraId="2091AE10" w14:textId="77777777" w:rsidR="00125659" w:rsidRPr="00B45AFD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CF5E21" w14:textId="77777777" w:rsidR="00125659" w:rsidRPr="00853384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AC1F3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CF5654" w14:textId="77777777" w:rsidR="00125659" w:rsidRPr="00853384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2FA031" w14:textId="77777777" w:rsidR="00125659" w:rsidRPr="00853384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21632D" w14:textId="77777777" w:rsidR="00125659" w:rsidRPr="00853384" w:rsidRDefault="00125659" w:rsidP="001256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E6740F" w14:textId="77777777" w:rsidR="00125659" w:rsidRPr="00853384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FF64EE" w14:textId="77777777" w:rsidR="00125659" w:rsidRPr="00853384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1160" w:rsidRPr="00B45AFD" w14:paraId="22CB69E4" w14:textId="77777777" w:rsidTr="00DD053D">
        <w:trPr>
          <w:trHeight w:val="307"/>
        </w:trPr>
        <w:tc>
          <w:tcPr>
            <w:tcW w:w="3420" w:type="dxa"/>
          </w:tcPr>
          <w:p w14:paraId="2C321E24" w14:textId="67C919BD" w:rsidR="00A21160" w:rsidRPr="00B45AFD" w:rsidRDefault="00A21160" w:rsidP="00A21160">
            <w:pPr>
              <w:spacing w:before="4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  <w:r w:rsidR="00B27FDA" w:rsidRPr="00B45AFD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14:paraId="19BB1051" w14:textId="77777777" w:rsidR="00A21160" w:rsidRPr="00B45AFD" w:rsidRDefault="00A21160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6DA09C" w14:textId="77777777" w:rsidR="00A21160" w:rsidRPr="00853384" w:rsidRDefault="00A21160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B74874" w14:textId="77777777" w:rsidR="00A21160" w:rsidRPr="00853384" w:rsidRDefault="00A21160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63646D" w14:textId="77777777" w:rsidR="00A21160" w:rsidRPr="00853384" w:rsidRDefault="00A21160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10A514" w14:textId="77777777" w:rsidR="00A21160" w:rsidRPr="00853384" w:rsidRDefault="00A21160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99D74B" w14:textId="77777777" w:rsidR="00A21160" w:rsidRPr="00853384" w:rsidRDefault="00A21160" w:rsidP="001256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E528B7" w14:textId="77777777" w:rsidR="00A21160" w:rsidRPr="00853384" w:rsidRDefault="00A21160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57F7D5" w14:textId="77777777" w:rsidR="00A21160" w:rsidRPr="00853384" w:rsidRDefault="00A21160" w:rsidP="00125659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1160" w:rsidRPr="00B45AFD" w14:paraId="3026A0B6" w14:textId="77777777" w:rsidTr="00DD053D">
        <w:trPr>
          <w:trHeight w:val="307"/>
        </w:trPr>
        <w:tc>
          <w:tcPr>
            <w:tcW w:w="3420" w:type="dxa"/>
          </w:tcPr>
          <w:p w14:paraId="70AA1C8D" w14:textId="77777777" w:rsidR="00A21160" w:rsidRPr="00B45AFD" w:rsidRDefault="00B27FDA" w:rsidP="00A21160">
            <w:pPr>
              <w:spacing w:before="4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A21160" w:rsidRPr="00B45AFD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ที่ยังไม่เกิดขึ้นจากการขาย</w:t>
            </w:r>
          </w:p>
        </w:tc>
        <w:tc>
          <w:tcPr>
            <w:tcW w:w="270" w:type="dxa"/>
          </w:tcPr>
          <w:p w14:paraId="49164D6D" w14:textId="77777777" w:rsidR="00A21160" w:rsidRPr="00B45AFD" w:rsidRDefault="00A21160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A52057" w14:textId="77777777" w:rsidR="00A21160" w:rsidRPr="00853384" w:rsidRDefault="00A21160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6B054" w14:textId="77777777" w:rsidR="00A21160" w:rsidRPr="00853384" w:rsidRDefault="00A21160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3750C6" w14:textId="77777777" w:rsidR="00A21160" w:rsidRPr="00853384" w:rsidRDefault="00A21160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226FA1" w14:textId="77777777" w:rsidR="00A21160" w:rsidRPr="00853384" w:rsidRDefault="00A21160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215A11" w14:textId="77777777" w:rsidR="00A21160" w:rsidRPr="00853384" w:rsidRDefault="00A21160" w:rsidP="001256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890B34" w14:textId="77777777" w:rsidR="00A21160" w:rsidRPr="00853384" w:rsidRDefault="00A21160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7F993D" w14:textId="77777777" w:rsidR="00A21160" w:rsidRPr="00853384" w:rsidRDefault="00A21160" w:rsidP="00125659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1160" w:rsidRPr="00B45AFD" w14:paraId="56036F51" w14:textId="77777777" w:rsidTr="00DD053D">
        <w:trPr>
          <w:trHeight w:val="307"/>
        </w:trPr>
        <w:tc>
          <w:tcPr>
            <w:tcW w:w="3420" w:type="dxa"/>
          </w:tcPr>
          <w:p w14:paraId="54F04127" w14:textId="77777777" w:rsidR="00A21160" w:rsidRPr="00B45AFD" w:rsidRDefault="00B27FDA" w:rsidP="00A21160">
            <w:pPr>
              <w:spacing w:before="4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="00A21160" w:rsidRPr="00B45AFD">
              <w:rPr>
                <w:rFonts w:ascii="Angsana New" w:hAnsi="Angsana New" w:hint="cs"/>
                <w:sz w:val="30"/>
                <w:szCs w:val="30"/>
                <w:cs/>
              </w:rPr>
              <w:t>ให้บริษัทร่วมแล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</w:tc>
        <w:tc>
          <w:tcPr>
            <w:tcW w:w="270" w:type="dxa"/>
          </w:tcPr>
          <w:p w14:paraId="2000699C" w14:textId="77777777" w:rsidR="00A21160" w:rsidRPr="00B45AFD" w:rsidRDefault="00A21160" w:rsidP="00A21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E0437D" w14:textId="77777777" w:rsidR="00A21160" w:rsidRPr="00853384" w:rsidRDefault="00A21160" w:rsidP="00A211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89E6A2" w14:textId="77777777" w:rsidR="00A21160" w:rsidRPr="00853384" w:rsidRDefault="00A21160" w:rsidP="00A2116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618E9E" w14:textId="77777777" w:rsidR="00A21160" w:rsidRPr="00853384" w:rsidRDefault="00A21160" w:rsidP="00A211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A94554" w14:textId="77777777" w:rsidR="00A21160" w:rsidRPr="00853384" w:rsidRDefault="00A21160" w:rsidP="00A2116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D559CB" w14:textId="77777777" w:rsidR="00A21160" w:rsidRPr="00853384" w:rsidRDefault="00A21160" w:rsidP="00A2116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E29603" w14:textId="77777777" w:rsidR="00A21160" w:rsidRPr="00853384" w:rsidRDefault="00A21160" w:rsidP="00A21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A1E60D" w14:textId="77777777" w:rsidR="00A21160" w:rsidRPr="00853384" w:rsidRDefault="00A21160" w:rsidP="00A21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22B" w:rsidRPr="00B45AFD" w14:paraId="79AA5178" w14:textId="77777777" w:rsidTr="00DD053D">
        <w:trPr>
          <w:trHeight w:val="307"/>
        </w:trPr>
        <w:tc>
          <w:tcPr>
            <w:tcW w:w="3420" w:type="dxa"/>
          </w:tcPr>
          <w:p w14:paraId="5CD25429" w14:textId="77777777" w:rsidR="004E022B" w:rsidRPr="00B45AFD" w:rsidRDefault="004E022B" w:rsidP="004E022B">
            <w:pPr>
              <w:spacing w:before="4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0BF38BA7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414895" w14:textId="57022DEF" w:rsidR="004E022B" w:rsidRPr="0047211B" w:rsidRDefault="00DF7194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8A3778" w14:textId="77777777" w:rsidR="004E022B" w:rsidRPr="00853384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7EF166" w14:textId="66D6A98A" w:rsidR="004E022B" w:rsidRPr="00853384" w:rsidRDefault="005A7E36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(225)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FCB2B" w14:textId="77777777" w:rsidR="004E022B" w:rsidRPr="00853384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2206CB" w14:textId="0D318BDE" w:rsidR="004E022B" w:rsidRPr="00853384" w:rsidRDefault="005A7E36" w:rsidP="000C2F81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B48E1" w14:textId="77777777" w:rsidR="004E022B" w:rsidRPr="00853384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D79CE1" w14:textId="0D205928" w:rsidR="004E022B" w:rsidRPr="00853384" w:rsidRDefault="005A7E36" w:rsidP="000C2F81">
            <w:pPr>
              <w:tabs>
                <w:tab w:val="clear" w:pos="680"/>
                <w:tab w:val="clear" w:pos="907"/>
                <w:tab w:val="left" w:pos="506"/>
              </w:tabs>
              <w:ind w:right="2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22B" w:rsidRPr="00B45AFD" w14:paraId="62328980" w14:textId="77777777" w:rsidTr="00DD053D">
        <w:trPr>
          <w:trHeight w:val="307"/>
        </w:trPr>
        <w:tc>
          <w:tcPr>
            <w:tcW w:w="3420" w:type="dxa"/>
          </w:tcPr>
          <w:p w14:paraId="16045624" w14:textId="77777777" w:rsidR="004E022B" w:rsidRPr="00B45AFD" w:rsidRDefault="004E022B" w:rsidP="004E022B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3F696C22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663203" w14:textId="2666AD97" w:rsidR="004E022B" w:rsidRPr="0047211B" w:rsidRDefault="00D622B1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2,4</w:t>
            </w:r>
            <w:r w:rsidR="006F2B90" w:rsidRPr="0047211B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978E0" w14:textId="77777777" w:rsidR="004E022B" w:rsidRPr="00853384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BF16C6" w14:textId="04EC3BC3" w:rsidR="004E022B" w:rsidRPr="00853384" w:rsidRDefault="005A7E36" w:rsidP="005A7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3,372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964E6" w14:textId="77777777" w:rsidR="004E022B" w:rsidRPr="00853384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00A385" w14:textId="644D7AC8" w:rsidR="004E022B" w:rsidRPr="00853384" w:rsidRDefault="005A7E36" w:rsidP="00DC0AF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8E089A" w14:textId="77777777" w:rsidR="004E022B" w:rsidRPr="00853384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ECA2E9" w14:textId="6DA2EEBE" w:rsidR="004E022B" w:rsidRPr="00853384" w:rsidRDefault="005A7E36" w:rsidP="004E022B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2,454</w:t>
            </w:r>
          </w:p>
        </w:tc>
      </w:tr>
      <w:tr w:rsidR="00B477AE" w:rsidRPr="00B45AFD" w14:paraId="7EDF6011" w14:textId="77777777" w:rsidTr="00DD053D">
        <w:trPr>
          <w:trHeight w:val="307"/>
        </w:trPr>
        <w:tc>
          <w:tcPr>
            <w:tcW w:w="3420" w:type="dxa"/>
          </w:tcPr>
          <w:p w14:paraId="47D1F0EE" w14:textId="77777777" w:rsidR="00B477AE" w:rsidRPr="00B45AFD" w:rsidRDefault="00B477AE" w:rsidP="004E022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270" w:type="dxa"/>
          </w:tcPr>
          <w:p w14:paraId="5C14B6D9" w14:textId="77777777" w:rsidR="00B477AE" w:rsidRPr="00B45AFD" w:rsidRDefault="00B477AE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B77B40" w14:textId="6D5DDC83" w:rsidR="00B477AE" w:rsidRPr="0047211B" w:rsidRDefault="00D622B1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(559)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00069E" w14:textId="77777777" w:rsidR="00B477AE" w:rsidRPr="00853384" w:rsidRDefault="00B477AE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0A8FFF" w14:textId="75BD5E03" w:rsidR="00B477AE" w:rsidRPr="00853384" w:rsidRDefault="005A7E36" w:rsidP="000C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43171B" w14:textId="77777777" w:rsidR="00B477AE" w:rsidRPr="00853384" w:rsidRDefault="00B477AE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DA4F30" w14:textId="0B6C49AA" w:rsidR="00B477AE" w:rsidRPr="00853384" w:rsidRDefault="005A7E36" w:rsidP="000C2F81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C98F6" w14:textId="77777777" w:rsidR="00B477AE" w:rsidRPr="00853384" w:rsidRDefault="00B477AE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24FBDF" w14:textId="1EADE929" w:rsidR="00B477AE" w:rsidRPr="00853384" w:rsidRDefault="005A7E36" w:rsidP="000C2F81">
            <w:pPr>
              <w:tabs>
                <w:tab w:val="clear" w:pos="907"/>
                <w:tab w:val="left" w:pos="792"/>
              </w:tabs>
              <w:ind w:right="2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22B" w:rsidRPr="00B45AFD" w14:paraId="6477BF39" w14:textId="77777777" w:rsidTr="00DD053D">
        <w:trPr>
          <w:trHeight w:val="307"/>
        </w:trPr>
        <w:tc>
          <w:tcPr>
            <w:tcW w:w="3420" w:type="dxa"/>
          </w:tcPr>
          <w:p w14:paraId="5A756602" w14:textId="77777777" w:rsidR="004E022B" w:rsidRPr="00B45AFD" w:rsidRDefault="004E022B" w:rsidP="004E022B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64D7420D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0DD912" w14:textId="53F3BD5E" w:rsidR="004E022B" w:rsidRPr="0047211B" w:rsidRDefault="00D622B1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(451)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4D540A" w14:textId="77777777" w:rsidR="004E022B" w:rsidRPr="00853384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9DEEEE" w14:textId="32076DEC" w:rsidR="004E022B" w:rsidRPr="00853384" w:rsidRDefault="005A7E36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(431)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3FE7F" w14:textId="77777777" w:rsidR="004E022B" w:rsidRPr="00853384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A72667" w14:textId="5452ADA9" w:rsidR="004E022B" w:rsidRPr="00853384" w:rsidRDefault="005A7E36" w:rsidP="000C2F81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791635" w14:textId="77777777" w:rsidR="004E022B" w:rsidRPr="00853384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55D275" w14:textId="10D6805F" w:rsidR="004E022B" w:rsidRPr="00853384" w:rsidRDefault="005A7E36" w:rsidP="000C2F81">
            <w:pPr>
              <w:tabs>
                <w:tab w:val="clear" w:pos="907"/>
                <w:tab w:val="left" w:pos="792"/>
              </w:tabs>
              <w:ind w:right="2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22B" w:rsidRPr="00B45AFD" w14:paraId="2DC4ABA9" w14:textId="77777777" w:rsidTr="00DE24ED">
        <w:trPr>
          <w:trHeight w:val="70"/>
        </w:trPr>
        <w:tc>
          <w:tcPr>
            <w:tcW w:w="3420" w:type="dxa"/>
          </w:tcPr>
          <w:p w14:paraId="60EFDD0C" w14:textId="77777777" w:rsidR="004E022B" w:rsidRPr="00B45AFD" w:rsidRDefault="004E022B" w:rsidP="004E022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70" w:type="dxa"/>
          </w:tcPr>
          <w:p w14:paraId="6D00126A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CF4C6B" w14:textId="14E68E10" w:rsidR="004E022B" w:rsidRPr="0047211B" w:rsidRDefault="00D622B1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36B87" w14:textId="77777777" w:rsidR="004E022B" w:rsidRPr="00853384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30FEE7" w14:textId="78F69E4D" w:rsidR="004E022B" w:rsidRPr="00853384" w:rsidRDefault="005A7E36" w:rsidP="005A7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F83C4" w14:textId="77777777" w:rsidR="004E022B" w:rsidRPr="00853384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5EB140" w14:textId="02DD215D" w:rsidR="004E022B" w:rsidRPr="00853384" w:rsidRDefault="005A7E36" w:rsidP="000C2F81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C2B3D1" w14:textId="77777777" w:rsidR="004E022B" w:rsidRPr="00853384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791FC5" w14:textId="10077204" w:rsidR="004E022B" w:rsidRPr="00853384" w:rsidRDefault="005A7E36" w:rsidP="000C2F81">
            <w:pPr>
              <w:tabs>
                <w:tab w:val="clear" w:pos="907"/>
                <w:tab w:val="left" w:pos="792"/>
              </w:tabs>
              <w:ind w:right="2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3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22B" w:rsidRPr="00B45AFD" w14:paraId="1475A2EA" w14:textId="77777777" w:rsidTr="00DE24ED">
        <w:trPr>
          <w:trHeight w:val="307"/>
        </w:trPr>
        <w:tc>
          <w:tcPr>
            <w:tcW w:w="3420" w:type="dxa"/>
          </w:tcPr>
          <w:p w14:paraId="6CFA4184" w14:textId="4D4D7224" w:rsidR="004E022B" w:rsidRPr="00B45AFD" w:rsidRDefault="005B3537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759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9759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7B05DF6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18DB2" w14:textId="58A04EC2" w:rsidR="004E022B" w:rsidRPr="0047211B" w:rsidRDefault="00D622B1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11B"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6F2B90" w:rsidRPr="0047211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F7194" w:rsidRPr="0047211B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75ABA5" w14:textId="77777777" w:rsidR="004E022B" w:rsidRPr="00853384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6CBCE" w14:textId="51997699" w:rsidR="004E022B" w:rsidRPr="00853384" w:rsidRDefault="005A7E36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384">
              <w:rPr>
                <w:rFonts w:ascii="Angsana New" w:hAnsi="Angsana New"/>
                <w:b/>
                <w:bCs/>
                <w:sz w:val="30"/>
                <w:szCs w:val="30"/>
              </w:rPr>
              <w:t>10,273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58922" w14:textId="77777777" w:rsidR="004E022B" w:rsidRPr="00853384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ABB63" w14:textId="6C62631D" w:rsidR="004E022B" w:rsidRPr="00853384" w:rsidRDefault="005A7E36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384">
              <w:rPr>
                <w:rFonts w:ascii="Angsana New" w:hAnsi="Angsana New"/>
                <w:b/>
                <w:bCs/>
                <w:sz w:val="30"/>
                <w:szCs w:val="30"/>
              </w:rPr>
              <w:t>5,403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1CA39D3C" w14:textId="77777777" w:rsidR="004E022B" w:rsidRPr="00853384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3B939" w14:textId="283B7CDA" w:rsidR="004E022B" w:rsidRPr="00853384" w:rsidRDefault="005A7E36" w:rsidP="004E022B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384">
              <w:rPr>
                <w:rFonts w:ascii="Angsana New" w:hAnsi="Angsana New"/>
                <w:b/>
                <w:bCs/>
                <w:sz w:val="30"/>
                <w:szCs w:val="30"/>
              </w:rPr>
              <w:t>2,768</w:t>
            </w:r>
          </w:p>
        </w:tc>
      </w:tr>
    </w:tbl>
    <w:p w14:paraId="7FF7B15D" w14:textId="77777777" w:rsidR="00AE7760" w:rsidRDefault="00AE7760" w:rsidP="007824BF">
      <w:pPr>
        <w:pStyle w:val="block"/>
        <w:tabs>
          <w:tab w:val="left" w:pos="540"/>
        </w:tabs>
        <w:spacing w:after="0" w:line="240" w:lineRule="atLeast"/>
        <w:ind w:left="518" w:right="-45"/>
        <w:rPr>
          <w:rFonts w:ascii="Angsana New" w:hAnsi="Angsana New"/>
          <w:sz w:val="30"/>
          <w:szCs w:val="30"/>
          <w:lang w:val="en-US"/>
        </w:rPr>
      </w:pPr>
    </w:p>
    <w:p w14:paraId="5C5C2C21" w14:textId="77777777" w:rsidR="004C4614" w:rsidRDefault="004C4614" w:rsidP="007824BF">
      <w:pPr>
        <w:pStyle w:val="block"/>
        <w:tabs>
          <w:tab w:val="left" w:pos="540"/>
        </w:tabs>
        <w:spacing w:after="0" w:line="240" w:lineRule="atLeast"/>
        <w:ind w:left="518" w:right="-45"/>
        <w:rPr>
          <w:rFonts w:ascii="Angsana New" w:hAnsi="Angsana New"/>
          <w:sz w:val="30"/>
          <w:szCs w:val="30"/>
          <w:lang w:val="en-US"/>
        </w:rPr>
      </w:pPr>
    </w:p>
    <w:p w14:paraId="5715C4D4" w14:textId="77777777" w:rsidR="004C4614" w:rsidRDefault="004C4614" w:rsidP="007824BF">
      <w:pPr>
        <w:pStyle w:val="block"/>
        <w:tabs>
          <w:tab w:val="left" w:pos="540"/>
        </w:tabs>
        <w:spacing w:after="0" w:line="240" w:lineRule="atLeast"/>
        <w:ind w:left="518" w:right="-45"/>
        <w:rPr>
          <w:rFonts w:ascii="Angsana New" w:hAnsi="Angsana New"/>
          <w:sz w:val="30"/>
          <w:szCs w:val="30"/>
          <w:lang w:val="en-US"/>
        </w:rPr>
      </w:pPr>
    </w:p>
    <w:p w14:paraId="792CE6DB" w14:textId="77777777" w:rsidR="004C4614" w:rsidRDefault="004C4614" w:rsidP="007824BF">
      <w:pPr>
        <w:pStyle w:val="block"/>
        <w:tabs>
          <w:tab w:val="left" w:pos="540"/>
        </w:tabs>
        <w:spacing w:after="0" w:line="240" w:lineRule="atLeast"/>
        <w:ind w:left="518" w:right="-45"/>
        <w:rPr>
          <w:rFonts w:ascii="Angsana New" w:hAnsi="Angsana New"/>
          <w:sz w:val="30"/>
          <w:szCs w:val="30"/>
          <w:lang w:val="en-US"/>
        </w:rPr>
      </w:pPr>
    </w:p>
    <w:p w14:paraId="4AA16AB3" w14:textId="77777777" w:rsidR="004C4614" w:rsidRDefault="004C4614" w:rsidP="007824BF">
      <w:pPr>
        <w:pStyle w:val="block"/>
        <w:tabs>
          <w:tab w:val="left" w:pos="540"/>
        </w:tabs>
        <w:spacing w:after="0" w:line="240" w:lineRule="atLeast"/>
        <w:ind w:left="518" w:right="-45"/>
        <w:rPr>
          <w:rFonts w:ascii="Angsana New" w:hAnsi="Angsana New"/>
          <w:sz w:val="30"/>
          <w:szCs w:val="30"/>
          <w:lang w:val="en-US"/>
        </w:rPr>
      </w:pPr>
    </w:p>
    <w:p w14:paraId="2D873AB5" w14:textId="77777777" w:rsidR="00640D10" w:rsidRPr="00B45AFD" w:rsidRDefault="00640D10" w:rsidP="007824BF">
      <w:pPr>
        <w:pStyle w:val="block"/>
        <w:tabs>
          <w:tab w:val="left" w:pos="540"/>
        </w:tabs>
        <w:spacing w:after="0" w:line="240" w:lineRule="atLeast"/>
        <w:ind w:left="518" w:right="-45"/>
        <w:rPr>
          <w:rFonts w:ascii="Angsana New" w:hAnsi="Angsana New"/>
          <w:sz w:val="30"/>
          <w:szCs w:val="30"/>
          <w:lang w:val="en-US"/>
        </w:rPr>
      </w:pPr>
    </w:p>
    <w:p w14:paraId="37E3F7E3" w14:textId="468D2440" w:rsidR="00984DA7" w:rsidRPr="00B45AFD" w:rsidRDefault="00984DA7" w:rsidP="00CF2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lastRenderedPageBreak/>
        <w:t>รายการจัดตั้ง</w:t>
      </w:r>
      <w:r w:rsidR="00640D10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เพิ่มทุน</w:t>
      </w:r>
      <w:r w:rsidR="00640D10">
        <w:rPr>
          <w:rFonts w:ascii="Angsana New" w:hAnsi="Angsana New"/>
          <w:sz w:val="30"/>
          <w:szCs w:val="30"/>
        </w:rPr>
        <w:t xml:space="preserve"> </w:t>
      </w:r>
      <w:r w:rsidR="00640D10" w:rsidRPr="00B45AFD">
        <w:rPr>
          <w:rFonts w:ascii="Angsana New" w:hAnsi="Angsana New" w:hint="cs"/>
          <w:sz w:val="30"/>
          <w:szCs w:val="30"/>
          <w:cs/>
        </w:rPr>
        <w:t>และ</w:t>
      </w:r>
      <w:r w:rsidR="00640D10">
        <w:rPr>
          <w:rFonts w:ascii="Angsana New" w:hAnsi="Angsana New" w:hint="cs"/>
          <w:sz w:val="30"/>
          <w:szCs w:val="30"/>
          <w:cs/>
        </w:rPr>
        <w:t>ขายหน่วยลงทุน</w:t>
      </w:r>
      <w:r w:rsidRPr="00B45AFD">
        <w:rPr>
          <w:rFonts w:ascii="Angsana New" w:hAnsi="Angsana New" w:hint="cs"/>
          <w:sz w:val="30"/>
          <w:szCs w:val="30"/>
          <w:cs/>
        </w:rPr>
        <w:t>ของบริษัทร่วมและการร่วมค้าในระหว่าง</w:t>
      </w:r>
      <w:r w:rsidR="003F740D" w:rsidRPr="00B45AFD">
        <w:rPr>
          <w:rFonts w:ascii="Angsana New" w:hAnsi="Angsana New" w:hint="cs"/>
          <w:sz w:val="30"/>
          <w:szCs w:val="30"/>
          <w:cs/>
        </w:rPr>
        <w:t>งว</w:t>
      </w:r>
      <w:r w:rsidR="00741BBC">
        <w:rPr>
          <w:rFonts w:ascii="Angsana New" w:hAnsi="Angsana New" w:hint="cs"/>
          <w:sz w:val="30"/>
          <w:szCs w:val="30"/>
          <w:cs/>
        </w:rPr>
        <w:t>ดเก้า</w:t>
      </w:r>
      <w:r w:rsidR="003F740D" w:rsidRPr="00B45AFD">
        <w:rPr>
          <w:rFonts w:ascii="Angsana New" w:hAnsi="Angsana New" w:hint="cs"/>
          <w:sz w:val="30"/>
          <w:szCs w:val="30"/>
          <w:cs/>
        </w:rPr>
        <w:t>เดือน</w:t>
      </w:r>
      <w:r w:rsidRPr="00B45AFD">
        <w:rPr>
          <w:rFonts w:ascii="Angsana New" w:hAnsi="Angsana New" w:hint="cs"/>
          <w:sz w:val="30"/>
          <w:szCs w:val="30"/>
          <w:cs/>
        </w:rPr>
        <w:t>สิ้นสุด</w:t>
      </w:r>
      <w:r w:rsidR="00640D10">
        <w:rPr>
          <w:rFonts w:ascii="Angsana New" w:hAnsi="Angsana New"/>
          <w:sz w:val="30"/>
          <w:szCs w:val="30"/>
          <w:cs/>
        </w:rPr>
        <w:br/>
      </w:r>
      <w:r w:rsidRPr="00B45AFD">
        <w:rPr>
          <w:rFonts w:ascii="Angsana New" w:hAnsi="Angsana New" w:hint="cs"/>
          <w:sz w:val="30"/>
          <w:szCs w:val="30"/>
          <w:cs/>
        </w:rPr>
        <w:t>วันที่</w:t>
      </w:r>
      <w:r w:rsidR="003F740D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741BBC">
        <w:rPr>
          <w:rFonts w:ascii="Angsana New" w:hAnsi="Angsana New"/>
          <w:sz w:val="30"/>
          <w:szCs w:val="30"/>
        </w:rPr>
        <w:t>0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AD4A02" w:rsidRPr="00B45AFD">
        <w:rPr>
          <w:rFonts w:ascii="Angsana New" w:hAnsi="Angsana New" w:hint="cs"/>
          <w:sz w:val="30"/>
          <w:szCs w:val="30"/>
          <w:cs/>
        </w:rPr>
        <w:t>ม</w:t>
      </w:r>
      <w:r w:rsidR="00741BBC">
        <w:rPr>
          <w:rFonts w:ascii="Angsana New" w:hAnsi="Angsana New" w:hint="cs"/>
          <w:sz w:val="30"/>
          <w:szCs w:val="30"/>
          <w:cs/>
        </w:rPr>
        <w:t>ิถุนายน</w:t>
      </w:r>
      <w:r w:rsidR="00032315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มีดังนี้</w:t>
      </w:r>
      <w:r w:rsidRPr="00B45AFD">
        <w:rPr>
          <w:rFonts w:ascii="Angsana New" w:hAnsi="Angsana New"/>
          <w:sz w:val="30"/>
          <w:szCs w:val="30"/>
        </w:rPr>
        <w:t xml:space="preserve"> </w:t>
      </w:r>
    </w:p>
    <w:p w14:paraId="3FA999E7" w14:textId="77777777" w:rsidR="00984DA7" w:rsidRPr="00B45AFD" w:rsidRDefault="00984DA7" w:rsidP="00984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W w:w="952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270"/>
        <w:gridCol w:w="1170"/>
        <w:gridCol w:w="270"/>
        <w:gridCol w:w="1260"/>
        <w:gridCol w:w="270"/>
        <w:gridCol w:w="1080"/>
        <w:gridCol w:w="270"/>
        <w:gridCol w:w="1264"/>
      </w:tblGrid>
      <w:tr w:rsidR="00FA42CA" w:rsidRPr="00B45AFD" w14:paraId="561E6219" w14:textId="77777777" w:rsidTr="00256D11">
        <w:trPr>
          <w:trHeight w:val="307"/>
          <w:tblHeader/>
        </w:trPr>
        <w:tc>
          <w:tcPr>
            <w:tcW w:w="3672" w:type="dxa"/>
          </w:tcPr>
          <w:p w14:paraId="688215F9" w14:textId="611D1299" w:rsidR="00FA42CA" w:rsidRPr="00B45AFD" w:rsidRDefault="000E77FC" w:rsidP="00492B3A">
            <w:pPr>
              <w:spacing w:before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741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</w:tcPr>
          <w:p w14:paraId="6191D03D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1EEABBF" w14:textId="77777777" w:rsidR="00FA42CA" w:rsidRPr="00B45AFD" w:rsidRDefault="00FA42CA" w:rsidP="00FA42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3F9455" w14:textId="77777777" w:rsidR="00FA42CA" w:rsidRPr="00B45AFD" w:rsidRDefault="00FA42CA" w:rsidP="00FA42C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shd w:val="clear" w:color="auto" w:fill="auto"/>
          </w:tcPr>
          <w:p w14:paraId="1E2A4178" w14:textId="77777777" w:rsidR="00FA42CA" w:rsidRPr="00B45AFD" w:rsidRDefault="00FA42CA" w:rsidP="00FA4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2CA" w:rsidRPr="00B45AFD" w14:paraId="7EEDCC05" w14:textId="77777777" w:rsidTr="00256D11">
        <w:trPr>
          <w:trHeight w:val="307"/>
          <w:tblHeader/>
        </w:trPr>
        <w:tc>
          <w:tcPr>
            <w:tcW w:w="3672" w:type="dxa"/>
          </w:tcPr>
          <w:p w14:paraId="66A63A30" w14:textId="183B9699" w:rsidR="00FA42CA" w:rsidRPr="00B45AFD" w:rsidRDefault="008556AE" w:rsidP="000E77FC">
            <w:pPr>
              <w:spacing w:before="4"/>
              <w:ind w:left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41B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0E77FC"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41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2132CDD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ACE392" w14:textId="77777777" w:rsidR="00FA42CA" w:rsidRPr="00B45AFD" w:rsidRDefault="008556AE" w:rsidP="00492B3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A2FDE0" w14:textId="77777777" w:rsidR="00FA42CA" w:rsidRPr="00B45AFD" w:rsidRDefault="00FA42CA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F2702A" w14:textId="77777777" w:rsidR="00FA42CA" w:rsidRPr="00B45AFD" w:rsidRDefault="008556AE" w:rsidP="00492B3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5C369" w14:textId="77777777" w:rsidR="00FA42CA" w:rsidRPr="00B45AFD" w:rsidRDefault="00FA42CA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E69046" w14:textId="77777777" w:rsidR="00FA42CA" w:rsidRPr="00B45AFD" w:rsidRDefault="008556AE" w:rsidP="00492B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39B44E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3AC6FD3C" w14:textId="77777777" w:rsidR="00FA42CA" w:rsidRPr="00B45AFD" w:rsidRDefault="008556AE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A42CA" w:rsidRPr="00B45AFD" w14:paraId="3F66EE21" w14:textId="77777777" w:rsidTr="00256D11">
        <w:trPr>
          <w:trHeight w:val="307"/>
          <w:tblHeader/>
        </w:trPr>
        <w:tc>
          <w:tcPr>
            <w:tcW w:w="3672" w:type="dxa"/>
          </w:tcPr>
          <w:p w14:paraId="03B8EB3C" w14:textId="77777777" w:rsidR="00FA42CA" w:rsidRPr="00B45AFD" w:rsidRDefault="00FA42CA" w:rsidP="00492B3A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250362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FFB558" w14:textId="77777777" w:rsidR="00FA42CA" w:rsidRPr="00B45AFD" w:rsidRDefault="00FA42CA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DCDCA4" w14:textId="77777777" w:rsidR="00FA42CA" w:rsidRPr="00B45AFD" w:rsidRDefault="00FA42CA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E095A2A" w14:textId="77777777" w:rsidR="00FA42CA" w:rsidRPr="00B45AFD" w:rsidRDefault="000F2B8B" w:rsidP="000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D4EE40" w14:textId="77777777" w:rsidR="00FA42CA" w:rsidRPr="00B45AFD" w:rsidRDefault="00FA42CA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C4E3CB" w14:textId="77777777" w:rsidR="00FA42CA" w:rsidRPr="00B45AFD" w:rsidRDefault="00FA42CA" w:rsidP="00492B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63B4B9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4618C5BE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8B" w:rsidRPr="00B45AFD" w14:paraId="6BBC90DE" w14:textId="77777777" w:rsidTr="00256D11">
        <w:trPr>
          <w:trHeight w:val="326"/>
          <w:tblHeader/>
        </w:trPr>
        <w:tc>
          <w:tcPr>
            <w:tcW w:w="3672" w:type="dxa"/>
          </w:tcPr>
          <w:p w14:paraId="6ACA4C3D" w14:textId="77777777" w:rsidR="000F2B8B" w:rsidRPr="00B45AFD" w:rsidRDefault="000F2B8B" w:rsidP="00492B3A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DBC1B5" w14:textId="77777777" w:rsidR="000F2B8B" w:rsidRPr="00B45AFD" w:rsidRDefault="000F2B8B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84" w:type="dxa"/>
            <w:gridSpan w:val="7"/>
            <w:shd w:val="clear" w:color="auto" w:fill="auto"/>
          </w:tcPr>
          <w:p w14:paraId="22A33F35" w14:textId="77777777" w:rsidR="000F2B8B" w:rsidRPr="002B353F" w:rsidRDefault="000F2B8B" w:rsidP="000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353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B35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B353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7507" w:rsidRPr="00B45AFD" w14:paraId="4354FC90" w14:textId="77777777" w:rsidTr="00256D11">
        <w:trPr>
          <w:trHeight w:val="307"/>
        </w:trPr>
        <w:tc>
          <w:tcPr>
            <w:tcW w:w="3672" w:type="dxa"/>
          </w:tcPr>
          <w:p w14:paraId="3C0E92D4" w14:textId="77777777" w:rsidR="00857507" w:rsidRPr="00B45AFD" w:rsidRDefault="00857507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1623A45D" w14:textId="77777777" w:rsidR="00857507" w:rsidRPr="00B45AFD" w:rsidRDefault="00857507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6532FD" w14:textId="77777777" w:rsidR="00857507" w:rsidRPr="00B45AFD" w:rsidRDefault="00857507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61FE61" w14:textId="77777777" w:rsidR="00857507" w:rsidRPr="00B45AFD" w:rsidRDefault="00857507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68D3C9" w14:textId="77777777" w:rsidR="00857507" w:rsidRPr="00B45AFD" w:rsidRDefault="00857507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91AC4D" w14:textId="77777777" w:rsidR="00857507" w:rsidRPr="00B45AFD" w:rsidRDefault="00857507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8BB720" w14:textId="77777777" w:rsidR="00857507" w:rsidRPr="00B45AFD" w:rsidRDefault="00857507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4FD2676" w14:textId="77777777" w:rsidR="00857507" w:rsidRPr="00B45AFD" w:rsidRDefault="00857507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1EB93C8F" w14:textId="77777777" w:rsidR="00857507" w:rsidRPr="00B45AFD" w:rsidRDefault="00857507" w:rsidP="00492B3A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42CA" w:rsidRPr="00741BBC" w14:paraId="6A163EA7" w14:textId="77777777" w:rsidTr="00256D11">
        <w:trPr>
          <w:trHeight w:val="70"/>
        </w:trPr>
        <w:tc>
          <w:tcPr>
            <w:tcW w:w="3672" w:type="dxa"/>
          </w:tcPr>
          <w:p w14:paraId="2E69E626" w14:textId="77777777" w:rsidR="00FA42CA" w:rsidRPr="00B45AFD" w:rsidRDefault="00857507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ทีอาร์เอ</w:t>
            </w: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แลนด์</w:t>
            </w: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ดีเวลลอปเม้นต์</w:t>
            </w: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2FAEFE5F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614FB0" w14:textId="2F41E101" w:rsidR="00FA42CA" w:rsidRPr="00E12E43" w:rsidRDefault="00644B29" w:rsidP="00013CE5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2E43">
              <w:rPr>
                <w:rFonts w:ascii="Angsana New" w:hAnsi="Angsana New"/>
                <w:sz w:val="30"/>
                <w:szCs w:val="30"/>
                <w:lang w:val="en-US"/>
              </w:rPr>
              <w:t>772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3AF03A" w14:textId="77777777" w:rsidR="00FA42CA" w:rsidRPr="00E12E43" w:rsidRDefault="00FA42CA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1E9A04" w14:textId="06734E6E" w:rsidR="00FA42CA" w:rsidRPr="00E12E43" w:rsidRDefault="005A7E36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76718" w14:textId="77777777" w:rsidR="00FA42CA" w:rsidRPr="00E12E43" w:rsidRDefault="00FA42CA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0ABCD0" w14:textId="03AADEBA" w:rsidR="00FA42CA" w:rsidRPr="00E12E43" w:rsidRDefault="005A7E36" w:rsidP="00DC0AF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5FA6122" w14:textId="77777777" w:rsidR="00FA42CA" w:rsidRPr="00E12E43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16D5301" w14:textId="55A5EE58" w:rsidR="00FA42CA" w:rsidRPr="00E12E43" w:rsidRDefault="005A7E36" w:rsidP="00492B3A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</w:tr>
      <w:tr w:rsidR="00040F7C" w:rsidRPr="00741BBC" w14:paraId="6E8384BF" w14:textId="77777777" w:rsidTr="00256D11">
        <w:trPr>
          <w:trHeight w:val="70"/>
        </w:trPr>
        <w:tc>
          <w:tcPr>
            <w:tcW w:w="3672" w:type="dxa"/>
          </w:tcPr>
          <w:p w14:paraId="726E7F15" w14:textId="77777777" w:rsidR="00040F7C" w:rsidRPr="00B45AFD" w:rsidRDefault="00040F7C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</w:rPr>
              <w:t>FTREIT</w:t>
            </w:r>
            <w:r w:rsidR="00640D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640D10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="00640D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270" w:type="dxa"/>
          </w:tcPr>
          <w:p w14:paraId="140E307C" w14:textId="77777777" w:rsidR="00040F7C" w:rsidRPr="00B45AFD" w:rsidRDefault="00040F7C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6AF3A" w14:textId="60B8398C" w:rsidR="00040F7C" w:rsidRPr="00E12E43" w:rsidRDefault="00644B29" w:rsidP="00013CE5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D4E64" w14:textId="77777777" w:rsidR="00040F7C" w:rsidRPr="00E12E43" w:rsidRDefault="00040F7C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9511CC" w14:textId="10948EF5" w:rsidR="00040F7C" w:rsidRPr="00E12E43" w:rsidRDefault="005A7E36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D86CD0" w14:textId="77777777" w:rsidR="00040F7C" w:rsidRPr="00E12E43" w:rsidRDefault="00040F7C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D36020" w14:textId="27111A04" w:rsidR="00040F7C" w:rsidRPr="00E12E43" w:rsidRDefault="005A7E36" w:rsidP="00DC0AF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51B6911" w14:textId="77777777" w:rsidR="00040F7C" w:rsidRPr="00E12E43" w:rsidRDefault="00040F7C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279A88EC" w14:textId="59B59982" w:rsidR="00040F7C" w:rsidRPr="00E12E43" w:rsidRDefault="005A7E36" w:rsidP="001E5355">
            <w:pPr>
              <w:tabs>
                <w:tab w:val="clear" w:pos="680"/>
                <w:tab w:val="clear" w:pos="907"/>
                <w:tab w:val="left" w:pos="612"/>
              </w:tabs>
              <w:ind w:right="2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0D10" w:rsidRPr="00741BBC" w14:paraId="19BE2F1D" w14:textId="77777777" w:rsidTr="00256D11">
        <w:trPr>
          <w:trHeight w:val="70"/>
        </w:trPr>
        <w:tc>
          <w:tcPr>
            <w:tcW w:w="3672" w:type="dxa"/>
          </w:tcPr>
          <w:p w14:paraId="46888A5F" w14:textId="77777777" w:rsidR="00640D10" w:rsidRPr="00B45AFD" w:rsidRDefault="00640D10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</w:rPr>
              <w:t>FTREIT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ขายหน่วยลงทุน</w:t>
            </w:r>
          </w:p>
        </w:tc>
        <w:tc>
          <w:tcPr>
            <w:tcW w:w="270" w:type="dxa"/>
          </w:tcPr>
          <w:p w14:paraId="7F31496E" w14:textId="77777777" w:rsidR="00640D10" w:rsidRPr="00B45AFD" w:rsidRDefault="00640D10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DB08E2" w14:textId="5D173938" w:rsidR="00640D10" w:rsidRPr="00E12E43" w:rsidRDefault="00644B29" w:rsidP="003C7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(559)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08CC3" w14:textId="77777777" w:rsidR="00640D10" w:rsidRPr="00E12E43" w:rsidRDefault="00640D10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54D354" w14:textId="2E3CFAF0" w:rsidR="00640D10" w:rsidRPr="00E12E43" w:rsidRDefault="005A7E36" w:rsidP="000C2F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C2A17" w14:textId="77777777" w:rsidR="00640D10" w:rsidRPr="00E12E43" w:rsidRDefault="00640D10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276F66" w14:textId="561FDD33" w:rsidR="00640D10" w:rsidRPr="00E12E43" w:rsidRDefault="005A7E36" w:rsidP="001E535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3FE97AFD" w14:textId="77777777" w:rsidR="00640D10" w:rsidRPr="00E12E43" w:rsidRDefault="00640D10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B201B24" w14:textId="26CEED84" w:rsidR="00640D10" w:rsidRPr="00E12E43" w:rsidRDefault="005A7E36" w:rsidP="001E5355">
            <w:pPr>
              <w:tabs>
                <w:tab w:val="clear" w:pos="907"/>
                <w:tab w:val="left" w:pos="792"/>
              </w:tabs>
              <w:ind w:right="2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7507" w:rsidRPr="00741BBC" w14:paraId="30E7AFE5" w14:textId="77777777" w:rsidTr="00256D11">
        <w:trPr>
          <w:trHeight w:val="307"/>
        </w:trPr>
        <w:tc>
          <w:tcPr>
            <w:tcW w:w="3672" w:type="dxa"/>
          </w:tcPr>
          <w:p w14:paraId="302228E7" w14:textId="77777777" w:rsidR="00857507" w:rsidRPr="00B45AFD" w:rsidRDefault="00857507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87F6B1" w14:textId="77777777" w:rsidR="00857507" w:rsidRPr="00B45AFD" w:rsidRDefault="00857507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FB6CC" w14:textId="2524178E" w:rsidR="00857507" w:rsidRPr="00E12E43" w:rsidRDefault="00644B29" w:rsidP="00013CE5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1,355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4896C" w14:textId="77777777" w:rsidR="00857507" w:rsidRPr="00E12E43" w:rsidRDefault="00857507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E1DB" w14:textId="3CB0078E" w:rsidR="00857507" w:rsidRPr="00E12E43" w:rsidRDefault="005A7E36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2,301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7D5E6F" w14:textId="77777777" w:rsidR="00857507" w:rsidRPr="00E12E43" w:rsidRDefault="00857507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C93EE" w14:textId="0C8E782B" w:rsidR="00857507" w:rsidRPr="00E12E43" w:rsidRDefault="005A7E36" w:rsidP="00DC0AF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3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04E3CF81" w14:textId="77777777" w:rsidR="00857507" w:rsidRPr="00E12E43" w:rsidRDefault="00857507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C4AA0" w14:textId="18039255" w:rsidR="00857507" w:rsidRPr="00E12E43" w:rsidRDefault="005A7E36" w:rsidP="00492B3A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2,301</w:t>
            </w:r>
          </w:p>
        </w:tc>
      </w:tr>
      <w:tr w:rsidR="00193B7E" w:rsidRPr="00741BBC" w14:paraId="0CE3F8CE" w14:textId="77777777" w:rsidTr="00256D11">
        <w:trPr>
          <w:trHeight w:val="307"/>
        </w:trPr>
        <w:tc>
          <w:tcPr>
            <w:tcW w:w="3672" w:type="dxa"/>
          </w:tcPr>
          <w:p w14:paraId="4353C0E1" w14:textId="77777777" w:rsidR="00193B7E" w:rsidRPr="00B45AFD" w:rsidRDefault="00193B7E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1B45A9" w14:textId="77777777" w:rsidR="00193B7E" w:rsidRPr="00B45AFD" w:rsidRDefault="00193B7E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4C6100" w14:textId="77777777" w:rsidR="00193B7E" w:rsidRPr="00E12E43" w:rsidRDefault="00193B7E" w:rsidP="004F0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32198A" w14:textId="77777777" w:rsidR="00193B7E" w:rsidRPr="00E12E43" w:rsidRDefault="00193B7E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0A831F" w14:textId="77777777" w:rsidR="00193B7E" w:rsidRPr="00E12E43" w:rsidRDefault="00193B7E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551AC0" w14:textId="77777777" w:rsidR="00193B7E" w:rsidRPr="00E12E43" w:rsidRDefault="00193B7E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EFED1A" w14:textId="77777777" w:rsidR="00193B7E" w:rsidRPr="00E12E43" w:rsidRDefault="00193B7E" w:rsidP="004F0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E67BE83" w14:textId="77777777" w:rsidR="00193B7E" w:rsidRPr="00E12E43" w:rsidRDefault="00193B7E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5D0466AE" w14:textId="77777777" w:rsidR="00193B7E" w:rsidRPr="00E12E43" w:rsidRDefault="00193B7E" w:rsidP="00492B3A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3A6D" w:rsidRPr="00B45AFD" w14:paraId="50262BFC" w14:textId="77777777" w:rsidTr="00256D11">
        <w:trPr>
          <w:trHeight w:val="307"/>
        </w:trPr>
        <w:tc>
          <w:tcPr>
            <w:tcW w:w="3672" w:type="dxa"/>
          </w:tcPr>
          <w:p w14:paraId="20CCB747" w14:textId="77777777" w:rsidR="00B83A6D" w:rsidRPr="00B45AFD" w:rsidRDefault="00B83A6D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689FDA5C" w14:textId="77777777" w:rsidR="00B83A6D" w:rsidRPr="00B45AFD" w:rsidRDefault="00B83A6D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88E4C5" w14:textId="77777777" w:rsidR="00B83A6D" w:rsidRPr="00E12E43" w:rsidRDefault="00B83A6D" w:rsidP="004F0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BD423E" w14:textId="77777777" w:rsidR="00B83A6D" w:rsidRPr="00E12E43" w:rsidRDefault="00B83A6D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A314D9" w14:textId="77777777" w:rsidR="00B83A6D" w:rsidRPr="00E12E43" w:rsidRDefault="00B83A6D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6397E3" w14:textId="77777777" w:rsidR="00B83A6D" w:rsidRPr="00E12E43" w:rsidRDefault="00B83A6D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C684C8" w14:textId="77777777" w:rsidR="00B83A6D" w:rsidRPr="00E12E43" w:rsidRDefault="00B83A6D" w:rsidP="004F0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4E0B1AA" w14:textId="77777777" w:rsidR="00B83A6D" w:rsidRPr="00E12E43" w:rsidRDefault="00B83A6D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1B0CABC4" w14:textId="77777777" w:rsidR="00B83A6D" w:rsidRPr="00E12E43" w:rsidRDefault="00B83A6D" w:rsidP="00492B3A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7E36" w:rsidRPr="00B45AFD" w14:paraId="4052D291" w14:textId="77777777" w:rsidTr="00256D11">
        <w:trPr>
          <w:trHeight w:val="307"/>
        </w:trPr>
        <w:tc>
          <w:tcPr>
            <w:tcW w:w="3672" w:type="dxa"/>
          </w:tcPr>
          <w:p w14:paraId="69BE606F" w14:textId="4D010AB3" w:rsidR="005A7E36" w:rsidRPr="00B45AFD" w:rsidRDefault="005A7E36" w:rsidP="005A7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E36">
              <w:rPr>
                <w:rFonts w:ascii="Angsana New" w:hAnsi="Angsana New"/>
                <w:sz w:val="30"/>
                <w:szCs w:val="30"/>
                <w:cs/>
              </w:rPr>
              <w:t>บริษัท จัสโค (ประเทศไทย) จำกัด</w:t>
            </w:r>
          </w:p>
        </w:tc>
        <w:tc>
          <w:tcPr>
            <w:tcW w:w="270" w:type="dxa"/>
          </w:tcPr>
          <w:p w14:paraId="47868440" w14:textId="77777777" w:rsidR="005A7E36" w:rsidRPr="00B45AFD" w:rsidRDefault="005A7E36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8C63BE" w14:textId="74A87202" w:rsidR="005A7E36" w:rsidRPr="00112BE0" w:rsidRDefault="00644B29" w:rsidP="001E53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250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2B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DB375B" w14:textId="77777777" w:rsidR="005A7E36" w:rsidRPr="00112BE0" w:rsidRDefault="005A7E36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E774E7" w14:textId="19D580AF" w:rsidR="005A7E36" w:rsidRPr="00112BE0" w:rsidRDefault="000B3781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2BE0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C8965" w14:textId="77777777" w:rsidR="005A7E36" w:rsidRPr="00112BE0" w:rsidRDefault="005A7E36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AFF2D5" w14:textId="5FEFFCB1" w:rsidR="005A7E36" w:rsidRPr="00112BE0" w:rsidRDefault="000B3781" w:rsidP="001E535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 w:rsidRPr="00112B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503BB0E" w14:textId="77777777" w:rsidR="005A7E36" w:rsidRPr="00112BE0" w:rsidRDefault="005A7E36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B2BF495" w14:textId="0C85EAFC" w:rsidR="005A7E36" w:rsidRPr="00112BE0" w:rsidRDefault="005A7E36" w:rsidP="00492B3A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2BE0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B83A6D" w:rsidRPr="00741BBC" w14:paraId="3B8768BD" w14:textId="77777777" w:rsidTr="00256D11">
        <w:trPr>
          <w:trHeight w:val="307"/>
        </w:trPr>
        <w:tc>
          <w:tcPr>
            <w:tcW w:w="3672" w:type="dxa"/>
          </w:tcPr>
          <w:p w14:paraId="63723BB6" w14:textId="77777777" w:rsidR="00B83A6D" w:rsidRPr="00B45AFD" w:rsidRDefault="00414F41" w:rsidP="000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เอสทีที จีดีซี </w:t>
            </w: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="00096AFA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0" w:type="dxa"/>
          </w:tcPr>
          <w:p w14:paraId="306994CD" w14:textId="77777777" w:rsidR="00B83A6D" w:rsidRPr="00B45AFD" w:rsidRDefault="00B83A6D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7E5496" w14:textId="1E17257E" w:rsidR="00B83A6D" w:rsidRPr="00E12E43" w:rsidRDefault="00644B29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FEFB5" w14:textId="77777777" w:rsidR="00B83A6D" w:rsidRPr="00E12E43" w:rsidRDefault="00B83A6D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1BDE34" w14:textId="1D6A5675" w:rsidR="00B83A6D" w:rsidRPr="00E12E43" w:rsidRDefault="000B3781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8367F" w14:textId="77777777" w:rsidR="00B83A6D" w:rsidRPr="00E12E43" w:rsidRDefault="00B83A6D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BF9C87" w14:textId="14BDE9F8" w:rsidR="00B83A6D" w:rsidRPr="00E12E43" w:rsidRDefault="000B3781" w:rsidP="001E535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BE49A38" w14:textId="77777777" w:rsidR="00B83A6D" w:rsidRPr="00E12E43" w:rsidRDefault="00B83A6D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7BFD3281" w14:textId="08948D1B" w:rsidR="00B83A6D" w:rsidRPr="00DA2EC3" w:rsidRDefault="005A7E36" w:rsidP="001E5355">
            <w:pPr>
              <w:tabs>
                <w:tab w:val="clear" w:pos="907"/>
                <w:tab w:val="left" w:pos="792"/>
              </w:tabs>
              <w:ind w:right="2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E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3A6D" w:rsidRPr="00741BBC" w14:paraId="10CE4245" w14:textId="77777777" w:rsidTr="00256D11">
        <w:trPr>
          <w:trHeight w:val="307"/>
        </w:trPr>
        <w:tc>
          <w:tcPr>
            <w:tcW w:w="3672" w:type="dxa"/>
          </w:tcPr>
          <w:p w14:paraId="54C9E776" w14:textId="77777777" w:rsidR="00B83A6D" w:rsidRPr="00B45AFD" w:rsidRDefault="00414F41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 เฟ</w:t>
            </w:r>
            <w:r w:rsidR="00CA429C" w:rsidRPr="00B45AFD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เซอร์ส พร็อพเพอร์ตี้ </w:t>
            </w:r>
          </w:p>
        </w:tc>
        <w:tc>
          <w:tcPr>
            <w:tcW w:w="270" w:type="dxa"/>
          </w:tcPr>
          <w:p w14:paraId="60C17AAC" w14:textId="77777777" w:rsidR="00B83A6D" w:rsidRPr="00B45AFD" w:rsidRDefault="00B83A6D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8C0C65" w14:textId="77777777" w:rsidR="00B83A6D" w:rsidRPr="00E12E43" w:rsidRDefault="00B83A6D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C47ED2" w14:textId="77777777" w:rsidR="00B83A6D" w:rsidRPr="00E12E43" w:rsidRDefault="00B83A6D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420924" w14:textId="77777777" w:rsidR="00B83A6D" w:rsidRPr="00E12E43" w:rsidRDefault="00B83A6D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659587" w14:textId="77777777" w:rsidR="00B83A6D" w:rsidRPr="00E12E43" w:rsidRDefault="00B83A6D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2621A7" w14:textId="3B2B8A50" w:rsidR="00B83A6D" w:rsidRPr="00E12E43" w:rsidRDefault="00B83A6D" w:rsidP="000B378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2E5D3B1" w14:textId="77777777" w:rsidR="00B83A6D" w:rsidRPr="00E12E43" w:rsidRDefault="00B83A6D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25F706D8" w14:textId="77777777" w:rsidR="00B83A6D" w:rsidRPr="00DA2EC3" w:rsidRDefault="00B83A6D" w:rsidP="001E5355">
            <w:pPr>
              <w:tabs>
                <w:tab w:val="clear" w:pos="907"/>
                <w:tab w:val="left" w:pos="792"/>
              </w:tabs>
              <w:ind w:right="2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E36" w:rsidRPr="00741BBC" w14:paraId="3FDE5541" w14:textId="77777777" w:rsidTr="00256D11">
        <w:trPr>
          <w:trHeight w:val="307"/>
        </w:trPr>
        <w:tc>
          <w:tcPr>
            <w:tcW w:w="3672" w:type="dxa"/>
          </w:tcPr>
          <w:p w14:paraId="0AB6E152" w14:textId="3AF4FB30" w:rsidR="005A7E36" w:rsidRPr="00B45AFD" w:rsidRDefault="005A7E36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บีเอฟทีแซด</w:t>
            </w:r>
            <w:r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45AFD">
              <w:rPr>
                <w:rFonts w:ascii="Angsana New" w:hAnsi="Angsana New"/>
                <w:sz w:val="30"/>
                <w:szCs w:val="30"/>
              </w:rPr>
              <w:t xml:space="preserve"> **</w:t>
            </w:r>
          </w:p>
        </w:tc>
        <w:tc>
          <w:tcPr>
            <w:tcW w:w="270" w:type="dxa"/>
          </w:tcPr>
          <w:p w14:paraId="24EEADFB" w14:textId="77777777" w:rsidR="005A7E36" w:rsidRPr="00B45AFD" w:rsidRDefault="005A7E36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952995" w14:textId="79D99802" w:rsidR="005A7E36" w:rsidRPr="00E12E43" w:rsidRDefault="00644B29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692A32" w14:textId="77777777" w:rsidR="005A7E36" w:rsidRPr="00E12E43" w:rsidRDefault="005A7E36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849DC0" w14:textId="35BD65ED" w:rsidR="005A7E36" w:rsidRPr="00E12E43" w:rsidRDefault="000B3781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4A391" w14:textId="77777777" w:rsidR="005A7E36" w:rsidRPr="00E12E43" w:rsidRDefault="005A7E36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23E331" w14:textId="1065E26D" w:rsidR="005A7E36" w:rsidRPr="00E12E43" w:rsidRDefault="000B3781" w:rsidP="001E535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DCFAFC2" w14:textId="77777777" w:rsidR="005A7E36" w:rsidRPr="00E12E43" w:rsidRDefault="005A7E36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039680F8" w14:textId="635543CB" w:rsidR="005A7E36" w:rsidRPr="00DA2EC3" w:rsidRDefault="005A7E36" w:rsidP="001E5355">
            <w:pPr>
              <w:tabs>
                <w:tab w:val="clear" w:pos="907"/>
                <w:tab w:val="left" w:pos="792"/>
              </w:tabs>
              <w:ind w:right="2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E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7E36" w:rsidRPr="00741BBC" w14:paraId="6B7FB4EE" w14:textId="77777777" w:rsidTr="00256D11">
        <w:trPr>
          <w:trHeight w:val="307"/>
        </w:trPr>
        <w:tc>
          <w:tcPr>
            <w:tcW w:w="3672" w:type="dxa"/>
          </w:tcPr>
          <w:p w14:paraId="6F8F171E" w14:textId="40B0BA97" w:rsidR="005A7E36" w:rsidRPr="00B45AFD" w:rsidRDefault="00631668" w:rsidP="0063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631668">
              <w:rPr>
                <w:rFonts w:ascii="Angsana New" w:hAnsi="Angsana New"/>
                <w:sz w:val="30"/>
                <w:szCs w:val="30"/>
                <w:cs/>
              </w:rPr>
              <w:t>บริษัท วังน้อย โลจิสติกส์ พาร์ค จำกัด **</w:t>
            </w:r>
          </w:p>
        </w:tc>
        <w:tc>
          <w:tcPr>
            <w:tcW w:w="270" w:type="dxa"/>
          </w:tcPr>
          <w:p w14:paraId="5F76C32C" w14:textId="77777777" w:rsidR="005A7E36" w:rsidRPr="00B45AFD" w:rsidRDefault="005A7E36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2A50C3" w14:textId="2BA99112" w:rsidR="005A7E36" w:rsidRPr="00E12E43" w:rsidRDefault="00644B29" w:rsidP="001E53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250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694A9D" w14:textId="77777777" w:rsidR="005A7E36" w:rsidRPr="00E12E43" w:rsidRDefault="005A7E36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6059F5" w14:textId="4F916BB6" w:rsidR="005A7E36" w:rsidRPr="00E12E43" w:rsidRDefault="000B3781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67B54A" w14:textId="77777777" w:rsidR="005A7E36" w:rsidRPr="00E12E43" w:rsidRDefault="005A7E36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A2B4F1" w14:textId="2FAC2E64" w:rsidR="005A7E36" w:rsidRPr="00E12E43" w:rsidRDefault="000B3781" w:rsidP="001E535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F047252" w14:textId="77777777" w:rsidR="005A7E36" w:rsidRPr="00E12E43" w:rsidRDefault="005A7E36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8A2756D" w14:textId="40C3A706" w:rsidR="005A7E36" w:rsidRPr="00DA2EC3" w:rsidRDefault="000B3781" w:rsidP="001E5355">
            <w:pPr>
              <w:tabs>
                <w:tab w:val="clear" w:pos="907"/>
                <w:tab w:val="left" w:pos="792"/>
              </w:tabs>
              <w:ind w:right="2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E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1668" w:rsidRPr="00741BBC" w14:paraId="22C95E8D" w14:textId="77777777" w:rsidTr="00256D11">
        <w:trPr>
          <w:trHeight w:val="307"/>
        </w:trPr>
        <w:tc>
          <w:tcPr>
            <w:tcW w:w="3672" w:type="dxa"/>
          </w:tcPr>
          <w:p w14:paraId="0A2A6A32" w14:textId="56F312B0" w:rsidR="00631668" w:rsidRPr="000B3781" w:rsidRDefault="00631668" w:rsidP="0063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0B3781">
              <w:rPr>
                <w:rFonts w:ascii="Angsana New" w:hAnsi="Angsana New"/>
                <w:sz w:val="30"/>
                <w:szCs w:val="30"/>
                <w:cs/>
              </w:rPr>
              <w:t>บริษัท บางปะกง โลจิสติกส์ พาร์ค จำกัด **</w:t>
            </w:r>
          </w:p>
        </w:tc>
        <w:tc>
          <w:tcPr>
            <w:tcW w:w="270" w:type="dxa"/>
          </w:tcPr>
          <w:p w14:paraId="1838BA29" w14:textId="77777777" w:rsidR="00631668" w:rsidRPr="00B45AFD" w:rsidRDefault="00631668" w:rsidP="00631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4A80FF" w14:textId="232F1B42" w:rsidR="00631668" w:rsidRPr="00E12E43" w:rsidRDefault="00644B29" w:rsidP="001E53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250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3A920" w14:textId="77777777" w:rsidR="00631668" w:rsidRPr="00E12E43" w:rsidRDefault="00631668" w:rsidP="0063166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BC1F71" w14:textId="05E2D53B" w:rsidR="00631668" w:rsidRPr="00E12E43" w:rsidRDefault="000B3781" w:rsidP="006316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F24C5" w14:textId="77777777" w:rsidR="00631668" w:rsidRPr="00E12E43" w:rsidRDefault="00631668" w:rsidP="0063166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0250A3" w14:textId="7B7C6E0B" w:rsidR="00631668" w:rsidRPr="00E12E43" w:rsidRDefault="000B3781" w:rsidP="001E535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1DC6A75" w14:textId="77777777" w:rsidR="00631668" w:rsidRPr="00E12E43" w:rsidRDefault="00631668" w:rsidP="00631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FED0443" w14:textId="2CEB5C69" w:rsidR="00631668" w:rsidRPr="00DA2EC3" w:rsidRDefault="000B3781" w:rsidP="001E5355">
            <w:pPr>
              <w:tabs>
                <w:tab w:val="clear" w:pos="907"/>
                <w:tab w:val="left" w:pos="792"/>
              </w:tabs>
              <w:ind w:right="2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E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1668" w:rsidRPr="00741BBC" w14:paraId="23CEA53B" w14:textId="77777777" w:rsidTr="00256D11">
        <w:trPr>
          <w:trHeight w:val="307"/>
        </w:trPr>
        <w:tc>
          <w:tcPr>
            <w:tcW w:w="3672" w:type="dxa"/>
          </w:tcPr>
          <w:p w14:paraId="79BF56C7" w14:textId="4485C032" w:rsidR="00631668" w:rsidRPr="00AB2A67" w:rsidRDefault="00631668" w:rsidP="00631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29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AB2A67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 พีบีเอ โรบอทิคส์ (ประเทศไทย) จำกัด ***</w:t>
            </w:r>
          </w:p>
        </w:tc>
        <w:tc>
          <w:tcPr>
            <w:tcW w:w="270" w:type="dxa"/>
          </w:tcPr>
          <w:p w14:paraId="3C71155E" w14:textId="77777777" w:rsidR="00631668" w:rsidRPr="00B45AFD" w:rsidRDefault="00631668" w:rsidP="00631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4D8167" w14:textId="140A30FC" w:rsidR="00644B29" w:rsidRPr="00E12E43" w:rsidRDefault="00644B29" w:rsidP="001E53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250" w:hanging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A267C" w14:textId="77777777" w:rsidR="00631668" w:rsidRPr="00E12E43" w:rsidRDefault="00631668" w:rsidP="0063166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532343" w14:textId="112C03B1" w:rsidR="000B3781" w:rsidRPr="00E12E43" w:rsidRDefault="000B3781" w:rsidP="006316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C8E5D" w14:textId="77777777" w:rsidR="00631668" w:rsidRPr="00E12E43" w:rsidRDefault="00631668" w:rsidP="0063166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6E7B80" w14:textId="6AB89F00" w:rsidR="000B3781" w:rsidRPr="00E12E43" w:rsidRDefault="000B3781" w:rsidP="001E535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76849EAF" w14:textId="77777777" w:rsidR="00631668" w:rsidRPr="00E12E43" w:rsidRDefault="00631668" w:rsidP="00631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8C8A0D3" w14:textId="10602329" w:rsidR="000B3781" w:rsidRPr="00DA2EC3" w:rsidRDefault="000B3781" w:rsidP="001E5355">
            <w:pPr>
              <w:tabs>
                <w:tab w:val="clear" w:pos="907"/>
                <w:tab w:val="left" w:pos="792"/>
              </w:tabs>
              <w:ind w:right="2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E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033C" w:rsidRPr="00741BBC" w14:paraId="3CD6024A" w14:textId="77777777" w:rsidTr="00256D11">
        <w:trPr>
          <w:trHeight w:val="307"/>
        </w:trPr>
        <w:tc>
          <w:tcPr>
            <w:tcW w:w="3672" w:type="dxa"/>
          </w:tcPr>
          <w:p w14:paraId="53D11493" w14:textId="7D323E05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AB2A67">
              <w:rPr>
                <w:rFonts w:ascii="Angsana New" w:hAnsi="Angsana New"/>
                <w:sz w:val="30"/>
                <w:szCs w:val="30"/>
              </w:rPr>
              <w:t xml:space="preserve">PT Surya </w:t>
            </w:r>
            <w:proofErr w:type="spellStart"/>
            <w:r w:rsidRPr="00AB2A67">
              <w:rPr>
                <w:rFonts w:ascii="Angsana New" w:hAnsi="Angsana New"/>
                <w:sz w:val="30"/>
                <w:szCs w:val="30"/>
              </w:rPr>
              <w:t>Internusa</w:t>
            </w:r>
            <w:proofErr w:type="spellEnd"/>
            <w:r w:rsidRPr="00AB2A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3384" w:rsidRPr="00AB2A67">
              <w:rPr>
                <w:rFonts w:ascii="Angsana New" w:hAnsi="Angsana New"/>
                <w:sz w:val="30"/>
                <w:szCs w:val="30"/>
              </w:rPr>
              <w:t>T</w:t>
            </w:r>
            <w:r w:rsidRPr="00AB2A67">
              <w:rPr>
                <w:rFonts w:ascii="Angsana New" w:hAnsi="Angsana New"/>
                <w:sz w:val="30"/>
                <w:szCs w:val="30"/>
              </w:rPr>
              <w:t>imur</w:t>
            </w:r>
            <w:r w:rsidR="00853384" w:rsidRPr="00AB2A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2A67">
              <w:rPr>
                <w:rFonts w:ascii="Angsana New" w:hAnsi="Angsana New"/>
                <w:sz w:val="30"/>
                <w:szCs w:val="30"/>
              </w:rPr>
              <w:t>****</w:t>
            </w:r>
          </w:p>
        </w:tc>
        <w:tc>
          <w:tcPr>
            <w:tcW w:w="270" w:type="dxa"/>
          </w:tcPr>
          <w:p w14:paraId="170F3E7F" w14:textId="77777777" w:rsidR="00EA033C" w:rsidRPr="00B45AFD" w:rsidRDefault="00EA033C" w:rsidP="00EA0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DD419D" w14:textId="4AAE02D8" w:rsidR="00EA033C" w:rsidRPr="00E12E43" w:rsidRDefault="006F2B90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2AF5B5" w14:textId="77777777" w:rsidR="00EA033C" w:rsidRPr="00E12E43" w:rsidRDefault="00EA033C" w:rsidP="00EA03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20FA26" w14:textId="6096508D" w:rsidR="00EA033C" w:rsidRPr="00E12E43" w:rsidRDefault="00EA033C" w:rsidP="001E53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92BAA" w14:textId="77777777" w:rsidR="00EA033C" w:rsidRPr="00E12E43" w:rsidRDefault="00EA033C" w:rsidP="00EA03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7D0AE0" w14:textId="47B8B86A" w:rsidR="00EA033C" w:rsidRPr="00E12E43" w:rsidRDefault="00EA033C" w:rsidP="001E535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0216FF5B" w14:textId="77777777" w:rsidR="00EA033C" w:rsidRPr="00E12E43" w:rsidRDefault="00EA033C" w:rsidP="00EA0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74F0094" w14:textId="45F60A31" w:rsidR="00EA033C" w:rsidRPr="00DA2EC3" w:rsidRDefault="00EA033C" w:rsidP="001E5355">
            <w:pPr>
              <w:tabs>
                <w:tab w:val="clear" w:pos="907"/>
                <w:tab w:val="left" w:pos="792"/>
              </w:tabs>
              <w:ind w:right="2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E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033C" w:rsidRPr="00741BBC" w14:paraId="3714BDDA" w14:textId="77777777" w:rsidTr="00256D11">
        <w:trPr>
          <w:trHeight w:val="307"/>
        </w:trPr>
        <w:tc>
          <w:tcPr>
            <w:tcW w:w="3672" w:type="dxa"/>
          </w:tcPr>
          <w:p w14:paraId="7922972A" w14:textId="77777777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0E0EA2" w14:textId="77777777" w:rsidR="00EA033C" w:rsidRPr="00B45AFD" w:rsidRDefault="00EA033C" w:rsidP="00EA0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437BE" w14:textId="15CD477A" w:rsidR="00EA033C" w:rsidRPr="00E12E43" w:rsidRDefault="006F2B90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B3429" w14:textId="77777777" w:rsidR="00EA033C" w:rsidRPr="00E12E43" w:rsidRDefault="00EA033C" w:rsidP="00EA033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CF551" w14:textId="141D17EB" w:rsidR="00EA033C" w:rsidRPr="00E12E43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1,071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9BF7E6" w14:textId="77777777" w:rsidR="00EA033C" w:rsidRPr="00E12E43" w:rsidRDefault="00EA033C" w:rsidP="00EA033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1F35E" w14:textId="14878630" w:rsidR="00EA033C" w:rsidRPr="00E12E43" w:rsidRDefault="00EA033C" w:rsidP="001E535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 w:rsidRPr="00E12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3B623B8F" w14:textId="77777777" w:rsidR="00EA033C" w:rsidRPr="00E12E43" w:rsidRDefault="00EA033C" w:rsidP="00EA0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3B1B1" w14:textId="2A8F2D9E" w:rsidR="00EA033C" w:rsidRPr="00E12E43" w:rsidRDefault="00EA033C" w:rsidP="00EA033C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</w:p>
        </w:tc>
      </w:tr>
      <w:tr w:rsidR="00EA033C" w:rsidRPr="00741BBC" w14:paraId="4397C2B7" w14:textId="77777777" w:rsidTr="00256D11">
        <w:trPr>
          <w:trHeight w:val="307"/>
        </w:trPr>
        <w:tc>
          <w:tcPr>
            <w:tcW w:w="3672" w:type="dxa"/>
          </w:tcPr>
          <w:p w14:paraId="31C412E9" w14:textId="77777777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A164FC2" w14:textId="77777777" w:rsidR="00EA033C" w:rsidRPr="00B45AFD" w:rsidRDefault="00EA033C" w:rsidP="00EA0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E9A85" w14:textId="7D0A28CA" w:rsidR="00EA033C" w:rsidRPr="00E12E43" w:rsidRDefault="00644B29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6F2B90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7AC060" w14:textId="77777777" w:rsidR="00EA033C" w:rsidRPr="00E12E43" w:rsidRDefault="00EA033C" w:rsidP="00EA033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2F777" w14:textId="31D190A7" w:rsidR="00EA033C" w:rsidRPr="00E12E43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3,372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C9335" w14:textId="77777777" w:rsidR="00EA033C" w:rsidRPr="00E12E43" w:rsidRDefault="00EA033C" w:rsidP="00EA033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81F35" w14:textId="2ABC7304" w:rsidR="00EA033C" w:rsidRPr="00E12E43" w:rsidRDefault="00EA033C" w:rsidP="00EA033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3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4A9234FB" w14:textId="77777777" w:rsidR="00EA033C" w:rsidRPr="00E12E43" w:rsidRDefault="00EA033C" w:rsidP="00EA0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75D6B" w14:textId="6A76A934" w:rsidR="00EA033C" w:rsidRPr="00E12E43" w:rsidRDefault="00EA033C" w:rsidP="00EA033C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E43">
              <w:rPr>
                <w:rFonts w:ascii="Angsana New" w:hAnsi="Angsana New"/>
                <w:b/>
                <w:bCs/>
                <w:sz w:val="30"/>
                <w:szCs w:val="30"/>
              </w:rPr>
              <w:t>2,454</w:t>
            </w:r>
          </w:p>
        </w:tc>
      </w:tr>
      <w:tr w:rsidR="00EA033C" w:rsidRPr="00B45AFD" w14:paraId="1E7A375F" w14:textId="77777777" w:rsidTr="00256D11">
        <w:trPr>
          <w:trHeight w:val="307"/>
        </w:trPr>
        <w:tc>
          <w:tcPr>
            <w:tcW w:w="3672" w:type="dxa"/>
          </w:tcPr>
          <w:p w14:paraId="3015AF16" w14:textId="77777777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EAB935" w14:textId="77777777" w:rsidR="00EA033C" w:rsidRPr="00B45AFD" w:rsidRDefault="00EA033C" w:rsidP="00EA0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9CFF468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DFFE91" w14:textId="77777777" w:rsidR="00EA033C" w:rsidRPr="00B45AFD" w:rsidRDefault="00EA033C" w:rsidP="00EA033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135D0C7" w14:textId="77777777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971C70" w14:textId="77777777" w:rsidR="00EA033C" w:rsidRPr="00B45AFD" w:rsidRDefault="00EA033C" w:rsidP="00EA033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82ACCBB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CFCE5D1" w14:textId="77777777" w:rsidR="00EA033C" w:rsidRPr="00B45AFD" w:rsidRDefault="00EA033C" w:rsidP="00EA0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</w:tcPr>
          <w:p w14:paraId="6D09727E" w14:textId="77777777" w:rsidR="00EA033C" w:rsidRPr="00B45AFD" w:rsidRDefault="00EA033C" w:rsidP="00EA033C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033C" w:rsidRPr="00B45AFD" w14:paraId="29D4063B" w14:textId="77777777" w:rsidTr="00256D11">
        <w:trPr>
          <w:trHeight w:val="307"/>
        </w:trPr>
        <w:tc>
          <w:tcPr>
            <w:tcW w:w="9526" w:type="dxa"/>
            <w:gridSpan w:val="9"/>
          </w:tcPr>
          <w:p w14:paraId="51AB0B0E" w14:textId="61E733F3" w:rsidR="00EA033C" w:rsidRPr="00B45AFD" w:rsidRDefault="00EC47BB" w:rsidP="00224595">
            <w:pPr>
              <w:autoSpaceDE w:val="0"/>
              <w:autoSpaceDN w:val="0"/>
              <w:spacing w:before="40" w:after="40" w:line="240" w:lineRule="auto"/>
              <w:ind w:left="156" w:right="6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EA033C" w:rsidRPr="00B45AFD">
              <w:rPr>
                <w:rFonts w:ascii="Angsana New" w:hAnsi="Angsana New"/>
                <w:sz w:val="24"/>
                <w:szCs w:val="24"/>
              </w:rPr>
              <w:t xml:space="preserve">* </w:t>
            </w:r>
            <w:r w:rsidR="00EA033C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ถือหุ้น</w:t>
            </w:r>
            <w:r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ผ่านทาง</w:t>
            </w:r>
            <w:r w:rsidR="00EA033C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</w:t>
            </w:r>
            <w:r w:rsidR="00EA033C" w:rsidRPr="00EC47B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</w:t>
            </w:r>
            <w:r w:rsidR="00EA033C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เฟรเซอร์ส</w:t>
            </w:r>
            <w:r w:rsidR="00EA033C" w:rsidRPr="00EC47B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</w:t>
            </w:r>
            <w:r w:rsidR="00EA033C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พร็อพเพอร์ตี้</w:t>
            </w:r>
            <w:r w:rsidR="00EA033C" w:rsidRPr="00EC47B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</w:t>
            </w:r>
            <w:r w:rsidR="00EA033C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เทคโนโลยี</w:t>
            </w:r>
            <w:r w:rsidR="00EA033C" w:rsidRPr="00EC47B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(</w:t>
            </w:r>
            <w:r w:rsidR="00EA033C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ประเทศไทย</w:t>
            </w:r>
            <w:r w:rsidR="00EA033C" w:rsidRPr="00EC47B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) </w:t>
            </w:r>
            <w:r w:rsidR="00EA033C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จำกัด</w:t>
            </w:r>
            <w:r w:rsidR="00EA033C" w:rsidRPr="00EC47B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</w:t>
            </w:r>
            <w:r w:rsidR="00EA033C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และบริษัท</w:t>
            </w:r>
            <w:r w:rsidR="00EA033C" w:rsidRPr="00EC47B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</w:t>
            </w:r>
            <w:r w:rsidR="00EA033C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เฟรเซอร์ส</w:t>
            </w:r>
            <w:r w:rsidR="00EA033C" w:rsidRPr="00EC47B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</w:t>
            </w:r>
            <w:r w:rsidR="00EA033C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พร็อพเพอร์ตี้</w:t>
            </w:r>
            <w:r w:rsidR="00EA033C" w:rsidRPr="00EC47B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</w:t>
            </w:r>
            <w:r w:rsidR="00EA033C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อินดัสเทรียล</w:t>
            </w:r>
            <w:r w:rsidR="00224595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</w:t>
            </w:r>
            <w:r w:rsidR="00224595" w:rsidRPr="00EC47BB">
              <w:rPr>
                <w:rFonts w:ascii="Angsana New" w:hAnsi="Angsana New"/>
                <w:spacing w:val="-8"/>
                <w:sz w:val="24"/>
                <w:szCs w:val="24"/>
                <w:cs/>
              </w:rPr>
              <w:t>(</w:t>
            </w:r>
            <w:r w:rsidR="00224595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ประเทศไทย</w:t>
            </w:r>
            <w:r w:rsidR="00224595" w:rsidRPr="00EC47BB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) </w:t>
            </w:r>
            <w:r w:rsidR="00224595" w:rsidRPr="00EC47B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จำกัด</w:t>
            </w:r>
          </w:p>
        </w:tc>
      </w:tr>
      <w:tr w:rsidR="00EA033C" w:rsidRPr="00B45AFD" w14:paraId="04369154" w14:textId="77777777" w:rsidTr="00256D11">
        <w:trPr>
          <w:trHeight w:val="307"/>
        </w:trPr>
        <w:tc>
          <w:tcPr>
            <w:tcW w:w="9526" w:type="dxa"/>
            <w:gridSpan w:val="9"/>
          </w:tcPr>
          <w:p w14:paraId="45FFDFB9" w14:textId="53819171" w:rsidR="00EA033C" w:rsidRPr="00B45AFD" w:rsidRDefault="00EC47BB" w:rsidP="00EA033C">
            <w:pPr>
              <w:autoSpaceDE w:val="0"/>
              <w:autoSpaceDN w:val="0"/>
              <w:spacing w:before="40" w:after="40" w:line="240" w:lineRule="auto"/>
              <w:ind w:left="156" w:right="6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EA033C" w:rsidRPr="00B45AFD">
              <w:rPr>
                <w:rFonts w:ascii="Angsana New" w:hAnsi="Angsana New"/>
                <w:sz w:val="24"/>
                <w:szCs w:val="24"/>
              </w:rPr>
              <w:t xml:space="preserve">** </w:t>
            </w:r>
            <w:r w:rsidR="00EA033C" w:rsidRPr="00B45AFD">
              <w:rPr>
                <w:rFonts w:ascii="Angsana New" w:hAnsi="Angsana New" w:hint="cs"/>
                <w:sz w:val="24"/>
                <w:szCs w:val="24"/>
                <w:cs/>
              </w:rPr>
              <w:t>ถือหุ้น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ผ่านทาง</w:t>
            </w:r>
            <w:r w:rsidR="00EA033C" w:rsidRPr="00B45AFD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="00EA033C"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A033C" w:rsidRPr="00B45AFD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="00EA033C"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A033C" w:rsidRPr="00B45AFD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="00EA033C"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A033C" w:rsidRPr="00B45AFD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  <w:r w:rsidR="00EA033C" w:rsidRPr="00B45AFD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="00EA033C" w:rsidRPr="00B45AFD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="00EA033C" w:rsidRPr="00B45AFD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="00EA033C" w:rsidRPr="00B45AFD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</w:tr>
      <w:tr w:rsidR="00EA033C" w:rsidRPr="00B45AFD" w14:paraId="01EEB55F" w14:textId="77777777" w:rsidTr="00256D11">
        <w:trPr>
          <w:trHeight w:val="307"/>
        </w:trPr>
        <w:tc>
          <w:tcPr>
            <w:tcW w:w="9526" w:type="dxa"/>
            <w:gridSpan w:val="9"/>
          </w:tcPr>
          <w:p w14:paraId="5C8F564D" w14:textId="435DB359" w:rsidR="00EA033C" w:rsidRPr="00B45AFD" w:rsidRDefault="00EC47BB" w:rsidP="00EA033C">
            <w:pPr>
              <w:autoSpaceDE w:val="0"/>
              <w:autoSpaceDN w:val="0"/>
              <w:spacing w:before="40" w:after="40" w:line="240" w:lineRule="auto"/>
              <w:ind w:left="156" w:right="6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EA033C" w:rsidRPr="00B45AFD">
              <w:rPr>
                <w:rFonts w:ascii="Angsana New" w:hAnsi="Angsana New"/>
                <w:sz w:val="24"/>
                <w:szCs w:val="24"/>
              </w:rPr>
              <w:t>**</w:t>
            </w:r>
            <w:r w:rsidR="00EA033C">
              <w:rPr>
                <w:rFonts w:ascii="Angsana New" w:hAnsi="Angsana New"/>
                <w:sz w:val="24"/>
                <w:szCs w:val="24"/>
              </w:rPr>
              <w:t>*</w:t>
            </w:r>
            <w:r w:rsidR="00EA033C" w:rsidRPr="00B45AF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A033C" w:rsidRPr="00B45AFD">
              <w:rPr>
                <w:rFonts w:ascii="Angsana New" w:hAnsi="Angsana New" w:hint="cs"/>
                <w:sz w:val="24"/>
                <w:szCs w:val="24"/>
                <w:cs/>
              </w:rPr>
              <w:t>ถือหุ้น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ผ่านทาง</w:t>
            </w:r>
            <w:r w:rsidR="00EA033C" w:rsidRPr="00B45AFD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="00EA033C"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A033C">
              <w:rPr>
                <w:rFonts w:ascii="Angsana New" w:hAnsi="Angsana New" w:hint="cs"/>
                <w:sz w:val="24"/>
                <w:szCs w:val="24"/>
                <w:cs/>
              </w:rPr>
              <w:t>ออโตเมชั่น แอสเซ็ท</w:t>
            </w:r>
            <w:r w:rsidR="00EA033C"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A033C" w:rsidRPr="00B45AFD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</w:tr>
      <w:tr w:rsidR="00644B29" w:rsidRPr="00B45AFD" w14:paraId="56DCA221" w14:textId="77777777" w:rsidTr="00256D11">
        <w:trPr>
          <w:trHeight w:val="307"/>
        </w:trPr>
        <w:tc>
          <w:tcPr>
            <w:tcW w:w="9526" w:type="dxa"/>
            <w:gridSpan w:val="9"/>
          </w:tcPr>
          <w:p w14:paraId="59DB8DD2" w14:textId="7E5AACFA" w:rsidR="00644B29" w:rsidRPr="00B45AFD" w:rsidRDefault="00644B29" w:rsidP="00644B29">
            <w:pPr>
              <w:autoSpaceDE w:val="0"/>
              <w:autoSpaceDN w:val="0"/>
              <w:spacing w:before="40" w:after="40" w:line="240" w:lineRule="auto"/>
              <w:ind w:left="156" w:right="6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</w:rPr>
              <w:t>*</w:t>
            </w:r>
            <w:r>
              <w:rPr>
                <w:rFonts w:ascii="Angsana New" w:hAnsi="Angsana New"/>
                <w:sz w:val="24"/>
                <w:szCs w:val="24"/>
              </w:rPr>
              <w:t>**</w:t>
            </w:r>
            <w:r w:rsidRPr="00B45AFD">
              <w:rPr>
                <w:rFonts w:ascii="Angsana New" w:hAnsi="Angsana New"/>
                <w:sz w:val="24"/>
                <w:szCs w:val="24"/>
              </w:rPr>
              <w:t xml:space="preserve">*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ถือหุ้น</w:t>
            </w:r>
            <w:r w:rsidR="00EC47BB">
              <w:rPr>
                <w:rFonts w:ascii="Angsana New" w:hAnsi="Angsana New" w:hint="cs"/>
                <w:sz w:val="24"/>
                <w:szCs w:val="24"/>
                <w:cs/>
              </w:rPr>
              <w:t>ผ่านทาง</w:t>
            </w:r>
            <w:r>
              <w:rPr>
                <w:rFonts w:ascii="Angsana New" w:hAnsi="Angsana New"/>
                <w:sz w:val="24"/>
                <w:szCs w:val="24"/>
              </w:rPr>
              <w:t xml:space="preserve"> Frasers Property Thailand (Hong Kong) Limited</w:t>
            </w:r>
          </w:p>
        </w:tc>
      </w:tr>
    </w:tbl>
    <w:p w14:paraId="3C72042E" w14:textId="77777777" w:rsidR="00984DA7" w:rsidRDefault="00984DA7" w:rsidP="00DD7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D17292E" w14:textId="77777777" w:rsidR="00951B6A" w:rsidRDefault="00951B6A" w:rsidP="00DD7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951B6A">
        <w:rPr>
          <w:rFonts w:ascii="Angsana New" w:eastAsia="Times New Roman" w:hAnsi="Angsana New" w:hint="cs"/>
          <w:sz w:val="30"/>
          <w:szCs w:val="30"/>
          <w:cs/>
        </w:rPr>
        <w:lastRenderedPageBreak/>
        <w:t>ในเดือน</w:t>
      </w:r>
      <w:r>
        <w:rPr>
          <w:rFonts w:ascii="Angsana New" w:eastAsia="Times New Roman" w:hAnsi="Angsana New" w:hint="cs"/>
          <w:sz w:val="30"/>
          <w:szCs w:val="30"/>
          <w:cs/>
        </w:rPr>
        <w:t>มกราคม</w:t>
      </w:r>
      <w:r w:rsidRPr="00951B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eastAsia="Times New Roman" w:hAnsi="Angsana New"/>
          <w:sz w:val="30"/>
          <w:szCs w:val="30"/>
        </w:rPr>
        <w:t>2563</w:t>
      </w:r>
      <w:r w:rsidRPr="00951B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51B6A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>
        <w:rPr>
          <w:rFonts w:ascii="Angsana New" w:eastAsia="Times New Roman" w:hAnsi="Angsana New" w:hint="cs"/>
          <w:sz w:val="30"/>
          <w:szCs w:val="30"/>
          <w:cs/>
        </w:rPr>
        <w:t>และบริษัท</w:t>
      </w:r>
      <w:r w:rsidRPr="00951B6A">
        <w:rPr>
          <w:rFonts w:ascii="Angsana New" w:eastAsia="Times New Roman" w:hAnsi="Angsana New" w:hint="cs"/>
          <w:sz w:val="30"/>
          <w:szCs w:val="30"/>
          <w:cs/>
        </w:rPr>
        <w:t>ย่อยแห่งหนึ่งได้</w:t>
      </w:r>
      <w:r>
        <w:rPr>
          <w:rFonts w:ascii="Angsana New" w:eastAsia="Times New Roman" w:hAnsi="Angsana New" w:hint="cs"/>
          <w:sz w:val="30"/>
          <w:szCs w:val="30"/>
          <w:cs/>
        </w:rPr>
        <w:t>ซื้อ</w:t>
      </w:r>
      <w:r w:rsidRPr="00951B6A">
        <w:rPr>
          <w:rFonts w:ascii="Angsana New" w:eastAsia="Times New Roman" w:hAnsi="Angsana New" w:hint="cs"/>
          <w:sz w:val="30"/>
          <w:szCs w:val="30"/>
          <w:cs/>
        </w:rPr>
        <w:t>หน่วยทรัสต์ของ</w:t>
      </w:r>
      <w:r w:rsidRPr="00951B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51B6A">
        <w:rPr>
          <w:rFonts w:ascii="Angsana New" w:eastAsia="Times New Roman" w:hAnsi="Angsana New"/>
          <w:sz w:val="30"/>
          <w:szCs w:val="30"/>
        </w:rPr>
        <w:t xml:space="preserve">FTREIT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จำนวน </w:t>
      </w:r>
      <w:r w:rsidR="008556AE" w:rsidRPr="008556AE">
        <w:rPr>
          <w:rFonts w:ascii="Angsana New" w:eastAsia="Times New Roman" w:hAnsi="Angsana New"/>
          <w:sz w:val="30"/>
          <w:szCs w:val="30"/>
        </w:rPr>
        <w:t>79</w:t>
      </w:r>
      <w:r>
        <w:rPr>
          <w:rFonts w:ascii="Angsana New" w:eastAsia="Times New Roman" w:hAnsi="Angsana New"/>
          <w:sz w:val="30"/>
          <w:szCs w:val="30"/>
        </w:rPr>
        <w:t>.</w:t>
      </w:r>
      <w:r w:rsidR="008556AE" w:rsidRPr="008556AE">
        <w:rPr>
          <w:rFonts w:ascii="Angsana New" w:eastAsia="Times New Roman" w:hAnsi="Angsana New"/>
          <w:sz w:val="30"/>
          <w:szCs w:val="30"/>
        </w:rPr>
        <w:t>86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ล้าน</w:t>
      </w:r>
      <w:r w:rsidR="005F3E36">
        <w:rPr>
          <w:rFonts w:ascii="Angsana New" w:eastAsia="Times New Roman" w:hAnsi="Angsana New" w:hint="cs"/>
          <w:sz w:val="30"/>
          <w:szCs w:val="30"/>
          <w:cs/>
        </w:rPr>
        <w:t>หน่วย</w:t>
      </w:r>
      <w:r w:rsidR="005F3E36">
        <w:rPr>
          <w:rFonts w:ascii="Angsana New" w:eastAsia="Times New Roman" w:hAnsi="Angsana New"/>
          <w:sz w:val="30"/>
          <w:szCs w:val="30"/>
          <w:cs/>
        </w:rPr>
        <w:br/>
      </w:r>
      <w:r w:rsidRPr="00951B6A">
        <w:rPr>
          <w:rFonts w:ascii="Angsana New" w:eastAsia="Times New Roman" w:hAnsi="Angsana New" w:hint="cs"/>
          <w:sz w:val="30"/>
          <w:szCs w:val="30"/>
          <w:cs/>
        </w:rPr>
        <w:t>เป็น</w:t>
      </w:r>
      <w:r>
        <w:rPr>
          <w:rFonts w:ascii="Angsana New" w:eastAsia="Times New Roman" w:hAnsi="Angsana New" w:hint="cs"/>
          <w:sz w:val="30"/>
          <w:szCs w:val="30"/>
          <w:cs/>
        </w:rPr>
        <w:t>จำนวน</w:t>
      </w:r>
      <w:r w:rsidRPr="00951B6A">
        <w:rPr>
          <w:rFonts w:ascii="Angsana New" w:eastAsia="Times New Roman" w:hAnsi="Angsana New" w:hint="cs"/>
          <w:sz w:val="30"/>
          <w:szCs w:val="30"/>
          <w:cs/>
        </w:rPr>
        <w:t>เงิน</w:t>
      </w:r>
      <w:r>
        <w:rPr>
          <w:rFonts w:ascii="Angsana New" w:eastAsia="Times New Roman" w:hAnsi="Angsana New" w:hint="cs"/>
          <w:sz w:val="30"/>
          <w:szCs w:val="30"/>
          <w:cs/>
        </w:rPr>
        <w:t>ทั้งสิ้น</w:t>
      </w:r>
      <w:r w:rsidRPr="00951B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eastAsia="Times New Roman" w:hAnsi="Angsana New"/>
          <w:sz w:val="30"/>
          <w:szCs w:val="30"/>
        </w:rPr>
        <w:t>1</w:t>
      </w:r>
      <w:r w:rsidRPr="00951B6A">
        <w:rPr>
          <w:rFonts w:ascii="Angsana New" w:eastAsia="Times New Roman" w:hAnsi="Angsana New"/>
          <w:sz w:val="30"/>
          <w:szCs w:val="30"/>
        </w:rPr>
        <w:t>,</w:t>
      </w:r>
      <w:r w:rsidR="008556AE" w:rsidRPr="008556AE">
        <w:rPr>
          <w:rFonts w:ascii="Angsana New" w:eastAsia="Times New Roman" w:hAnsi="Angsana New"/>
          <w:sz w:val="30"/>
          <w:szCs w:val="30"/>
        </w:rPr>
        <w:t>142</w:t>
      </w:r>
      <w:r>
        <w:rPr>
          <w:rFonts w:ascii="Angsana New" w:eastAsia="Times New Roman" w:hAnsi="Angsana New"/>
          <w:sz w:val="30"/>
          <w:szCs w:val="30"/>
        </w:rPr>
        <w:t>.</w:t>
      </w:r>
      <w:r w:rsidR="008556AE" w:rsidRPr="008556AE">
        <w:rPr>
          <w:rFonts w:ascii="Angsana New" w:eastAsia="Times New Roman" w:hAnsi="Angsana New"/>
          <w:sz w:val="30"/>
          <w:szCs w:val="30"/>
        </w:rPr>
        <w:t>03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951B6A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7C93CD0F" w14:textId="77777777" w:rsidR="00951B6A" w:rsidRDefault="00951B6A" w:rsidP="00DD7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4D2EA253" w14:textId="1AAA1CF4" w:rsidR="005F3E36" w:rsidRDefault="00640D10" w:rsidP="005F3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5F3E36">
        <w:rPr>
          <w:rFonts w:ascii="Angsana New" w:eastAsia="Times New Roman" w:hAnsi="Angsana New" w:hint="cs"/>
          <w:sz w:val="30"/>
          <w:szCs w:val="30"/>
          <w:cs/>
        </w:rPr>
        <w:t>ในเดือน</w:t>
      </w:r>
      <w:r w:rsidR="00E72E41" w:rsidRPr="005F3E36">
        <w:rPr>
          <w:rFonts w:ascii="Angsana New" w:eastAsia="Times New Roman" w:hAnsi="Angsana New" w:hint="cs"/>
          <w:sz w:val="30"/>
          <w:szCs w:val="30"/>
          <w:cs/>
        </w:rPr>
        <w:t>กุมภาพันธ์</w:t>
      </w:r>
      <w:r w:rsidRPr="005F3E36">
        <w:rPr>
          <w:rFonts w:ascii="Angsana New" w:eastAsia="Times New Roman" w:hAnsi="Angsana New"/>
          <w:sz w:val="30"/>
          <w:szCs w:val="30"/>
        </w:rPr>
        <w:t xml:space="preserve"> </w:t>
      </w:r>
      <w:r w:rsidR="008556AE" w:rsidRPr="008556AE">
        <w:rPr>
          <w:rFonts w:ascii="Angsana New" w:eastAsia="Times New Roman" w:hAnsi="Angsana New"/>
          <w:sz w:val="30"/>
          <w:szCs w:val="30"/>
        </w:rPr>
        <w:t>2563</w:t>
      </w:r>
      <w:r w:rsidRPr="005F3E36">
        <w:rPr>
          <w:rFonts w:ascii="Angsana New" w:eastAsia="Times New Roman" w:hAnsi="Angsana New"/>
          <w:sz w:val="30"/>
          <w:szCs w:val="30"/>
        </w:rPr>
        <w:t xml:space="preserve"> </w:t>
      </w:r>
      <w:r w:rsidRPr="005F3E36">
        <w:rPr>
          <w:rFonts w:ascii="Angsana New" w:eastAsia="Times New Roman" w:hAnsi="Angsana New" w:hint="cs"/>
          <w:sz w:val="30"/>
          <w:szCs w:val="30"/>
          <w:cs/>
        </w:rPr>
        <w:t xml:space="preserve">บริษัทย่อยแห่งหนึ่งได้ขายหน่วยทรัสต์ของ </w:t>
      </w:r>
      <w:r w:rsidRPr="005F3E36">
        <w:rPr>
          <w:rFonts w:ascii="Angsana New" w:eastAsia="Times New Roman" w:hAnsi="Angsana New"/>
          <w:sz w:val="30"/>
          <w:szCs w:val="30"/>
        </w:rPr>
        <w:t xml:space="preserve">FTREIT </w:t>
      </w:r>
      <w:r w:rsidRPr="005F3E36">
        <w:rPr>
          <w:rFonts w:ascii="Angsana New" w:eastAsia="Times New Roman" w:hAnsi="Angsana New" w:hint="cs"/>
          <w:sz w:val="30"/>
          <w:szCs w:val="30"/>
          <w:cs/>
        </w:rPr>
        <w:t>ออกไป</w:t>
      </w:r>
      <w:r w:rsidR="00951B6A" w:rsidRPr="005F3E36">
        <w:rPr>
          <w:rFonts w:ascii="Angsana New" w:eastAsia="Times New Roman" w:hAnsi="Angsana New" w:hint="cs"/>
          <w:sz w:val="30"/>
          <w:szCs w:val="30"/>
          <w:cs/>
        </w:rPr>
        <w:t xml:space="preserve">จำนวน </w:t>
      </w:r>
      <w:r w:rsidR="008556AE" w:rsidRPr="008556AE">
        <w:rPr>
          <w:rFonts w:ascii="Angsana New" w:eastAsia="Times New Roman" w:hAnsi="Angsana New"/>
          <w:sz w:val="30"/>
          <w:szCs w:val="30"/>
        </w:rPr>
        <w:t>61</w:t>
      </w:r>
      <w:r w:rsidR="00951B6A" w:rsidRPr="005F3E36">
        <w:rPr>
          <w:rFonts w:ascii="Angsana New" w:eastAsia="Times New Roman" w:hAnsi="Angsana New"/>
          <w:sz w:val="30"/>
          <w:szCs w:val="30"/>
        </w:rPr>
        <w:t>.</w:t>
      </w:r>
      <w:r w:rsidR="008556AE" w:rsidRPr="008556AE">
        <w:rPr>
          <w:rFonts w:ascii="Angsana New" w:eastAsia="Times New Roman" w:hAnsi="Angsana New"/>
          <w:sz w:val="30"/>
          <w:szCs w:val="30"/>
        </w:rPr>
        <w:t>20</w:t>
      </w:r>
      <w:r w:rsidR="00951B6A" w:rsidRPr="005F3E36">
        <w:rPr>
          <w:rFonts w:ascii="Angsana New" w:eastAsia="Times New Roman" w:hAnsi="Angsana New"/>
          <w:sz w:val="30"/>
          <w:szCs w:val="30"/>
        </w:rPr>
        <w:t xml:space="preserve"> </w:t>
      </w:r>
      <w:r w:rsidR="00951B6A" w:rsidRPr="005F3E36">
        <w:rPr>
          <w:rFonts w:ascii="Angsana New" w:eastAsia="Times New Roman" w:hAnsi="Angsana New" w:hint="cs"/>
          <w:sz w:val="30"/>
          <w:szCs w:val="30"/>
          <w:cs/>
        </w:rPr>
        <w:t>ล้านหน่วย</w:t>
      </w:r>
      <w:r w:rsidR="005F3E36" w:rsidRPr="005F3E36">
        <w:rPr>
          <w:rFonts w:ascii="Angsana New" w:eastAsia="Times New Roman" w:hAnsi="Angsana New"/>
          <w:sz w:val="30"/>
          <w:szCs w:val="30"/>
          <w:cs/>
        </w:rPr>
        <w:br/>
      </w:r>
      <w:r w:rsidR="005F3E36" w:rsidRPr="008729E1">
        <w:rPr>
          <w:rFonts w:ascii="Angsana New" w:eastAsia="Times New Roman" w:hAnsi="Angsana New" w:hint="cs"/>
          <w:sz w:val="30"/>
          <w:szCs w:val="30"/>
          <w:cs/>
        </w:rPr>
        <w:t>เป็นจำนวนเงินทั้งสิ้น</w:t>
      </w:r>
      <w:r w:rsidR="005F3E36" w:rsidRPr="008729E1">
        <w:t xml:space="preserve"> </w:t>
      </w:r>
      <w:r w:rsidR="008556AE" w:rsidRPr="008556AE">
        <w:rPr>
          <w:rFonts w:ascii="Angsana New" w:eastAsia="Times New Roman" w:hAnsi="Angsana New"/>
          <w:sz w:val="30"/>
          <w:szCs w:val="30"/>
        </w:rPr>
        <w:t>942</w:t>
      </w:r>
      <w:r w:rsidR="008729E1" w:rsidRPr="008729E1">
        <w:rPr>
          <w:rFonts w:ascii="Angsana New" w:eastAsia="Times New Roman" w:hAnsi="Angsana New"/>
          <w:sz w:val="30"/>
          <w:szCs w:val="30"/>
        </w:rPr>
        <w:t>.</w:t>
      </w:r>
      <w:r w:rsidR="008556AE" w:rsidRPr="008556AE">
        <w:rPr>
          <w:rFonts w:ascii="Angsana New" w:eastAsia="Times New Roman" w:hAnsi="Angsana New"/>
          <w:sz w:val="30"/>
          <w:szCs w:val="30"/>
        </w:rPr>
        <w:t>81</w:t>
      </w:r>
      <w:r w:rsidR="008729E1" w:rsidRPr="008729E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5F3E36" w:rsidRPr="008729E1">
        <w:rPr>
          <w:rFonts w:ascii="Angsana New" w:eastAsia="Times New Roman" w:hAnsi="Angsana New" w:hint="cs"/>
          <w:sz w:val="30"/>
          <w:szCs w:val="30"/>
          <w:cs/>
        </w:rPr>
        <w:t xml:space="preserve">ล้านบาท </w:t>
      </w:r>
      <w:r w:rsidRPr="008729E1">
        <w:rPr>
          <w:rFonts w:ascii="Angsana New" w:eastAsia="Times New Roman" w:hAnsi="Angsana New" w:hint="cs"/>
          <w:sz w:val="30"/>
          <w:szCs w:val="30"/>
          <w:cs/>
        </w:rPr>
        <w:t xml:space="preserve">กลุ่มบริษัทรับรู้กำไรจากการขายจำนวน </w:t>
      </w:r>
      <w:r w:rsidR="008556AE" w:rsidRPr="008556AE">
        <w:rPr>
          <w:rFonts w:ascii="Angsana New" w:eastAsia="Times New Roman" w:hAnsi="Angsana New"/>
          <w:sz w:val="30"/>
          <w:szCs w:val="30"/>
        </w:rPr>
        <w:t>384</w:t>
      </w:r>
      <w:r w:rsidR="00AF4C6A" w:rsidRPr="008729E1">
        <w:rPr>
          <w:rFonts w:ascii="Angsana New" w:eastAsia="Times New Roman" w:hAnsi="Angsana New"/>
          <w:sz w:val="30"/>
          <w:szCs w:val="30"/>
        </w:rPr>
        <w:t>.</w:t>
      </w:r>
      <w:r w:rsidR="008556AE" w:rsidRPr="008556AE">
        <w:rPr>
          <w:rFonts w:ascii="Angsana New" w:eastAsia="Times New Roman" w:hAnsi="Angsana New"/>
          <w:sz w:val="30"/>
          <w:szCs w:val="30"/>
        </w:rPr>
        <w:t>06</w:t>
      </w:r>
      <w:r w:rsidR="004F34D3" w:rsidRPr="008729E1">
        <w:rPr>
          <w:rFonts w:ascii="Angsana New" w:eastAsia="Times New Roman" w:hAnsi="Angsana New"/>
          <w:sz w:val="30"/>
          <w:szCs w:val="30"/>
        </w:rPr>
        <w:t xml:space="preserve"> </w:t>
      </w:r>
      <w:r w:rsidRPr="008729E1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0B258A7F" w14:textId="77777777" w:rsidR="00C30E12" w:rsidRDefault="00C30E12" w:rsidP="005F3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E006121" w14:textId="10DE451A" w:rsidR="00771404" w:rsidRPr="00771404" w:rsidRDefault="00C30E12" w:rsidP="00C30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C30E12">
        <w:rPr>
          <w:rFonts w:ascii="Angsana New" w:eastAsia="Times New Roman" w:hAnsi="Angsana New" w:hint="cs"/>
          <w:sz w:val="30"/>
          <w:szCs w:val="30"/>
          <w:cs/>
        </w:rPr>
        <w:t>ในเดือน</w:t>
      </w:r>
      <w:r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Pr="00C30E1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30E12">
        <w:rPr>
          <w:rFonts w:ascii="Angsana New" w:eastAsia="Times New Roman" w:hAnsi="Angsana New"/>
          <w:sz w:val="30"/>
          <w:szCs w:val="30"/>
        </w:rPr>
        <w:t>2563</w:t>
      </w:r>
      <w:r w:rsidRPr="00C30E1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30E12">
        <w:rPr>
          <w:rFonts w:ascii="Angsana New" w:eastAsia="Times New Roman" w:hAnsi="Angsana New" w:hint="cs"/>
          <w:sz w:val="30"/>
          <w:szCs w:val="30"/>
          <w:cs/>
        </w:rPr>
        <w:t>บริษัทย่อยแห่งหนึ่งได้แปลงเงินให้กู้ยืมระยะสั้นและเงินทดรองจ่ายแก่กิจการที่เกี่ยวข้องกันเป็นเงินลงทุนในการร่วมค้า</w:t>
      </w:r>
      <w:r w:rsidRPr="00C30E1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30E12">
        <w:rPr>
          <w:rFonts w:ascii="Angsana New" w:eastAsia="Times New Roman" w:hAnsi="Angsana New" w:hint="cs"/>
          <w:sz w:val="30"/>
          <w:szCs w:val="30"/>
          <w:cs/>
        </w:rPr>
        <w:t>เป็นจำนวนเงินทั้งสิ้น</w:t>
      </w:r>
      <w:r w:rsidRPr="00C30E1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E56357">
        <w:rPr>
          <w:rFonts w:ascii="Angsana New" w:eastAsia="Times New Roman" w:hAnsi="Angsana New"/>
          <w:sz w:val="30"/>
          <w:szCs w:val="30"/>
        </w:rPr>
        <w:t xml:space="preserve">146.11 </w:t>
      </w:r>
      <w:r w:rsidRPr="00C30E12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111616F5" w14:textId="77777777" w:rsidR="00640D10" w:rsidRPr="005F3E36" w:rsidRDefault="005F3E36" w:rsidP="005F3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cs/>
        </w:rPr>
        <w:sectPr w:rsidR="00640D10" w:rsidRPr="005F3E36" w:rsidSect="0033751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245"/>
        </w:sectPr>
      </w:pPr>
      <w:r w:rsidRPr="005F3E36">
        <w:rPr>
          <w:rFonts w:ascii="Angsana New" w:eastAsia="Times New Roman" w:hAnsi="Angsana New"/>
          <w:sz w:val="30"/>
          <w:szCs w:val="30"/>
          <w:cs/>
        </w:rPr>
        <w:br/>
      </w:r>
    </w:p>
    <w:p w14:paraId="177B6F73" w14:textId="523F9B1B" w:rsidR="00E45324" w:rsidRPr="00B45AFD" w:rsidRDefault="00383EDC" w:rsidP="00E45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เงินลงทุนในบริษัทร่วมและการร่วมค้า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ณ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วันที่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975952">
        <w:rPr>
          <w:rFonts w:ascii="Angsana New" w:hAnsi="Angsana New"/>
          <w:sz w:val="30"/>
          <w:szCs w:val="30"/>
        </w:rPr>
        <w:t xml:space="preserve">0 </w:t>
      </w:r>
      <w:r w:rsidR="00975952">
        <w:rPr>
          <w:rFonts w:ascii="Angsana New" w:hAnsi="Angsana New" w:hint="cs"/>
          <w:sz w:val="30"/>
          <w:szCs w:val="30"/>
          <w:cs/>
        </w:rPr>
        <w:t>มิถุนายน</w:t>
      </w:r>
      <w:r w:rsidR="00967AEC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="00967AEC" w:rsidRPr="00B45AFD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และเงินปันผล</w:t>
      </w:r>
      <w:r w:rsidR="003043F2" w:rsidRPr="00B45AFD">
        <w:rPr>
          <w:rFonts w:ascii="Angsana New" w:hAnsi="Angsana New" w:hint="cs"/>
          <w:sz w:val="30"/>
          <w:szCs w:val="30"/>
          <w:cs/>
        </w:rPr>
        <w:t>รับจากเงินลงทุน</w:t>
      </w:r>
      <w:r w:rsidR="00150589" w:rsidRPr="00B45AFD">
        <w:rPr>
          <w:rFonts w:ascii="Angsana New" w:hAnsi="Angsana New"/>
          <w:sz w:val="30"/>
          <w:szCs w:val="30"/>
          <w:cs/>
        </w:rPr>
        <w:t>สำหรับ</w:t>
      </w:r>
      <w:r w:rsidR="00967AEC" w:rsidRPr="00B45AFD">
        <w:rPr>
          <w:rFonts w:ascii="Angsana New" w:hAnsi="Angsana New" w:hint="cs"/>
          <w:sz w:val="30"/>
          <w:szCs w:val="30"/>
          <w:cs/>
        </w:rPr>
        <w:t>งวด</w:t>
      </w:r>
      <w:r w:rsidR="005D3C17">
        <w:rPr>
          <w:rFonts w:ascii="Angsana New" w:hAnsi="Angsana New" w:hint="cs"/>
          <w:sz w:val="30"/>
          <w:szCs w:val="30"/>
          <w:cs/>
        </w:rPr>
        <w:t>เก้า</w:t>
      </w:r>
      <w:r w:rsidR="00967AEC" w:rsidRPr="00B45AFD">
        <w:rPr>
          <w:rFonts w:ascii="Angsana New" w:hAnsi="Angsana New" w:hint="cs"/>
          <w:sz w:val="30"/>
          <w:szCs w:val="30"/>
          <w:cs/>
        </w:rPr>
        <w:t>เดือน</w:t>
      </w:r>
      <w:r w:rsidR="0067121D" w:rsidRPr="00B45AFD">
        <w:rPr>
          <w:rFonts w:ascii="Angsana New" w:hAnsi="Angsana New" w:hint="cs"/>
          <w:sz w:val="30"/>
          <w:szCs w:val="30"/>
          <w:cs/>
        </w:rPr>
        <w:t xml:space="preserve">สิ้นสุด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975952">
        <w:rPr>
          <w:rFonts w:ascii="Angsana New" w:hAnsi="Angsana New"/>
          <w:sz w:val="30"/>
          <w:szCs w:val="30"/>
        </w:rPr>
        <w:t xml:space="preserve">0 </w:t>
      </w:r>
      <w:r w:rsidR="00975952">
        <w:rPr>
          <w:rFonts w:ascii="Angsana New" w:hAnsi="Angsana New" w:hint="cs"/>
          <w:sz w:val="30"/>
          <w:szCs w:val="30"/>
          <w:cs/>
        </w:rPr>
        <w:t>มิถุนายน</w:t>
      </w:r>
      <w:r w:rsidR="0067121D"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56F5C53" w14:textId="77777777" w:rsidR="00E45324" w:rsidRPr="00B45AFD" w:rsidRDefault="00E45324" w:rsidP="00E45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15595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535"/>
        <w:gridCol w:w="1620"/>
        <w:gridCol w:w="270"/>
        <w:gridCol w:w="900"/>
        <w:gridCol w:w="828"/>
        <w:gridCol w:w="857"/>
        <w:gridCol w:w="250"/>
        <w:gridCol w:w="830"/>
        <w:gridCol w:w="250"/>
        <w:gridCol w:w="740"/>
        <w:gridCol w:w="250"/>
        <w:gridCol w:w="830"/>
        <w:gridCol w:w="250"/>
        <w:gridCol w:w="764"/>
        <w:gridCol w:w="250"/>
        <w:gridCol w:w="825"/>
        <w:gridCol w:w="250"/>
        <w:gridCol w:w="817"/>
        <w:gridCol w:w="250"/>
        <w:gridCol w:w="1029"/>
      </w:tblGrid>
      <w:tr w:rsidR="00193AA3" w:rsidRPr="00B45AFD" w14:paraId="44CD9B07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C35DC48" w14:textId="77777777" w:rsidR="00193AA3" w:rsidRPr="00B45AFD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9508102" w14:textId="77777777" w:rsidR="00193AA3" w:rsidRPr="00B45AFD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72152D" w14:textId="77777777" w:rsidR="00193AA3" w:rsidRPr="00B45AFD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70" w:type="dxa"/>
            <w:gridSpan w:val="17"/>
            <w:shd w:val="clear" w:color="auto" w:fill="auto"/>
            <w:tcMar>
              <w:left w:w="115" w:type="dxa"/>
              <w:right w:w="115" w:type="dxa"/>
            </w:tcMar>
          </w:tcPr>
          <w:p w14:paraId="23A324F5" w14:textId="77777777" w:rsidR="00193AA3" w:rsidRPr="00B45AFD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45AF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7AEC" w:rsidRPr="00B45AFD" w14:paraId="4C789406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EC13516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51E42CA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4F52942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C3C95C7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93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B4AD419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B7B6FF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2F42E7B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A7CFFE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CE31CAB" w14:textId="77777777" w:rsidR="00967AEC" w:rsidRPr="00B45AFD" w:rsidRDefault="00FA26B3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มูลค่าตามวิธี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FCF73FB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6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4A1564C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สำหรับงวด</w:t>
            </w:r>
          </w:p>
        </w:tc>
      </w:tr>
      <w:tr w:rsidR="00967AEC" w:rsidRPr="00B45AFD" w14:paraId="65AD705E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8D39208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7960D4D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2893F5A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6504D9D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3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1BE6BC9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39B94B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E86195D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87C838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918BEF6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629E73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96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3657105" w14:textId="3D204640" w:rsidR="00967AEC" w:rsidRPr="00B45AFD" w:rsidRDefault="005D3C17" w:rsidP="00967AEC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เก้า</w:t>
            </w:r>
            <w:r w:rsidR="00967AEC"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741BBC" w:rsidRPr="00B45AFD" w14:paraId="0034B015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9BCBA66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6847C0F4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C2520B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0D23E12" w14:textId="75E7BC42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0D8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4CA41CB8" w14:textId="4115B342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90D8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90D8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EEE9323" w14:textId="00316625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0D8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18F8CD1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B1A055D" w14:textId="5C2A86ED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90D8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90D8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4CC003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B6F1D69" w14:textId="68CCB338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0D8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C83BAE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CA669D6" w14:textId="10407DD8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90D8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90D8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3718AD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7BA67D6" w14:textId="4BB6D675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0D8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2E3F0F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A35CC69" w14:textId="1232AB03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90D8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90D8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EFA731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0EDF4D8" w14:textId="2AAB70CE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0D8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3D6C7A2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1B53810" w14:textId="1728431A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0D8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41BBC" w:rsidRPr="00B45AFD" w14:paraId="7DF24CC4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0053C92F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959C25B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81DA56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7A1FFC0" w14:textId="4EEA093B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CDD5D8F" w14:textId="1FD86AC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90D8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35B3DF8" w14:textId="26D85E9E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653938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C51094A" w14:textId="42901020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90D8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BDE1DC0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327F543" w14:textId="1E4E23C4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F8F31E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F938F53" w14:textId="53768569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90D8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EE63A7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671EB4B" w14:textId="79F1752D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B5C45C1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7DECEF13" w14:textId="2B0226C9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90D8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9CB6AC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818A73E" w14:textId="0A5E50E4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D4EFA9" w14:textId="77777777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7FADCB8" w14:textId="62C03412" w:rsidR="00741BBC" w:rsidRPr="00B45AFD" w:rsidRDefault="00741BBC" w:rsidP="00741B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AD4A02" w:rsidRPr="00B45AFD" w14:paraId="351EFAAA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377F7CF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C6A9CBC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10BBEA6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A9DC4CB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31935519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C346024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05950E6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D8138EE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171F733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C25479A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D38C43F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5CD94E8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D6510A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AEFAE6B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032B24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C9AF00E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F7F2BF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92862EC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7FA43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8F8A000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5B340B" w:rsidRPr="00B45AFD" w14:paraId="6B9A344E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00831D5C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109FE7B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7748708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C6D14C0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4FC1D13B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984A936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15C6238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030E3DF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EA2C092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4C283B8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5440C26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E92F3A1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69961EC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54E6CEF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CB5CA44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551D6A71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8965CA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612D013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C52CA4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194E4AD9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(ปรับปรุงใหม่)</w:t>
            </w:r>
          </w:p>
        </w:tc>
      </w:tr>
      <w:tr w:rsidR="005B340B" w:rsidRPr="00B45AFD" w14:paraId="5E0C16ED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5D58D7F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CA21009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4E0D60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D63E92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45AFD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B45AF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8442" w:type="dxa"/>
            <w:gridSpan w:val="15"/>
            <w:shd w:val="clear" w:color="auto" w:fill="auto"/>
            <w:tcMar>
              <w:left w:w="115" w:type="dxa"/>
              <w:right w:w="115" w:type="dxa"/>
            </w:tcMar>
          </w:tcPr>
          <w:p w14:paraId="3CF354E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B340B" w:rsidRPr="00B45AFD" w14:paraId="08742B67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0D85E1D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79F341C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19EEB25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8AF9D2C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242D5357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9E2E67A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B0C72A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8D55F03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AADE3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21CB66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8F85DC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70F11F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31817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E41277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9413FE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FCFB23E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F5CC7E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9B2BAB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B0E5A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1566165A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B340B" w:rsidRPr="00B45AFD" w14:paraId="33CFB26E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B1C470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6"/>
                <w:sz w:val="24"/>
                <w:szCs w:val="24"/>
              </w:rPr>
              <w:t>FTREIT</w:t>
            </w:r>
            <w:r w:rsidRPr="00B45AF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/>
                <w:spacing w:val="-6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C9FB78" w14:textId="77777777" w:rsidR="005B340B" w:rsidRPr="00B45AFD" w:rsidRDefault="005B340B" w:rsidP="008248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8C0EAF4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0293F7" w14:textId="65A3DF2A" w:rsidR="005B340B" w:rsidRPr="00B45AFD" w:rsidRDefault="00EA033C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22.26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F35834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  <w:r w:rsidR="005B340B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8B84D4" w14:textId="7157495A" w:rsidR="005B340B" w:rsidRPr="00B45AFD" w:rsidRDefault="00EA033C" w:rsidP="005B340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28,313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738CD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EFB794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174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627293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D221A8" w14:textId="74ABB8BD" w:rsidR="005B340B" w:rsidRPr="00B45AFD" w:rsidRDefault="000B3781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6,53</w:t>
            </w:r>
            <w:r w:rsidR="00644B29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6202F9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18D53D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034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B94346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56C485" w14:textId="7D6DA81A" w:rsidR="005B340B" w:rsidRPr="00B45AFD" w:rsidRDefault="000B3781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3,692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BE185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B82B93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5B340B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C972C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9F034B2" w14:textId="32D53C45" w:rsidR="005B340B" w:rsidRPr="00B45AFD" w:rsidRDefault="000B3781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F2275F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81474C0" w14:textId="402177D2" w:rsidR="005B340B" w:rsidRPr="00B45AFD" w:rsidRDefault="000B3781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301</w:t>
            </w:r>
          </w:p>
        </w:tc>
      </w:tr>
      <w:tr w:rsidR="005B340B" w:rsidRPr="00B45AFD" w14:paraId="661BEA7D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1FD0725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</w:rPr>
              <w:t xml:space="preserve">PT SLP Surya TICON </w:t>
            </w:r>
            <w:proofErr w:type="spellStart"/>
            <w:r w:rsidRPr="00B45AFD">
              <w:rPr>
                <w:rFonts w:ascii="Angsana New" w:hAnsi="Angsana New"/>
                <w:sz w:val="24"/>
                <w:szCs w:val="24"/>
              </w:rPr>
              <w:t>Internusa</w:t>
            </w:r>
            <w:proofErr w:type="spellEnd"/>
            <w:r w:rsidRPr="00B45AF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307E079" w14:textId="77777777" w:rsidR="005B340B" w:rsidRPr="00B45AFD" w:rsidRDefault="005B340B" w:rsidP="00824831">
            <w:pPr>
              <w:tabs>
                <w:tab w:val="clear" w:pos="227"/>
                <w:tab w:val="clear" w:pos="1644"/>
              </w:tabs>
              <w:spacing w:line="240" w:lineRule="auto"/>
              <w:ind w:left="-55" w:right="-79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3B471F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D241679" w14:textId="435E9244" w:rsidR="005B340B" w:rsidRPr="00B45AFD" w:rsidRDefault="00EA033C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C7F1239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5B340B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61EAFD15" w14:textId="0757FB0B" w:rsidR="005B340B" w:rsidRPr="00B45AFD" w:rsidRDefault="00EA033C" w:rsidP="001649F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1,657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FBE98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13A5374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A0758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7CAE8DB" w14:textId="28407877" w:rsidR="005B340B" w:rsidRPr="00B45AFD" w:rsidRDefault="000B3781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5407B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8B85EAF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150E54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6D3938A" w14:textId="4D6E503C" w:rsidR="005B340B" w:rsidRPr="00B45AFD" w:rsidRDefault="000B3781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36</w:t>
            </w:r>
            <w:r w:rsidR="00644B29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D00C0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16AE5F4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361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D0480F4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0D3FD23" w14:textId="3975F9E9" w:rsidR="005B340B" w:rsidRPr="00B45AFD" w:rsidRDefault="000B3781" w:rsidP="00641022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A3022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B967539" w14:textId="725BE418" w:rsidR="005B340B" w:rsidRPr="00B45AFD" w:rsidRDefault="000B3781" w:rsidP="0064102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B340B" w:rsidRPr="00B45AFD" w14:paraId="75495726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7FFB4FF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7CF7095" w14:textId="77777777" w:rsidR="005B340B" w:rsidRPr="00B45AFD" w:rsidRDefault="005B340B" w:rsidP="008248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C1EC4B8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36D905A" w14:textId="0B0FA634" w:rsidR="005B340B" w:rsidRPr="00B45AFD" w:rsidRDefault="00EA033C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1D478771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5B340B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C23BD1C" w14:textId="33D3DF60" w:rsidR="005B340B" w:rsidRPr="00B45AFD" w:rsidRDefault="00EA033C" w:rsidP="001649F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9,822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21ACAD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8E38021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279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B7416A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35547AA" w14:textId="2885D675" w:rsidR="005B340B" w:rsidRPr="00B45AFD" w:rsidRDefault="000B3781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9AB1B86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44BCA8E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A6927C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34E8446" w14:textId="21CF3EE8" w:rsidR="005B340B" w:rsidRPr="00B45AFD" w:rsidRDefault="000B3781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6355A7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7DCEDA2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5B340B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126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954E99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7F508E3" w14:textId="7E01271F" w:rsidR="005B340B" w:rsidRPr="00B45AFD" w:rsidRDefault="000B3781" w:rsidP="00641022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62ED5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04380CA2" w14:textId="4A4A5937" w:rsidR="005B340B" w:rsidRPr="00B45AFD" w:rsidRDefault="000B3781" w:rsidP="0064102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B340B" w:rsidRPr="00B45AFD" w14:paraId="39C0820F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9A144C4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นอร์ท สาธร โฮเต็ล จำกัด 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AD7E5B3" w14:textId="77777777" w:rsidR="005B340B" w:rsidRPr="00B45AFD" w:rsidRDefault="005B340B" w:rsidP="008248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93DD58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E9F4039" w14:textId="2BFE74E9" w:rsidR="005B340B" w:rsidRPr="00B45AFD" w:rsidRDefault="00644B29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20.00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E6FC0F1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5B340B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049CFAA" w14:textId="2D5B20D8" w:rsidR="005B340B" w:rsidRPr="00B45AFD" w:rsidRDefault="00644B29" w:rsidP="001649F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1,450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B09F2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4D742D6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2BDC23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AA92719" w14:textId="57BF857E" w:rsidR="005B340B" w:rsidRPr="00B45AFD" w:rsidRDefault="00644B29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290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4DB1A4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DA4A5F6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7FAFD9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D89FDD0" w14:textId="37C98C19" w:rsidR="005B340B" w:rsidRPr="00B45AFD" w:rsidRDefault="00644B29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1DAD034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52724B35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BC14D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1B7719E6" w14:textId="0D46DB68" w:rsidR="005B340B" w:rsidRPr="00B45AFD" w:rsidRDefault="000B3781" w:rsidP="00641022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329581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424FB11" w14:textId="214D6D6C" w:rsidR="005B340B" w:rsidRPr="00B45AFD" w:rsidRDefault="000B3781" w:rsidP="0064102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B340B" w:rsidRPr="00B45AFD" w14:paraId="00A1549A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94A4CD9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</w:rPr>
              <w:t>GVREIT</w:t>
            </w:r>
            <w:r w:rsidR="00096AFA" w:rsidRPr="00B45AF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>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72DAAE" w14:textId="77777777" w:rsidR="005B340B" w:rsidRPr="00B45AFD" w:rsidRDefault="005B340B" w:rsidP="008248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ลงทุนในสิทธิการเช่า</w:t>
            </w:r>
          </w:p>
          <w:p w14:paraId="2B3C0161" w14:textId="77777777" w:rsidR="005B340B" w:rsidRPr="00B45AFD" w:rsidRDefault="005B340B" w:rsidP="008248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อสังหาริมทรัพย์และ</w:t>
            </w:r>
          </w:p>
          <w:p w14:paraId="380DBA9C" w14:textId="77777777" w:rsidR="005B340B" w:rsidRPr="00B45AFD" w:rsidRDefault="005B340B" w:rsidP="008248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อุปกรณ์ที่เกี่ยวข้อง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1BCBA62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46EE8F" w14:textId="61BFE159" w:rsidR="005B340B" w:rsidRPr="00B45AFD" w:rsidRDefault="00644B29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22.64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3ABD30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  <w:r w:rsidR="005B340B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78D817" w14:textId="2240E61B" w:rsidR="005B340B" w:rsidRPr="00B45AFD" w:rsidRDefault="00644B29" w:rsidP="001649F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8,046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B06DBB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281B4E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AC43A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ACEA22" w14:textId="37342E69" w:rsidR="005B340B" w:rsidRPr="00B45AFD" w:rsidRDefault="00644B29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9F1397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BF376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 </w:t>
            </w:r>
            <w:r w:rsidR="008556AE"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8556AE"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BE8447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E56172" w14:textId="4D7778A8" w:rsidR="005B340B" w:rsidRPr="00B45AFD" w:rsidRDefault="00644B29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1,553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D8417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5406D6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B340B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616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9717B6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5862C102" w14:textId="77777777" w:rsidR="001D6685" w:rsidRDefault="001D6685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E747048" w14:textId="77777777" w:rsidR="000B3781" w:rsidRDefault="000B3781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6784E70" w14:textId="7DD58D30" w:rsidR="000B3781" w:rsidRPr="00B45AFD" w:rsidRDefault="00644B29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06627A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1D756E1" w14:textId="77777777" w:rsidR="00263FC4" w:rsidRDefault="00263FC4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F995F18" w14:textId="77777777" w:rsidR="000B3781" w:rsidRDefault="000B3781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D97B902" w14:textId="5D5C5004" w:rsidR="000B3781" w:rsidRPr="00B45AFD" w:rsidRDefault="000B3781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117</w:t>
            </w:r>
          </w:p>
        </w:tc>
      </w:tr>
      <w:tr w:rsidR="005B340B" w:rsidRPr="00B45AFD" w14:paraId="2DDE0591" w14:textId="77777777" w:rsidTr="004B249F">
        <w:trPr>
          <w:trHeight w:val="344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74760" w14:textId="77777777" w:rsidR="005B340B" w:rsidRPr="00B45AFD" w:rsidRDefault="005B340B" w:rsidP="00B213B1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กองทุนรวมสิทธิการเช่าอสังหาริมทรัพย์โกลด์</w:t>
            </w:r>
            <w:r w:rsidR="00096AFA" w:rsidRPr="00B45AFD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A06E5" w14:textId="77777777" w:rsidR="005B340B" w:rsidRPr="00B45AFD" w:rsidRDefault="005B340B" w:rsidP="008248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ลงทุนในสิทธิการเช่า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A73609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D0F5F8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79314B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64CA03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A69EA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21EE32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BBD97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929A4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23451E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37F8A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4A9BF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4E7B9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E9466C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F77E7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E78426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C59E97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61D933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D66B45" w14:textId="77777777" w:rsidR="005B340B" w:rsidRPr="00B45AFD" w:rsidRDefault="005B340B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B340B" w:rsidRPr="00B45AFD" w14:paraId="36291B2F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885ACD" w14:textId="77777777" w:rsidR="005B340B" w:rsidRPr="00B45AFD" w:rsidRDefault="00187F40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5B340B" w:rsidRPr="00B45AF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5B340B" w:rsidRPr="00B45AFD">
              <w:rPr>
                <w:rFonts w:ascii="Angsana New" w:hAnsi="Angsana New"/>
                <w:sz w:val="24"/>
                <w:szCs w:val="24"/>
              </w:rPr>
              <w:t>GOLDPF</w:t>
            </w:r>
            <w:r w:rsidR="005B340B" w:rsidRPr="00B45AF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103D1E" w14:textId="77777777" w:rsidR="005B340B" w:rsidRPr="00B45AFD" w:rsidRDefault="005B340B" w:rsidP="008248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058F26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518A30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2EFDC6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CA6075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7E345F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FEF56F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1A76B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49510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B7424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758BF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880A4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FE32E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F4EB2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EDA8A1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6B1F8C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A62FC0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582B63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941651" w14:textId="74E28E3D" w:rsidR="005B340B" w:rsidRPr="00B45AFD" w:rsidRDefault="005B340B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649F3" w:rsidRPr="00B45AFD" w14:paraId="739BBA3B" w14:textId="77777777" w:rsidTr="0056095E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04BA5B" w14:textId="77777777" w:rsidR="001649F3" w:rsidRPr="00B45AFD" w:rsidRDefault="001649F3" w:rsidP="001649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6E1E8E" w14:textId="77777777" w:rsidR="001649F3" w:rsidRPr="00B45AFD" w:rsidRDefault="001649F3" w:rsidP="008248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5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972433" w14:textId="77777777" w:rsidR="001649F3" w:rsidRPr="00B45AFD" w:rsidRDefault="001649F3" w:rsidP="001649F3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54809C" w14:textId="54F9C145" w:rsidR="001649F3" w:rsidRPr="00B45AFD" w:rsidRDefault="00644B29" w:rsidP="001649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33.00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D6B079" w14:textId="77777777" w:rsidR="001649F3" w:rsidRPr="00B45AFD" w:rsidRDefault="008556AE" w:rsidP="001649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1649F3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CD698" w14:textId="6C1E4596" w:rsidR="001649F3" w:rsidRPr="00B45AFD" w:rsidRDefault="00644B29" w:rsidP="001649F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1,983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014761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1C3CFC" w14:textId="77777777" w:rsidR="001649F3" w:rsidRPr="00B45AFD" w:rsidRDefault="008556AE" w:rsidP="001649F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649F3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983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5C8D34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A1CEE5" w14:textId="2A6A22E1" w:rsidR="001649F3" w:rsidRPr="00B45AFD" w:rsidRDefault="00644B29" w:rsidP="001649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655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8AFA36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ADCD59" w14:textId="77777777" w:rsidR="001649F3" w:rsidRPr="00B45AFD" w:rsidRDefault="008556AE" w:rsidP="001649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655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ABA01A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29FE4D" w14:textId="1EABA2C6" w:rsidR="001649F3" w:rsidRPr="0047211B" w:rsidRDefault="00D70108" w:rsidP="001649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7211B">
              <w:rPr>
                <w:rFonts w:ascii="Angsana New" w:hAnsi="Angsana New"/>
                <w:sz w:val="24"/>
                <w:szCs w:val="24"/>
                <w:lang w:bidi="th-TH"/>
              </w:rPr>
              <w:t>198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0DCFBA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E6E0DE" w14:textId="77777777" w:rsidR="001649F3" w:rsidRPr="00B45AFD" w:rsidRDefault="008556AE" w:rsidP="001649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4D9DBC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A8FD28" w14:textId="1B6FF104" w:rsidR="001649F3" w:rsidRPr="00B45AFD" w:rsidRDefault="00644B29" w:rsidP="001D66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04A26C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2D80099" w14:textId="338EF20E" w:rsidR="001649F3" w:rsidRPr="00B45AFD" w:rsidRDefault="000B3781" w:rsidP="0003231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13</w:t>
            </w:r>
          </w:p>
        </w:tc>
      </w:tr>
      <w:tr w:rsidR="005B340B" w:rsidRPr="00B45AFD" w14:paraId="16388A7C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4462AB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8A1011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5971CC3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13754B5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2B984F1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22DB53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E8DEA8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56A3A72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50EA4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63773FE" w14:textId="75AB218A" w:rsidR="005B340B" w:rsidRPr="00B45AFD" w:rsidRDefault="00644B29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14,631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69897A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3CBDB9F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</w:t>
            </w:r>
            <w:r w:rsidR="005B340B" w:rsidRPr="00B45AF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B5357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8D19DE7" w14:textId="561BC21B" w:rsidR="005B340B" w:rsidRPr="0047211B" w:rsidRDefault="00644B29" w:rsidP="005B340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7211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10,7</w:t>
            </w:r>
            <w:r w:rsidR="00D70108" w:rsidRPr="0047211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A3882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8ABF759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5B340B"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3CD25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05F5377" w14:textId="17880F15" w:rsidR="005B340B" w:rsidRPr="00B45AFD" w:rsidRDefault="00644B29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451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411C49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B08058" w14:textId="1934A4BF" w:rsidR="005B340B" w:rsidRPr="00B45AFD" w:rsidRDefault="000B3781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431</w:t>
            </w:r>
          </w:p>
        </w:tc>
      </w:tr>
      <w:tr w:rsidR="005B340B" w:rsidRPr="00B45AFD" w14:paraId="42E14C6B" w14:textId="77777777" w:rsidTr="00187F40">
        <w:trPr>
          <w:trHeight w:val="127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12257AB6" w14:textId="77777777" w:rsidR="005B340B" w:rsidRPr="009E1551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5B340B" w:rsidRPr="00B45AFD" w14:paraId="48F6AC04" w14:textId="77777777" w:rsidTr="00412214">
        <w:trPr>
          <w:trHeight w:val="127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83D7678" w14:textId="31E6C418" w:rsidR="005B340B" w:rsidRPr="00B45AFD" w:rsidRDefault="005B340B" w:rsidP="00412214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5B340B" w:rsidRPr="00B45AFD" w14:paraId="27966EDA" w14:textId="77777777" w:rsidTr="00412214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A31E7CD" w14:textId="7CFD8822" w:rsidR="005B340B" w:rsidRPr="00B45AFD" w:rsidRDefault="005B340B" w:rsidP="00412214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5B340B" w:rsidRPr="00B45AFD" w14:paraId="711B2BC9" w14:textId="77777777" w:rsidTr="00412214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12770B2" w14:textId="255C8221" w:rsidR="005B340B" w:rsidRPr="00B45AFD" w:rsidRDefault="005B340B" w:rsidP="0041221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</w:p>
        </w:tc>
      </w:tr>
      <w:tr w:rsidR="005B340B" w:rsidRPr="00B45AFD" w14:paraId="7EBEFC74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3A6BB708" w14:textId="77777777" w:rsidR="005B340B" w:rsidRPr="00B45AFD" w:rsidRDefault="005B340B" w:rsidP="005B340B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การร่วมค้า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1596EDE" w14:textId="77777777" w:rsidR="005B340B" w:rsidRPr="00B45AFD" w:rsidRDefault="005B340B" w:rsidP="005B340B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FF26FE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D87D123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E6F1716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36D58BF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6889C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A7A96D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F8D5F9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43589A6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4EE772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B5CEDF4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216F9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8C419A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17FA7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0F1BF2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3E9C39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DFC0FDF" w14:textId="20CE30EA" w:rsidR="005B340B" w:rsidRPr="00B45AFD" w:rsidRDefault="005B340B" w:rsidP="001E535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F9BDB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7CEF2DDA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80078" w:rsidRPr="00B45AFD" w14:paraId="78D46BEE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7FE7DC82" w14:textId="272DD951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เฟรเซอร์ส พร็อพเพอร์ตี้ เด็มโก้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t xml:space="preserve"> 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เพาเวอร์ </w:t>
            </w:r>
            <w:r w:rsidR="008556AE" w:rsidRPr="008556AE"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จำกัด **</w:t>
            </w:r>
            <w:r w:rsidR="00F5108F">
              <w:rPr>
                <w:rFonts w:ascii="Angsana New" w:hAnsi="Angsana New"/>
                <w:spacing w:val="-4"/>
                <w:sz w:val="24"/>
                <w:szCs w:val="24"/>
              </w:rPr>
              <w:t>*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* 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D03567E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1A15F0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63F3DA8" w14:textId="77777777" w:rsidR="00580078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CA0ACAF" w14:textId="4BBADD0F" w:rsidR="00EA033C" w:rsidRPr="00B45AFD" w:rsidRDefault="00EA033C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1B0D9A35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3E1948E" w14:textId="77777777" w:rsidR="00580078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580078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6600B5FD" w14:textId="77777777" w:rsidR="00580078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CC6F5F1" w14:textId="44529875" w:rsidR="00EA033C" w:rsidRPr="00B45AFD" w:rsidRDefault="00EA033C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D60F3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A139E8E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DB6901F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FC3A345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F800C47" w14:textId="77777777" w:rsidR="00580078" w:rsidRDefault="00580078" w:rsidP="00FD1013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DF6603F" w14:textId="5E63BFEE" w:rsidR="00EA033C" w:rsidRPr="00B45AFD" w:rsidRDefault="00EA033C" w:rsidP="00FD1013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D7507E" w14:textId="77777777" w:rsidR="00580078" w:rsidRPr="00B45AFD" w:rsidRDefault="00580078" w:rsidP="00FD1013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237B224" w14:textId="77777777" w:rsidR="00580078" w:rsidRPr="00B45AFD" w:rsidRDefault="00580078" w:rsidP="00FD10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B9C3AD" w14:textId="77777777" w:rsidR="00580078" w:rsidRPr="00B45AFD" w:rsidRDefault="008556AE" w:rsidP="00FD101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94B15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FA3E44A" w14:textId="77777777" w:rsidR="00580078" w:rsidRDefault="00580078" w:rsidP="00FD10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4FAB6B" w14:textId="3D79BAAF" w:rsidR="00EA033C" w:rsidRPr="00B45AFD" w:rsidRDefault="00EA033C" w:rsidP="00FD10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6FE52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5B7461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07AA6F" w14:textId="77777777" w:rsidR="00580078" w:rsidRPr="00B45AFD" w:rsidRDefault="008556AE" w:rsidP="00FD10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2216E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585D2217" w14:textId="77777777" w:rsidR="00580078" w:rsidRPr="00EA033C" w:rsidRDefault="00580078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D19F4A" w14:textId="07F1A66C" w:rsidR="00EA033C" w:rsidRPr="00EA033C" w:rsidRDefault="00EA033C" w:rsidP="001E535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3D8D7E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1614A16C" w14:textId="77777777" w:rsidR="00580078" w:rsidRPr="00EA033C" w:rsidRDefault="00580078" w:rsidP="00EA033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8FC70E" w14:textId="30816F99" w:rsidR="00EA033C" w:rsidRPr="00EA033C" w:rsidRDefault="00EA033C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80078" w:rsidRPr="00B45AFD" w14:paraId="40715E31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083D6F71" w14:textId="38420162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บริษัท เฟรเซอร์ส พร็อพเพอร์ตี้ เด็มโก้ </w:t>
            </w:r>
            <w:r w:rsidRPr="00B45AFD">
              <w:rPr>
                <w:rFonts w:ascii="Angsana New" w:hAnsi="Angsana New"/>
                <w:spacing w:val="-8"/>
                <w:sz w:val="24"/>
                <w:szCs w:val="24"/>
                <w:cs/>
              </w:rPr>
              <w:br/>
            </w:r>
            <w:r w:rsidRPr="00B45AFD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  </w:t>
            </w:r>
            <w:r w:rsidRPr="00B45AFD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เพาเวอร์ </w:t>
            </w:r>
            <w:r w:rsidR="008556AE" w:rsidRPr="008556AE">
              <w:rPr>
                <w:rFonts w:ascii="Angsana New" w:hAnsi="Angsana New"/>
                <w:spacing w:val="-8"/>
                <w:sz w:val="24"/>
                <w:szCs w:val="24"/>
              </w:rPr>
              <w:t>11</w:t>
            </w:r>
            <w:r w:rsidRPr="00B45AFD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จำกัด ***</w:t>
            </w:r>
            <w:r w:rsidR="00F5108F">
              <w:rPr>
                <w:rFonts w:ascii="Angsana New" w:hAnsi="Angsana New"/>
                <w:spacing w:val="-8"/>
                <w:sz w:val="24"/>
                <w:szCs w:val="24"/>
              </w:rPr>
              <w:t>*</w:t>
            </w:r>
            <w:r w:rsidRPr="00B45AFD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7E8FDC5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5C3F7E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C6F53F0" w14:textId="77777777" w:rsidR="00580078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A9AF58C" w14:textId="6B933355" w:rsidR="00EA033C" w:rsidRPr="00B45AFD" w:rsidRDefault="00EA033C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5CAABE3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B310DDC" w14:textId="77777777" w:rsidR="00580078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580078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C3750DD" w14:textId="77777777" w:rsidR="00580078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0496F06" w14:textId="712638AD" w:rsidR="00EA033C" w:rsidRPr="00B45AFD" w:rsidRDefault="00EA033C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353ACE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11DD3F8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059907B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708B225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36D2692" w14:textId="77777777" w:rsidR="00580078" w:rsidRDefault="00580078" w:rsidP="00FD1013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3AB2B1" w14:textId="3D6D9637" w:rsidR="00EA033C" w:rsidRPr="00B45AFD" w:rsidRDefault="00EA033C" w:rsidP="00FD1013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E60B8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256764A" w14:textId="77777777" w:rsidR="00580078" w:rsidRPr="00B45AFD" w:rsidRDefault="00580078" w:rsidP="00FD1013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04F322" w14:textId="77777777" w:rsidR="00580078" w:rsidRPr="00B45AFD" w:rsidRDefault="008556AE" w:rsidP="00FD1013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F0621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AD829C8" w14:textId="77777777" w:rsidR="00580078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6A5985" w14:textId="3482B640" w:rsidR="00EA033C" w:rsidRPr="00B45AFD" w:rsidRDefault="00644B29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FF91A2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526D5E6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8CA6DA7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DD854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E6431CE" w14:textId="77777777" w:rsidR="00580078" w:rsidRPr="00EA033C" w:rsidRDefault="00580078" w:rsidP="001E535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19ADEC8" w14:textId="24D77B30" w:rsidR="00EA033C" w:rsidRPr="00EA033C" w:rsidRDefault="00EA033C" w:rsidP="001E535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15AF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82BC198" w14:textId="77777777" w:rsidR="00580078" w:rsidRPr="00EA033C" w:rsidRDefault="00580078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B3F2AC" w14:textId="41455FF4" w:rsidR="00EA033C" w:rsidRPr="00EA033C" w:rsidRDefault="001E5355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80078" w:rsidRPr="00B45AFD" w14:paraId="472BDCCD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8374FFF" w14:textId="573BDAFA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>บีเอฟทีแซด จำกัด ***</w:t>
            </w:r>
            <w:r w:rsidR="00F5108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D04CD71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C4A3FCB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2507260" w14:textId="77777777" w:rsidR="00580078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C3007F3" w14:textId="52AFF606" w:rsidR="00EA033C" w:rsidRPr="00B45AFD" w:rsidRDefault="00EA033C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59.99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9ADDF61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E5F4781" w14:textId="77777777" w:rsidR="00580078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59</w:t>
            </w:r>
            <w:r w:rsidR="00580078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12CF7719" w14:textId="77777777" w:rsidR="00580078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CBB356" w14:textId="7E0F7D92" w:rsidR="00EA033C" w:rsidRPr="00B45AFD" w:rsidRDefault="00EA033C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6ABC70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6FE4643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DA2419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595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A7AFEB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0BAA2F2" w14:textId="77777777" w:rsidR="00580078" w:rsidRDefault="00580078" w:rsidP="00FD1013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13A19CC" w14:textId="33F24606" w:rsidR="00EA033C" w:rsidRPr="00B45AFD" w:rsidRDefault="00EA033C" w:rsidP="00FD1013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379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FC8453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E6D162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9F6CFBF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8CB17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038631D" w14:textId="77777777" w:rsidR="00580078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3F58CC2" w14:textId="4678BE2A" w:rsidR="00EA033C" w:rsidRPr="00B45AFD" w:rsidRDefault="00644B29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393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25D6E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CB323E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744A27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361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4D84B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2F4E5204" w14:textId="77777777" w:rsidR="00580078" w:rsidRPr="00EA033C" w:rsidRDefault="00580078" w:rsidP="001E535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64DAC0" w14:textId="6AAD23AA" w:rsidR="00EA033C" w:rsidRPr="00EA033C" w:rsidRDefault="00EA033C" w:rsidP="001E535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F28C64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E150A8E" w14:textId="77777777" w:rsidR="00580078" w:rsidRPr="00EA033C" w:rsidRDefault="00580078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BE2205" w14:textId="3842C8F8" w:rsidR="00EA033C" w:rsidRPr="00EA033C" w:rsidRDefault="00EA033C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FD1013" w:rsidRPr="00B45AFD" w14:paraId="25143A0B" w14:textId="77777777" w:rsidTr="00525E8D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78C28D25" w14:textId="77777777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89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ADBB20" w14:textId="77777777" w:rsidR="00FD1013" w:rsidRPr="00B45AFD" w:rsidRDefault="00FD1013" w:rsidP="00FD1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t>Co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t>office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/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5F0B009" w14:textId="0136012D" w:rsidR="00FD1013" w:rsidRPr="00B45AFD" w:rsidRDefault="00EA033C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D9E3B50" w14:textId="77777777" w:rsidR="00FD1013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A563113" w14:textId="523DDA7D" w:rsidR="00FD1013" w:rsidRPr="00B45AFD" w:rsidRDefault="00EA033C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A5648B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F0EFCA5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FEF8B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C9970B4" w14:textId="0C4C26F1" w:rsidR="00FD1013" w:rsidRPr="00B45AFD" w:rsidRDefault="00EA033C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85A7D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385E0DE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1069B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AB516E9" w14:textId="71D88F30" w:rsidR="00FD1013" w:rsidRPr="00B45AFD" w:rsidRDefault="00644B29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  <w:r w:rsidR="003A7E71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3C924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EC593E1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C6D489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2D475A6" w14:textId="0F3E2427" w:rsidR="00FD1013" w:rsidRPr="00EA033C" w:rsidRDefault="00EA033C" w:rsidP="001E535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BB207AB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7DD04F6" w14:textId="7524B4C5" w:rsidR="00FD1013" w:rsidRPr="00EA033C" w:rsidRDefault="00EA033C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80078" w:rsidRPr="00B45AFD" w14:paraId="41893A8C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4038852" w14:textId="2E4C8283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เอสทีที จีดีซี (ประเทศไทย) จำกัด ****</w:t>
            </w:r>
            <w:r w:rsidR="00F5108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669180D6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ศูนย์ข้อมูล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70883C8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CB47B08" w14:textId="2F3B8F2D" w:rsidR="00580078" w:rsidRPr="00B45AFD" w:rsidRDefault="00EA033C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2E0A09F" w14:textId="77777777" w:rsidR="00580078" w:rsidRPr="00B45AFD" w:rsidRDefault="008556AE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="00580078" w:rsidRPr="00B45AFD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E7ECEE1" w14:textId="7FB8B2F4" w:rsidR="00580078" w:rsidRPr="00B45AFD" w:rsidRDefault="00EA033C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1,423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1D33C6B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FC1B4EF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723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46E30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B816CB2" w14:textId="37EAF28E" w:rsidR="00580078" w:rsidRPr="00B45AFD" w:rsidRDefault="00EA033C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726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F33D5F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2A4FEE9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369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D40CB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7F944D7" w14:textId="63398B0A" w:rsidR="00580078" w:rsidRPr="00B45AFD" w:rsidRDefault="00644B29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693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0D2BCF4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FA7B61A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01FF0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7A09112" w14:textId="5DFD9527" w:rsidR="00580078" w:rsidRPr="00EA033C" w:rsidRDefault="00EA033C" w:rsidP="001E535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EA32D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4ADFB2A" w14:textId="1C37F23D" w:rsidR="00580078" w:rsidRPr="00EA033C" w:rsidRDefault="00EA033C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80078" w:rsidRPr="00B45AFD" w14:paraId="2F47298A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897E0DB" w14:textId="48379F53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วังน้อย โลจิสติกส์ พาร์ค จำกัด ***</w:t>
            </w:r>
            <w:r w:rsidR="00F5108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599FCCA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8392F1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5A92547" w14:textId="450D4FAF" w:rsidR="00580078" w:rsidRPr="00B45AFD" w:rsidRDefault="00EA033C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5080D33" w14:textId="77777777" w:rsidR="00580078" w:rsidRPr="00B45AFD" w:rsidRDefault="008556AE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="00580078" w:rsidRPr="00B45AFD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0EF59D5" w14:textId="6D2E296E" w:rsidR="00580078" w:rsidRPr="00B45AFD" w:rsidRDefault="00EA033C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397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56276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9329141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3FB479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9F6A261" w14:textId="595E6042" w:rsidR="00580078" w:rsidRPr="00B45AFD" w:rsidRDefault="00EA033C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202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C04F5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DB15A63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7E532E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EDE7E77" w14:textId="246D5A06" w:rsidR="00580078" w:rsidRPr="00B45AFD" w:rsidRDefault="00644B29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A67E1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63EF5B1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6464E2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E7F2D49" w14:textId="644FE0B8" w:rsidR="00580078" w:rsidRPr="00EA033C" w:rsidRDefault="00EA033C" w:rsidP="001E535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FF914A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019AEB72" w14:textId="2954CDA0" w:rsidR="00580078" w:rsidRPr="00EA033C" w:rsidRDefault="00EA033C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80078" w:rsidRPr="00B45AFD" w14:paraId="45F6A419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81164A8" w14:textId="18E814C9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  <w:r w:rsidR="00F5108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E4F57FD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4EF43B3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A050C1B" w14:textId="3AF7C036" w:rsidR="00580078" w:rsidRPr="00B45AFD" w:rsidRDefault="00EA033C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EAE5F19" w14:textId="77777777" w:rsidR="00580078" w:rsidRPr="00B45AFD" w:rsidRDefault="008556AE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="00580078" w:rsidRPr="00B45AFD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282FC27" w14:textId="713EA7CF" w:rsidR="00580078" w:rsidRPr="00B45AFD" w:rsidRDefault="00EA033C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840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10353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6D75388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840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DAC513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6B559EA" w14:textId="362950E3" w:rsidR="00580078" w:rsidRPr="00B45AFD" w:rsidRDefault="00EA033C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474E3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89120AC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9F4E42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48A29D8" w14:textId="79B3F199" w:rsidR="00580078" w:rsidRPr="00B45AFD" w:rsidRDefault="00EA033C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7424A7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9AEE4B3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886C3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5DAB3A03" w14:textId="676CCDBB" w:rsidR="00580078" w:rsidRPr="00EA033C" w:rsidRDefault="00EA033C" w:rsidP="001E535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DD775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738B7F9" w14:textId="35614732" w:rsidR="00580078" w:rsidRPr="00EA033C" w:rsidRDefault="00EA033C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80078" w:rsidRPr="00B45AFD" w14:paraId="4FF06A96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202285A" w14:textId="1A72307F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*****</w:t>
            </w:r>
            <w:r w:rsidR="00F5108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7D2D34C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บริการระบบปฏิบัติการ</w:t>
            </w:r>
            <w:r w:rsidRPr="00B45AFD">
              <w:rPr>
                <w:rFonts w:ascii="Angsana New" w:hAnsi="Angsana New"/>
                <w:sz w:val="24"/>
                <w:szCs w:val="24"/>
              </w:rPr>
              <w:br/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  อัตโนมัติ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E00D2D6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02DA50E" w14:textId="77777777" w:rsidR="00580078" w:rsidRDefault="00580078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  <w:p w14:paraId="635A9DEF" w14:textId="60C5DDE3" w:rsidR="00EA033C" w:rsidRPr="00B45AFD" w:rsidRDefault="00EA033C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2669CA12" w14:textId="77777777" w:rsidR="00580078" w:rsidRPr="00B45AFD" w:rsidRDefault="00580078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  <w:p w14:paraId="4379D73A" w14:textId="77777777" w:rsidR="00580078" w:rsidRPr="00B45AFD" w:rsidRDefault="008556AE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="00580078" w:rsidRPr="00B45AFD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62EFE5B" w14:textId="77777777" w:rsidR="00580078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EF83D1" w14:textId="315C9AD2" w:rsidR="00EA033C" w:rsidRPr="00B45AFD" w:rsidRDefault="00EA033C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A0DCD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A44FDF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CEFEAA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70C79C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4AD2DDE" w14:textId="77777777" w:rsidR="00580078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604F78" w14:textId="0797E0DC" w:rsidR="00EA033C" w:rsidRPr="00B45AFD" w:rsidRDefault="00EA033C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CD59D6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A04B7D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20E5048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2AC06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EF50CDE" w14:textId="77777777" w:rsidR="00580078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28CCF0" w14:textId="19FBAAF8" w:rsidR="00EA033C" w:rsidRPr="00B45AFD" w:rsidRDefault="00EA033C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84AF93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7F488222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B53E8D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32D65C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6C93FC0" w14:textId="77777777" w:rsidR="00580078" w:rsidRPr="00EA033C" w:rsidRDefault="00580078" w:rsidP="001E535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A9223C" w14:textId="719F55DB" w:rsidR="00EA033C" w:rsidRPr="00EA033C" w:rsidRDefault="00EA033C" w:rsidP="001E535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293371B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9277C3A" w14:textId="77777777" w:rsidR="00580078" w:rsidRPr="00EA033C" w:rsidRDefault="00580078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0BD0EDF" w14:textId="6AD594CF" w:rsidR="00EA033C" w:rsidRPr="00EA033C" w:rsidRDefault="00EA033C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EA033C" w:rsidRPr="00B45AFD" w14:paraId="0EBE5262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535D3B5" w14:textId="3D070A1C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 xml:space="preserve">PT Surya </w:t>
            </w:r>
            <w:proofErr w:type="spellStart"/>
            <w:r>
              <w:rPr>
                <w:rFonts w:ascii="Angsana New" w:hAnsi="Angsana New"/>
                <w:spacing w:val="-6"/>
                <w:sz w:val="24"/>
                <w:szCs w:val="24"/>
              </w:rPr>
              <w:t>Internusa</w:t>
            </w:r>
            <w:proofErr w:type="spellEnd"/>
            <w:r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644B29">
              <w:rPr>
                <w:rFonts w:ascii="Angsana New" w:hAnsi="Angsana New"/>
                <w:spacing w:val="-6"/>
                <w:sz w:val="24"/>
                <w:szCs w:val="24"/>
              </w:rPr>
              <w:t>T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t>imur</w:t>
            </w:r>
            <w:r w:rsidR="00853384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t>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D07B115" w14:textId="44455F8E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B211C70" w14:textId="77777777" w:rsidR="00EA033C" w:rsidRPr="00B45AFD" w:rsidRDefault="00EA033C" w:rsidP="00EA03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04CDC2A" w14:textId="436F1635" w:rsidR="00EA033C" w:rsidRPr="00B45AFD" w:rsidRDefault="00EA033C" w:rsidP="00EA033C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t>33.31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FA70B40" w14:textId="654525C3" w:rsidR="00EA033C" w:rsidRPr="00230A4D" w:rsidRDefault="00EA033C" w:rsidP="001E5355">
            <w:pPr>
              <w:pStyle w:val="acctfourfigures"/>
              <w:tabs>
                <w:tab w:val="clear" w:pos="765"/>
                <w:tab w:val="decimal" w:pos="-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30A4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66787D8" w14:textId="27828163" w:rsidR="00EA033C" w:rsidRPr="00B45AFD" w:rsidRDefault="00611126" w:rsidP="00EA033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D32B07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C26A945" w14:textId="13DC48DB" w:rsidR="00EA033C" w:rsidRPr="00B45AFD" w:rsidRDefault="00EA033C" w:rsidP="001E535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38B479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4708244" w14:textId="4AA5C818" w:rsidR="00EA033C" w:rsidRPr="00B45AFD" w:rsidRDefault="00611126" w:rsidP="00EA033C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B422B5D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486859F" w14:textId="5E84A3CC" w:rsidR="00EA033C" w:rsidRPr="00B45AFD" w:rsidRDefault="00EA033C" w:rsidP="001E5355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7C101E6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272A5ED" w14:textId="0F1B57E2" w:rsidR="00EA033C" w:rsidRPr="00B45AFD" w:rsidRDefault="00611126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35458FA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5E64D88" w14:textId="122489F9" w:rsidR="00EA033C" w:rsidRPr="00B45AFD" w:rsidRDefault="00EA033C" w:rsidP="001E5355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F3924A9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2E404176" w14:textId="08AD99BD" w:rsidR="00EA033C" w:rsidRPr="00EA033C" w:rsidRDefault="00EA033C" w:rsidP="001E5355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033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1C0C14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9084EA8" w14:textId="0A313427" w:rsidR="00EA033C" w:rsidRPr="00EA033C" w:rsidRDefault="00EA033C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EA033C" w:rsidRPr="00B45AFD" w14:paraId="2268C2AB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366B3ACA" w14:textId="77777777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ABB3245" w14:textId="77777777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A846792" w14:textId="77777777" w:rsidR="00EA033C" w:rsidRPr="00B45AFD" w:rsidRDefault="00EA033C" w:rsidP="00EA03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486121A" w14:textId="77777777" w:rsidR="00EA033C" w:rsidRPr="00B45AFD" w:rsidRDefault="00EA033C" w:rsidP="00EA033C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6711C8D" w14:textId="77777777" w:rsidR="00EA033C" w:rsidRPr="00B45AFD" w:rsidRDefault="00EA033C" w:rsidP="00EA033C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6C613466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8240B8A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9DB88EB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208CC5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9C51C89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E48BBD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FD18E94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5579117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B660A94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4B0A6D6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7FD15C4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338D89F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26DB0C21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6D0297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D0921F7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EA033C" w:rsidRPr="00B45AFD" w14:paraId="6D6BD10D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800EDF8" w14:textId="77777777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6B60063" w14:textId="77777777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F399FC5" w14:textId="77777777" w:rsidR="00EA033C" w:rsidRPr="00B45AFD" w:rsidRDefault="00EA033C" w:rsidP="00EA03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0B31F2E" w14:textId="77777777" w:rsidR="00EA033C" w:rsidRPr="00B45AFD" w:rsidRDefault="00EA033C" w:rsidP="00EA033C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22C02704" w14:textId="77777777" w:rsidR="00EA033C" w:rsidRPr="00B45AFD" w:rsidRDefault="00EA033C" w:rsidP="00EA033C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0A58F4F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778EC9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7AD7AA1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464282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3727521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9044F26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55D4EAD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A035F0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8421206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9BA6837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F3CDF60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520DBD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FE5D76A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F85C97C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7A8F7AED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EA033C" w:rsidRPr="00B45AFD" w14:paraId="54E42971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C3FE2C5" w14:textId="77777777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19EB93EF" w14:textId="77777777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D96EEAB" w14:textId="77777777" w:rsidR="00EA033C" w:rsidRPr="00B45AFD" w:rsidRDefault="00EA033C" w:rsidP="00EA03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24F14D4" w14:textId="77777777" w:rsidR="00EA033C" w:rsidRPr="00B45AFD" w:rsidRDefault="00EA033C" w:rsidP="00EA033C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4EDEC27C" w14:textId="77777777" w:rsidR="00EA033C" w:rsidRPr="00B45AFD" w:rsidRDefault="00EA033C" w:rsidP="00EA033C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2D7F519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1E2A90F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F7C6A49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063115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F95E62B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4ABDCE9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0468F96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FF6F7E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B65144F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FC8E4E0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9015ED6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9FFC15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89657EC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B7A53F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24B1151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EA033C" w:rsidRPr="00B45AFD" w14:paraId="5C0F6F4D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016A5CC" w14:textId="0B211C36" w:rsidR="00EA033C" w:rsidRPr="00B45AFD" w:rsidRDefault="00EA033C" w:rsidP="00EA033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เกษมทรัพย์ภักดี จำกัด 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FE36378" w14:textId="77777777" w:rsidR="00EA033C" w:rsidRPr="00B45AFD" w:rsidRDefault="00EA033C" w:rsidP="00EA03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6BBCB3" w14:textId="77777777" w:rsidR="00EA033C" w:rsidRPr="00B45AFD" w:rsidRDefault="00EA033C" w:rsidP="00EA03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D32EB28" w14:textId="7433B274" w:rsidR="00EA033C" w:rsidRPr="00B45AFD" w:rsidRDefault="00B76804" w:rsidP="00EA03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57425FC" w14:textId="77777777" w:rsidR="00EA033C" w:rsidRPr="00B45AFD" w:rsidRDefault="00EA033C" w:rsidP="00EA03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33E22730" w14:textId="6CEEF550" w:rsidR="00EA033C" w:rsidRPr="00B45AFD" w:rsidRDefault="00B76804" w:rsidP="00EA033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0632D5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6D8D96A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198EA6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78259A9" w14:textId="204F8954" w:rsidR="00EA033C" w:rsidRPr="00B45AFD" w:rsidRDefault="00B76804" w:rsidP="00EA033C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1,470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B67CB0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9DA5309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B07E12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8E177C4" w14:textId="6D53772E" w:rsidR="00EA033C" w:rsidRPr="00B45AFD" w:rsidRDefault="00B76804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1,077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BC8488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34FF38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2FC876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F2A046C" w14:textId="1A2FA873" w:rsidR="00EA033C" w:rsidRPr="001E5355" w:rsidRDefault="00EA033C" w:rsidP="001E5355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E535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F88DDC" w14:textId="77777777" w:rsidR="00EA033C" w:rsidRPr="001E5355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F66F69A" w14:textId="48633395" w:rsidR="00EA033C" w:rsidRPr="001E5355" w:rsidRDefault="00EA033C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E535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EA033C" w:rsidRPr="00B45AFD" w14:paraId="4BF231E5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72DB277" w14:textId="77777777" w:rsidR="00EA033C" w:rsidRPr="00B45AFD" w:rsidRDefault="00EA033C" w:rsidP="00EA033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F2462BD" w14:textId="77777777" w:rsidR="00EA033C" w:rsidRPr="00B45AFD" w:rsidRDefault="00EA033C" w:rsidP="00EA033C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1ECA888" w14:textId="77777777" w:rsidR="00EA033C" w:rsidRPr="00B45AFD" w:rsidRDefault="00EA033C" w:rsidP="00EA03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F0A21E6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2C3731C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F23E1FF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A1D1F9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1010B3C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18C51A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14E5B27" w14:textId="1036895E" w:rsidR="00EA033C" w:rsidRPr="00DF656D" w:rsidRDefault="00B76804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3,6</w:t>
            </w:r>
            <w:r w:rsidR="00E5733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0B9F71" w14:textId="77777777" w:rsidR="00EA033C" w:rsidRPr="00DF656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6F07556" w14:textId="77777777" w:rsidR="00EA033C" w:rsidRPr="00DF656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Pr="00DF656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D24DE5" w14:textId="77777777" w:rsidR="00EA033C" w:rsidRPr="00DF656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C030229" w14:textId="3FE1FE30" w:rsidR="00EA033C" w:rsidRPr="00DF656D" w:rsidRDefault="00B76804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2,9</w:t>
            </w:r>
            <w:r w:rsidR="00E5733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76D30A" w14:textId="77777777" w:rsidR="00EA033C" w:rsidRPr="00DF656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B8ADFA7" w14:textId="77777777" w:rsidR="00EA033C" w:rsidRPr="00DF656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Pr="00DF656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B2EC45" w14:textId="77777777" w:rsidR="00EA033C" w:rsidRPr="00DF656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01F14C4" w14:textId="315E09B0" w:rsidR="00EA033C" w:rsidRPr="001E5355" w:rsidRDefault="00EA033C" w:rsidP="001E5355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E535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6C8D3B" w14:textId="77777777" w:rsidR="00EA033C" w:rsidRPr="001E5355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672C4BD" w14:textId="20BEAA68" w:rsidR="00EA033C" w:rsidRPr="001E5355" w:rsidRDefault="00EA033C" w:rsidP="001E535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E535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EA033C" w:rsidRPr="00B45AFD" w14:paraId="55F46B68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570F09D" w14:textId="77777777" w:rsidR="00EA033C" w:rsidRPr="00B45AFD" w:rsidRDefault="00EA033C" w:rsidP="00EA033C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8CB8961" w14:textId="77777777" w:rsidR="00EA033C" w:rsidRPr="00B45AFD" w:rsidRDefault="00EA033C" w:rsidP="00EA033C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3623FFB" w14:textId="77777777" w:rsidR="00EA033C" w:rsidRPr="00B45AFD" w:rsidRDefault="00EA033C" w:rsidP="00EA03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B3D4FD5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A2C7B70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7886874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1C1224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AF0CD6A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052949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80D9DD4" w14:textId="7CDAF53A" w:rsidR="00EA033C" w:rsidRPr="00B45AFD" w:rsidRDefault="00B76804" w:rsidP="00EA033C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18,2</w:t>
            </w:r>
            <w:r w:rsidR="00E5733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6C8C5B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515DB2" w14:textId="77777777" w:rsidR="00EA033C" w:rsidRPr="00B45AFD" w:rsidRDefault="00EA033C" w:rsidP="00EA033C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</w:t>
            </w:r>
            <w:r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8438F3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F89A076" w14:textId="07FBABCE" w:rsidR="00EA033C" w:rsidRPr="00B45AFD" w:rsidRDefault="00B76804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7211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13,</w:t>
            </w:r>
            <w:r w:rsidR="00E5733D" w:rsidRPr="0047211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  <w:r w:rsidR="00595F5B" w:rsidRPr="0047211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DDB513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784417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</w:t>
            </w:r>
            <w:r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9D8E3F2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0ADA097" w14:textId="161F4F12" w:rsidR="00EA033C" w:rsidRPr="00B45AFD" w:rsidRDefault="00B76804" w:rsidP="00EA03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451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FF6AD5A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5653022" w14:textId="6EA857DA" w:rsidR="00EA033C" w:rsidRPr="00B45AFD" w:rsidRDefault="00EA033C" w:rsidP="00EA033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431</w:t>
            </w:r>
          </w:p>
        </w:tc>
      </w:tr>
      <w:tr w:rsidR="00EA033C" w:rsidRPr="00B45AFD" w14:paraId="7297B2E5" w14:textId="77777777" w:rsidTr="00187F40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1CC95391" w14:textId="77777777" w:rsidR="00EA033C" w:rsidRPr="00B45AFD" w:rsidRDefault="00EA033C" w:rsidP="00EA033C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5108F" w:rsidRPr="00B45AFD" w14:paraId="15CA295C" w14:textId="77777777" w:rsidTr="00117908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871189E" w14:textId="58973CDF" w:rsidR="00F5108F" w:rsidRPr="00B45AFD" w:rsidRDefault="00F5108F" w:rsidP="00F5108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        </w:t>
            </w:r>
            <w:r w:rsidRPr="00B45AFD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B45AFD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*</w:t>
            </w:r>
            <w:r w:rsidRPr="00B45AFD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B45AFD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 xml:space="preserve">ถือหุ้นผ่านทาง </w:t>
            </w:r>
            <w:r w:rsidRPr="00B45AFD">
              <w:rPr>
                <w:rFonts w:ascii="Angsana New" w:hAnsi="Angsana New"/>
                <w:spacing w:val="-6"/>
                <w:szCs w:val="22"/>
              </w:rPr>
              <w:t xml:space="preserve">Frasers Property Thailand </w:t>
            </w:r>
            <w:r w:rsidRPr="00B45AFD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(</w:t>
            </w:r>
            <w:r w:rsidRPr="00B45AFD">
              <w:rPr>
                <w:rFonts w:ascii="Angsana New" w:hAnsi="Angsana New"/>
                <w:spacing w:val="-6"/>
                <w:szCs w:val="22"/>
              </w:rPr>
              <w:t>International</w:t>
            </w:r>
            <w:r w:rsidRPr="00B45AFD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 xml:space="preserve">) </w:t>
            </w:r>
            <w:r w:rsidRPr="00B45AFD">
              <w:rPr>
                <w:rFonts w:ascii="Angsana New" w:hAnsi="Angsana New"/>
                <w:spacing w:val="-6"/>
                <w:szCs w:val="22"/>
              </w:rPr>
              <w:t>Pte</w:t>
            </w:r>
            <w:r w:rsidRPr="00B45AFD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 xml:space="preserve">. </w:t>
            </w:r>
            <w:r w:rsidRPr="00B45AFD">
              <w:rPr>
                <w:rFonts w:ascii="Angsana New" w:hAnsi="Angsana New"/>
                <w:spacing w:val="-6"/>
                <w:szCs w:val="22"/>
              </w:rPr>
              <w:t>Ltd</w:t>
            </w:r>
            <w:r w:rsidRPr="00B45AFD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 xml:space="preserve">. </w:t>
            </w:r>
            <w:r w:rsidRPr="00B45AFD"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  <w:t>และ บริษัท เฟรเซอร์ส พร็อพเพอร์ตี้ (ประเทศไทย) จำกัด (มหาชน)</w:t>
            </w:r>
          </w:p>
        </w:tc>
      </w:tr>
      <w:tr w:rsidR="00F5108F" w:rsidRPr="00B45AFD" w14:paraId="32D68088" w14:textId="77777777" w:rsidTr="00117908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AD5B03A" w14:textId="517ECE8A" w:rsidR="00F5108F" w:rsidRPr="00F81F1F" w:rsidRDefault="00F5108F" w:rsidP="00125A72">
            <w:pPr>
              <w:pStyle w:val="acctfourfigures"/>
              <w:tabs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  <w:r w:rsidRPr="00F81F1F">
              <w:rPr>
                <w:rFonts w:ascii="Angsana New" w:hAnsi="Angsana New"/>
                <w:szCs w:val="22"/>
                <w:cs/>
                <w:lang w:bidi="th-TH"/>
              </w:rPr>
              <w:t xml:space="preserve">        </w:t>
            </w:r>
            <w:r w:rsidRPr="00F81F1F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F81F1F">
              <w:rPr>
                <w:rFonts w:ascii="Angsana New" w:hAnsi="Angsana New"/>
                <w:szCs w:val="22"/>
                <w:cs/>
                <w:lang w:bidi="th-TH"/>
              </w:rPr>
              <w:t xml:space="preserve"> ** ถือหุ้นผ่านทาง </w:t>
            </w:r>
            <w:r w:rsidRPr="00F81F1F">
              <w:rPr>
                <w:rFonts w:ascii="Angsana New" w:hAnsi="Angsana New"/>
                <w:szCs w:val="22"/>
              </w:rPr>
              <w:t xml:space="preserve">Frasers Property Thailand </w:t>
            </w:r>
            <w:r w:rsidRPr="00F81F1F">
              <w:rPr>
                <w:rFonts w:ascii="Angsana New" w:hAnsi="Angsana New"/>
                <w:szCs w:val="22"/>
                <w:cs/>
                <w:lang w:bidi="th-TH"/>
              </w:rPr>
              <w:t>(</w:t>
            </w:r>
            <w:r w:rsidRPr="00F81F1F">
              <w:rPr>
                <w:rFonts w:ascii="Angsana New" w:hAnsi="Angsana New"/>
                <w:szCs w:val="22"/>
              </w:rPr>
              <w:t>Hong Kong</w:t>
            </w:r>
            <w:r w:rsidRPr="00F81F1F">
              <w:rPr>
                <w:rFonts w:ascii="Angsana New" w:hAnsi="Angsana New"/>
                <w:szCs w:val="22"/>
                <w:cs/>
                <w:lang w:bidi="th-TH"/>
              </w:rPr>
              <w:t xml:space="preserve">) </w:t>
            </w:r>
            <w:r w:rsidRPr="00F81F1F">
              <w:rPr>
                <w:rFonts w:ascii="Angsana New" w:hAnsi="Angsana New"/>
                <w:szCs w:val="22"/>
              </w:rPr>
              <w:t>Limited</w:t>
            </w:r>
          </w:p>
        </w:tc>
      </w:tr>
      <w:tr w:rsidR="00F5108F" w:rsidRPr="00B45AFD" w14:paraId="7A61E3E5" w14:textId="77777777" w:rsidTr="00117908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FAC91CA" w14:textId="12712E8D" w:rsidR="00F5108F" w:rsidRPr="00B45AFD" w:rsidRDefault="00F5108F" w:rsidP="00F5108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        </w:t>
            </w:r>
            <w:r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*** ถือหุ้นผ่านทาง บริษัท แผ่นดินทอง พร็อพเพอร์ตี้ ดี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เวลล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อปเม้นท์ จำกัด (มหาชน)</w:t>
            </w:r>
          </w:p>
        </w:tc>
      </w:tr>
      <w:tr w:rsidR="00F5108F" w:rsidRPr="00B45AFD" w14:paraId="4641AA2A" w14:textId="77777777" w:rsidTr="00187F40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40B6F77F" w14:textId="11E9B26D" w:rsidR="00F5108F" w:rsidRPr="00B45AFD" w:rsidRDefault="00F5108F" w:rsidP="00F5108F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</w:t>
            </w:r>
            <w:r w:rsidRPr="00B45AFD">
              <w:rPr>
                <w:rFonts w:ascii="Angsana New" w:hAnsi="Angsana New"/>
                <w:sz w:val="24"/>
                <w:szCs w:val="24"/>
                <w:lang w:bidi="th-TH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*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*** ถือหุ้นผ่านทาง บริษัท เฟรเซอร์ส พร็อพเพอร์ตี้ อินดัสเทรียล (ประเทศไทย) จำกัด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F5108F" w:rsidRPr="00B45AFD" w14:paraId="412C2BEB" w14:textId="77777777" w:rsidTr="00187F40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6029DDBB" w14:textId="4D6EBD43" w:rsidR="00F5108F" w:rsidRPr="00B45AFD" w:rsidRDefault="00F5108F" w:rsidP="00F5108F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lang w:bidi="th-TH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*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**** ถือหุ้นผ่านทาง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เฟร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เซอร์ส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พร็อพเพอร์ตี้ เทคโนโลยี (ประเทศไทย) จำกัด 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และบริษัท เฟรเซอร์ส พร็อพเพอร์ตี้ อินดัสเทรียล (ประเทศไทย) จำกัด</w:t>
            </w:r>
          </w:p>
        </w:tc>
      </w:tr>
      <w:tr w:rsidR="00F5108F" w:rsidRPr="00B45AFD" w14:paraId="7CE21DBD" w14:textId="77777777" w:rsidTr="00187F40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569DC02B" w14:textId="2C5F9FFD" w:rsidR="00F5108F" w:rsidRPr="00B45AFD" w:rsidRDefault="00F5108F" w:rsidP="00F5108F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*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***** ถือหุ้นผ่านทางบริษัท ออโตเมชั่น แอสเซ็ท จำกัด</w:t>
            </w:r>
          </w:p>
        </w:tc>
      </w:tr>
    </w:tbl>
    <w:p w14:paraId="7E8FD61E" w14:textId="77777777" w:rsidR="00466F12" w:rsidRPr="00A6143D" w:rsidRDefault="00466F12">
      <w:pPr>
        <w:rPr>
          <w:rFonts w:ascii="Angsana New" w:hAnsi="Angsana New"/>
          <w:sz w:val="24"/>
          <w:szCs w:val="24"/>
        </w:rPr>
      </w:pPr>
    </w:p>
    <w:p w14:paraId="6F163DD9" w14:textId="0EB8403B" w:rsidR="004B249F" w:rsidRPr="00B45AFD" w:rsidRDefault="004B249F">
      <w:pPr>
        <w:rPr>
          <w:rFonts w:ascii="Angsana New" w:hAnsi="Angsana New"/>
          <w:sz w:val="30"/>
          <w:szCs w:val="30"/>
          <w:cs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บริษัทร่วมและการร่วมค้าทั้งหมดดำเนินธุรกิจในประเทศไทยยกเว้นบริษัท </w:t>
      </w:r>
      <w:r w:rsidRPr="00B45AFD">
        <w:rPr>
          <w:rFonts w:ascii="Angsana New" w:hAnsi="Angsana New"/>
          <w:sz w:val="30"/>
          <w:szCs w:val="30"/>
        </w:rPr>
        <w:t xml:space="preserve">PT SLP Surya TICON </w:t>
      </w:r>
      <w:proofErr w:type="spellStart"/>
      <w:r w:rsidRPr="00B45AFD">
        <w:rPr>
          <w:rFonts w:ascii="Angsana New" w:hAnsi="Angsana New"/>
          <w:sz w:val="30"/>
          <w:szCs w:val="30"/>
        </w:rPr>
        <w:t>Internusa</w:t>
      </w:r>
      <w:proofErr w:type="spellEnd"/>
      <w:r w:rsidRPr="00B45AFD">
        <w:rPr>
          <w:rFonts w:ascii="Angsana New" w:hAnsi="Angsana New"/>
          <w:sz w:val="30"/>
          <w:szCs w:val="30"/>
        </w:rPr>
        <w:t xml:space="preserve"> </w:t>
      </w:r>
      <w:r w:rsidR="00B76804">
        <w:rPr>
          <w:rFonts w:ascii="Angsana New" w:hAnsi="Angsana New" w:hint="cs"/>
          <w:sz w:val="30"/>
          <w:szCs w:val="30"/>
          <w:cs/>
        </w:rPr>
        <w:t xml:space="preserve">และ </w:t>
      </w:r>
      <w:r w:rsidR="00B76804">
        <w:rPr>
          <w:rFonts w:ascii="Angsana New" w:hAnsi="Angsana New"/>
          <w:sz w:val="30"/>
          <w:szCs w:val="30"/>
        </w:rPr>
        <w:t xml:space="preserve">PT Surya </w:t>
      </w:r>
      <w:proofErr w:type="spellStart"/>
      <w:r w:rsidR="00B76804">
        <w:rPr>
          <w:rFonts w:ascii="Angsana New" w:hAnsi="Angsana New"/>
          <w:sz w:val="30"/>
          <w:szCs w:val="30"/>
        </w:rPr>
        <w:t>Internusa</w:t>
      </w:r>
      <w:proofErr w:type="spellEnd"/>
      <w:r w:rsidR="00B76804">
        <w:rPr>
          <w:rFonts w:ascii="Angsana New" w:hAnsi="Angsana New"/>
          <w:sz w:val="30"/>
          <w:szCs w:val="30"/>
        </w:rPr>
        <w:t xml:space="preserve"> Timur </w:t>
      </w:r>
      <w:r w:rsidRPr="00B45AFD">
        <w:rPr>
          <w:rFonts w:ascii="Angsana New" w:hAnsi="Angsana New"/>
          <w:sz w:val="30"/>
          <w:szCs w:val="30"/>
          <w:cs/>
        </w:rPr>
        <w:t>ซึ่งดำเนินธุรกิจในประเทศอินโดนีเซี</w:t>
      </w:r>
      <w:r w:rsidRPr="00B45AFD">
        <w:rPr>
          <w:rFonts w:ascii="Angsana New" w:hAnsi="Angsana New" w:hint="cs"/>
          <w:sz w:val="30"/>
          <w:szCs w:val="30"/>
          <w:cs/>
        </w:rPr>
        <w:t>ย</w:t>
      </w:r>
    </w:p>
    <w:p w14:paraId="434F9EE6" w14:textId="77777777" w:rsidR="005C6461" w:rsidRPr="00B45AFD" w:rsidRDefault="005C6461">
      <w:pPr>
        <w:rPr>
          <w:rFonts w:ascii="Angsana New" w:hAnsi="Angsana New"/>
          <w:sz w:val="20"/>
          <w:szCs w:val="20"/>
        </w:rPr>
      </w:pPr>
    </w:p>
    <w:p w14:paraId="608FBB23" w14:textId="77777777" w:rsidR="00F30095" w:rsidRPr="00B45AFD" w:rsidRDefault="00F30095">
      <w:pPr>
        <w:rPr>
          <w:rFonts w:ascii="Angsana New" w:hAnsi="Angsana New"/>
          <w:sz w:val="20"/>
          <w:szCs w:val="20"/>
        </w:rPr>
      </w:pPr>
    </w:p>
    <w:p w14:paraId="050B28E7" w14:textId="77777777" w:rsidR="00F30095" w:rsidRPr="00B45AFD" w:rsidRDefault="00F30095">
      <w:pPr>
        <w:rPr>
          <w:rFonts w:ascii="Angsana New" w:hAnsi="Angsana New"/>
          <w:sz w:val="20"/>
          <w:szCs w:val="20"/>
        </w:rPr>
      </w:pPr>
      <w:bookmarkStart w:id="3" w:name="_GoBack"/>
      <w:bookmarkEnd w:id="3"/>
    </w:p>
    <w:p w14:paraId="182CCAB6" w14:textId="77777777" w:rsidR="00F30095" w:rsidRPr="00B45AFD" w:rsidRDefault="00F30095">
      <w:pPr>
        <w:rPr>
          <w:rFonts w:ascii="Angsana New" w:hAnsi="Angsana New"/>
          <w:sz w:val="20"/>
          <w:szCs w:val="20"/>
        </w:rPr>
      </w:pPr>
    </w:p>
    <w:p w14:paraId="096962B7" w14:textId="77777777" w:rsidR="00F30095" w:rsidRPr="00B45AFD" w:rsidRDefault="00F30095">
      <w:pPr>
        <w:rPr>
          <w:rFonts w:ascii="Angsana New" w:hAnsi="Angsana New"/>
          <w:sz w:val="20"/>
          <w:szCs w:val="20"/>
        </w:rPr>
      </w:pPr>
    </w:p>
    <w:p w14:paraId="2AFCBB9B" w14:textId="77777777" w:rsidR="00967AEC" w:rsidRPr="00B45AFD" w:rsidRDefault="00967AEC" w:rsidP="00967AEC">
      <w:pPr>
        <w:spacing w:line="240" w:lineRule="auto"/>
        <w:rPr>
          <w:sz w:val="2"/>
          <w:szCs w:val="2"/>
        </w:rPr>
      </w:pPr>
      <w:r w:rsidRPr="00B45AFD">
        <w:br w:type="page"/>
      </w:r>
    </w:p>
    <w:tbl>
      <w:tblPr>
        <w:tblW w:w="15326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173"/>
        <w:gridCol w:w="1618"/>
        <w:gridCol w:w="295"/>
        <w:gridCol w:w="1055"/>
        <w:gridCol w:w="965"/>
        <w:gridCol w:w="930"/>
        <w:gridCol w:w="990"/>
        <w:gridCol w:w="900"/>
        <w:gridCol w:w="270"/>
        <w:gridCol w:w="810"/>
        <w:gridCol w:w="270"/>
        <w:gridCol w:w="810"/>
        <w:gridCol w:w="255"/>
        <w:gridCol w:w="825"/>
        <w:gridCol w:w="270"/>
        <w:gridCol w:w="810"/>
        <w:gridCol w:w="270"/>
        <w:gridCol w:w="810"/>
      </w:tblGrid>
      <w:tr w:rsidR="00FD1013" w:rsidRPr="00B45AFD" w14:paraId="1433C8C4" w14:textId="77777777" w:rsidTr="00FD1013">
        <w:trPr>
          <w:trHeight w:val="182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3CB5FAD5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2C6488D5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7E229D9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40" w:type="dxa"/>
            <w:gridSpan w:val="15"/>
            <w:shd w:val="clear" w:color="auto" w:fill="auto"/>
            <w:tcMar>
              <w:left w:w="115" w:type="dxa"/>
              <w:right w:w="115" w:type="dxa"/>
            </w:tcMar>
          </w:tcPr>
          <w:p w14:paraId="2A6C34D6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D1013" w:rsidRPr="00B45AFD" w14:paraId="6F936741" w14:textId="77777777" w:rsidTr="00FD1013">
        <w:trPr>
          <w:trHeight w:val="182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1A9C492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08E6E5D1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1D0B2F10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1192BC3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4DB0C576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11940FBE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82CB79F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68D5987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7B0792B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253A65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73DEB04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D6DC661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57604D7B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894426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1081ED3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สำหรับงวด</w:t>
            </w:r>
          </w:p>
        </w:tc>
      </w:tr>
      <w:tr w:rsidR="00FD1013" w:rsidRPr="00B45AFD" w14:paraId="2E3FC018" w14:textId="77777777" w:rsidTr="00FD1013">
        <w:trPr>
          <w:trHeight w:val="68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04ED2A51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197D2917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719E0BA7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731FDA1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3DBDBFC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98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4932BDD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D06848A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E17985F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5A3D4043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AD73CAD" w14:textId="24B4277B" w:rsidR="00FD1013" w:rsidRPr="00B45AFD" w:rsidRDefault="005D3C17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เก้า</w:t>
            </w:r>
            <w:r w:rsidR="00FD1013"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741BBC" w:rsidRPr="00B45AFD" w14:paraId="155D364D" w14:textId="77777777" w:rsidTr="00FD1013">
        <w:trPr>
          <w:trHeight w:val="389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5EB92D50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010C32AE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4C00DDCE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584A0233" w14:textId="01C106BD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2A434614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1E44827" w14:textId="061E5A56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5DB0E6AB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68E1A8A" w14:textId="25C551A6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49D19F7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9F9FFE8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6DB45C5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5104BEA" w14:textId="1DA8DB48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255" w:type="dxa"/>
            <w:shd w:val="clear" w:color="auto" w:fill="auto"/>
          </w:tcPr>
          <w:p w14:paraId="0D3D3670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05E25DB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6DEFAC1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346A0CC" w14:textId="42F9036A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937C70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019B5B9" w14:textId="616F08AB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741BBC" w:rsidRPr="00B45AFD" w14:paraId="5F72C5A9" w14:textId="77777777" w:rsidTr="00FD1013">
        <w:trPr>
          <w:trHeight w:val="389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33F8F560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70EA2FB3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6334DF56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7E68C313" w14:textId="038F4B68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410B221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5F8E6A23" w14:textId="1C3DC9AC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758AABDC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3F00D62" w14:textId="521A2AC6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B3E4930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F8A6F15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CD45EC2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A440221" w14:textId="4AC00F05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255" w:type="dxa"/>
            <w:shd w:val="clear" w:color="auto" w:fill="auto"/>
          </w:tcPr>
          <w:p w14:paraId="4E129B08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AD26317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4303363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8302220" w14:textId="5F6F6E8F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99F234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1ED80CC" w14:textId="23B1D871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</w:tr>
      <w:tr w:rsidR="00741BBC" w:rsidRPr="00B45AFD" w14:paraId="7459833E" w14:textId="77777777" w:rsidTr="00FD1013">
        <w:trPr>
          <w:trHeight w:val="389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5115BD09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4A01D78A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43B697BC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4EE7CF87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2E114BC8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6894F40C" w14:textId="72A14BA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356359A2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F727D8F" w14:textId="659FF0FB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47AB65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687105E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8BB559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B8F0F2" w14:textId="1FB9E592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55" w:type="dxa"/>
            <w:shd w:val="clear" w:color="auto" w:fill="auto"/>
          </w:tcPr>
          <w:p w14:paraId="4A00570B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A1826C1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B9360DA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FF76183" w14:textId="530172DD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064C206" w14:textId="77777777" w:rsidR="00741BBC" w:rsidRPr="00B45AFD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4741515" w14:textId="3F521B2C" w:rsidR="00741BBC" w:rsidRPr="00CF7922" w:rsidRDefault="00741BBC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CF7922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</w:tr>
      <w:tr w:rsidR="00FD1013" w:rsidRPr="00B45AFD" w14:paraId="34402B61" w14:textId="77777777" w:rsidTr="00FD1013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90CDFB4" w14:textId="77777777" w:rsidR="00FD1013" w:rsidRPr="00B45AFD" w:rsidRDefault="00FD1013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6DEED1BB" w14:textId="77777777" w:rsidR="00FD1013" w:rsidRPr="00B45AFD" w:rsidRDefault="00FD1013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7DF0EEDD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F087EE9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45AF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220" w:type="dxa"/>
            <w:gridSpan w:val="13"/>
            <w:shd w:val="clear" w:color="auto" w:fill="auto"/>
            <w:tcMar>
              <w:left w:w="115" w:type="dxa"/>
              <w:right w:w="115" w:type="dxa"/>
            </w:tcMar>
          </w:tcPr>
          <w:p w14:paraId="23F97668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D1013" w:rsidRPr="00B45AFD" w14:paraId="4F6D79B1" w14:textId="77777777" w:rsidTr="00FD1013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1CCCF98A" w14:textId="77777777" w:rsidR="00FD1013" w:rsidRPr="00B45AFD" w:rsidRDefault="00FD1013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7E8DD9AD" w14:textId="77777777" w:rsidR="00FD1013" w:rsidRPr="00B45AFD" w:rsidRDefault="00FD1013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2E4CB0B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E4E2EF3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586C04D4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43023014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5FB3ACB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20B5B2E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8B5E0F6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483EA67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C42B44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7BC8BDF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74EBE61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02EA7D50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D61304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7A4800F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CD196BE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F90C1F3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FD1013" w:rsidRPr="00B45AFD" w14:paraId="28C686F9" w14:textId="77777777" w:rsidTr="00FD1013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35E26327" w14:textId="77777777" w:rsidR="00FD1013" w:rsidRPr="00B45AFD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</w:rPr>
              <w:t>FTREIT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49029F91" w14:textId="77777777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ลงทุนใน</w:t>
            </w:r>
          </w:p>
          <w:p w14:paraId="04B053B3" w14:textId="77777777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อสังหาริมทรัพย์</w:t>
            </w: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7B879B38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98B4629" w14:textId="77777777" w:rsidR="00FD1013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B9616FC" w14:textId="2EC21CB3" w:rsidR="0088416A" w:rsidRPr="00B45AFD" w:rsidRDefault="0088416A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0.80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27FCB563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4C769C3" w14:textId="77777777" w:rsidR="00FD1013" w:rsidRPr="00B45AFD" w:rsidRDefault="008556AE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0D2C496E" w14:textId="77777777" w:rsidR="00FD1013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68B52E5" w14:textId="0F20702B" w:rsidR="004D29E0" w:rsidRPr="00B45AFD" w:rsidRDefault="004D29E0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28,313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9F7EC90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73B3431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174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BAA6C42" w14:textId="77777777" w:rsidR="00FD1013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05BDDD8" w14:textId="275BCBC9" w:rsidR="004D29E0" w:rsidRPr="00B45AFD" w:rsidRDefault="004D29E0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F5A818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E2824FD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51FA493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9F96AC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0729D3" w14:textId="77777777" w:rsidR="00FD1013" w:rsidRDefault="00FD1013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70077DC" w14:textId="1C84A4C4" w:rsidR="00EA033C" w:rsidRPr="00B45AFD" w:rsidRDefault="00EA033C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55" w:type="dxa"/>
            <w:shd w:val="clear" w:color="auto" w:fill="auto"/>
          </w:tcPr>
          <w:p w14:paraId="7803196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29F330A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19E7093" w14:textId="77777777" w:rsidR="00FD1013" w:rsidRPr="00B45AFD" w:rsidRDefault="008556AE" w:rsidP="001231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14:paraId="6651A58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74F136C" w14:textId="77777777" w:rsidR="00FD1013" w:rsidRDefault="00FD1013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3EC34AA" w14:textId="0427DFF0" w:rsidR="00EA033C" w:rsidRPr="00B45AFD" w:rsidRDefault="00EA033C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7AD3C8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28A7EAC" w14:textId="77777777" w:rsidR="00FD1013" w:rsidRDefault="00FD1013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52F75CA" w14:textId="56AC6CE8" w:rsidR="00EA033C" w:rsidRPr="00B45AFD" w:rsidRDefault="00EA033C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</w:p>
        </w:tc>
      </w:tr>
      <w:tr w:rsidR="00FD1013" w:rsidRPr="00B45AFD" w14:paraId="7E671687" w14:textId="77777777" w:rsidTr="00FD1013">
        <w:trPr>
          <w:trHeight w:val="344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6334C7F6" w14:textId="77777777" w:rsidR="00FD1013" w:rsidRPr="00B45AFD" w:rsidRDefault="00FD1013" w:rsidP="00580078">
            <w:pPr>
              <w:tabs>
                <w:tab w:val="clear" w:pos="3515"/>
                <w:tab w:val="clear" w:pos="3742"/>
              </w:tabs>
              <w:spacing w:line="240" w:lineRule="auto"/>
              <w:ind w:right="-23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ทีอาร์เอ แลนด์ ดีเวลลอปเม้นต์</w:t>
            </w:r>
            <w:r w:rsidRPr="00B45AFD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B45AFD">
              <w:rPr>
                <w:rFonts w:ascii="Angsana New" w:hAnsi="Angsana New"/>
                <w:spacing w:val="-8"/>
                <w:sz w:val="24"/>
                <w:szCs w:val="24"/>
                <w:cs/>
              </w:rPr>
              <w:t>จำกัด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7AE80979" w14:textId="77777777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พัฒนา</w:t>
            </w:r>
          </w:p>
          <w:p w14:paraId="32C05062" w14:textId="041A4D4E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-565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AF030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16D888F6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15596BCE" w14:textId="77777777" w:rsidR="00FD1013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AF973A7" w14:textId="0096A8C3" w:rsidR="0088416A" w:rsidRPr="00B45AFD" w:rsidRDefault="0088416A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6ED69632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4CF5C6" w14:textId="77777777" w:rsidR="00FD1013" w:rsidRPr="00B45AFD" w:rsidRDefault="008556AE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2EA78F5B" w14:textId="77777777" w:rsidR="00FD1013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188922B" w14:textId="335BDDE6" w:rsidR="004D29E0" w:rsidRPr="00B45AFD" w:rsidRDefault="0088416A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9,822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F5C717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87A712C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279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7556097" w14:textId="77777777" w:rsidR="00FD1013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F7E42BD" w14:textId="4542890C" w:rsidR="004D29E0" w:rsidRPr="00B45AFD" w:rsidRDefault="004D29E0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9D33230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63939F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C72CE52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139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B61DBC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73D175" w14:textId="77777777" w:rsidR="00FD1013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DB3C8CD" w14:textId="6DE3F0EF" w:rsidR="00EA033C" w:rsidRPr="00B45AFD" w:rsidRDefault="00EA033C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4,911</w:t>
            </w:r>
          </w:p>
        </w:tc>
        <w:tc>
          <w:tcPr>
            <w:tcW w:w="255" w:type="dxa"/>
            <w:shd w:val="clear" w:color="auto" w:fill="auto"/>
          </w:tcPr>
          <w:p w14:paraId="652B330B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45520D47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D4464A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25997B7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B4E69EB" w14:textId="77777777" w:rsidR="00FD1013" w:rsidRDefault="00FD1013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8D73703" w14:textId="1A4234F0" w:rsidR="00EA033C" w:rsidRPr="00B45AFD" w:rsidRDefault="00EA033C" w:rsidP="00F9717F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6654F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9D7A9F7" w14:textId="77777777" w:rsidR="00FD1013" w:rsidRDefault="00FD1013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8ABB5B7" w14:textId="61A06316" w:rsidR="00EA033C" w:rsidRPr="00B45AFD" w:rsidRDefault="00EA033C" w:rsidP="001E5355">
            <w:pPr>
              <w:pStyle w:val="acctfourfigures"/>
              <w:tabs>
                <w:tab w:val="clear" w:pos="765"/>
                <w:tab w:val="decimal" w:pos="31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D1013" w:rsidRPr="00B45AFD" w14:paraId="5280B911" w14:textId="77777777" w:rsidTr="00FD1013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53D82C35" w14:textId="77777777" w:rsidR="00FD1013" w:rsidRPr="00B45AFD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2724CE23" w14:textId="77777777" w:rsidR="00FD1013" w:rsidRPr="00B45AFD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4A04E93C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974787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443D5221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F8495F9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1C7A776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144881C" w14:textId="0F766D84" w:rsidR="00FD1013" w:rsidRPr="00B45AFD" w:rsidRDefault="004D29E0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5,141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D266925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59C9B84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344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06E016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F6A43" w14:textId="7A197167" w:rsidR="00FD1013" w:rsidRPr="00B45AFD" w:rsidRDefault="004D29E0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5,141</w:t>
            </w:r>
          </w:p>
        </w:tc>
        <w:tc>
          <w:tcPr>
            <w:tcW w:w="255" w:type="dxa"/>
            <w:shd w:val="clear" w:color="auto" w:fill="auto"/>
          </w:tcPr>
          <w:p w14:paraId="2E2C3DA5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5AA58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75A4F624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483ACCD" w14:textId="0373F323" w:rsidR="00FD1013" w:rsidRPr="004D29E0" w:rsidRDefault="00EA033C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D29E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A8919B3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8ABD113" w14:textId="461EFFED" w:rsidR="00FD1013" w:rsidRPr="004D29E0" w:rsidRDefault="00EA033C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D29E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</w:t>
            </w:r>
          </w:p>
        </w:tc>
      </w:tr>
      <w:tr w:rsidR="00FD1013" w:rsidRPr="00B45AFD" w14:paraId="025F84FC" w14:textId="77777777" w:rsidTr="00FD1013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F48A1FC" w14:textId="77777777" w:rsidR="00FD1013" w:rsidRPr="00B45AFD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107B0E1A" w14:textId="77777777" w:rsidR="00FD1013" w:rsidRPr="00B45AFD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5BD8AED8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22B8858A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BE7B648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2348B602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377B3A00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6CF296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A31D24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A1ADD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097010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10116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1F79B4A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1B134E25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A9AA1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DF04871" w14:textId="77777777" w:rsidR="00FD1013" w:rsidRPr="004D29E0" w:rsidRDefault="00FD1013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618077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2E26593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D1013" w:rsidRPr="00B45AFD" w14:paraId="661CFDE3" w14:textId="77777777" w:rsidTr="00FD1013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57D5D17" w14:textId="77777777" w:rsidR="00FD1013" w:rsidRPr="00B45AFD" w:rsidRDefault="00FD1013" w:rsidP="00580078">
            <w:pPr>
              <w:tabs>
                <w:tab w:val="clear" w:pos="454"/>
                <w:tab w:val="decimal" w:pos="34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5568EEE8" w14:textId="77777777" w:rsidR="00FD1013" w:rsidRPr="00B45AFD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35A229ED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292F354D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31C9A66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4B5C0336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23F40563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37F677A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B19C39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DC2F593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B53CB16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8A2FE28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FFD2556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0D8E4829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73004C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4DF2E51" w14:textId="77777777" w:rsidR="00FD1013" w:rsidRPr="004D29E0" w:rsidRDefault="00FD1013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009093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DB72541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right="-23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D1013" w:rsidRPr="00B45AFD" w14:paraId="15C3BDAC" w14:textId="77777777" w:rsidTr="00525E8D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0144CE0D" w14:textId="77777777" w:rsidR="00FD1013" w:rsidRPr="00B45AFD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913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A1815E" w14:textId="77777777" w:rsidR="00FD1013" w:rsidRPr="00B45AFD" w:rsidRDefault="00FD1013" w:rsidP="00F9717F">
            <w:pPr>
              <w:pStyle w:val="acctfourfigures"/>
              <w:tabs>
                <w:tab w:val="clear" w:pos="765"/>
              </w:tabs>
              <w:spacing w:line="240" w:lineRule="auto"/>
              <w:ind w:left="-52" w:right="90"/>
              <w:rPr>
                <w:rFonts w:ascii="Angsana New" w:hAnsi="Angsana New"/>
                <w:sz w:val="24"/>
                <w:szCs w:val="24"/>
                <w:cs/>
              </w:rPr>
            </w:pPr>
            <w:r w:rsidRPr="00FD1013">
              <w:rPr>
                <w:rFonts w:ascii="Angsana New" w:hAnsi="Angsana New"/>
                <w:spacing w:val="-4"/>
                <w:sz w:val="24"/>
                <w:szCs w:val="24"/>
              </w:rPr>
              <w:t>Co</w:t>
            </w:r>
            <w:r w:rsidRPr="00FD1013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FD1013">
              <w:rPr>
                <w:rFonts w:ascii="Angsana New" w:hAnsi="Angsana New"/>
                <w:spacing w:val="-4"/>
                <w:sz w:val="24"/>
                <w:szCs w:val="24"/>
              </w:rPr>
              <w:t>office</w:t>
            </w:r>
            <w:r w:rsidRPr="00FD1013">
              <w:rPr>
                <w:rFonts w:ascii="Angsana New" w:hAnsi="Angsana New"/>
                <w:spacing w:val="-4"/>
                <w:sz w:val="24"/>
                <w:szCs w:val="24"/>
                <w:cs/>
              </w:rPr>
              <w:t>/</w:t>
            </w:r>
            <w:r w:rsidRPr="00FD1013">
              <w:rPr>
                <w:rFonts w:ascii="Angsana New" w:hAnsi="Angsana New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ECD948" w14:textId="476EC08C" w:rsidR="00FD1013" w:rsidRPr="00B45AFD" w:rsidRDefault="0088416A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51.00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584DD7" w14:textId="77777777" w:rsidR="00FD1013" w:rsidRPr="00B45AFD" w:rsidRDefault="008556AE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AEEACE" w14:textId="3564E407" w:rsidR="00FD1013" w:rsidRPr="00B45AFD" w:rsidRDefault="0088416A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728F11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E75BCA" w14:textId="1F1CBA91" w:rsidR="00FD1013" w:rsidRPr="004D29E0" w:rsidRDefault="004D29E0" w:rsidP="004D2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D29E0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B91B57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5AB2F8" w14:textId="77777777" w:rsidR="00FD1013" w:rsidRPr="004D29E0" w:rsidRDefault="008556AE" w:rsidP="004D2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90B02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3B79D" w14:textId="4710F322" w:rsidR="00FD1013" w:rsidRPr="00B45AFD" w:rsidRDefault="004D29E0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A67F93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1BF59" w14:textId="77777777" w:rsidR="00FD1013" w:rsidRPr="00B45AFD" w:rsidRDefault="008556AE" w:rsidP="001231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6B4E4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765677" w14:textId="12432736" w:rsidR="00FD1013" w:rsidRPr="00B45AFD" w:rsidRDefault="00EA033C" w:rsidP="001E5355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DFB93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D176B5" w14:textId="2E4CFA58" w:rsidR="00FD1013" w:rsidRPr="00B45AFD" w:rsidRDefault="00EA033C" w:rsidP="001E5355">
            <w:pPr>
              <w:pStyle w:val="acctfourfigures"/>
              <w:tabs>
                <w:tab w:val="clear" w:pos="765"/>
                <w:tab w:val="decimal" w:pos="31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D1013" w:rsidRPr="00B45AFD" w14:paraId="0D4873E5" w14:textId="77777777" w:rsidTr="00FD1013">
        <w:trPr>
          <w:trHeight w:val="236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115020A4" w14:textId="77777777" w:rsidR="00FD1013" w:rsidRPr="00B45AFD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4A00ED0C" w14:textId="77777777" w:rsidR="00FD1013" w:rsidRPr="00B45AFD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092CB6A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A92641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D17BF19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330AE0A6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3590D7B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6704F8" w14:textId="056F6C04" w:rsidR="00FD1013" w:rsidRPr="00536E94" w:rsidRDefault="004D29E0" w:rsidP="004D2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536E9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D367D66" w14:textId="77777777" w:rsidR="00FD1013" w:rsidRPr="00536E94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E75B40E" w14:textId="77777777" w:rsidR="00FD1013" w:rsidRPr="00536E94" w:rsidRDefault="008556AE" w:rsidP="004D2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536E9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4895C9E" w14:textId="77777777" w:rsidR="00FD1013" w:rsidRPr="00536E94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309F2" w14:textId="0B6C5924" w:rsidR="00FD1013" w:rsidRPr="00536E94" w:rsidRDefault="004D29E0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536E9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639135A5" w14:textId="77777777" w:rsidR="00FD1013" w:rsidRPr="00536E94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3E5A3" w14:textId="77777777" w:rsidR="00FD1013" w:rsidRPr="001231B3" w:rsidRDefault="008556AE" w:rsidP="001231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231B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7A4D913A" w14:textId="77777777" w:rsidR="00FD1013" w:rsidRPr="00536E94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CC9574F" w14:textId="3543FD83" w:rsidR="00FD1013" w:rsidRPr="00536E94" w:rsidRDefault="00EA033C" w:rsidP="001E5355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536E9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272148" w14:textId="77777777" w:rsidR="00FD1013" w:rsidRPr="00536E94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F3487BF" w14:textId="5A2CD43D" w:rsidR="00FD1013" w:rsidRPr="00536E94" w:rsidRDefault="00EA033C" w:rsidP="001E5355">
            <w:pPr>
              <w:pStyle w:val="acctfourfigures"/>
              <w:tabs>
                <w:tab w:val="clear" w:pos="765"/>
                <w:tab w:val="decimal" w:pos="31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536E9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FD1013" w:rsidRPr="00B45AFD" w14:paraId="11690EAE" w14:textId="77777777" w:rsidTr="00FD1013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F92D2F0" w14:textId="77777777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2EB30440" w14:textId="77777777" w:rsidR="00FD1013" w:rsidRPr="00B45AFD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4B6D488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1504319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5CEFFD1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DCD703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D57AAED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452D20" w14:textId="11069A32" w:rsidR="00FD1013" w:rsidRPr="004D29E0" w:rsidRDefault="004D29E0" w:rsidP="004D2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D29E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5,403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E0F51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8279D12" w14:textId="77777777" w:rsidR="00FD1013" w:rsidRPr="004D29E0" w:rsidRDefault="008556AE" w:rsidP="004D29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D29E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D1013" w:rsidRPr="004D29E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D29E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2C17F0D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3E274" w14:textId="2D234396" w:rsidR="00FD1013" w:rsidRPr="004D29E0" w:rsidRDefault="004D29E0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D29E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5,403</w:t>
            </w:r>
          </w:p>
        </w:tc>
        <w:tc>
          <w:tcPr>
            <w:tcW w:w="255" w:type="dxa"/>
            <w:shd w:val="clear" w:color="auto" w:fill="auto"/>
          </w:tcPr>
          <w:p w14:paraId="25832F9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69212" w14:textId="77777777" w:rsidR="00FD1013" w:rsidRPr="001231B3" w:rsidRDefault="008556AE" w:rsidP="001231B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231B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D1013" w:rsidRPr="001231B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231B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606</w:t>
            </w:r>
          </w:p>
        </w:tc>
        <w:tc>
          <w:tcPr>
            <w:tcW w:w="270" w:type="dxa"/>
            <w:shd w:val="clear" w:color="auto" w:fill="auto"/>
          </w:tcPr>
          <w:p w14:paraId="40DE95E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62A99B0" w14:textId="0E0370E6" w:rsidR="00FD1013" w:rsidRPr="004D29E0" w:rsidRDefault="00EA033C" w:rsidP="004D29E0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D29E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B56C0B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A2B1247" w14:textId="49FE2E72" w:rsidR="00FD1013" w:rsidRPr="00B45AFD" w:rsidRDefault="00EA033C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</w:t>
            </w:r>
          </w:p>
        </w:tc>
      </w:tr>
      <w:tr w:rsidR="00FD1013" w:rsidRPr="00B45AFD" w14:paraId="22B09885" w14:textId="77777777" w:rsidTr="00FD1013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0664D75F" w14:textId="77777777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65A706CA" w14:textId="77777777" w:rsidR="00FD1013" w:rsidRPr="00B45AFD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53BC64D3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7D74CCA3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04DB8F3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610F595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03AA4A7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6F7A274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5201335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8DB4A4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957CFF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8D329F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7FF1CF6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  <w:shd w:val="clear" w:color="auto" w:fill="auto"/>
          </w:tcPr>
          <w:p w14:paraId="7106F6F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3E17C9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02345C5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3888E9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7E90D50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D1013" w:rsidRPr="00B45AFD" w14:paraId="56ADA5AC" w14:textId="77777777" w:rsidTr="00FD1013">
        <w:trPr>
          <w:trHeight w:val="345"/>
        </w:trPr>
        <w:tc>
          <w:tcPr>
            <w:tcW w:w="15326" w:type="dxa"/>
            <w:gridSpan w:val="18"/>
            <w:shd w:val="clear" w:color="auto" w:fill="auto"/>
            <w:tcMar>
              <w:left w:w="115" w:type="dxa"/>
              <w:right w:w="115" w:type="dxa"/>
            </w:tcMar>
          </w:tcPr>
          <w:p w14:paraId="6BD7F3B7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บริษัทร่วมและการร่วมค้าทั้งหมดดำเนินธุรกิจในประเทศไทย</w:t>
            </w:r>
          </w:p>
        </w:tc>
      </w:tr>
    </w:tbl>
    <w:p w14:paraId="5EB98A6E" w14:textId="77777777" w:rsidR="00D15564" w:rsidRPr="00B45AFD" w:rsidRDefault="00D15564" w:rsidP="00AC1DC4">
      <w:pPr>
        <w:spacing w:line="240" w:lineRule="auto"/>
        <w:rPr>
          <w:sz w:val="2"/>
          <w:szCs w:val="2"/>
        </w:rPr>
        <w:sectPr w:rsidR="00D15564" w:rsidRPr="00B45AFD" w:rsidSect="0045421F"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0F007ABA" w14:textId="77777777" w:rsidR="00D178AD" w:rsidRPr="00E31A0F" w:rsidRDefault="001A7918" w:rsidP="00D1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30"/>
          <w:szCs w:val="30"/>
        </w:rPr>
      </w:pPr>
      <w:r w:rsidRPr="00E31A0F">
        <w:rPr>
          <w:rFonts w:ascii="Angsana New" w:hAnsi="Angsana New" w:hint="cs"/>
          <w:sz w:val="30"/>
          <w:szCs w:val="30"/>
          <w:cs/>
        </w:rPr>
        <w:lastRenderedPageBreak/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E31A0F">
        <w:rPr>
          <w:rFonts w:ascii="Angsana New" w:hAnsi="Angsana New"/>
          <w:sz w:val="30"/>
          <w:szCs w:val="30"/>
          <w:cs/>
        </w:rPr>
        <w:t xml:space="preserve"> </w:t>
      </w:r>
      <w:r w:rsidRPr="00E31A0F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  <w:r w:rsidRPr="00E31A0F">
        <w:rPr>
          <w:rFonts w:ascii="Angsana New" w:hAnsi="Angsana New"/>
          <w:sz w:val="30"/>
          <w:szCs w:val="30"/>
          <w:cs/>
        </w:rPr>
        <w:t xml:space="preserve"> </w:t>
      </w:r>
      <w:r w:rsidRPr="00E31A0F">
        <w:rPr>
          <w:rFonts w:ascii="Angsana New" w:hAnsi="Angsana New" w:hint="cs"/>
          <w:sz w:val="30"/>
          <w:szCs w:val="30"/>
          <w:cs/>
        </w:rPr>
        <w:t>ยกเว้น</w:t>
      </w:r>
    </w:p>
    <w:p w14:paraId="2070E01A" w14:textId="77777777" w:rsidR="001A7918" w:rsidRPr="00E31A0F" w:rsidRDefault="001A7918" w:rsidP="00D1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25521792" w14:textId="7E53E67A" w:rsidR="00D178AD" w:rsidRPr="00E31A0F" w:rsidRDefault="00D178AD" w:rsidP="002607D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22"/>
        <w:jc w:val="thaiDistribute"/>
        <w:rPr>
          <w:rFonts w:ascii="Angsana New" w:hAnsi="Angsana New"/>
          <w:i/>
          <w:iCs/>
          <w:sz w:val="30"/>
          <w:szCs w:val="30"/>
        </w:rPr>
      </w:pPr>
      <w:r w:rsidRPr="00E31A0F">
        <w:rPr>
          <w:rFonts w:ascii="Angsana New" w:hAnsi="Angsana New"/>
          <w:sz w:val="30"/>
          <w:szCs w:val="30"/>
        </w:rPr>
        <w:t>FTREIT</w:t>
      </w:r>
      <w:r w:rsidRPr="00E31A0F">
        <w:rPr>
          <w:rFonts w:ascii="Angsana New" w:hAnsi="Angsana New"/>
          <w:sz w:val="30"/>
          <w:szCs w:val="30"/>
          <w:cs/>
        </w:rPr>
        <w:t xml:space="preserve"> ซึ่งเป็น</w:t>
      </w:r>
      <w:r w:rsidR="00187F40" w:rsidRPr="00E31A0F">
        <w:rPr>
          <w:rFonts w:ascii="Angsana New" w:hAnsi="Angsana New" w:hint="cs"/>
          <w:sz w:val="30"/>
          <w:szCs w:val="30"/>
          <w:cs/>
        </w:rPr>
        <w:t>ทรัสต์ที่</w:t>
      </w:r>
      <w:r w:rsidRPr="00E31A0F">
        <w:rPr>
          <w:rFonts w:ascii="Angsana New" w:hAnsi="Angsana New"/>
          <w:sz w:val="30"/>
          <w:szCs w:val="30"/>
          <w:cs/>
        </w:rPr>
        <w:t xml:space="preserve">จดทะเบียนในตลาดหลักทรัพย์แห่งประเทศไทย ณ วันที่ </w:t>
      </w:r>
      <w:r w:rsidR="005D3C17">
        <w:rPr>
          <w:rFonts w:ascii="Angsana New" w:hAnsi="Angsana New"/>
          <w:sz w:val="30"/>
          <w:szCs w:val="30"/>
        </w:rPr>
        <w:t xml:space="preserve">30 </w:t>
      </w:r>
      <w:r w:rsidR="005D3C17">
        <w:rPr>
          <w:rFonts w:ascii="Angsana New" w:hAnsi="Angsana New" w:hint="cs"/>
          <w:sz w:val="30"/>
          <w:szCs w:val="30"/>
          <w:cs/>
        </w:rPr>
        <w:t>มิถุนายน</w:t>
      </w:r>
      <w:r w:rsidRPr="00E31A0F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E31A0F">
        <w:rPr>
          <w:rFonts w:ascii="Angsana New" w:hAnsi="Angsana New"/>
          <w:sz w:val="30"/>
          <w:szCs w:val="30"/>
          <w:cs/>
        </w:rPr>
        <w:t xml:space="preserve"> มีราคาปิดอยู่ที่ </w:t>
      </w:r>
      <w:r w:rsidR="00B76804">
        <w:rPr>
          <w:rFonts w:ascii="Angsana New" w:hAnsi="Angsana New"/>
          <w:sz w:val="30"/>
          <w:szCs w:val="30"/>
        </w:rPr>
        <w:t>14.90</w:t>
      </w:r>
      <w:r w:rsidRPr="00E31A0F">
        <w:rPr>
          <w:rFonts w:ascii="Angsana New" w:hAnsi="Angsana New"/>
          <w:sz w:val="30"/>
          <w:szCs w:val="30"/>
          <w:cs/>
        </w:rPr>
        <w:t xml:space="preserve"> บาท </w:t>
      </w:r>
      <w:r w:rsidRPr="00E31A0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30</w:t>
      </w:r>
      <w:r w:rsidR="00187F40" w:rsidRPr="00E31A0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E31A0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proofErr w:type="gramStart"/>
      <w:r w:rsidR="008556AE" w:rsidRPr="008556AE">
        <w:rPr>
          <w:rFonts w:ascii="Angsana New" w:hAnsi="Angsana New"/>
          <w:i/>
          <w:iCs/>
          <w:sz w:val="30"/>
          <w:szCs w:val="30"/>
        </w:rPr>
        <w:t>2562</w:t>
      </w:r>
      <w:r w:rsidR="00461D4A">
        <w:rPr>
          <w:rFonts w:ascii="Angsana New" w:hAnsi="Angsana New"/>
          <w:i/>
          <w:iCs/>
          <w:sz w:val="30"/>
          <w:szCs w:val="30"/>
        </w:rPr>
        <w:t xml:space="preserve"> </w:t>
      </w:r>
      <w:r w:rsidRPr="00E31A0F">
        <w:rPr>
          <w:rFonts w:ascii="Angsana New" w:hAnsi="Angsana New"/>
          <w:i/>
          <w:iCs/>
          <w:sz w:val="30"/>
          <w:szCs w:val="30"/>
          <w:cs/>
        </w:rPr>
        <w:t>:</w:t>
      </w:r>
      <w:proofErr w:type="gramEnd"/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17</w:t>
      </w:r>
      <w:r w:rsidRPr="00E31A0F">
        <w:rPr>
          <w:rFonts w:ascii="Angsana New" w:hAnsi="Angsana New"/>
          <w:i/>
          <w:iCs/>
          <w:sz w:val="30"/>
          <w:szCs w:val="30"/>
          <w:cs/>
        </w:rPr>
        <w:t>.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90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Pr="00E31A0F">
        <w:rPr>
          <w:rFonts w:ascii="Angsana New" w:hAnsi="Angsana New"/>
          <w:sz w:val="30"/>
          <w:szCs w:val="30"/>
          <w:cs/>
        </w:rPr>
        <w:t>มูลค่ายุติธรรมของเงินลงทุนใน</w:t>
      </w:r>
      <w:r w:rsidRPr="00E31A0F">
        <w:rPr>
          <w:rFonts w:ascii="Angsana New" w:hAnsi="Angsana New"/>
          <w:sz w:val="30"/>
          <w:szCs w:val="30"/>
        </w:rPr>
        <w:t xml:space="preserve"> FTREIT </w:t>
      </w:r>
      <w:r w:rsidRPr="00E31A0F">
        <w:rPr>
          <w:rFonts w:ascii="Angsana New" w:hAnsi="Angsana New"/>
          <w:sz w:val="30"/>
          <w:szCs w:val="30"/>
          <w:cs/>
        </w:rPr>
        <w:t xml:space="preserve">เท่ากับ </w:t>
      </w:r>
      <w:r w:rsidR="00B76804">
        <w:rPr>
          <w:rFonts w:ascii="Angsana New" w:hAnsi="Angsana New"/>
          <w:sz w:val="30"/>
          <w:szCs w:val="30"/>
        </w:rPr>
        <w:t>9,361.97</w:t>
      </w:r>
      <w:r w:rsidRPr="00E31A0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31A0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30</w:t>
      </w:r>
      <w:r w:rsidR="00187F40" w:rsidRPr="00E31A0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E31A0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2562</w:t>
      </w:r>
      <w:r w:rsidR="00461D4A">
        <w:rPr>
          <w:rFonts w:ascii="Angsana New" w:hAnsi="Angsana New"/>
          <w:i/>
          <w:iCs/>
          <w:sz w:val="30"/>
          <w:szCs w:val="30"/>
        </w:rPr>
        <w:t xml:space="preserve"> 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10</w:t>
      </w:r>
      <w:r w:rsidR="00187F40" w:rsidRPr="00E31A0F">
        <w:rPr>
          <w:rFonts w:ascii="Angsana New" w:hAnsi="Angsana New"/>
          <w:i/>
          <w:iCs/>
          <w:sz w:val="30"/>
          <w:szCs w:val="30"/>
        </w:rPr>
        <w:t>,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912</w:t>
      </w:r>
      <w:r w:rsidRPr="00E31A0F">
        <w:rPr>
          <w:rFonts w:ascii="Angsana New" w:hAnsi="Angsana New"/>
          <w:i/>
          <w:iCs/>
          <w:sz w:val="30"/>
          <w:szCs w:val="30"/>
          <w:cs/>
        </w:rPr>
        <w:t>.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87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595EF283" w14:textId="5CD9D5C4" w:rsidR="00D178AD" w:rsidRPr="00E31A0F" w:rsidRDefault="00D178AD" w:rsidP="002607D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sz w:val="30"/>
          <w:szCs w:val="30"/>
        </w:rPr>
      </w:pPr>
      <w:r w:rsidRPr="00E31A0F">
        <w:rPr>
          <w:rFonts w:ascii="Angsana New" w:hAnsi="Angsana New"/>
          <w:sz w:val="30"/>
          <w:szCs w:val="30"/>
        </w:rPr>
        <w:t>GOLD</w:t>
      </w:r>
      <w:r w:rsidR="00187F40" w:rsidRPr="00E31A0F">
        <w:rPr>
          <w:rFonts w:ascii="Angsana New" w:hAnsi="Angsana New"/>
          <w:sz w:val="30"/>
          <w:szCs w:val="30"/>
        </w:rPr>
        <w:t>PF</w:t>
      </w:r>
      <w:r w:rsidRPr="00E31A0F">
        <w:rPr>
          <w:rFonts w:ascii="Angsana New" w:hAnsi="Angsana New"/>
          <w:sz w:val="30"/>
          <w:szCs w:val="30"/>
          <w:cs/>
        </w:rPr>
        <w:t xml:space="preserve"> ซึ่งเป็นกองทุนรวมจดทะเบียนในตลาดหลักทรัพย์แห่งประเทศไทย ณ วันที่ </w:t>
      </w:r>
      <w:r w:rsidR="005D3C17">
        <w:rPr>
          <w:rFonts w:ascii="Angsana New" w:hAnsi="Angsana New"/>
          <w:sz w:val="30"/>
          <w:szCs w:val="30"/>
        </w:rPr>
        <w:t xml:space="preserve">30 </w:t>
      </w:r>
      <w:r w:rsidR="005D3C17">
        <w:rPr>
          <w:rFonts w:ascii="Angsana New" w:hAnsi="Angsana New" w:hint="cs"/>
          <w:sz w:val="30"/>
          <w:szCs w:val="30"/>
          <w:cs/>
        </w:rPr>
        <w:t>มิถุนายน</w:t>
      </w:r>
      <w:r w:rsidR="005D3C17" w:rsidRPr="00E31A0F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E31A0F">
        <w:rPr>
          <w:rFonts w:ascii="Angsana New" w:hAnsi="Angsana New"/>
          <w:sz w:val="30"/>
          <w:szCs w:val="30"/>
          <w:cs/>
        </w:rPr>
        <w:t xml:space="preserve"> มีราคาปิดต่อหน่วยอยู่ที่ </w:t>
      </w:r>
      <w:r w:rsidR="00B76804">
        <w:rPr>
          <w:rFonts w:ascii="Angsana New" w:hAnsi="Angsana New"/>
          <w:sz w:val="30"/>
          <w:szCs w:val="30"/>
        </w:rPr>
        <w:t>5.95</w:t>
      </w:r>
      <w:r w:rsidRPr="00E31A0F">
        <w:rPr>
          <w:rFonts w:ascii="Angsana New" w:hAnsi="Angsana New"/>
          <w:sz w:val="30"/>
          <w:szCs w:val="30"/>
          <w:cs/>
        </w:rPr>
        <w:t xml:space="preserve"> บาท </w:t>
      </w:r>
      <w:r w:rsidRPr="00E31A0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30</w:t>
      </w:r>
      <w:r w:rsidR="00187F40" w:rsidRPr="00E31A0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E31A0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proofErr w:type="gramStart"/>
      <w:r w:rsidR="008556AE" w:rsidRPr="008556AE">
        <w:rPr>
          <w:rFonts w:ascii="Angsana New" w:hAnsi="Angsana New"/>
          <w:i/>
          <w:iCs/>
          <w:sz w:val="30"/>
          <w:szCs w:val="30"/>
        </w:rPr>
        <w:t>2562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:</w:t>
      </w:r>
      <w:proofErr w:type="gramEnd"/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7</w:t>
      </w:r>
      <w:r w:rsidRPr="00E31A0F">
        <w:rPr>
          <w:rFonts w:ascii="Angsana New" w:hAnsi="Angsana New"/>
          <w:i/>
          <w:iCs/>
          <w:sz w:val="30"/>
          <w:szCs w:val="30"/>
          <w:cs/>
        </w:rPr>
        <w:t>.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50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Pr="00E31A0F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</w:t>
      </w:r>
      <w:r w:rsidRPr="00E31A0F">
        <w:rPr>
          <w:rFonts w:ascii="Angsana New" w:hAnsi="Angsana New"/>
          <w:sz w:val="30"/>
          <w:szCs w:val="30"/>
        </w:rPr>
        <w:t xml:space="preserve"> GOLD</w:t>
      </w:r>
      <w:r w:rsidR="00187F40" w:rsidRPr="00E31A0F">
        <w:rPr>
          <w:rFonts w:ascii="Angsana New" w:hAnsi="Angsana New"/>
          <w:sz w:val="30"/>
          <w:szCs w:val="30"/>
        </w:rPr>
        <w:t>PF</w:t>
      </w:r>
      <w:r w:rsidRPr="00E31A0F">
        <w:rPr>
          <w:rFonts w:ascii="Angsana New" w:hAnsi="Angsana New"/>
          <w:sz w:val="30"/>
          <w:szCs w:val="30"/>
        </w:rPr>
        <w:t xml:space="preserve"> </w:t>
      </w:r>
      <w:r w:rsidRPr="00E31A0F">
        <w:rPr>
          <w:rFonts w:ascii="Angsana New" w:hAnsi="Angsana New"/>
          <w:sz w:val="30"/>
          <w:szCs w:val="30"/>
          <w:cs/>
        </w:rPr>
        <w:t xml:space="preserve">เท่ากับ </w:t>
      </w:r>
      <w:r w:rsidR="00B76804">
        <w:rPr>
          <w:rFonts w:ascii="Angsana New" w:hAnsi="Angsana New"/>
          <w:sz w:val="30"/>
          <w:szCs w:val="30"/>
        </w:rPr>
        <w:t>404.60</w:t>
      </w:r>
      <w:r w:rsidRPr="00E31A0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31A0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30</w:t>
      </w:r>
      <w:r w:rsidR="00187F40" w:rsidRPr="00E31A0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E31A0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2562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510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2A8A6774" w14:textId="63E7DFEE" w:rsidR="00CF055D" w:rsidRPr="00E31A0F" w:rsidRDefault="00D178AD" w:rsidP="00BC201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E31A0F">
        <w:rPr>
          <w:rFonts w:ascii="Angsana New" w:hAnsi="Angsana New"/>
          <w:sz w:val="30"/>
          <w:szCs w:val="30"/>
        </w:rPr>
        <w:t xml:space="preserve">GVREIT </w:t>
      </w:r>
      <w:r w:rsidRPr="00E31A0F">
        <w:rPr>
          <w:rFonts w:ascii="Angsana New" w:hAnsi="Angsana New"/>
          <w:sz w:val="30"/>
          <w:szCs w:val="30"/>
          <w:cs/>
        </w:rPr>
        <w:t xml:space="preserve">เป็นทรัสต์ที่จดทะเบียนในตลาดหลักทรัพย์แห่งประเทศไทย ณ วันที่ </w:t>
      </w:r>
      <w:r w:rsidR="005D3C17">
        <w:rPr>
          <w:rFonts w:ascii="Angsana New" w:hAnsi="Angsana New"/>
          <w:sz w:val="30"/>
          <w:szCs w:val="30"/>
        </w:rPr>
        <w:t xml:space="preserve">30 </w:t>
      </w:r>
      <w:r w:rsidR="005D3C1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E31A0F">
        <w:rPr>
          <w:rFonts w:ascii="Angsana New" w:hAnsi="Angsana New"/>
          <w:sz w:val="30"/>
          <w:szCs w:val="30"/>
          <w:cs/>
        </w:rPr>
        <w:t xml:space="preserve"> </w:t>
      </w:r>
      <w:r w:rsidRPr="00E31A0F">
        <w:rPr>
          <w:rFonts w:ascii="Angsana New" w:hAnsi="Angsana New"/>
          <w:sz w:val="30"/>
          <w:szCs w:val="30"/>
        </w:rPr>
        <w:br/>
      </w:r>
      <w:r w:rsidRPr="00E31A0F">
        <w:rPr>
          <w:rFonts w:ascii="Angsana New" w:hAnsi="Angsana New"/>
          <w:sz w:val="30"/>
          <w:szCs w:val="30"/>
          <w:cs/>
        </w:rPr>
        <w:t xml:space="preserve">มีราคาปิดต่อหน่วยอยู่ที่ </w:t>
      </w:r>
      <w:r w:rsidR="00B76804">
        <w:rPr>
          <w:rFonts w:ascii="Angsana New" w:hAnsi="Angsana New"/>
          <w:sz w:val="30"/>
          <w:szCs w:val="30"/>
        </w:rPr>
        <w:t>14.10</w:t>
      </w:r>
      <w:r w:rsidRPr="00E31A0F">
        <w:rPr>
          <w:rFonts w:ascii="Angsana New" w:hAnsi="Angsana New"/>
          <w:sz w:val="30"/>
          <w:szCs w:val="30"/>
          <w:cs/>
        </w:rPr>
        <w:t xml:space="preserve"> บาท </w:t>
      </w:r>
      <w:r w:rsidRPr="00E31A0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30</w:t>
      </w:r>
      <w:r w:rsidR="00187F40" w:rsidRPr="00E31A0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E31A0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proofErr w:type="gramStart"/>
      <w:r w:rsidR="008556AE" w:rsidRPr="008556AE">
        <w:rPr>
          <w:rFonts w:ascii="Angsana New" w:hAnsi="Angsana New"/>
          <w:i/>
          <w:iCs/>
          <w:sz w:val="30"/>
          <w:szCs w:val="30"/>
        </w:rPr>
        <w:t>2562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:</w:t>
      </w:r>
      <w:proofErr w:type="gramEnd"/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16</w:t>
      </w:r>
      <w:r w:rsidRPr="00E31A0F">
        <w:rPr>
          <w:rFonts w:ascii="Angsana New" w:hAnsi="Angsana New"/>
          <w:i/>
          <w:iCs/>
          <w:sz w:val="30"/>
          <w:szCs w:val="30"/>
          <w:cs/>
        </w:rPr>
        <w:t>.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80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Pr="00E31A0F">
        <w:rPr>
          <w:rFonts w:ascii="Angsana New" w:hAnsi="Angsana New"/>
          <w:sz w:val="30"/>
          <w:szCs w:val="30"/>
          <w:cs/>
        </w:rPr>
        <w:t>มูลค่ายุติธรรม</w:t>
      </w:r>
      <w:r w:rsidR="00657220">
        <w:rPr>
          <w:rFonts w:ascii="Angsana New" w:hAnsi="Angsana New" w:hint="cs"/>
          <w:sz w:val="30"/>
          <w:szCs w:val="30"/>
          <w:cs/>
        </w:rPr>
        <w:t>ของเงินลงทุน</w:t>
      </w:r>
      <w:r w:rsidR="00625AB5">
        <w:rPr>
          <w:rFonts w:ascii="Angsana New" w:hAnsi="Angsana New"/>
          <w:sz w:val="30"/>
          <w:szCs w:val="30"/>
        </w:rPr>
        <w:br/>
      </w:r>
      <w:r w:rsidR="00657220">
        <w:rPr>
          <w:rFonts w:ascii="Angsana New" w:hAnsi="Angsana New" w:hint="cs"/>
          <w:sz w:val="30"/>
          <w:szCs w:val="30"/>
          <w:cs/>
        </w:rPr>
        <w:t>ใน</w:t>
      </w:r>
      <w:r w:rsidRPr="00E31A0F">
        <w:rPr>
          <w:rFonts w:ascii="Angsana New" w:hAnsi="Angsana New"/>
          <w:sz w:val="30"/>
          <w:szCs w:val="30"/>
        </w:rPr>
        <w:t xml:space="preserve"> GVREIT</w:t>
      </w:r>
      <w:r w:rsidRPr="00E31A0F">
        <w:rPr>
          <w:rFonts w:ascii="Angsana New" w:hAnsi="Angsana New"/>
          <w:sz w:val="30"/>
          <w:szCs w:val="30"/>
          <w:cs/>
        </w:rPr>
        <w:t xml:space="preserve"> เท่ากับ </w:t>
      </w:r>
      <w:r w:rsidR="00B76804">
        <w:rPr>
          <w:rFonts w:ascii="Angsana New" w:hAnsi="Angsana New"/>
          <w:sz w:val="30"/>
          <w:szCs w:val="30"/>
        </w:rPr>
        <w:t>2,601.45</w:t>
      </w:r>
      <w:r w:rsidRPr="00E31A0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31A0F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8556AE" w:rsidRPr="008556AE">
        <w:rPr>
          <w:rFonts w:ascii="Angsana New" w:hAnsi="Angsana New"/>
          <w:i/>
          <w:iCs/>
          <w:spacing w:val="-4"/>
          <w:sz w:val="30"/>
          <w:szCs w:val="30"/>
        </w:rPr>
        <w:t>30</w:t>
      </w:r>
      <w:r w:rsidR="00187F40" w:rsidRPr="00E31A0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187F40" w:rsidRPr="00E31A0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E31A0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: </w:t>
      </w:r>
      <w:r w:rsidR="008556AE" w:rsidRPr="008556AE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E31A0F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8556AE" w:rsidRPr="008556AE">
        <w:rPr>
          <w:rFonts w:ascii="Angsana New" w:hAnsi="Angsana New"/>
          <w:i/>
          <w:iCs/>
          <w:spacing w:val="-4"/>
          <w:sz w:val="30"/>
          <w:szCs w:val="30"/>
        </w:rPr>
        <w:t>099</w:t>
      </w:r>
      <w:r w:rsidRPr="00E31A0F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i/>
          <w:iCs/>
          <w:spacing w:val="-4"/>
          <w:sz w:val="30"/>
          <w:szCs w:val="30"/>
        </w:rPr>
        <w:t>60</w:t>
      </w:r>
      <w:r w:rsidRPr="00E31A0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</w:t>
      </w:r>
    </w:p>
    <w:p w14:paraId="1AAF9B25" w14:textId="77777777" w:rsidR="00BC2019" w:rsidRPr="00E31A0F" w:rsidRDefault="00BC2019" w:rsidP="00BC2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126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DDF914A" w14:textId="77777777" w:rsidR="006A1B23" w:rsidRPr="00E31A0F" w:rsidRDefault="006A1B23" w:rsidP="00A20269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E31A0F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64D59C39" w14:textId="77777777" w:rsidR="0089555F" w:rsidRPr="00E31A0F" w:rsidRDefault="0089555F" w:rsidP="006A1B23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0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7"/>
        <w:gridCol w:w="1074"/>
        <w:gridCol w:w="269"/>
        <w:gridCol w:w="1258"/>
        <w:gridCol w:w="269"/>
        <w:gridCol w:w="1411"/>
      </w:tblGrid>
      <w:tr w:rsidR="00BB1E34" w:rsidRPr="00E31A0F" w14:paraId="09FA050A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71676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85B250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6943C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8E39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1A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E34" w:rsidRPr="00E31A0F" w14:paraId="0E558021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00C6D" w14:textId="5ABD0FE8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31A0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งวด</w:t>
            </w:r>
            <w:r w:rsidR="00741BBC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เก้า</w:t>
            </w:r>
            <w:r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เดือนสิ้นสุดวันที่ </w:t>
            </w:r>
            <w:r w:rsidR="008556AE" w:rsidRPr="008556AE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</w:t>
            </w:r>
            <w:r w:rsidR="00741BBC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0</w:t>
            </w:r>
            <w:r w:rsidRPr="00E31A0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="00032315"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ม</w:t>
            </w:r>
            <w:r w:rsidR="00741BBC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09897D" w14:textId="77777777" w:rsidR="00BB1E34" w:rsidRPr="00E31A0F" w:rsidRDefault="00BB1E34" w:rsidP="00362B9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 w:rsidRPr="00E31A0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C5CB9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DF6A8" w14:textId="77777777" w:rsidR="00BB1E34" w:rsidRPr="00E31A0F" w:rsidRDefault="008556AE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4F85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3558B" w14:textId="77777777" w:rsidR="00BB1E34" w:rsidRPr="00E31A0F" w:rsidRDefault="008556AE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</w:tr>
      <w:tr w:rsidR="00BB1E34" w:rsidRPr="00E31A0F" w14:paraId="52EF4D91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1222C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89D97" w14:textId="77777777" w:rsidR="00BB1E34" w:rsidRPr="00E31A0F" w:rsidRDefault="00BB1E34" w:rsidP="00362B9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29F20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F319E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1A0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B1E34" w:rsidRPr="00E31A0F" w14:paraId="4D9DCB41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FA558" w14:textId="77777777" w:rsidR="00BB1E34" w:rsidRPr="00E31A0F" w:rsidRDefault="00BB1E34" w:rsidP="00A3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E31A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E31A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2562</w:t>
            </w:r>
            <w:r w:rsidR="000C71E8" w:rsidRPr="00E31A0F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6E980" w14:textId="77777777" w:rsidR="00BB1E34" w:rsidRPr="00E31A0F" w:rsidRDefault="00BB1E34" w:rsidP="00362B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68A6C0" w14:textId="77777777" w:rsidR="00BB1E34" w:rsidRPr="00E31A0F" w:rsidRDefault="00BB1E34" w:rsidP="00A372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1BFA9" w14:textId="77777777" w:rsidR="00BB1E34" w:rsidRPr="00536E94" w:rsidRDefault="008556AE" w:rsidP="00536E94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6E94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BB1E34" w:rsidRPr="00536E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6E94"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27ACD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E0475" w14:textId="77777777" w:rsidR="00BB1E34" w:rsidRPr="00536E94" w:rsidRDefault="008556AE" w:rsidP="00536E94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6E9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BB1E34" w:rsidRPr="00536E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6E94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</w:tr>
      <w:tr w:rsidR="00BB1E34" w:rsidRPr="00E31A0F" w14:paraId="4BF7F201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B52C8" w14:textId="77777777" w:rsidR="00BB1E34" w:rsidRPr="00E31A0F" w:rsidRDefault="00BB1E34" w:rsidP="00A3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39827" w14:textId="77777777" w:rsidR="00BB1E34" w:rsidRPr="00E31A0F" w:rsidRDefault="00BB1E34" w:rsidP="00362B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0CD50" w14:textId="77777777" w:rsidR="00BB1E34" w:rsidRPr="00E31A0F" w:rsidRDefault="00BB1E34" w:rsidP="00BB1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31EE" w14:textId="328B34EE" w:rsidR="00BB1E34" w:rsidRPr="00536E94" w:rsidRDefault="0088416A" w:rsidP="00536E94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6E94">
              <w:rPr>
                <w:rFonts w:ascii="Angsana New" w:hAnsi="Angsana New"/>
                <w:sz w:val="30"/>
                <w:szCs w:val="30"/>
                <w:lang w:val="en-US"/>
              </w:rPr>
              <w:t>2,43</w:t>
            </w:r>
            <w:r w:rsidR="00B76804" w:rsidRPr="00536E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5652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D5FFB" w14:textId="234D9EA6" w:rsidR="00BB1E34" w:rsidRPr="00536E94" w:rsidRDefault="0088416A" w:rsidP="00536E94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6E94">
              <w:rPr>
                <w:rFonts w:ascii="Angsana New" w:hAnsi="Angsana New"/>
                <w:sz w:val="30"/>
                <w:szCs w:val="30"/>
                <w:lang w:val="en-US"/>
              </w:rPr>
              <w:t>1,067</w:t>
            </w:r>
          </w:p>
        </w:tc>
      </w:tr>
      <w:tr w:rsidR="00BB1E34" w:rsidRPr="00E31A0F" w14:paraId="296C311E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BF7B2" w14:textId="77777777" w:rsidR="00BB1E34" w:rsidRPr="00E31A0F" w:rsidRDefault="00BB1E34" w:rsidP="00A3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ซื้อหุ้นเพิ่ม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2A0749" w14:textId="77777777" w:rsidR="00BB1E34" w:rsidRPr="00E31A0F" w:rsidRDefault="008556AE" w:rsidP="00362B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56A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664807" w14:textId="77777777" w:rsidR="00BB1E34" w:rsidRPr="00E31A0F" w:rsidRDefault="00BB1E34" w:rsidP="00A372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5EA1D" w14:textId="49EF0144" w:rsidR="00BB1E34" w:rsidRPr="00536E94" w:rsidRDefault="0088416A" w:rsidP="00536E94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6E94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355DF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FEE4" w14:textId="0CC8F41A" w:rsidR="00BB1E34" w:rsidRPr="00175099" w:rsidRDefault="0088416A" w:rsidP="001E5355">
            <w:pPr>
              <w:tabs>
                <w:tab w:val="clear" w:pos="680"/>
                <w:tab w:val="clear" w:pos="907"/>
                <w:tab w:val="left" w:pos="682"/>
              </w:tabs>
              <w:ind w:left="-108" w:right="2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0078" w:rsidRPr="00E31A0F" w14:paraId="6AC80BEE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51FE5" w14:textId="77777777" w:rsidR="00580078" w:rsidRPr="00E31A0F" w:rsidRDefault="00580078" w:rsidP="00A3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C55F6B" w14:textId="77777777" w:rsidR="00580078" w:rsidRPr="00E31A0F" w:rsidRDefault="00580078" w:rsidP="00362B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A73CB" w14:textId="77777777" w:rsidR="00580078" w:rsidRPr="00E31A0F" w:rsidRDefault="00580078" w:rsidP="00A372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9308D" w14:textId="33DD188B" w:rsidR="00580078" w:rsidRPr="00E31A0F" w:rsidRDefault="0088416A" w:rsidP="0053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86A16" w14:textId="77777777" w:rsidR="00580078" w:rsidRPr="00E31A0F" w:rsidRDefault="00580078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B82A" w14:textId="7C442934" w:rsidR="00580078" w:rsidRPr="00175099" w:rsidRDefault="0088416A" w:rsidP="001E5355">
            <w:pPr>
              <w:tabs>
                <w:tab w:val="clear" w:pos="907"/>
              </w:tabs>
              <w:ind w:left="-108" w:right="2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16A" w:rsidRPr="00E31A0F" w14:paraId="746D8CDC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92B34" w14:textId="49D46993" w:rsidR="0088416A" w:rsidRPr="00E31A0F" w:rsidRDefault="0088416A" w:rsidP="00A3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FB539C" w14:textId="77777777" w:rsidR="0088416A" w:rsidRPr="00E31A0F" w:rsidRDefault="0088416A" w:rsidP="00362B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C39344" w14:textId="77777777" w:rsidR="0088416A" w:rsidRPr="00E31A0F" w:rsidRDefault="0088416A" w:rsidP="00A372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55A78" w14:textId="44035301" w:rsidR="0088416A" w:rsidRPr="00E31A0F" w:rsidRDefault="0088416A" w:rsidP="0053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5B00" w14:textId="77777777" w:rsidR="0088416A" w:rsidRPr="00E31A0F" w:rsidRDefault="0088416A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BEBB0" w14:textId="76F32540" w:rsidR="0088416A" w:rsidRPr="00175099" w:rsidRDefault="0088416A" w:rsidP="0053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4A3A1E" w:rsidRPr="00E31A0F" w14:paraId="63F45079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EA026" w14:textId="77777777" w:rsidR="004A3A1E" w:rsidRPr="00E31A0F" w:rsidRDefault="004A3A1E" w:rsidP="00A3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D2A0DA" w14:textId="77777777" w:rsidR="004A3A1E" w:rsidRPr="00E31A0F" w:rsidRDefault="004A3A1E" w:rsidP="00362B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1BD3C" w14:textId="77777777" w:rsidR="004A3A1E" w:rsidRPr="00E31A0F" w:rsidRDefault="004A3A1E" w:rsidP="00A372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59251" w14:textId="2440AC9C" w:rsidR="004A3A1E" w:rsidRPr="00E31A0F" w:rsidRDefault="0088416A" w:rsidP="00536E94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B2070" w14:textId="77777777" w:rsidR="004A3A1E" w:rsidRPr="00E31A0F" w:rsidRDefault="004A3A1E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86200" w14:textId="01C5E344" w:rsidR="004A3A1E" w:rsidRPr="00175099" w:rsidRDefault="0088416A" w:rsidP="001E5355">
            <w:pPr>
              <w:tabs>
                <w:tab w:val="clear" w:pos="907"/>
              </w:tabs>
              <w:ind w:left="-108" w:right="2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1E34" w:rsidRPr="00E31A0F" w14:paraId="725BF314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0DD2" w14:textId="71CBD1B9" w:rsidR="00BB1E34" w:rsidRPr="00E31A0F" w:rsidRDefault="00741BBC" w:rsidP="007D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B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1BB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A2B6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41B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DEFF4B" w14:textId="77777777" w:rsidR="00BB1E34" w:rsidRPr="00E31A0F" w:rsidRDefault="00BB1E34" w:rsidP="007D2FE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F49718" w14:textId="77777777" w:rsidR="00BB1E34" w:rsidRPr="00E31A0F" w:rsidRDefault="00BB1E34" w:rsidP="007D2FE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54C0F" w14:textId="6BCFF3E1" w:rsidR="00BB1E34" w:rsidRPr="00536E94" w:rsidRDefault="0088416A" w:rsidP="00536E94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6E94">
              <w:rPr>
                <w:rFonts w:ascii="Angsana New" w:hAnsi="Angsana New"/>
                <w:b/>
                <w:bCs/>
                <w:sz w:val="30"/>
                <w:szCs w:val="30"/>
              </w:rPr>
              <w:t>40,</w:t>
            </w:r>
            <w:r w:rsidRPr="00536E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 w:rsidR="00B76804" w:rsidRPr="00536E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BB35" w14:textId="77777777" w:rsidR="00BB1E34" w:rsidRPr="00E31A0F" w:rsidRDefault="00BB1E34" w:rsidP="007D2FE3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41BF7D" w14:textId="601FF3B5" w:rsidR="00BB1E34" w:rsidRPr="00E31A0F" w:rsidRDefault="0088416A" w:rsidP="00536E94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18,980</w:t>
            </w:r>
          </w:p>
        </w:tc>
      </w:tr>
    </w:tbl>
    <w:p w14:paraId="4C8929D8" w14:textId="77777777" w:rsidR="00AF1AA4" w:rsidRPr="00E31A0F" w:rsidRDefault="00AF1AA4" w:rsidP="008A37E2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5172CBE" w14:textId="77777777" w:rsidR="00D00593" w:rsidRDefault="00D00593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251C56BB" w14:textId="77777777" w:rsidR="00E31A0F" w:rsidRDefault="00E31A0F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4B381861" w14:textId="77777777" w:rsidR="00E31A0F" w:rsidRDefault="00E31A0F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420C0FEA" w14:textId="77777777" w:rsidR="00E31A0F" w:rsidRDefault="00E31A0F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63CB5335" w14:textId="77777777" w:rsidR="00E31A0F" w:rsidRPr="00E31A0F" w:rsidRDefault="00E31A0F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0A43F1DF" w14:textId="77777777" w:rsidR="00E31A0F" w:rsidRPr="00E31A0F" w:rsidRDefault="00E31A0F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6BA2B4C7" w14:textId="2ABE8BA6" w:rsidR="00410E9A" w:rsidRPr="00E31A0F" w:rsidRDefault="00410E9A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E31A0F">
        <w:rPr>
          <w:rFonts w:ascii="Angsana New" w:hAnsi="Angsana New" w:hint="cs"/>
          <w:sz w:val="30"/>
          <w:szCs w:val="30"/>
          <w:cs/>
        </w:rPr>
        <w:lastRenderedPageBreak/>
        <w:t>รายการ</w:t>
      </w:r>
      <w:r w:rsidR="0048272D" w:rsidRPr="00E31A0F">
        <w:rPr>
          <w:rFonts w:ascii="Angsana New" w:hAnsi="Angsana New" w:hint="cs"/>
          <w:sz w:val="30"/>
          <w:szCs w:val="30"/>
          <w:cs/>
        </w:rPr>
        <w:t>จัดตั้ง เ</w:t>
      </w:r>
      <w:r w:rsidRPr="00E31A0F">
        <w:rPr>
          <w:rFonts w:ascii="Angsana New" w:hAnsi="Angsana New" w:hint="cs"/>
          <w:sz w:val="30"/>
          <w:szCs w:val="30"/>
          <w:cs/>
        </w:rPr>
        <w:t>พิ่มทุน</w:t>
      </w:r>
      <w:r w:rsidR="0016126D" w:rsidRPr="00E31A0F">
        <w:rPr>
          <w:rFonts w:ascii="Angsana New" w:hAnsi="Angsana New" w:hint="cs"/>
          <w:sz w:val="30"/>
          <w:szCs w:val="30"/>
          <w:cs/>
        </w:rPr>
        <w:t xml:space="preserve"> </w:t>
      </w:r>
      <w:r w:rsidR="0048272D" w:rsidRPr="00E31A0F">
        <w:rPr>
          <w:rFonts w:ascii="Angsana New" w:hAnsi="Angsana New" w:hint="cs"/>
          <w:sz w:val="30"/>
          <w:szCs w:val="30"/>
          <w:cs/>
        </w:rPr>
        <w:t>ซื้อหุ้นเพิ่ม</w:t>
      </w:r>
      <w:r w:rsidR="0016126D" w:rsidRPr="00E31A0F">
        <w:rPr>
          <w:rFonts w:ascii="Angsana New" w:hAnsi="Angsana New" w:hint="cs"/>
          <w:sz w:val="30"/>
          <w:szCs w:val="30"/>
          <w:cs/>
        </w:rPr>
        <w:t xml:space="preserve"> </w:t>
      </w:r>
      <w:r w:rsidR="00886976" w:rsidRPr="00E31A0F">
        <w:rPr>
          <w:rFonts w:ascii="Angsana New" w:hAnsi="Angsana New" w:hint="cs"/>
          <w:sz w:val="30"/>
          <w:szCs w:val="30"/>
          <w:cs/>
        </w:rPr>
        <w:t>และขายเงินลงทุน</w:t>
      </w:r>
      <w:r w:rsidRPr="00E31A0F">
        <w:rPr>
          <w:rFonts w:ascii="Angsana New" w:hAnsi="Angsana New" w:hint="cs"/>
          <w:sz w:val="30"/>
          <w:szCs w:val="30"/>
          <w:cs/>
        </w:rPr>
        <w:t>ของบริษัทย่อยในระหว่างงวด</w:t>
      </w:r>
      <w:r w:rsidR="00741BBC">
        <w:rPr>
          <w:rFonts w:ascii="Angsana New" w:hAnsi="Angsana New" w:hint="cs"/>
          <w:sz w:val="30"/>
          <w:szCs w:val="30"/>
          <w:cs/>
        </w:rPr>
        <w:t>เก้า</w:t>
      </w:r>
      <w:r w:rsidRPr="00E31A0F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E31A0F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741BBC">
        <w:rPr>
          <w:rFonts w:ascii="Angsana New" w:hAnsi="Angsana New"/>
          <w:sz w:val="30"/>
          <w:szCs w:val="30"/>
        </w:rPr>
        <w:t>0</w:t>
      </w:r>
      <w:r w:rsidRPr="00E31A0F">
        <w:rPr>
          <w:rFonts w:ascii="Angsana New" w:hAnsi="Angsana New"/>
          <w:sz w:val="30"/>
          <w:szCs w:val="30"/>
          <w:cs/>
        </w:rPr>
        <w:t xml:space="preserve"> </w:t>
      </w:r>
      <w:r w:rsidR="00741BBC">
        <w:rPr>
          <w:rFonts w:ascii="Angsana New" w:hAnsi="Angsana New" w:hint="cs"/>
          <w:sz w:val="30"/>
          <w:szCs w:val="30"/>
          <w:cs/>
        </w:rPr>
        <w:t>มิถุนายน</w:t>
      </w:r>
      <w:r w:rsidR="0033403F" w:rsidRPr="00E31A0F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33403F" w:rsidRPr="00E31A0F">
        <w:rPr>
          <w:rFonts w:ascii="Angsana New" w:hAnsi="Angsana New"/>
          <w:sz w:val="30"/>
          <w:szCs w:val="30"/>
          <w:cs/>
        </w:rPr>
        <w:t xml:space="preserve"> </w:t>
      </w:r>
      <w:r w:rsidR="0033403F" w:rsidRPr="00E31A0F">
        <w:rPr>
          <w:rFonts w:ascii="Angsana New" w:hAnsi="Angsana New" w:hint="cs"/>
          <w:sz w:val="30"/>
          <w:szCs w:val="30"/>
          <w:cs/>
        </w:rPr>
        <w:t>และ</w:t>
      </w:r>
      <w:r w:rsidR="0033403F" w:rsidRPr="00E31A0F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E31A0F">
        <w:rPr>
          <w:rFonts w:ascii="Angsana New" w:hAnsi="Angsana New"/>
          <w:sz w:val="30"/>
          <w:szCs w:val="30"/>
          <w:cs/>
        </w:rPr>
        <w:t xml:space="preserve"> </w:t>
      </w:r>
      <w:r w:rsidRPr="00E31A0F">
        <w:rPr>
          <w:rFonts w:ascii="Angsana New" w:hAnsi="Angsana New" w:hint="cs"/>
          <w:sz w:val="30"/>
          <w:szCs w:val="30"/>
          <w:cs/>
        </w:rPr>
        <w:t>มีดังนี้</w:t>
      </w:r>
      <w:r w:rsidRPr="00E31A0F">
        <w:rPr>
          <w:rFonts w:ascii="Angsana New" w:hAnsi="Angsana New"/>
          <w:sz w:val="30"/>
          <w:szCs w:val="30"/>
        </w:rPr>
        <w:t xml:space="preserve"> </w:t>
      </w:r>
    </w:p>
    <w:p w14:paraId="5BFE1C0B" w14:textId="77777777" w:rsidR="00922AB0" w:rsidRPr="000B0346" w:rsidRDefault="00922AB0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8"/>
        <w:gridCol w:w="1260"/>
        <w:gridCol w:w="270"/>
        <w:gridCol w:w="1350"/>
      </w:tblGrid>
      <w:tr w:rsidR="00410E9A" w:rsidRPr="00E31A0F" w14:paraId="6BB6C048" w14:textId="77777777" w:rsidTr="008E53A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6C59C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D5ED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1A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E9A" w:rsidRPr="00E31A0F" w14:paraId="1813AD83" w14:textId="77777777" w:rsidTr="008E53A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B8C88" w14:textId="34804828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31A0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งว</w:t>
            </w:r>
            <w:r w:rsidR="00741BBC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ดเก้า</w:t>
            </w:r>
            <w:r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เดือนสิ้นสุดวันที่ </w:t>
            </w:r>
            <w:r w:rsidR="008556AE" w:rsidRPr="008556AE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</w:t>
            </w:r>
            <w:r w:rsidR="00741BBC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0</w:t>
            </w:r>
            <w:r w:rsidRPr="00E31A0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="000C71E8"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ม</w:t>
            </w:r>
            <w:r w:rsidR="00741BBC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B1958" w14:textId="77777777" w:rsidR="00410E9A" w:rsidRPr="00E31A0F" w:rsidRDefault="008556AE" w:rsidP="008E53A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819F1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E546" w14:textId="77777777" w:rsidR="00410E9A" w:rsidRPr="00E31A0F" w:rsidRDefault="008556AE" w:rsidP="008E53A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</w:tr>
      <w:tr w:rsidR="00410E9A" w:rsidRPr="00E31A0F" w14:paraId="050B81BA" w14:textId="77777777" w:rsidTr="008E53A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43077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0FB6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31A0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D0C72" w:rsidRPr="00E31A0F" w14:paraId="7E01FCE2" w14:textId="77777777" w:rsidTr="008E53A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62D8" w14:textId="77777777" w:rsidR="006D0C72" w:rsidRPr="00E31A0F" w:rsidRDefault="006D0C72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A03D6" w14:textId="77777777" w:rsidR="006D0C72" w:rsidRPr="00E31A0F" w:rsidRDefault="006D0C72" w:rsidP="008E53A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</w:tr>
      <w:tr w:rsidR="006D0C72" w:rsidRPr="00E31A0F" w14:paraId="14A4D158" w14:textId="77777777" w:rsidTr="008E53A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706C" w14:textId="48B06C1F" w:rsidR="006D0C72" w:rsidRPr="00E31A0F" w:rsidRDefault="006D0C72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/>
                <w:sz w:val="30"/>
                <w:szCs w:val="30"/>
              </w:rPr>
              <w:t>Frasers Property Thailand</w:t>
            </w: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1A0F">
              <w:rPr>
                <w:rFonts w:ascii="Angsana New" w:hAnsi="Angsana New"/>
                <w:sz w:val="30"/>
                <w:szCs w:val="30"/>
              </w:rPr>
              <w:t xml:space="preserve">(International) </w:t>
            </w:r>
            <w:proofErr w:type="spellStart"/>
            <w:r w:rsidRPr="00E31A0F">
              <w:rPr>
                <w:rFonts w:ascii="Angsana New" w:hAnsi="Angsana New"/>
                <w:sz w:val="30"/>
                <w:szCs w:val="30"/>
              </w:rPr>
              <w:t>Pte.Ltd</w:t>
            </w:r>
            <w:proofErr w:type="spellEnd"/>
            <w:r w:rsidRPr="00E31A0F">
              <w:rPr>
                <w:rFonts w:ascii="Angsana New" w:hAnsi="Angsana New"/>
                <w:sz w:val="30"/>
                <w:szCs w:val="30"/>
              </w:rPr>
              <w:t xml:space="preserve">.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1AD63" w14:textId="3330B854" w:rsidR="006D0C72" w:rsidRPr="00E31A0F" w:rsidRDefault="006D0C72" w:rsidP="006D0C72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573C0" w14:textId="77777777" w:rsidR="006D0C72" w:rsidRPr="00E31A0F" w:rsidRDefault="006D0C72" w:rsidP="006D0C7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65CD9" w14:textId="6F1C4AE6" w:rsidR="006D0C72" w:rsidRPr="003A46D8" w:rsidRDefault="006D0C72" w:rsidP="006D0C72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D0C72" w:rsidRPr="00E31A0F" w14:paraId="6FEC3A8D" w14:textId="77777777" w:rsidTr="008E53A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0C1D" w14:textId="27AC46E6" w:rsidR="006D0C72" w:rsidRPr="00E31A0F" w:rsidRDefault="006D0C72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เทคโนโลยี (ประเทศไทย) จำกัด</w:t>
            </w:r>
            <w:r w:rsidRPr="00E31A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8B14" w14:textId="1728A6AC" w:rsidR="006D0C72" w:rsidRPr="00FD6225" w:rsidRDefault="006D0C72" w:rsidP="006D0C72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225"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B503D" w14:textId="77777777" w:rsidR="006D0C72" w:rsidRPr="00E31A0F" w:rsidRDefault="006D0C72" w:rsidP="006D0C7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030F" w14:textId="0D8EC20B" w:rsidR="006D0C72" w:rsidRDefault="006D0C72" w:rsidP="006D0C72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6D0C72" w:rsidRPr="00E31A0F" w14:paraId="2B95A0EE" w14:textId="77777777" w:rsidTr="00410E9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960CA" w14:textId="37A3AA3C" w:rsidR="006D0C72" w:rsidRPr="00E31A0F" w:rsidRDefault="006D0C72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/>
                <w:sz w:val="30"/>
                <w:szCs w:val="30"/>
              </w:rPr>
              <w:t>GOLD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2FFAB" w14:textId="1CC67FF0" w:rsidR="006D0C72" w:rsidRPr="00E31A0F" w:rsidRDefault="006D0C72" w:rsidP="006D0C72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3E9B" w14:textId="77777777" w:rsidR="006D0C72" w:rsidRPr="00E31A0F" w:rsidRDefault="006D0C72" w:rsidP="006D0C7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80FA" w14:textId="0626E040" w:rsidR="006D0C72" w:rsidRPr="00175099" w:rsidRDefault="006D0C72" w:rsidP="006D0C7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D0C72" w:rsidRPr="00E31A0F" w14:paraId="51B3C235" w14:textId="77777777" w:rsidTr="00004206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BA773" w14:textId="77777777" w:rsidR="006D0C72" w:rsidRPr="00E31A0F" w:rsidRDefault="006D0C72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ศูนย์บริหารเงิน (ประเทศไทย) จำกัด</w:t>
            </w:r>
            <w:r w:rsidRPr="00E31A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3AA37" w14:textId="761D4144" w:rsidR="006D0C72" w:rsidRPr="00E31A0F" w:rsidRDefault="006D0C72" w:rsidP="006D0C72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C5BC" w14:textId="77777777" w:rsidR="006D0C72" w:rsidRPr="00E31A0F" w:rsidRDefault="006D0C72" w:rsidP="006D0C7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C19F" w14:textId="7029E3C2" w:rsidR="006D0C72" w:rsidRPr="00175099" w:rsidRDefault="006D0C72" w:rsidP="006D0C7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D0C72" w:rsidRPr="00E31A0F" w14:paraId="19CCC1F2" w14:textId="77777777" w:rsidTr="00C559A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E5619" w14:textId="21883225" w:rsidR="006D0C72" w:rsidRPr="00E31A0F" w:rsidRDefault="006D0C72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 โลจิสติกส์ พาร์ค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FE09" w14:textId="00F885FE" w:rsidR="006D0C72" w:rsidRPr="00E31A0F" w:rsidRDefault="006D0C72" w:rsidP="0090207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369FA" w14:textId="77777777" w:rsidR="006D0C72" w:rsidRPr="00E31A0F" w:rsidRDefault="006D0C72" w:rsidP="006D0C7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52F7" w14:textId="59391EDD" w:rsidR="006D0C72" w:rsidRPr="00175099" w:rsidRDefault="006D0C72" w:rsidP="00C06C5F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6D0C72" w:rsidRPr="00E31A0F" w14:paraId="0EBA4E3D" w14:textId="77777777" w:rsidTr="00C559A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93030" w14:textId="77777777" w:rsidR="006D0C72" w:rsidRPr="00E31A0F" w:rsidRDefault="006D0C72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/>
                <w:sz w:val="30"/>
                <w:szCs w:val="30"/>
              </w:rPr>
              <w:t>Shanghai TICON</w:t>
            </w:r>
            <w:r w:rsidRPr="00E31A0F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31A0F">
              <w:rPr>
                <w:rFonts w:ascii="Angsana New" w:hAnsi="Angsana New"/>
                <w:sz w:val="30"/>
                <w:szCs w:val="30"/>
              </w:rPr>
              <w:t>Investment Management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A8205" w14:textId="77F40BB9" w:rsidR="006D0C72" w:rsidRPr="00E31A0F" w:rsidRDefault="006D0C72" w:rsidP="006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AD8D4" w14:textId="77777777" w:rsidR="006D0C72" w:rsidRPr="00E31A0F" w:rsidRDefault="006D0C72" w:rsidP="006D0C7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CFCC8" w14:textId="0E965800" w:rsidR="006D0C72" w:rsidRPr="00175099" w:rsidRDefault="006D0C72" w:rsidP="006D0C7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D0C72" w:rsidRPr="00E31A0F" w14:paraId="77F0DDC0" w14:textId="77777777" w:rsidTr="00410E9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83BE0" w14:textId="77777777" w:rsidR="006D0C72" w:rsidRPr="00E31A0F" w:rsidRDefault="006D0C72" w:rsidP="006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FDBF50" w14:textId="57007FD0" w:rsidR="006D0C72" w:rsidRPr="00E31A0F" w:rsidRDefault="006D0C72" w:rsidP="006D0C72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15015" w14:textId="77777777" w:rsidR="006D0C72" w:rsidRPr="00E31A0F" w:rsidRDefault="006D0C72" w:rsidP="006D0C7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9FE62" w14:textId="6EA8EC2D" w:rsidR="006D0C72" w:rsidRPr="00E31A0F" w:rsidRDefault="006D0C72" w:rsidP="006D0C72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D6225">
              <w:rPr>
                <w:rFonts w:ascii="Angsana New" w:hAnsi="Angsana New"/>
                <w:b/>
                <w:bCs/>
                <w:sz w:val="30"/>
                <w:szCs w:val="30"/>
              </w:rPr>
              <w:t>,067</w:t>
            </w:r>
          </w:p>
        </w:tc>
      </w:tr>
    </w:tbl>
    <w:p w14:paraId="6E77FB2B" w14:textId="77777777" w:rsidR="001E54E0" w:rsidRPr="00E31A0F" w:rsidRDefault="001E54E0" w:rsidP="001E5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sz w:val="30"/>
          <w:szCs w:val="30"/>
        </w:rPr>
      </w:pPr>
      <w:r w:rsidRPr="00E31A0F">
        <w:rPr>
          <w:rFonts w:hint="cs"/>
          <w:sz w:val="30"/>
          <w:szCs w:val="30"/>
          <w:cs/>
        </w:rPr>
        <w:t xml:space="preserve"> </w:t>
      </w:r>
    </w:p>
    <w:p w14:paraId="0BEB9A88" w14:textId="77777777" w:rsidR="0023395B" w:rsidRPr="00B45AFD" w:rsidRDefault="0023395B" w:rsidP="00A26C7D">
      <w:pPr>
        <w:pStyle w:val="block"/>
        <w:spacing w:after="0" w:line="240" w:lineRule="atLeast"/>
        <w:ind w:left="518" w:right="47"/>
        <w:jc w:val="thaiDistribute"/>
        <w:rPr>
          <w:cs/>
          <w:lang w:bidi="th-TH"/>
        </w:rPr>
        <w:sectPr w:rsidR="0023395B" w:rsidRPr="00B45AFD" w:rsidSect="004412DA">
          <w:headerReference w:type="default" r:id="rId10"/>
          <w:footerReference w:type="default" r:id="rId11"/>
          <w:pgSz w:w="11909" w:h="16834" w:code="9"/>
          <w:pgMar w:top="691" w:right="1152" w:bottom="576" w:left="1440" w:header="720" w:footer="720" w:gutter="0"/>
          <w:paperSrc w:first="15" w:other="15"/>
          <w:cols w:space="720"/>
        </w:sectPr>
      </w:pPr>
    </w:p>
    <w:p w14:paraId="68941B43" w14:textId="0A0C53C0" w:rsidR="00F30C56" w:rsidRPr="00B45AFD" w:rsidRDefault="00383EDC" w:rsidP="00F3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เงินลงทุนในบริษัทย่อย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AF2D60" w:rsidRPr="00B45AFD">
        <w:rPr>
          <w:rFonts w:ascii="Angsana New" w:hAnsi="Angsana New" w:hint="cs"/>
          <w:sz w:val="30"/>
          <w:szCs w:val="30"/>
          <w:cs/>
        </w:rPr>
        <w:t>ณ</w:t>
      </w:r>
      <w:r w:rsidR="00AF2D60" w:rsidRPr="00B45AFD">
        <w:rPr>
          <w:rFonts w:ascii="Angsana New" w:hAnsi="Angsana New"/>
          <w:sz w:val="30"/>
          <w:szCs w:val="30"/>
          <w:cs/>
        </w:rPr>
        <w:t xml:space="preserve"> </w:t>
      </w:r>
      <w:r w:rsidR="00AF2D60" w:rsidRPr="00B45AFD">
        <w:rPr>
          <w:rFonts w:ascii="Angsana New" w:hAnsi="Angsana New" w:hint="cs"/>
          <w:sz w:val="30"/>
          <w:szCs w:val="30"/>
          <w:cs/>
        </w:rPr>
        <w:t>วันที่</w:t>
      </w:r>
      <w:r w:rsidR="00AF2D60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741BBC">
        <w:rPr>
          <w:rFonts w:ascii="Angsana New" w:hAnsi="Angsana New"/>
          <w:sz w:val="30"/>
          <w:szCs w:val="30"/>
        </w:rPr>
        <w:t xml:space="preserve">0 </w:t>
      </w:r>
      <w:r w:rsidR="00741BBC">
        <w:rPr>
          <w:rFonts w:ascii="Angsana New" w:hAnsi="Angsana New" w:hint="cs"/>
          <w:sz w:val="30"/>
          <w:szCs w:val="30"/>
          <w:cs/>
        </w:rPr>
        <w:t>มิถุนายน</w:t>
      </w:r>
      <w:r w:rsidR="00AF2D60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AF2D60" w:rsidRPr="00B45AFD">
        <w:rPr>
          <w:rFonts w:ascii="Angsana New" w:hAnsi="Angsana New"/>
          <w:sz w:val="30"/>
          <w:szCs w:val="30"/>
        </w:rPr>
        <w:t xml:space="preserve"> </w:t>
      </w:r>
      <w:r w:rsidR="00AF2D60" w:rsidRPr="00B45AFD">
        <w:rPr>
          <w:rFonts w:ascii="Angsana New" w:hAnsi="Angsana New" w:hint="cs"/>
          <w:sz w:val="30"/>
          <w:szCs w:val="30"/>
          <w:cs/>
        </w:rPr>
        <w:t>และ</w:t>
      </w:r>
      <w:r w:rsidR="00AF2D60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="00AF2D60" w:rsidRPr="00B45AFD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="00AF2D60" w:rsidRPr="00B45AFD">
        <w:rPr>
          <w:rFonts w:ascii="Angsana New" w:hAnsi="Angsana New"/>
          <w:sz w:val="30"/>
          <w:szCs w:val="30"/>
        </w:rPr>
        <w:t xml:space="preserve"> </w:t>
      </w:r>
      <w:r w:rsidR="00AF2D60" w:rsidRPr="00B45AFD">
        <w:rPr>
          <w:rFonts w:ascii="Angsana New" w:hAnsi="Angsana New" w:hint="cs"/>
          <w:sz w:val="30"/>
          <w:szCs w:val="30"/>
          <w:cs/>
        </w:rPr>
        <w:t>และเงินปันผลรับ</w:t>
      </w:r>
      <w:r w:rsidR="0046753F" w:rsidRPr="00B45AFD">
        <w:rPr>
          <w:rFonts w:ascii="Angsana New" w:hAnsi="Angsana New" w:hint="cs"/>
          <w:sz w:val="30"/>
          <w:szCs w:val="30"/>
          <w:cs/>
        </w:rPr>
        <w:t>จากเงินลงทุน</w:t>
      </w:r>
      <w:r w:rsidR="00AF2D60" w:rsidRPr="00B45AFD">
        <w:rPr>
          <w:rFonts w:ascii="Angsana New" w:hAnsi="Angsana New"/>
          <w:sz w:val="30"/>
          <w:szCs w:val="30"/>
          <w:cs/>
        </w:rPr>
        <w:t>สำหรับ</w:t>
      </w:r>
      <w:r w:rsidR="00AF2D60" w:rsidRPr="00B45AFD">
        <w:rPr>
          <w:rFonts w:ascii="Angsana New" w:hAnsi="Angsana New" w:hint="cs"/>
          <w:sz w:val="30"/>
          <w:szCs w:val="30"/>
          <w:cs/>
        </w:rPr>
        <w:t>งวด</w:t>
      </w:r>
      <w:r w:rsidR="00741BBC">
        <w:rPr>
          <w:rFonts w:ascii="Angsana New" w:hAnsi="Angsana New" w:hint="cs"/>
          <w:sz w:val="30"/>
          <w:szCs w:val="30"/>
          <w:cs/>
        </w:rPr>
        <w:t>เก้า</w:t>
      </w:r>
      <w:r w:rsidR="00AF2D60" w:rsidRPr="00B45AFD">
        <w:rPr>
          <w:rFonts w:ascii="Angsana New" w:hAnsi="Angsana New" w:hint="cs"/>
          <w:sz w:val="30"/>
          <w:szCs w:val="30"/>
          <w:cs/>
        </w:rPr>
        <w:t xml:space="preserve">เดือนสิ้นสุด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741BBC">
        <w:rPr>
          <w:rFonts w:ascii="Angsana New" w:hAnsi="Angsana New"/>
          <w:sz w:val="30"/>
          <w:szCs w:val="30"/>
        </w:rPr>
        <w:t>0</w:t>
      </w:r>
      <w:r w:rsidR="00AF2D60" w:rsidRPr="00B45AFD">
        <w:rPr>
          <w:rFonts w:ascii="Angsana New" w:hAnsi="Angsana New"/>
          <w:sz w:val="30"/>
          <w:szCs w:val="30"/>
        </w:rPr>
        <w:t xml:space="preserve"> </w:t>
      </w:r>
      <w:r w:rsidR="00741BBC">
        <w:rPr>
          <w:rFonts w:ascii="Angsana New" w:hAnsi="Angsana New" w:hint="cs"/>
          <w:sz w:val="30"/>
          <w:szCs w:val="30"/>
          <w:cs/>
        </w:rPr>
        <w:t>มิถุนายน</w:t>
      </w:r>
      <w:r w:rsidR="00AF2D60" w:rsidRPr="00B45AF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4E6BA9A" w14:textId="77777777" w:rsidR="00A46125" w:rsidRPr="00B45AFD" w:rsidRDefault="00A46125" w:rsidP="00F3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5415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185"/>
        <w:gridCol w:w="1260"/>
        <w:gridCol w:w="270"/>
        <w:gridCol w:w="799"/>
        <w:gridCol w:w="250"/>
        <w:gridCol w:w="661"/>
        <w:gridCol w:w="250"/>
        <w:gridCol w:w="740"/>
        <w:gridCol w:w="250"/>
        <w:gridCol w:w="740"/>
        <w:gridCol w:w="250"/>
        <w:gridCol w:w="830"/>
        <w:gridCol w:w="250"/>
        <w:gridCol w:w="740"/>
        <w:gridCol w:w="250"/>
        <w:gridCol w:w="764"/>
        <w:gridCol w:w="250"/>
        <w:gridCol w:w="787"/>
        <w:gridCol w:w="250"/>
        <w:gridCol w:w="6"/>
        <w:gridCol w:w="753"/>
        <w:gridCol w:w="250"/>
        <w:gridCol w:w="830"/>
        <w:gridCol w:w="9"/>
        <w:gridCol w:w="227"/>
        <w:gridCol w:w="664"/>
        <w:gridCol w:w="270"/>
        <w:gridCol w:w="630"/>
      </w:tblGrid>
      <w:tr w:rsidR="00136B7F" w:rsidRPr="00B45AFD" w14:paraId="19557E55" w14:textId="77777777" w:rsidTr="00F16E34">
        <w:trPr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2915094" w14:textId="77777777" w:rsidR="00136B7F" w:rsidRPr="00B45AFD" w:rsidRDefault="00136B7F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BCD252B" w14:textId="77777777" w:rsidR="00136B7F" w:rsidRPr="00B45AFD" w:rsidRDefault="00136B7F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817AF93" w14:textId="77777777" w:rsidR="00136B7F" w:rsidRPr="00B45AFD" w:rsidRDefault="00136B7F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700" w:type="dxa"/>
            <w:gridSpan w:val="25"/>
            <w:shd w:val="clear" w:color="auto" w:fill="auto"/>
            <w:tcMar>
              <w:left w:w="115" w:type="dxa"/>
              <w:right w:w="115" w:type="dxa"/>
            </w:tcMar>
          </w:tcPr>
          <w:p w14:paraId="5FB762C8" w14:textId="77777777" w:rsidR="00136B7F" w:rsidRPr="00B45AFD" w:rsidRDefault="00136B7F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B45AFD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2B5AB9" w:rsidRPr="00B45AFD" w14:paraId="20007B0B" w14:textId="77777777" w:rsidTr="00F16E34">
        <w:trPr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FDC3707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E37F191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3B226B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EA41514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สัดส่วน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C94834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3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FE3DC9E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3935830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6AB0B85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E5BE3D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1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AC00A98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4633A4A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2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1DC01741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91" w:type="dxa"/>
            <w:gridSpan w:val="4"/>
            <w:shd w:val="clear" w:color="auto" w:fill="auto"/>
          </w:tcPr>
          <w:p w14:paraId="6D48E184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2B5AB9" w:rsidRPr="00B45AFD" w14:paraId="196F0FD7" w14:textId="77777777" w:rsidTr="00F16E34">
        <w:trPr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4D7D12A9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241CA0A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0F0CA02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0828989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E352AA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3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DE73460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D120F1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6E97DC4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8A953B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1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D8BC7C7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5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67C2B34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2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14926B4B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ราคาทุน</w:t>
            </w:r>
            <w:r w:rsidRPr="00B45AFD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791" w:type="dxa"/>
            <w:gridSpan w:val="4"/>
            <w:shd w:val="clear" w:color="auto" w:fill="auto"/>
          </w:tcPr>
          <w:p w14:paraId="502AEA65" w14:textId="5913911A" w:rsidR="002B5AB9" w:rsidRPr="00B45AFD" w:rsidRDefault="005A0033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เก้า</w:t>
            </w:r>
            <w:r w:rsidR="002B5AB9"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D55990" w:rsidRPr="00B45AFD" w14:paraId="55D8D57C" w14:textId="77777777" w:rsidTr="00F16E34">
        <w:trPr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4BF7B34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0E65A66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26D319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C7D29F7" w14:textId="2C525062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8BFD84C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02D9C736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8556AE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BC0FCC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4B6F343" w14:textId="424CB41A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9EF5FA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24F7134" w14:textId="69C0E0E0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8556AE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B6BB9F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9489389" w14:textId="62BDB9D9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50C144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5132705" w14:textId="5B0926A4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8556AE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CCB213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9D852C7" w14:textId="375649A8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EC67E5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1A5AA099" w14:textId="385ED484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8556AE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CFD058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C7893BD" w14:textId="0804D8B3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C89658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23CA242" w14:textId="5BDF40F8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8556AE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299438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52804CD" w14:textId="42C7EA1E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B4D3239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8C7105" w14:textId="1F97FF8F" w:rsidR="00D55990" w:rsidRPr="00741BBC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highlight w:val="yellow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</w:tr>
      <w:tr w:rsidR="00D55990" w:rsidRPr="00B45AFD" w14:paraId="0107EFF5" w14:textId="77777777" w:rsidTr="00F16E34">
        <w:trPr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A82DBDF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939F473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F638BC3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8F58337" w14:textId="047058FD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DB7CAD7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0EED8FAC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AD6CCF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A342B4B" w14:textId="7132DA25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6DE43E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8D9EC14" w14:textId="3FCB5E13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B426EAA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E9C60D3" w14:textId="1B626692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3B5C3E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04E64FA" w14:textId="5B32315A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84BC56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13A1034" w14:textId="3CAB0806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B8C5004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0E67AFA" w14:textId="5A39086A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089FC6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6E65416" w14:textId="1D1D7C16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348BB6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3E0960B" w14:textId="75440336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E8DE10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59C033F" w14:textId="1EC36768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ิถุนายน</w:t>
            </w:r>
          </w:p>
        </w:tc>
        <w:tc>
          <w:tcPr>
            <w:tcW w:w="270" w:type="dxa"/>
            <w:shd w:val="clear" w:color="auto" w:fill="auto"/>
          </w:tcPr>
          <w:p w14:paraId="5D357641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7068ACE" w14:textId="4E7C15D6" w:rsidR="00D55990" w:rsidRPr="00741BBC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highlight w:val="yellow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ิถุนายน</w:t>
            </w:r>
          </w:p>
        </w:tc>
      </w:tr>
      <w:tr w:rsidR="00D55990" w:rsidRPr="00B45AFD" w14:paraId="091E631F" w14:textId="77777777" w:rsidTr="00F16E34">
        <w:trPr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88D4BCB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FA170A8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6BAE10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610199D7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77BB07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2D4EC0EE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14C2594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14A84AC" w14:textId="1EBE00D5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D06F29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14545F8" w14:textId="0321C7F1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99A1F45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8AE94A6" w14:textId="170B8DEA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898470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2AA9841" w14:textId="667F9B6A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9FA7BD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8F2EB5C" w14:textId="26C7C6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3BEFE7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86F55B2" w14:textId="2A6EAD49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377344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44DDD3B" w14:textId="15CF233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2CFF11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B4218D3" w14:textId="39356871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BF34D6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F5ADBF2" w14:textId="6BA14E86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BB4A376" w14:textId="77777777" w:rsidR="00D55990" w:rsidRPr="00B45AFD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EFC9D3" w14:textId="5CDF4C1E" w:rsidR="00D55990" w:rsidRPr="00741BBC" w:rsidRDefault="00D55990" w:rsidP="00D55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</w:tr>
      <w:tr w:rsidR="002B5AB9" w:rsidRPr="00B45AFD" w14:paraId="4389BD62" w14:textId="77777777" w:rsidTr="00F16E34">
        <w:trPr>
          <w:trHeight w:val="120"/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6DCD49F7" w14:textId="77777777" w:rsidR="002B5AB9" w:rsidRPr="00B45AFD" w:rsidRDefault="002B5AB9" w:rsidP="002B5AB9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79B8149" w14:textId="77777777" w:rsidR="002B5AB9" w:rsidRPr="00B45AFD" w:rsidRDefault="002B5AB9" w:rsidP="002B5AB9">
            <w:pPr>
              <w:tabs>
                <w:tab w:val="clear" w:pos="1644"/>
                <w:tab w:val="clear" w:pos="1871"/>
              </w:tabs>
              <w:spacing w:line="240" w:lineRule="auto"/>
              <w:ind w:right="-103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BBD7C4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851329F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0FF559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740" w:type="dxa"/>
            <w:gridSpan w:val="21"/>
            <w:shd w:val="clear" w:color="auto" w:fill="auto"/>
            <w:tcMar>
              <w:left w:w="115" w:type="dxa"/>
              <w:right w:w="115" w:type="dxa"/>
            </w:tcMar>
          </w:tcPr>
          <w:p w14:paraId="25442D47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B45AFD" w:rsidDel="00033211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</w:t>
            </w:r>
            <w:r w:rsidR="00F30C56" w:rsidRPr="00B45AFD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ล้าน</w:t>
            </w:r>
            <w:r w:rsidRPr="00B45AFD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2B5AB9" w:rsidRPr="00B45AFD" w14:paraId="08A5C9F9" w14:textId="77777777" w:rsidTr="00F16E34"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633221C" w14:textId="77777777" w:rsidR="002B5AB9" w:rsidRPr="00B45AFD" w:rsidRDefault="002B5AB9" w:rsidP="002B5A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2B046EA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9D686E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4BC339A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148DA9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568B69C1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D64F764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5738ED8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3BD44E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B4C7407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F0BF327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87C0B5D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CCD3B6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1E2E0A8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7D16A78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7EE4479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C5CFB8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61BE7FC3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384556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DC8EADA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FE69BA3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CEDB260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E0F7F2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294EE69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8AF06A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B35C3CF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0E2622" w:rsidRPr="00B45AFD" w14:paraId="09FF4D00" w14:textId="77777777" w:rsidTr="00F16E34"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B420CFA" w14:textId="77777777" w:rsidR="000E2622" w:rsidRPr="00B45AFD" w:rsidRDefault="000E2622" w:rsidP="000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อีโค อินดัสเทรียล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FF8C384" w14:textId="77777777" w:rsidR="000E2622" w:rsidRPr="00B45AFD" w:rsidRDefault="000E2622" w:rsidP="000E2622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571599F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8880B37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62330BF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5F11DB4A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167FCC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9318DC0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D17D405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62D926A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56DB1A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820522D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FD9178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CC26BA8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A8D551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D0C2A44" w14:textId="50EB1A30" w:rsidR="000E2622" w:rsidRPr="00B45AFD" w:rsidRDefault="000E2622" w:rsidP="000E2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6BE4221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0BFBB426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3AC635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3D2C622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07C8E4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DB291B2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68C1C59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8287580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3069F2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35D3677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559AF" w:rsidRPr="00B45AFD" w14:paraId="07F3F8F2" w14:textId="77777777" w:rsidTr="00F16E34"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2399D58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เซอร์วิสเซส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755F01E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6E97CBF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663A106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2543C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7BA56ED8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9A60F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1868707" w14:textId="52842259" w:rsidR="00C559AF" w:rsidRPr="00B45AFD" w:rsidRDefault="0088416A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F6B9D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4450E1B" w14:textId="77777777" w:rsidR="00C559AF" w:rsidRPr="00B45AFD" w:rsidRDefault="008556AE" w:rsidP="006D349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3AF75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92F9869" w14:textId="62056886" w:rsidR="00C559AF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1F6E78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81D421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57E607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C46F6AB" w14:textId="251D8506" w:rsidR="00C559AF" w:rsidRPr="00B45AFD" w:rsidRDefault="0088416A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71BE5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B9FB645" w14:textId="77777777" w:rsidR="00C559AF" w:rsidRPr="0088416A" w:rsidRDefault="00C559AF" w:rsidP="0094171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88416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20446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5ED7E0F" w14:textId="5C0A2255" w:rsidR="00C559AF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309E07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CF5E97D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0B1E3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2936B4A" w14:textId="51CE8F04" w:rsidR="00C559AF" w:rsidRPr="00B45AFD" w:rsidRDefault="0088416A" w:rsidP="0088416A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C87D60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22A3304" w14:textId="77777777" w:rsidR="00C559AF" w:rsidRPr="00B45AFD" w:rsidRDefault="008556AE" w:rsidP="00E31A0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</w:tr>
      <w:tr w:rsidR="00C559AF" w:rsidRPr="00B45AFD" w14:paraId="3E928326" w14:textId="77777777" w:rsidTr="00F16E34"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35A2233F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เฟรเซอร์ส </w:t>
            </w:r>
          </w:p>
          <w:p w14:paraId="282EFEBB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พร็อพเพอร์ตี้ อินดัสเทรียล</w:t>
            </w:r>
          </w:p>
          <w:p w14:paraId="2DEF136B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7C8AE49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</w:p>
          <w:p w14:paraId="5384E6CA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</w:p>
          <w:p w14:paraId="2C96B205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C382D1B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02271CA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318232B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6ADF80D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5EFFC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2687C51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41A0117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34CAD87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DF766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A8FB72B" w14:textId="77777777" w:rsidR="00C559AF" w:rsidRDefault="00C559AF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99C6C6A" w14:textId="77777777" w:rsidR="0088416A" w:rsidRDefault="0088416A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5594D5AE" w14:textId="75E64E25" w:rsidR="0088416A" w:rsidRPr="00B45AFD" w:rsidRDefault="0088416A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11,500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9D65E3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FE9FE7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0ED3C67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D7195A6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86FA0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53B4BE8" w14:textId="77777777" w:rsidR="00C559AF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876099E" w14:textId="77777777" w:rsidR="0088416A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99AE8C0" w14:textId="376D95A7" w:rsidR="0088416A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11,515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E0072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B7E871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011017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7727EC8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E76BA3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22772CB" w14:textId="77777777" w:rsidR="00C559AF" w:rsidRDefault="00C559AF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636728BB" w14:textId="77777777" w:rsidR="0088416A" w:rsidRDefault="0088416A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4BCB316" w14:textId="07928BBE" w:rsidR="0088416A" w:rsidRPr="00B45AFD" w:rsidRDefault="0088416A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62F358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C252A0D" w14:textId="77777777" w:rsidR="00C559AF" w:rsidRPr="0088416A" w:rsidRDefault="00C559AF" w:rsidP="0094171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8CAFC6D" w14:textId="77777777" w:rsidR="00C559AF" w:rsidRPr="0088416A" w:rsidRDefault="00C559AF" w:rsidP="0094171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1E42DB49" w14:textId="77777777" w:rsidR="00C559AF" w:rsidRPr="0088416A" w:rsidRDefault="00C559AF" w:rsidP="0094171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88416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E3326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CC69484" w14:textId="77777777" w:rsidR="00C559AF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D08AF32" w14:textId="77777777" w:rsidR="0088416A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53EF108" w14:textId="25701E86" w:rsidR="0088416A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11,515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B1AEC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D8BC1B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593821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6F37D4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61B135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D68D367" w14:textId="77777777" w:rsidR="00C559AF" w:rsidRDefault="00C559AF" w:rsidP="0088416A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2334406" w14:textId="77777777" w:rsidR="0088416A" w:rsidRDefault="0088416A" w:rsidP="0088416A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AB6A56" w14:textId="377FBE85" w:rsidR="0088416A" w:rsidRPr="00B45AFD" w:rsidRDefault="0088416A" w:rsidP="0094171F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1B44A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B2490B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4D1314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85C0E0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559AF" w:rsidRPr="00B45AFD" w14:paraId="3B7E70B0" w14:textId="77777777" w:rsidTr="00F16E34"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5BE1E87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บริษัท เฟรเซอร์ส พร็อพเพอร์ตี้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9A5CCBA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ABD171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628E95A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310B51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0300D3E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1CE31D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E5BC92C" w14:textId="77777777" w:rsidR="00C559AF" w:rsidRPr="00B45AFD" w:rsidRDefault="00C559AF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417E5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597C17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E5DC7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24823E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495A71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C36E45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E3653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EAE562E" w14:textId="77777777" w:rsidR="00C559AF" w:rsidRPr="00B45AFD" w:rsidRDefault="00C559AF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2CF7D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052C670C" w14:textId="77777777" w:rsidR="00C559AF" w:rsidRPr="0088416A" w:rsidRDefault="00C559AF" w:rsidP="0094171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379E17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5CB959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36389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124D86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D8FF84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734D9F8" w14:textId="77777777" w:rsidR="00C559AF" w:rsidRPr="00B45AFD" w:rsidRDefault="00C559AF" w:rsidP="0088416A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9AC39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94DDF5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559AF" w:rsidRPr="00B45AFD" w14:paraId="3C466905" w14:textId="77777777" w:rsidTr="00F16E34">
        <w:trPr>
          <w:trHeight w:val="290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CB5E67A" w14:textId="77777777" w:rsidR="00C559AF" w:rsidRPr="00B45AFD" w:rsidRDefault="00C559AF" w:rsidP="00C559AF">
            <w:pPr>
              <w:spacing w:line="240" w:lineRule="auto"/>
              <w:ind w:left="93"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อินดัสเทรียล รีท แมนเนจเม้นท์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957CEA7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บริหารจัดการ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89FD214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64B3B4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2F0AB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6ABAA6C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9C34A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49B90EE" w14:textId="77777777" w:rsidR="00C559AF" w:rsidRPr="00B45AFD" w:rsidRDefault="00C559AF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F13B3C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1E4D7C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33691C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F83911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627E6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E989EE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1490B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0013219" w14:textId="77777777" w:rsidR="00C559AF" w:rsidRPr="00B45AFD" w:rsidRDefault="00C559AF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8EBAC9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4490FF2" w14:textId="77777777" w:rsidR="00C559AF" w:rsidRPr="0088416A" w:rsidRDefault="00C559AF" w:rsidP="0094171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F590C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4BF0DC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80B18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428973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3CD6E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D0DBDFB" w14:textId="77777777" w:rsidR="00C559AF" w:rsidRPr="00B45AFD" w:rsidRDefault="00C559AF" w:rsidP="0088416A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3DFA0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BADF96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559AF" w:rsidRPr="00B45AFD" w14:paraId="54AB7C2B" w14:textId="77777777" w:rsidTr="00F16E34">
        <w:trPr>
          <w:trHeight w:val="290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437B4E9" w14:textId="77777777" w:rsidR="00C559AF" w:rsidRPr="00B45AFD" w:rsidRDefault="00C559AF" w:rsidP="00C559AF">
            <w:pPr>
              <w:spacing w:line="240" w:lineRule="auto"/>
              <w:ind w:left="93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>(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B45AFD">
              <w:rPr>
                <w:rFonts w:ascii="Angsana New" w:hAnsi="Angsana New"/>
                <w:sz w:val="22"/>
                <w:szCs w:val="22"/>
              </w:rPr>
              <w:t>)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8245585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  กองทรัสต์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4F180FE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FEE7A85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69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ADF2FE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5F3CDCC6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69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EE728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2AC22F2" w14:textId="78BFF8CB" w:rsidR="00C559AF" w:rsidRPr="00B45AFD" w:rsidRDefault="0088416A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0C5747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2117E7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42DDD3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E8C9187" w14:textId="02130003" w:rsidR="00C559AF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1B795E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AFE78B0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F68D38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386ADFF" w14:textId="1C07AA87" w:rsidR="00C559AF" w:rsidRPr="00B45AFD" w:rsidRDefault="0088416A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CDB09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DFD0126" w14:textId="77777777" w:rsidR="00C559AF" w:rsidRPr="0088416A" w:rsidRDefault="00C559AF" w:rsidP="0094171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88416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E21FCA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8E65115" w14:textId="594FAE4E" w:rsidR="00C559AF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C1784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73134E8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5C789A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2FA03E0" w14:textId="782F46D9" w:rsidR="00C559AF" w:rsidRPr="00B45AFD" w:rsidRDefault="0088416A" w:rsidP="00E31A0F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C73613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1668290" w14:textId="77777777" w:rsidR="00C559AF" w:rsidRPr="00B45AFD" w:rsidRDefault="008556AE" w:rsidP="00E31A0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22</w:t>
            </w:r>
          </w:p>
        </w:tc>
      </w:tr>
      <w:tr w:rsidR="00C559AF" w:rsidRPr="00B45AFD" w14:paraId="3B524C7B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1C75DC1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เฟรเซอร์ส พร็อพเพอร์ตี้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8649C23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6C6E18C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46C7BB3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65CA2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170820B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DBE65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81FA975" w14:textId="77777777" w:rsidR="00C559AF" w:rsidRPr="00B45AFD" w:rsidRDefault="00C559AF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B4ED4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4FECB3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C655A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CD066E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09264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40D602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02DCDF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8447AB8" w14:textId="77777777" w:rsidR="00C559AF" w:rsidRPr="00B45AFD" w:rsidRDefault="00C559AF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624987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04FA1335" w14:textId="77777777" w:rsidR="00C559AF" w:rsidRPr="0088416A" w:rsidRDefault="00C559AF" w:rsidP="0094171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8BF830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612E59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FF566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7A1B6B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EC089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71153FA" w14:textId="77777777" w:rsidR="00C559AF" w:rsidRPr="00B45AFD" w:rsidRDefault="00C559AF" w:rsidP="0088416A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CF8B9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B2AFDA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559AF" w:rsidRPr="00B45AFD" w14:paraId="008DF4EF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F4CEFE9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>เทคโนโลยี (ประเทศไทย)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59CA6B2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ศูนย์ข้อมูล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5B3C778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CF8010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14CAA2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6529A6D6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F250D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012F2B6" w14:textId="1CDF0429" w:rsidR="00C559AF" w:rsidRPr="00B45AFD" w:rsidRDefault="0088416A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1F5FDF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51CE25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372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2510B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8FFB4F2" w14:textId="4DE9A616" w:rsidR="00C559AF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4CD67A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70F47CA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372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41F87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DE585E2" w14:textId="6D25C0DA" w:rsidR="00C559AF" w:rsidRPr="00B45AFD" w:rsidRDefault="0088416A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4DFFB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10584722" w14:textId="77777777" w:rsidR="00C559AF" w:rsidRPr="0088416A" w:rsidRDefault="00C559AF" w:rsidP="0094171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88416A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AD9E8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0A8275F" w14:textId="465B82C9" w:rsidR="00C559AF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FB181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4D712A0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372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F264C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31132A3" w14:textId="48BDE0D4" w:rsidR="00C559AF" w:rsidRPr="00B45AFD" w:rsidRDefault="0088416A" w:rsidP="0094171F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052D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4078BE1" w14:textId="77777777" w:rsidR="00C559AF" w:rsidRPr="00B45AFD" w:rsidRDefault="00C559AF" w:rsidP="0094171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559AF" w:rsidRPr="00B45AFD" w14:paraId="551C7F9A" w14:textId="77777777" w:rsidTr="00F16E34">
        <w:trPr>
          <w:trHeight w:val="33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60FA1F28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บางกอกโลจิสติกส์ </w:t>
            </w:r>
          </w:p>
          <w:p w14:paraId="768A336C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พาร์ค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EE39F23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พัฒนา   </w:t>
            </w:r>
            <w:r w:rsidRPr="00B45AFD">
              <w:rPr>
                <w:rFonts w:ascii="Angsana New" w:hAnsi="Angsana New"/>
                <w:szCs w:val="22"/>
                <w:lang w:bidi="th-TH"/>
              </w:rPr>
              <w:t xml:space="preserve">     </w:t>
            </w:r>
          </w:p>
          <w:p w14:paraId="6D5CC094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A54D6D1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43C1DCE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F436C1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75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97A69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4CDE09A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D24301D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75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56C57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BE914FA" w14:textId="77777777" w:rsidR="00C559AF" w:rsidRDefault="00C559AF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E175F07" w14:textId="6B95D9C5" w:rsidR="0088416A" w:rsidRPr="00B45AFD" w:rsidRDefault="0088416A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A5502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DFFF1D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EEE3FAB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50D51A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CDF94A9" w14:textId="77777777" w:rsidR="00C559AF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8F5B287" w14:textId="74D6AF80" w:rsidR="0088416A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CEEDC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18524E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 w:hanging="12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BE515BF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800ED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FEF8278" w14:textId="77777777" w:rsidR="00C559AF" w:rsidRDefault="00C559AF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53D1708" w14:textId="726CE266" w:rsidR="0088416A" w:rsidRPr="00B45AFD" w:rsidRDefault="0088416A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A96FF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63A0DD5" w14:textId="77777777" w:rsidR="00C559AF" w:rsidRPr="0088416A" w:rsidRDefault="00C559AF" w:rsidP="0094171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6C3184CF" w14:textId="77777777" w:rsidR="00C559AF" w:rsidRPr="0088416A" w:rsidRDefault="00C559AF" w:rsidP="0094171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88416A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C0F0A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80215DA" w14:textId="77777777" w:rsidR="00C559AF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829C447" w14:textId="68BAD753" w:rsidR="0088416A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5BBED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BB44EC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F3E6BD3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BB677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3468083" w14:textId="77777777" w:rsidR="00C559AF" w:rsidRDefault="00C559AF" w:rsidP="0094171F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E1C5F96" w14:textId="42BCE181" w:rsidR="0088416A" w:rsidRPr="00B45AFD" w:rsidRDefault="0088416A" w:rsidP="0094171F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8BFC1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2540A3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D1837A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559AF" w:rsidRPr="00B45AFD" w14:paraId="20965E15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415817AE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>Shanghai TICON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B9134CB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CA32DA2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B1A6A4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6B279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6CDB905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3E5A4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91A9156" w14:textId="77777777" w:rsidR="00C559AF" w:rsidRPr="00B45AFD" w:rsidRDefault="00C559AF" w:rsidP="0088416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B4682E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B17EEA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02B01E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CF53CE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2E746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C33C73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6E6D3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C6171FB" w14:textId="77777777" w:rsidR="00C559AF" w:rsidRPr="00B45AFD" w:rsidRDefault="00C559AF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5EAC8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580EC5E3" w14:textId="77777777" w:rsidR="00C559AF" w:rsidRPr="0088416A" w:rsidRDefault="00C559AF" w:rsidP="0094171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9CA6A8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564DD4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8A0E1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04C4B3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9EE97A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13BF819" w14:textId="77777777" w:rsidR="00C559AF" w:rsidRPr="00B45AFD" w:rsidRDefault="00C559AF" w:rsidP="0094171F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A99B8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9C1884A" w14:textId="77777777" w:rsidR="00C559AF" w:rsidRPr="00E31A0F" w:rsidRDefault="00C559AF" w:rsidP="00E31A0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559AF" w:rsidRPr="00B45AFD" w14:paraId="6FF12418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43A409AB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   </w:t>
            </w:r>
            <w:proofErr w:type="gramStart"/>
            <w:r w:rsidRPr="00B45AFD">
              <w:rPr>
                <w:rFonts w:ascii="Angsana New" w:hAnsi="Angsana New"/>
                <w:sz w:val="22"/>
                <w:szCs w:val="22"/>
              </w:rPr>
              <w:t>Investment  Management</w:t>
            </w:r>
            <w:proofErr w:type="gramEnd"/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713CE40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DDC1AA9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1FF77BB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520FC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0B33CED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91B7B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A428DA6" w14:textId="77777777" w:rsidR="00C559AF" w:rsidRPr="00B45AFD" w:rsidRDefault="00C559AF" w:rsidP="0088416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640F7C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56EDC1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8FE6B2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3614FE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42DBC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AF66E7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F8606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5986BAD" w14:textId="77777777" w:rsidR="00C559AF" w:rsidRPr="00B45AFD" w:rsidRDefault="00C559AF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3678E2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26C58B38" w14:textId="77777777" w:rsidR="00C559AF" w:rsidRPr="00B45AFD" w:rsidRDefault="00C559AF" w:rsidP="0094171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37AB26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51A985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54398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22F885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8D85E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457FAFE" w14:textId="77777777" w:rsidR="00C559AF" w:rsidRPr="00B45AFD" w:rsidRDefault="00C559AF" w:rsidP="0094171F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449B9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911EE55" w14:textId="77777777" w:rsidR="00C559AF" w:rsidRPr="00E31A0F" w:rsidRDefault="00C559AF" w:rsidP="00E31A0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559AF" w:rsidRPr="00B45AFD" w14:paraId="23F418C8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102982B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   Company Limited</w:t>
            </w:r>
            <w:r w:rsidR="00DA2F2B">
              <w:rPr>
                <w:rFonts w:ascii="Angsana New" w:hAnsi="Angsana New"/>
                <w:sz w:val="22"/>
                <w:szCs w:val="22"/>
              </w:rPr>
              <w:t xml:space="preserve"> *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B946F62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881BA32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23D107D4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-2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2606A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3ED98504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D0B03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604E595" w14:textId="6ED0499C" w:rsidR="00C559AF" w:rsidRPr="0088416A" w:rsidRDefault="0088416A" w:rsidP="001E5355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8416A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E8301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A88B2B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85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3D460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EB4B783" w14:textId="6B17B70F" w:rsidR="00C559AF" w:rsidRPr="00B45AFD" w:rsidRDefault="0088416A" w:rsidP="001E5355">
            <w:pPr>
              <w:pStyle w:val="acctfourfigures"/>
              <w:tabs>
                <w:tab w:val="clear" w:pos="765"/>
                <w:tab w:val="decimal" w:pos="23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F0FA2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8BA652B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85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1C7EDC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DF9A5E3" w14:textId="563654B8" w:rsidR="00C559AF" w:rsidRPr="00B45AFD" w:rsidRDefault="0088416A" w:rsidP="0094171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5DD0F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7325F22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C800B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0D01CA9" w14:textId="62E376E6" w:rsidR="00C559AF" w:rsidRPr="00B45AFD" w:rsidRDefault="0088416A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E8515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D86520D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5067A7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494F47C" w14:textId="6323E961" w:rsidR="00C559AF" w:rsidRPr="00B45AFD" w:rsidRDefault="0088416A" w:rsidP="0094171F">
            <w:pPr>
              <w:pStyle w:val="acctfourfigures"/>
              <w:tabs>
                <w:tab w:val="clear" w:pos="765"/>
                <w:tab w:val="decimal" w:pos="1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73F70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8D8103F" w14:textId="77777777" w:rsidR="00C559AF" w:rsidRPr="00E31A0F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559AF" w:rsidRPr="00B45AFD" w14:paraId="3969977C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6667669A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7D819C2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60EBF6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294916F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027FA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1EE7406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89E34B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85A0C8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9F770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DA6152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786F35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F32B0A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AF617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13ADCA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2F1AD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C25FB8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2F5E2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C3CF96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37E30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D0CF60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485C9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415D19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41696E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1A7D7D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10F8C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923B1D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559AF" w:rsidRPr="00B45AFD" w14:paraId="6EF3CB7D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2E553DA" w14:textId="77777777" w:rsidR="00C559AF" w:rsidRPr="00B45AFD" w:rsidRDefault="00C559AF" w:rsidP="00C559A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lastRenderedPageBreak/>
              <w:t xml:space="preserve">Frasers Property Thailand </w:t>
            </w:r>
          </w:p>
          <w:p w14:paraId="52CEA9EF" w14:textId="77777777" w:rsidR="00C559AF" w:rsidRPr="00B45AFD" w:rsidRDefault="00C559AF" w:rsidP="00C559A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   (Hong Kong) Limited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D5A2A90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671FB000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5AFDA19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064ED2B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8F683F6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43120C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2BC4274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F246BBF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464FC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6EA95B" w14:textId="7AE2CEBF" w:rsidR="00C559AF" w:rsidRPr="006D349E" w:rsidRDefault="0088416A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F63E6C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98DDD1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829B6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919224" w14:textId="68593DC0" w:rsidR="00C559AF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A05E5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504C0F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82991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38DA2E" w14:textId="2186E297" w:rsidR="00C559AF" w:rsidRPr="0094171F" w:rsidRDefault="00A3183A" w:rsidP="0094171F">
            <w:pPr>
              <w:pStyle w:val="acctfourfigures"/>
              <w:tabs>
                <w:tab w:val="clear" w:pos="765"/>
                <w:tab w:val="decimal" w:pos="2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16FF1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44C9E2" w14:textId="77777777" w:rsidR="00C559AF" w:rsidRPr="0094171F" w:rsidRDefault="00C559AF" w:rsidP="0094171F">
            <w:pPr>
              <w:pStyle w:val="acctfourfigures"/>
              <w:tabs>
                <w:tab w:val="clear" w:pos="765"/>
                <w:tab w:val="decimal" w:pos="2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01A33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E04795" w14:textId="59113DB3" w:rsidR="00C559AF" w:rsidRPr="00B45AFD" w:rsidRDefault="00CD3FF7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26F2A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89EA2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2A60C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BCF8769" w14:textId="0CE43354" w:rsidR="00C559AF" w:rsidRPr="00B45AFD" w:rsidRDefault="00CD3FF7" w:rsidP="0094171F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AAE2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A489E76" w14:textId="77777777" w:rsidR="00C559AF" w:rsidRPr="004C0541" w:rsidRDefault="00C559AF" w:rsidP="004C0541">
            <w:pPr>
              <w:pStyle w:val="acctfourfigures"/>
              <w:tabs>
                <w:tab w:val="clear" w:pos="765"/>
                <w:tab w:val="decimal" w:pos="13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C0541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559AF" w:rsidRPr="00B45AFD" w14:paraId="76AE62E0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9D26436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>Frasers Property Thailand</w:t>
            </w:r>
          </w:p>
          <w:p w14:paraId="375B3160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Pr="00B45AFD">
              <w:rPr>
                <w:rFonts w:ascii="Angsana New" w:hAnsi="Angsana New"/>
                <w:sz w:val="22"/>
                <w:szCs w:val="22"/>
              </w:rPr>
              <w:t>International)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0820DD6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58599C0A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C4088C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B889F5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552365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43BC2D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73AD9FB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6D44C5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81E6B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C17E1" w14:textId="20ABB52F" w:rsidR="00C559AF" w:rsidRPr="006D349E" w:rsidRDefault="0088416A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8,499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ACC4B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03803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429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5B833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C6CE9F" w14:textId="6A2025F6" w:rsidR="00C559AF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8,499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F16F3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449FCB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429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B3108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8DE674" w14:textId="7A3A16FA" w:rsidR="00C559AF" w:rsidRPr="0094171F" w:rsidRDefault="0094171F" w:rsidP="0094171F">
            <w:pPr>
              <w:pStyle w:val="acctfourfigures"/>
              <w:tabs>
                <w:tab w:val="clear" w:pos="765"/>
                <w:tab w:val="decimal" w:pos="2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CEE10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9CCC05" w14:textId="2DC9F3CA" w:rsidR="00C559AF" w:rsidRPr="0094171F" w:rsidRDefault="0094171F" w:rsidP="0094171F">
            <w:pPr>
              <w:pStyle w:val="acctfourfigures"/>
              <w:tabs>
                <w:tab w:val="clear" w:pos="765"/>
                <w:tab w:val="decimal" w:pos="2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4BD84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B4C408" w14:textId="430A8876" w:rsidR="00C559AF" w:rsidRPr="00B45AFD" w:rsidRDefault="00CD3FF7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8,499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D12F2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0A4675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429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3DA9D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1A9141E" w14:textId="2991E6DF" w:rsidR="00C559AF" w:rsidRPr="00B45AFD" w:rsidRDefault="00CD3FF7" w:rsidP="0094171F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757E2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C760519" w14:textId="77777777" w:rsidR="00C559AF" w:rsidRPr="0094171F" w:rsidRDefault="00C559AF" w:rsidP="0094171F">
            <w:pPr>
              <w:pStyle w:val="acctfourfigures"/>
              <w:tabs>
                <w:tab w:val="clear" w:pos="765"/>
                <w:tab w:val="decimal" w:pos="13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559AF" w:rsidRPr="00B45AFD" w14:paraId="123F5189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B142091" w14:textId="77777777" w:rsidR="00C559AF" w:rsidRPr="00B45AFD" w:rsidRDefault="00C559AF" w:rsidP="00C559A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ซิสเต็ม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แอสเซ็ทส์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E321172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</w:rPr>
              <w:br/>
              <w:t xml:space="preserve">  อ</w:t>
            </w:r>
            <w:r w:rsidRPr="00B45AFD">
              <w:rPr>
                <w:rFonts w:ascii="Angsana New" w:hAnsi="Angsana New"/>
                <w:spacing w:val="-4"/>
                <w:szCs w:val="22"/>
                <w:cs/>
              </w:rPr>
              <w:t>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1D43A27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15C7A7D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77E8307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B75658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21C5D36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D4BCF97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679E0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26925D" w14:textId="057D6E8F" w:rsidR="00C559AF" w:rsidRPr="00B45AFD" w:rsidRDefault="0088416A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C9E47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4F35B3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CBE6E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65DB59" w14:textId="3F92C409" w:rsidR="00C559AF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C9CBE5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3F2E15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D7959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93E53B" w14:textId="3B64E1D6" w:rsidR="00C559AF" w:rsidRPr="0094171F" w:rsidRDefault="00A3183A" w:rsidP="0094171F">
            <w:pPr>
              <w:pStyle w:val="acctfourfigures"/>
              <w:tabs>
                <w:tab w:val="clear" w:pos="765"/>
                <w:tab w:val="decimal" w:pos="2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CDD48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6060C5" w14:textId="77777777" w:rsidR="00C559AF" w:rsidRPr="0094171F" w:rsidRDefault="00C559AF" w:rsidP="0094171F">
            <w:pPr>
              <w:pStyle w:val="acctfourfigures"/>
              <w:tabs>
                <w:tab w:val="clear" w:pos="765"/>
                <w:tab w:val="decimal" w:pos="2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6D31E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20E1BB" w14:textId="08BF4478" w:rsidR="00C559AF" w:rsidRPr="00B45AFD" w:rsidRDefault="00CD3FF7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80A95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EE13DF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7D4FF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E719D89" w14:textId="5D52CC2E" w:rsidR="00C559AF" w:rsidRPr="00B45AFD" w:rsidRDefault="00CD3FF7" w:rsidP="0094171F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B54C5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3E6897" w14:textId="77777777" w:rsidR="00C559AF" w:rsidRPr="0094171F" w:rsidRDefault="00C559AF" w:rsidP="0094171F">
            <w:pPr>
              <w:pStyle w:val="acctfourfigures"/>
              <w:tabs>
                <w:tab w:val="clear" w:pos="765"/>
                <w:tab w:val="decimal" w:pos="13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559AF" w:rsidRPr="00B45AFD" w14:paraId="161D9713" w14:textId="77777777" w:rsidTr="00F16E34">
        <w:trPr>
          <w:trHeight w:val="173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2279EBB" w14:textId="77777777" w:rsidR="00C559AF" w:rsidRPr="00B45AFD" w:rsidRDefault="00C559AF" w:rsidP="00C559A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>GOLD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5013AFB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</w:rPr>
              <w:t xml:space="preserve">พัฒนา </w:t>
            </w:r>
            <w:r w:rsidRPr="00B45AFD">
              <w:rPr>
                <w:rFonts w:ascii="Angsana New" w:hAnsi="Angsana New"/>
                <w:szCs w:val="22"/>
              </w:rPr>
              <w:br/>
            </w:r>
            <w:r w:rsidRPr="00B45AFD">
              <w:rPr>
                <w:rFonts w:ascii="Angsana New" w:hAnsi="Angsana New"/>
                <w:szCs w:val="22"/>
                <w:cs/>
              </w:rPr>
              <w:t xml:space="preserve">  </w:t>
            </w:r>
            <w:r w:rsidRPr="00B45AFD">
              <w:rPr>
                <w:rFonts w:ascii="Angsana New" w:hAnsi="Angsana New"/>
                <w:spacing w:val="-4"/>
                <w:szCs w:val="22"/>
                <w:cs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B40A139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975F31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CFB2B58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95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65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BAAA2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361E9C8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F685C6F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94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85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AEE34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528D56" w14:textId="301BA7AC" w:rsidR="00C559AF" w:rsidRPr="00B45AFD" w:rsidRDefault="0088416A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11,038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304F50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39171D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3879E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A90F2C" w14:textId="26C4AA4B" w:rsidR="00C559AF" w:rsidRPr="00B45AFD" w:rsidRDefault="0088416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18,891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B7E1A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5989C2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18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734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069E2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ED6335" w14:textId="28389E51" w:rsidR="00C559AF" w:rsidRPr="0094171F" w:rsidRDefault="00A3183A" w:rsidP="0094171F">
            <w:pPr>
              <w:pStyle w:val="acctfourfigures"/>
              <w:tabs>
                <w:tab w:val="clear" w:pos="765"/>
                <w:tab w:val="decimal" w:pos="2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03AE7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48C646" w14:textId="77777777" w:rsidR="00C559AF" w:rsidRPr="0094171F" w:rsidRDefault="00C559AF" w:rsidP="0094171F">
            <w:pPr>
              <w:pStyle w:val="acctfourfigures"/>
              <w:tabs>
                <w:tab w:val="clear" w:pos="765"/>
                <w:tab w:val="decimal" w:pos="2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EB4A5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0B0F2" w14:textId="71152A6C" w:rsidR="00C559AF" w:rsidRPr="00B45AFD" w:rsidRDefault="00CD3FF7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18,891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E1019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07CBBD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18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734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1FD41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8198786" w14:textId="1482DE06" w:rsidR="00C559AF" w:rsidRPr="00B45AFD" w:rsidRDefault="00CD3FF7" w:rsidP="0086306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1,067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0E67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4715D6" w14:textId="77777777" w:rsidR="00C559AF" w:rsidRPr="0094171F" w:rsidRDefault="00C559AF" w:rsidP="0094171F">
            <w:pPr>
              <w:pStyle w:val="acctfourfigures"/>
              <w:tabs>
                <w:tab w:val="clear" w:pos="765"/>
                <w:tab w:val="decimal" w:pos="13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559AF" w:rsidRPr="00B45AFD" w14:paraId="743424E5" w14:textId="77777777" w:rsidTr="00117187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08396FB3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บริษัท เฟรเซอร์ส พร็อพเพอร์ตี้</w:t>
            </w:r>
          </w:p>
          <w:p w14:paraId="1E7ED78F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 ศูนย์บริหารเงิน (ประเทศไทย)</w:t>
            </w:r>
          </w:p>
          <w:p w14:paraId="03203EE7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719CF01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ศูนย์กลางในการ</w:t>
            </w:r>
          </w:p>
          <w:p w14:paraId="04271DDB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 xml:space="preserve">  บริหารจัดการด้าน</w:t>
            </w:r>
          </w:p>
          <w:p w14:paraId="6BB0FF69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 xml:space="preserve">  การเงิน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435E2E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80C10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D7A4432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9716C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52417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7A726CA" w14:textId="77777777" w:rsidR="00C559AF" w:rsidRPr="00B45AFD" w:rsidRDefault="00C559AF" w:rsidP="0094171F">
            <w:pPr>
              <w:pStyle w:val="acctfourfigures"/>
              <w:tabs>
                <w:tab w:val="clear" w:pos="765"/>
                <w:tab w:val="decimal" w:pos="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287C6D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E4B799" w14:textId="2FFC4003" w:rsidR="00C559AF" w:rsidRPr="00B45AFD" w:rsidRDefault="0088416A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641B9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83FDE6" w14:textId="77777777" w:rsidR="00C559AF" w:rsidRPr="00B45AFD" w:rsidRDefault="00C559AF" w:rsidP="0094171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BB02C4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A09EAD" w14:textId="2A8D4A4B" w:rsidR="00C559AF" w:rsidRPr="00B45AFD" w:rsidRDefault="00A3183A" w:rsidP="0086306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F433E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772133" w14:textId="77777777" w:rsidR="00C559AF" w:rsidRPr="00B45AFD" w:rsidRDefault="00C559AF" w:rsidP="0094171F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41489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89AE81" w14:textId="1F1E5F85" w:rsidR="00C559AF" w:rsidRPr="0094171F" w:rsidRDefault="00A3183A" w:rsidP="0094171F">
            <w:pPr>
              <w:pStyle w:val="acctfourfigures"/>
              <w:tabs>
                <w:tab w:val="clear" w:pos="765"/>
                <w:tab w:val="decimal" w:pos="2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F85DC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33AAF5" w14:textId="77777777" w:rsidR="00C559AF" w:rsidRPr="0094171F" w:rsidRDefault="00C559AF" w:rsidP="0094171F">
            <w:pPr>
              <w:pStyle w:val="acctfourfigures"/>
              <w:tabs>
                <w:tab w:val="clear" w:pos="765"/>
                <w:tab w:val="decimal" w:pos="2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32744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A30075" w14:textId="540958B6" w:rsidR="00C559AF" w:rsidRPr="00B45AFD" w:rsidRDefault="00CD3FF7" w:rsidP="00A7304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558BB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DD5455" w14:textId="77777777" w:rsidR="00C559AF" w:rsidRPr="00B45AFD" w:rsidRDefault="00C559AF" w:rsidP="0086306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F8EF7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84123" w14:textId="7B8C5BAD" w:rsidR="00C559AF" w:rsidRPr="00B45AFD" w:rsidRDefault="00CD3FF7" w:rsidP="0094171F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B7B48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49C12" w14:textId="77777777" w:rsidR="00C559AF" w:rsidRPr="0094171F" w:rsidRDefault="00C559AF" w:rsidP="0094171F">
            <w:pPr>
              <w:pStyle w:val="acctfourfigures"/>
              <w:tabs>
                <w:tab w:val="clear" w:pos="765"/>
                <w:tab w:val="decimal" w:pos="13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4171F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C559AF" w:rsidRPr="00B45AFD" w14:paraId="4EB3223A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F78548A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64FE29D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1B56885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77774B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CC60F8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54EE04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DFFA22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2FD2E4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5E6224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48BDE39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7D21ED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2F5A394" w14:textId="04829B27" w:rsidR="00C559AF" w:rsidRPr="00B45AFD" w:rsidRDefault="00A3183A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40,858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491223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EDA22F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38</w:t>
            </w:r>
            <w:r w:rsidR="00C559AF" w:rsidRPr="00B45AFD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355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17D5F1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64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1B5AFBA" w14:textId="6B433FD7" w:rsidR="00C559AF" w:rsidRPr="00A3183A" w:rsidRDefault="00A3183A" w:rsidP="0094171F">
            <w:pPr>
              <w:pStyle w:val="acctfourfigures"/>
              <w:tabs>
                <w:tab w:val="clear" w:pos="765"/>
                <w:tab w:val="decimal" w:pos="2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3183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223392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C546B0E" w14:textId="77777777" w:rsidR="00C559AF" w:rsidRPr="00B45AFD" w:rsidRDefault="008556AE" w:rsidP="0086306F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D9BC26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B7E548C" w14:textId="4A071602" w:rsidR="00C559AF" w:rsidRPr="00B45AFD" w:rsidRDefault="00CD3FF7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40,858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87E320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C525F6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38</w:t>
            </w:r>
            <w:r w:rsidR="00C559AF" w:rsidRPr="00B45AFD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329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F23E8D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A8268C" w14:textId="6E88029E" w:rsidR="00C559AF" w:rsidRPr="00B45AFD" w:rsidRDefault="00CD3FF7" w:rsidP="0086306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1,123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DB834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4914E3" w14:textId="77777777" w:rsidR="00C559AF" w:rsidRPr="00B45AFD" w:rsidRDefault="008556AE" w:rsidP="0086306F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31</w:t>
            </w:r>
          </w:p>
        </w:tc>
      </w:tr>
      <w:tr w:rsidR="00C559AF" w:rsidRPr="00B45AFD" w14:paraId="268F8B7E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4934FC23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0B9A83B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D7786EC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2D7FDB0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01BC5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66A201B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2862E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86641A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F2986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6CECD9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6B0F51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DB73CC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9A3C52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CF7D1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FE312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64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6B134B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3FE7C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9ABD06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F65E23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2A4550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5F1A2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C7C1D5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07F840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26F7E09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6F227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58894E5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613A1" w:rsidRPr="00B45AFD" w14:paraId="254C41B1" w14:textId="77777777" w:rsidTr="008B5BA5">
        <w:trPr>
          <w:trHeight w:val="1541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6BE72E79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  <w:p w14:paraId="1EEEBFA9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ถือหุ้นผ่านทางบริษัท </w:t>
            </w:r>
          </w:p>
          <w:p w14:paraId="483B78DB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เฟรเซอร์ส พร็อพเพอร์ตี้</w:t>
            </w:r>
          </w:p>
          <w:p w14:paraId="69080A18" w14:textId="105C082D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อินดัสเทรียล (ประเทศไทย)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  <w:p w14:paraId="74782D82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ออโตเมชั่น </w:t>
            </w:r>
          </w:p>
          <w:p w14:paraId="4176B88E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แอสเซ็ท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29301D2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  <w:p w14:paraId="5CB98DC9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  <w:p w14:paraId="55813036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  <w:p w14:paraId="58237071" w14:textId="77777777" w:rsidR="002F5D35" w:rsidRPr="00B45AFD" w:rsidRDefault="002F5D35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  <w:p w14:paraId="629D7D4F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บริการระบบ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 ปฏิบัติการ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 อัตโนมัติ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DD2CDF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0F3371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613A1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35340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195F9B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613A1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75BB9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A95FB4" w14:textId="27705DBD" w:rsidR="001613A1" w:rsidRPr="00B45AFD" w:rsidRDefault="00DA1D87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C92E7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078BC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C8A2C4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BD0A71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EA6C69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4F1C7EC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3381A18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4DCBF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973E0A" w14:textId="5C625BA5" w:rsidR="001613A1" w:rsidRPr="00B45AFD" w:rsidRDefault="00CD3FF7" w:rsidP="0094171F">
            <w:pPr>
              <w:pStyle w:val="acctfourfigures"/>
              <w:tabs>
                <w:tab w:val="clear" w:pos="765"/>
                <w:tab w:val="decimal" w:pos="1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33E80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58A7E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42D7F6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07DD81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6D7578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E467F5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190BCAC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A2DA9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A7BC7A" w14:textId="4462C027" w:rsidR="001613A1" w:rsidRPr="00B45AFD" w:rsidRDefault="00CD3FF7" w:rsidP="001613A1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F6590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C2510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ABAAE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C81138" w14:textId="1B7271A3" w:rsidR="001613A1" w:rsidRPr="00B45AFD" w:rsidRDefault="00CD3FF7" w:rsidP="0086306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497F4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A4191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63427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1FA01D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F262FF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70ABE7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238D961" w14:textId="77777777" w:rsidR="001613A1" w:rsidRPr="00B45AFD" w:rsidRDefault="001613A1" w:rsidP="0086306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F8407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3CE1A88" w14:textId="107E290C" w:rsidR="001613A1" w:rsidRPr="00B45AFD" w:rsidRDefault="00CD3FF7" w:rsidP="0086306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C8C3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FB749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8B4AC8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64CAC6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67F167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48E3A7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F65892C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13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4171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613A1" w:rsidRPr="00B45AFD" w14:paraId="5313C3A2" w14:textId="77777777" w:rsidTr="006A0BFD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63A013E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lastRenderedPageBreak/>
              <w:t>ถือหุ้นผ่านทาง</w:t>
            </w:r>
            <w:r w:rsidRPr="00B45AFD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 xml:space="preserve">Frasers Property Thailand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(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International) Pte Ltd.</w:t>
            </w:r>
          </w:p>
          <w:p w14:paraId="0A4E845D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Frasers Property Thailand </w:t>
            </w:r>
          </w:p>
          <w:p w14:paraId="0138994A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   (Vietnam)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5D5384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5E59F287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3BBA08EC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6AF52471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983F3AB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3627C14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E2DEE8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3324539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3A77138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613A1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AF2F0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70AB4C5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69DC0E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CFD9F5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8D7264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0E4187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E867190" w14:textId="77777777" w:rsidR="001613A1" w:rsidRDefault="001613A1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76F00AD" w14:textId="77777777" w:rsidR="00DA1D87" w:rsidRDefault="00DA1D87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0D759CEA" w14:textId="77777777" w:rsidR="00DA1D87" w:rsidRDefault="00DA1D87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CFD6F4B" w14:textId="5B8B1CED" w:rsidR="00DA1D87" w:rsidRPr="00B45AFD" w:rsidRDefault="00DA1D87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A379E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7882487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5CEE1CD1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5D46C99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156E7EC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0C275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ADF464E" w14:textId="77777777" w:rsidR="001613A1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9DB9F93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45542335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42C85942" w14:textId="47D779A0" w:rsidR="00DA1D87" w:rsidRPr="00B45AFD" w:rsidRDefault="00DA1D87" w:rsidP="0094171F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15054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0776502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4F6AC1C3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4D982CFB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2027C89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708E6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8294EDF" w14:textId="77777777" w:rsidR="001613A1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0358498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998AF8A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04E80AAE" w14:textId="1192EE78" w:rsidR="00DA1D87" w:rsidRPr="00B45AFD" w:rsidRDefault="00DA1D87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EE777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5B694021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FCE2B85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53687EFB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ADC5226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487C6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49848B9" w14:textId="77777777" w:rsidR="001613A1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801817B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F5FAE6D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48D04EEB" w14:textId="44B37B8A" w:rsidR="00DA1D87" w:rsidRPr="00B45AFD" w:rsidRDefault="00DA1D87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A705D5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3B8E55C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743DADB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12FD4A1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52FD12DB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C94AD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B982C27" w14:textId="77777777" w:rsidR="001613A1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0A520168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0D752B14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1858C81" w14:textId="630267EB" w:rsidR="00DA1D87" w:rsidRPr="00B45AFD" w:rsidRDefault="00DA1D87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6C0BA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BFE8F9D" w14:textId="77777777" w:rsidR="001613A1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B2D31FE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E0024B0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0C8D157" w14:textId="168C6335" w:rsidR="00DA1D87" w:rsidRPr="00B45AFD" w:rsidRDefault="00DA1D87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1613A1" w:rsidRPr="00B45AFD" w14:paraId="35DBFAB7" w14:textId="77777777" w:rsidTr="006A0BFD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3844ED34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4CA514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265CB27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62F7DA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6F4F58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4E7CA90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6DD2C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33BF69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6F873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7A462E9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737B7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154FAAB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215BE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ED0327E" w14:textId="2B5DC48E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2DE9B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06CA299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2A67E3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8447AB0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239E1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F739A6A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F79CB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644DC66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AC7F17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3868BB1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A9C0A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A504E63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613A1" w:rsidRPr="00B45AFD" w14:paraId="48C650D9" w14:textId="77777777" w:rsidTr="006A0BFD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32E14A6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>ถือหุ้นผ่านทาง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Frasers Property Thailand (Vietnam) Pte. Ltd.</w:t>
            </w:r>
          </w:p>
          <w:p w14:paraId="29DAF9CD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Amigos </w:t>
            </w:r>
            <w:proofErr w:type="gramStart"/>
            <w:r w:rsidRPr="00B45AFD">
              <w:rPr>
                <w:rFonts w:ascii="Angsana New" w:hAnsi="Angsana New"/>
                <w:sz w:val="22"/>
                <w:szCs w:val="22"/>
              </w:rPr>
              <w:t>An</w:t>
            </w:r>
            <w:proofErr w:type="gramEnd"/>
            <w:r w:rsidRPr="00B45AFD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B45AFD">
              <w:rPr>
                <w:rFonts w:ascii="Angsana New" w:hAnsi="Angsana New"/>
                <w:sz w:val="22"/>
                <w:szCs w:val="22"/>
              </w:rPr>
              <w:t>Phu</w:t>
            </w:r>
            <w:proofErr w:type="spellEnd"/>
            <w:r w:rsidRPr="00B45AFD">
              <w:rPr>
                <w:rFonts w:ascii="Angsana New" w:hAnsi="Angsana New"/>
                <w:sz w:val="22"/>
                <w:szCs w:val="22"/>
              </w:rPr>
              <w:t xml:space="preserve"> Holding </w:t>
            </w:r>
          </w:p>
          <w:p w14:paraId="50ADEA9D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  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0E6B44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335EE90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370DE28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2AB740B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33960E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B4743E6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613A1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04C16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497D112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E087CA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6A3114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8DB696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67514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2500408" w14:textId="77777777" w:rsidR="001613A1" w:rsidRDefault="001613A1" w:rsidP="006D349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03D053B4" w14:textId="77777777" w:rsidR="00DA1D87" w:rsidRDefault="00DA1D87" w:rsidP="006D349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764A164" w14:textId="77777777" w:rsidR="00DA1D87" w:rsidRDefault="00DA1D87" w:rsidP="006D349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A3C4CC8" w14:textId="56D77ABC" w:rsidR="00DA1D87" w:rsidRPr="00B45AFD" w:rsidRDefault="00DA1D87" w:rsidP="006D349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5A5B5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36DF0EB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BC02D94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46A1682C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9263EEB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B489C8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3E8AC13" w14:textId="77777777" w:rsidR="001613A1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E9E1B99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BE17986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3CA36FB" w14:textId="03FFD43D" w:rsidR="00DA1D87" w:rsidRPr="00B45AFD" w:rsidRDefault="00DA1D87" w:rsidP="0094171F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FAC285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A94F78F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3FEA143F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121792ED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2D6C4000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CE018C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AA3DC53" w14:textId="77777777" w:rsidR="001613A1" w:rsidRDefault="001613A1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BB3C9CC" w14:textId="77777777" w:rsidR="00DA1D87" w:rsidRDefault="00DA1D87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42521ED1" w14:textId="77777777" w:rsidR="00DA1D87" w:rsidRDefault="00DA1D87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5F432135" w14:textId="6374FE82" w:rsidR="00DA1D87" w:rsidRPr="00B45AFD" w:rsidRDefault="00DA1D87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5DDC2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04D46FBC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4CF3A6A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D00DA68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4C7C92F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7DDE3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A4CA74D" w14:textId="77777777" w:rsidR="001613A1" w:rsidRDefault="001613A1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48AFD64" w14:textId="77777777" w:rsidR="00DA1D87" w:rsidRDefault="00DA1D87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CA8E3A2" w14:textId="77777777" w:rsidR="00DA1D87" w:rsidRDefault="00DA1D87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77A2F2D" w14:textId="7631B416" w:rsidR="00DA1D87" w:rsidRPr="00B45AFD" w:rsidRDefault="00DA1D87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570953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B19E801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BE63398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49564820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0E19E1D9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F9FCB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7D2C70B0" w14:textId="77777777" w:rsidR="001613A1" w:rsidRDefault="001613A1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4D861FB" w14:textId="77777777" w:rsidR="00DA1D87" w:rsidRDefault="00DA1D87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5ABE4B9D" w14:textId="77777777" w:rsidR="00DA1D87" w:rsidRDefault="00DA1D87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8ABA6BA" w14:textId="51679CCD" w:rsidR="00DA1D87" w:rsidRPr="00B45AFD" w:rsidRDefault="00DA1D87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27F2E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C8FB5B9" w14:textId="77777777" w:rsidR="001613A1" w:rsidRDefault="001613A1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B87CAE6" w14:textId="77777777" w:rsidR="00DA1D87" w:rsidRDefault="00DA1D87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4B5FF81" w14:textId="77777777" w:rsidR="00DA1D87" w:rsidRDefault="00DA1D87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59771750" w14:textId="7517BBAC" w:rsidR="00DA1D87" w:rsidRPr="00B45AFD" w:rsidRDefault="00DA1D87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1613A1" w:rsidRPr="00B45AFD" w14:paraId="34ABC07B" w14:textId="77777777" w:rsidTr="006A0BFD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B18672D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3B1B16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08B1101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218308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096FE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5615A1E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6F0868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466266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DDB7E0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87EB91E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90A75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871711B" w14:textId="49F2E51D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0CD5E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E75CDA3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85EC93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7595AFA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04248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BFA24B0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65E3F0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8A45670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950CA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813808B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F37237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1589DAB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A5723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91CE5E2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613A1" w:rsidRPr="00B45AFD" w14:paraId="19B75AA9" w14:textId="77777777" w:rsidTr="006A0BFD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3C03FD0F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>ถือหุ้นผ่านทาง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 xml:space="preserve">Amigos An </w:t>
            </w:r>
            <w:proofErr w:type="spellStart"/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Phu</w:t>
            </w:r>
            <w:proofErr w:type="spellEnd"/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br/>
              <w:t>Holding Pte. Ltd.</w:t>
            </w:r>
          </w:p>
          <w:p w14:paraId="00100225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Amigos </w:t>
            </w:r>
            <w:proofErr w:type="gramStart"/>
            <w:r w:rsidRPr="00B45AFD">
              <w:rPr>
                <w:rFonts w:ascii="Angsana New" w:hAnsi="Angsana New"/>
                <w:sz w:val="22"/>
                <w:szCs w:val="22"/>
              </w:rPr>
              <w:t>An</w:t>
            </w:r>
            <w:proofErr w:type="gramEnd"/>
            <w:r w:rsidRPr="00B45AFD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B45AFD">
              <w:rPr>
                <w:rFonts w:ascii="Angsana New" w:hAnsi="Angsana New"/>
                <w:sz w:val="22"/>
                <w:szCs w:val="22"/>
              </w:rPr>
              <w:t>Phu</w:t>
            </w:r>
            <w:proofErr w:type="spellEnd"/>
            <w:r w:rsidRPr="00B45AFD">
              <w:rPr>
                <w:rFonts w:ascii="Angsana New" w:hAnsi="Angsana New"/>
                <w:sz w:val="22"/>
                <w:szCs w:val="22"/>
              </w:rPr>
              <w:t xml:space="preserve"> (Singapore)</w:t>
            </w:r>
          </w:p>
          <w:p w14:paraId="012EE2D1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  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C02731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CAC844C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15C195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544441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6F5165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136829A2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613A1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11EDA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30D6727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DF2EAF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B2C0EF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4471DC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4D50E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8FE9551" w14:textId="77777777" w:rsidR="001613A1" w:rsidRDefault="001613A1" w:rsidP="006D349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BCFF802" w14:textId="77777777" w:rsidR="00DA1D87" w:rsidRDefault="00DA1D87" w:rsidP="006D349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59DB1EC3" w14:textId="77777777" w:rsidR="00DA1D87" w:rsidRDefault="00DA1D87" w:rsidP="006D349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060EAF72" w14:textId="6E06A8F7" w:rsidR="00DA1D87" w:rsidRPr="00B45AFD" w:rsidRDefault="00DA1D87" w:rsidP="006D349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C6D523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8F83C30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629AB12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7949CC4" w14:textId="77777777" w:rsidR="001613A1" w:rsidRPr="00B45AFD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B4EF322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D2106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DD5FF9A" w14:textId="77777777" w:rsidR="001613A1" w:rsidRDefault="001613A1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BBBF201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43F1099" w14:textId="77777777" w:rsidR="00DA1D87" w:rsidRDefault="00DA1D87" w:rsidP="00DA1D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FCE0DF8" w14:textId="3E203801" w:rsidR="00DA1D87" w:rsidRPr="00B45AFD" w:rsidRDefault="00DA1D87" w:rsidP="0094171F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FAB64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32F1A01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51058742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5C22C238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3C81D6FB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211F9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B68E5DD" w14:textId="77777777" w:rsidR="001613A1" w:rsidRDefault="001613A1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401575E2" w14:textId="77777777" w:rsidR="00DA1D87" w:rsidRDefault="00DA1D87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5BB01CB0" w14:textId="77777777" w:rsidR="00DA1D87" w:rsidRDefault="00DA1D87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FD846EE" w14:textId="0E498540" w:rsidR="00DA1D87" w:rsidRPr="00B45AFD" w:rsidRDefault="00DA1D87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261E3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7C61B9EE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4C26E821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0BA41FD2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26568FF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79D0D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415D83A" w14:textId="77777777" w:rsidR="001613A1" w:rsidRDefault="001613A1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E7A2038" w14:textId="77777777" w:rsidR="00DA1D87" w:rsidRDefault="00DA1D87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F579033" w14:textId="77777777" w:rsidR="00DA1D87" w:rsidRDefault="00DA1D87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491150A9" w14:textId="4D43AE4C" w:rsidR="00DA1D87" w:rsidRPr="00B45AFD" w:rsidRDefault="00DA1D87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504D7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BB9BC67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F7DAF42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3B949EC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655BF7E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A0400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0127E3B" w14:textId="77777777" w:rsidR="001613A1" w:rsidRDefault="001613A1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37E7672" w14:textId="77777777" w:rsidR="00DA1D87" w:rsidRDefault="00DA1D87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9E4DECA" w14:textId="77777777" w:rsidR="00DA1D87" w:rsidRDefault="00DA1D87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B2826BF" w14:textId="4C43B8EF" w:rsidR="00DA1D87" w:rsidRPr="00B45AFD" w:rsidRDefault="00DA1D87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63250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1EE982B" w14:textId="77777777" w:rsidR="001613A1" w:rsidRDefault="001613A1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E381569" w14:textId="77777777" w:rsidR="00DA1D87" w:rsidRDefault="00DA1D87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3D99E37" w14:textId="77777777" w:rsidR="00DA1D87" w:rsidRDefault="00DA1D87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359DE71" w14:textId="2E97858A" w:rsidR="00DA1D87" w:rsidRPr="00B45AFD" w:rsidRDefault="00DA1D87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1613A1" w:rsidRPr="00B45AFD" w14:paraId="5D9CAD69" w14:textId="77777777" w:rsidTr="001A7918">
        <w:trPr>
          <w:trHeight w:val="173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A1DD56B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5914369" w14:textId="77777777" w:rsidR="001613A1" w:rsidRPr="00B45AFD" w:rsidRDefault="001613A1" w:rsidP="001613A1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0D3EF4E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1D906D3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8BA7D5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356772C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AC40D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741846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8131A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25A52B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2342A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9C06E7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5A906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B6218E8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62483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E780CFE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971E8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767BDC7D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8C69C6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669D72E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70E46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6F79525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216FB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4C810C1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37A25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35ACDF9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613A1" w:rsidRPr="00B45AFD" w14:paraId="4308397E" w14:textId="77777777" w:rsidTr="00CF7EBE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EB57AD2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ถือหุ้นผ่านทาง</w:t>
            </w:r>
            <w:r w:rsidR="00A91557" w:rsidRPr="00B45AFD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GOLD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335B6C8" w14:textId="77777777" w:rsidR="001613A1" w:rsidRPr="00B45AFD" w:rsidRDefault="001613A1" w:rsidP="001613A1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B21775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413AC6A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E31AA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5183594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704F15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3ABED8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C31F3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9925BE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DC603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76514A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D4F96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470652B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E5F56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F04D8B1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FA01C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D23E6EC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5EB03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C9B2EEF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864517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B95A5AF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701FC8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24255C3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E0D79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DBB3C61" w14:textId="77777777" w:rsidR="001613A1" w:rsidRPr="00B45AFD" w:rsidRDefault="001613A1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292528" w:rsidRPr="00B45AFD" w14:paraId="714352D1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92721D" w14:textId="77777777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นารายณ์ พาวิลเลียน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30861E" w14:textId="77777777" w:rsidR="00292528" w:rsidRPr="00B45AFD" w:rsidRDefault="00292528" w:rsidP="00292528">
            <w:pPr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Cs w:val="22"/>
                <w:cs/>
              </w:rPr>
              <w:t>อาคารสำนักงาน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9626F4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615AB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E23D4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54BC7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CF9AA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6D5FC0" w14:textId="4D516F33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FF031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2782D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D3765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704B76" w14:textId="1F29EB95" w:rsidR="00292528" w:rsidRPr="00B45AFD" w:rsidRDefault="00292528" w:rsidP="0094171F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0BD5D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1883FC" w14:textId="77777777" w:rsidR="00292528" w:rsidRPr="00B45AFD" w:rsidRDefault="00292528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8C285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F3C075" w14:textId="35899EA6" w:rsidR="00292528" w:rsidRPr="00B45AFD" w:rsidRDefault="00292528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2B2D3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7228E4" w14:textId="77777777" w:rsidR="00292528" w:rsidRPr="00B45AFD" w:rsidRDefault="00292528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7761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9B14B8" w14:textId="3882752C" w:rsidR="00292528" w:rsidRPr="00B45AFD" w:rsidRDefault="00292528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76BD0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3F45E9" w14:textId="77777777" w:rsidR="00292528" w:rsidRPr="00B45AFD" w:rsidRDefault="00292528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69B93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1F4187A" w14:textId="5D1A8296" w:rsidR="00292528" w:rsidRPr="00B45AFD" w:rsidRDefault="00292528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BC67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7D92A94" w14:textId="05EAC5A5" w:rsidR="00292528" w:rsidRPr="00B45AFD" w:rsidRDefault="00292528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292528" w:rsidRPr="00B45AFD" w14:paraId="05BA6147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3ECD2113" w14:textId="77777777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ยูไนเต็ด โฮมส์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7AA733" w14:textId="77777777" w:rsidR="00292528" w:rsidRPr="00B45AFD" w:rsidRDefault="00292528" w:rsidP="00292528">
            <w:pPr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Cs w:val="22"/>
                <w:cs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</w:rPr>
              <w:br/>
              <w:t xml:space="preserve">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6D2C71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4EA78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7D633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5352C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9A649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110030" w14:textId="4823C42E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4138C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2B461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2DA5F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45EAD9" w14:textId="263F88EC" w:rsidR="00292528" w:rsidRPr="00B45AFD" w:rsidRDefault="00292528" w:rsidP="0094171F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4F5E0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D7DCAE" w14:textId="77777777" w:rsidR="00292528" w:rsidRPr="00B45AFD" w:rsidRDefault="00292528" w:rsidP="0094171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9F5B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9587DC" w14:textId="7B981B32" w:rsidR="00292528" w:rsidRPr="00B45AFD" w:rsidRDefault="00292528" w:rsidP="0094171F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89FD3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C39E83" w14:textId="77777777" w:rsidR="00292528" w:rsidRPr="00B45AFD" w:rsidRDefault="00292528" w:rsidP="0094171F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A4F3B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266B13" w14:textId="7FD5F179" w:rsidR="00292528" w:rsidRPr="00B45AFD" w:rsidRDefault="00292528" w:rsidP="0094171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E6AF8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EA043A" w14:textId="77777777" w:rsidR="00292528" w:rsidRPr="00B45AFD" w:rsidRDefault="00292528" w:rsidP="0094171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B0E18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BC93503" w14:textId="5D10A58F" w:rsidR="00292528" w:rsidRPr="00B45AFD" w:rsidRDefault="00292528" w:rsidP="0094171F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391A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F86EAA" w14:textId="1AACFB7F" w:rsidR="00292528" w:rsidRPr="00B45AFD" w:rsidRDefault="00292528" w:rsidP="0094171F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292528" w:rsidRPr="00B45AFD" w14:paraId="55B7EC05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329B76" w14:textId="77777777" w:rsidR="00292528" w:rsidRPr="00B45AFD" w:rsidRDefault="00292528" w:rsidP="0029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lastRenderedPageBreak/>
              <w:t>บริษัท โกลเด้น แลนด์ (เมย์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 แฟร์)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82E052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อาคารพักอาศัย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E49D8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7D1C6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B7E17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50FBE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DCA1D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387AC3" w14:textId="6F78F966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CA484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43C9E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A54AE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386627" w14:textId="5BC7F4BE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B3A9F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8CC46C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582C9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B37007" w14:textId="4321A98D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DD87D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B1585C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97BB0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EEF42E" w14:textId="68C895E2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1A4D4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1331A0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A638DA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83D56C4" w14:textId="7926CE6C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6920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C8C8430" w14:textId="09AAB0D1" w:rsidR="00292528" w:rsidRPr="00DA1D87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71A47472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E659B4" w14:textId="77777777" w:rsidR="00292528" w:rsidRPr="00B45AFD" w:rsidRDefault="00292528" w:rsidP="0029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นอร์ท สาธร เรียลตี้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0C18B9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อาคารสำนักงาน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1D2BE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2912D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C442C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42BE7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926DF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928608" w14:textId="0F04B365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2CDC2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07097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028AF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993DA7" w14:textId="2105010E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DF246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8483A0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BA3C6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AD47B7" w14:textId="7D725C63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A505C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DB9C60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0AFD1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C630D" w14:textId="722ADB43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90C1B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636038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F6F11A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305B859" w14:textId="60CA0F53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7DDF0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E238A9" w14:textId="744DF3FA" w:rsidR="00292528" w:rsidRPr="00DA1D87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17A3C736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4D143D70" w14:textId="77777777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spacing w:val="-14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ริทซ์ วิลเลจ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85CDA1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</w:rPr>
              <w:br/>
            </w:r>
            <w:r w:rsidRPr="00B45AFD">
              <w:rPr>
                <w:rFonts w:ascii="Angsana New" w:hAnsi="Angsana New"/>
                <w:szCs w:val="22"/>
              </w:rPr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2E4818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099D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6972E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6A573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A1D65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A99CC0" w14:textId="4262EE8D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EF725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01CEA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623AE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7AA661" w14:textId="58063C5E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4DB7D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1D24D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3D93B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59833D" w14:textId="274F3DD3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0CA33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DF1A1A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F9211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77AB21" w14:textId="712A8336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ECCBC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538E3A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84329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F95BDDF" w14:textId="42BADA5D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1E6E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42341E5" w14:textId="6D95A48B" w:rsidR="00292528" w:rsidRPr="00DA1D87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529835EC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1E0E01" w14:textId="77777777" w:rsidR="00292528" w:rsidRPr="00B45AFD" w:rsidRDefault="00292528" w:rsidP="00292528">
            <w:pPr>
              <w:tabs>
                <w:tab w:val="clear" w:pos="1871"/>
                <w:tab w:val="left" w:pos="1952"/>
              </w:tabs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บริษัท โกลเด้น แลนด์ โปโล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0BF65B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บริการจ้างเหมา</w:t>
            </w:r>
            <w:r w:rsidRPr="00B45AFD">
              <w:rPr>
                <w:rFonts w:ascii="Angsana New" w:hAnsi="Angsana New"/>
                <w:szCs w:val="22"/>
                <w:cs/>
              </w:rPr>
              <w:br/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   แรงงาน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F6F187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9C9FC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AAB06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3DEC6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A22F5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FED7DF" w14:textId="68666E4A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AC79D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CB732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0D08D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18F4FF" w14:textId="0246CA8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7BD31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5F2919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B87FF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1134EB" w14:textId="260384DF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27D23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B886B0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13DE5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455F43" w14:textId="06F8A1C9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6454E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19C0F0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10B98A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4ECBE05" w14:textId="1557FB41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2C73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E17D7E" w14:textId="20D669E6" w:rsidR="00292528" w:rsidRPr="00DA1D87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33F2F0C2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596ED5" w14:textId="77777777" w:rsidR="00292528" w:rsidRPr="00B45AFD" w:rsidRDefault="00292528" w:rsidP="0029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แกรนด์ พาราไดส์</w:t>
            </w:r>
          </w:p>
          <w:p w14:paraId="65FDC1E2" w14:textId="77777777" w:rsidR="00292528" w:rsidRPr="00B45AFD" w:rsidRDefault="00292528" w:rsidP="00292528">
            <w:pPr>
              <w:tabs>
                <w:tab w:val="clear" w:pos="1871"/>
                <w:tab w:val="left" w:pos="1952"/>
              </w:tabs>
              <w:spacing w:line="240" w:lineRule="auto"/>
              <w:ind w:right="-468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พร็อพเพอร์ตี้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03F981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br/>
              <w:t xml:space="preserve">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87B41C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1585B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88F4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5CAA8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069E7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F9EF28" w14:textId="3CA1E945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58A6B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00F53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CB983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9C5FE1" w14:textId="70D4517D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17476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1A2BD4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104AD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1315DB" w14:textId="700D21D8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3A5BE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E4BBF4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0B765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C74390" w14:textId="0B63568B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77DD5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73B138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627DE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68592A4" w14:textId="6B4E9B71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7512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D037A1" w14:textId="5CA96AB4" w:rsidR="00292528" w:rsidRPr="00DA1D87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4C28D9D9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0B1114" w14:textId="77777777" w:rsidR="00292528" w:rsidRPr="00B45AFD" w:rsidRDefault="00292528" w:rsidP="0029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eastAsia="Times New Roman" w:hAnsi="Angsana New"/>
                <w:sz w:val="22"/>
                <w:szCs w:val="22"/>
              </w:rPr>
            </w:pPr>
            <w:r w:rsidRPr="00B45AFD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โกลเด้น พร็อพเพอร์ตี้</w:t>
            </w:r>
          </w:p>
          <w:p w14:paraId="659AF47F" w14:textId="77777777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  เซอร์วิสเซส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A289E0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pacing w:val="-8"/>
                <w:szCs w:val="22"/>
                <w:cs/>
                <w:lang w:bidi="th-TH"/>
              </w:rPr>
              <w:t>บริการการบริหาร</w:t>
            </w:r>
            <w:r w:rsidRPr="00B45AFD">
              <w:rPr>
                <w:rFonts w:ascii="Angsana New" w:hAnsi="Angsana New"/>
                <w:spacing w:val="-8"/>
                <w:szCs w:val="22"/>
                <w:cs/>
                <w:lang w:bidi="th-TH"/>
              </w:rPr>
              <w:br/>
              <w:t xml:space="preserve">   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9012C4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2CD27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93740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D704F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E72C9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A645B0" w14:textId="2A7ED47C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B45AF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CC70E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14A42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B45AF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E9B87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56A0B2" w14:textId="1C472E50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5FA2F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FC5A9C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2D144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708ABD" w14:textId="42D85C92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875A6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A4619C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41741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0E7436" w14:textId="7CFBC0A6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8D12C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157FD5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D5E2D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36B8754" w14:textId="41AE2C0C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370B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77F619" w14:textId="6A6F6689" w:rsidR="00292528" w:rsidRPr="00DA1D87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264E74CA" w14:textId="77777777" w:rsidTr="00F14EF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63A3F95" w14:textId="77777777" w:rsidR="00292528" w:rsidRPr="00B45AFD" w:rsidRDefault="00292528" w:rsidP="0029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eastAsia="Times New Roman" w:hAnsi="Angsana New"/>
                <w:sz w:val="22"/>
                <w:szCs w:val="22"/>
              </w:rPr>
            </w:pPr>
            <w:r w:rsidRPr="00B45AFD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บริษัท โกลเด้น </w:t>
            </w:r>
          </w:p>
          <w:p w14:paraId="13A62A99" w14:textId="77777777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  แฮบิเทชั่น จำกัด          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8BCDF89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br/>
              <w:t xml:space="preserve">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D86E33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0875C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9BA95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BD2CA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367C52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EAA596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656BFF74" w14:textId="4834EC1B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B33DFB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01AD39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03311D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40D08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8CC075" w14:textId="71C86DE1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C0144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D5F3F4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FCB88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3FC134" w14:textId="016425AF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E3972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2B3E10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F8C5C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C92916" w14:textId="611A9C4F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39DBC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B13045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958BE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F25DA2A" w14:textId="51DC94B6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F59A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58EE75C" w14:textId="4EBD8C3B" w:rsidR="00292528" w:rsidRPr="00DA1D87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682B94CD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AE31DFC" w14:textId="77777777" w:rsidR="00292528" w:rsidRPr="00B45AFD" w:rsidRDefault="00292528" w:rsidP="0029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สาธรทอง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0213A7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br/>
              <w:t xml:space="preserve">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B8D5F7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F55EF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14800E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58082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3D45F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7B0E18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C7D91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52B54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35E5EC52" w14:textId="4D014D18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A7C3D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10852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47D089D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45268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2C4122" w14:textId="77777777" w:rsidR="00292528" w:rsidRPr="00DA1D87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453B42C4" w14:textId="09CB7A84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7D35A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809A25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3BA639AF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FFC9E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06597A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E357011" w14:textId="60A39248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18F97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273A67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BF831AB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966C6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EB7437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74717A77" w14:textId="67D642F0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74288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44BD35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3F1B6A21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C33F9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641E77B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D8B951A" w14:textId="795A1998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3DA4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CB73F1" w14:textId="58B993F1" w:rsidR="00292528" w:rsidRPr="00DA1D87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0716FE0B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F87BC6" w14:textId="77777777" w:rsidR="00292528" w:rsidRPr="00B45AFD" w:rsidRDefault="00292528" w:rsidP="00292528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สาธรทรัพย์สิน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B14C12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pacing w:val="-8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อาคารพักอาศัย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C0332C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77D04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7E6E4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5A01B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FFEA5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CD31C5" w14:textId="45F76590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245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FB0E4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5FD77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245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D8EA7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A86820" w14:textId="5E27C02A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AF354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9B60E5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E1204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A15EEC" w14:textId="7E2FCE5C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C376F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B81661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3F850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DFCFEF" w14:textId="21D2CCAD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8F50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1D6C15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C8273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7961F2F" w14:textId="1094DA1A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7279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FF78E32" w14:textId="626D5C97" w:rsidR="00292528" w:rsidRPr="00DA1D87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681B011D" w14:textId="77777777" w:rsidTr="00792182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81C9270" w14:textId="19BEDC34" w:rsidR="00292528" w:rsidRPr="00B45AFD" w:rsidRDefault="00292528" w:rsidP="0029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กรุงเทพบ้านและที่ดิน</w:t>
            </w:r>
            <w:r w:rsidRPr="00B45AFD">
              <w:rPr>
                <w:rFonts w:ascii="Angsana New" w:hAnsi="Angsana New"/>
                <w:sz w:val="22"/>
                <w:szCs w:val="22"/>
              </w:rPr>
              <w:br/>
              <w:t xml:space="preserve"> 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จำกัด (มหาชน)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2A8D22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</w:rPr>
              <w:br/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751EE7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2F5DB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29CD4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B4FA4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F3502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5810B6" w14:textId="777E870F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B45AF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780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85F6B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56100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B45AF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780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B20F6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0585B5" w14:textId="02141AC4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E75FE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55D62A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05CF2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E96A28" w14:textId="585373E5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9A499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05DD27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01FCF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520A09" w14:textId="1491F5DB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57DC9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B6E5C6" w14:textId="77777777" w:rsidR="00292528" w:rsidRPr="00DA1D87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99B10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C281F31" w14:textId="3E919EFC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1A4F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6295D6" w14:textId="1885F71B" w:rsidR="00292528" w:rsidRPr="00DA1D87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A1D87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04B9053D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06B596" w14:textId="77777777" w:rsidR="00292528" w:rsidRPr="00B45AFD" w:rsidRDefault="00292528" w:rsidP="00292528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712597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BBF37C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78CFF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CEEA2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F8E50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78279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93E66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FBFF9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89712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C7374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A011D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D8E1F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615C1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1650A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209A9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D6713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C2EC5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F2259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98029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A84FA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0533C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6A03F4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CA81C1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49CED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918C1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292528" w:rsidRPr="00B45AFD" w14:paraId="5E3AD5E7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0A9A53" w14:textId="77777777" w:rsidR="00292528" w:rsidRPr="00B45AFD" w:rsidRDefault="00292528" w:rsidP="00292528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CF3F97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74ABD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8B080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0E14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8FDCC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1592A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84B7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63E78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B6E57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8DC68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05B07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4F780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BCAA9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E93AF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882D5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3F1B2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01466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F7208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A7DAF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87521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648CC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F797B0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271541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B4F2E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D7EA0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292528" w:rsidRPr="00B45AFD" w14:paraId="7037C2E1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22CEF50" w14:textId="77777777" w:rsidR="00292528" w:rsidRPr="00175099" w:rsidRDefault="00292528" w:rsidP="0029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pacing w:val="-4"/>
                <w:sz w:val="22"/>
                <w:szCs w:val="22"/>
              </w:rPr>
            </w:pPr>
            <w:r w:rsidRPr="0017509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lastRenderedPageBreak/>
              <w:t>ถือหุ้นผ่านทาง</w:t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u w:val="single"/>
                <w:cs/>
              </w:rPr>
              <w:t xml:space="preserve">บริษัท นารายณ์ </w:t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u w:val="single"/>
                <w:cs/>
              </w:rPr>
              <w:br/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cs/>
              </w:rPr>
              <w:t xml:space="preserve">  </w:t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</w:rPr>
              <w:t xml:space="preserve">  </w:t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cs/>
              </w:rPr>
              <w:t xml:space="preserve"> </w:t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u w:val="single"/>
                <w:cs/>
              </w:rPr>
              <w:t>พาวิลเลียน จำกัด</w:t>
            </w:r>
            <w:r w:rsidRPr="00175099">
              <w:rPr>
                <w:rFonts w:ascii="Angsana New" w:hAnsi="Angsana New" w:hint="cs"/>
                <w:i/>
                <w:iCs/>
                <w:spacing w:val="-4"/>
                <w:sz w:val="22"/>
                <w:szCs w:val="22"/>
                <w:u w:val="single"/>
                <w:cs/>
              </w:rPr>
              <w:t xml:space="preserve"> ในอัตรา</w:t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u w:val="single"/>
              </w:rPr>
              <w:br/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cs/>
              </w:rPr>
              <w:t xml:space="preserve">  </w:t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</w:rPr>
              <w:t xml:space="preserve">  </w:t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cs/>
              </w:rPr>
              <w:t xml:space="preserve"> </w:t>
            </w:r>
            <w:r w:rsidRPr="00175099">
              <w:rPr>
                <w:rFonts w:ascii="Angsana New" w:hAnsi="Angsana New" w:hint="cs"/>
                <w:i/>
                <w:iCs/>
                <w:spacing w:val="-4"/>
                <w:sz w:val="22"/>
                <w:szCs w:val="22"/>
                <w:u w:val="single"/>
                <w:cs/>
              </w:rPr>
              <w:t xml:space="preserve">ร้อยละ </w:t>
            </w:r>
            <w:r w:rsidRPr="008556AE">
              <w:rPr>
                <w:rFonts w:ascii="Angsana New" w:hAnsi="Angsana New"/>
                <w:i/>
                <w:iCs/>
                <w:spacing w:val="-4"/>
                <w:sz w:val="22"/>
                <w:szCs w:val="22"/>
                <w:u w:val="single"/>
              </w:rPr>
              <w:t>50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E59538" w14:textId="77777777" w:rsidR="00292528" w:rsidRPr="00B45AFD" w:rsidDel="00E549AF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9A7848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05546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848D2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27C37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81C1C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F3050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15617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4916B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F8D69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4E8CD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7F0B3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DD623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0EBFA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DAA54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02B50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E7EED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C370E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CEEE8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A0F1F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6EF9E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74F73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B3CE7F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9B2F7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79C2E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292528" w:rsidRPr="00B45AFD" w14:paraId="09B81482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63C2834" w14:textId="77777777" w:rsidR="00292528" w:rsidRPr="00B45AFD" w:rsidRDefault="00292528" w:rsidP="0029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วอคเกอร์ โฮมส์ จำกัด</w:t>
            </w:r>
            <w:r w:rsidRPr="00B45AFD">
              <w:rPr>
                <w:rFonts w:ascii="Angsana New" w:hAnsi="Angsana New"/>
                <w:spacing w:val="-4"/>
                <w:sz w:val="22"/>
                <w:szCs w:val="22"/>
                <w:cs/>
              </w:rPr>
              <w:br/>
              <w:t xml:space="preserve">   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DF0D1C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br/>
              <w:t xml:space="preserve">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06CA2E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872CD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CFFDB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440AA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59679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89553" w14:textId="6F6B3572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B5803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03DF7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A1E31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923FB9" w14:textId="26D831E0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A38FE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D42F6A" w14:textId="77777777" w:rsidR="00292528" w:rsidRPr="00976B8F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2BCC9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53FFCA" w14:textId="6DADFD31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88C0C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5938D6" w14:textId="77777777" w:rsidR="00292528" w:rsidRPr="00976B8F" w:rsidRDefault="00292528" w:rsidP="008D5D5B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E644B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E69ADC" w14:textId="45651332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CFD23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C0A88D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0F0CE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26DDDB1" w14:textId="40E7C506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DEB3D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A6A941" w14:textId="0B65AAB0" w:rsidR="00292528" w:rsidRPr="00976B8F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76B8F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3D18AF35" w14:textId="77777777" w:rsidTr="00FD1013">
        <w:trPr>
          <w:trHeight w:val="128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5F7764C" w14:textId="77777777" w:rsidR="00292528" w:rsidRPr="00335141" w:rsidRDefault="00292528" w:rsidP="0029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1822EDB" w14:textId="77777777" w:rsidR="00292528" w:rsidRPr="00335141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A4C5B1A" w14:textId="77777777" w:rsidR="00292528" w:rsidRPr="00335141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0E4FE298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9B49525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0FCA8190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6D931F9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55F144B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9A5E3C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C1DE73C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3CAE8D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D015B8C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21DB4E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5E72A30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4A27AA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7E06F63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81DFF81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61DFF032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70EA36D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7A070B4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1076A5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FA455D6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E7DA791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59241B1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EED8DF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402DE58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292528" w:rsidRPr="00B45AFD" w14:paraId="54A37238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7066AE7" w14:textId="77777777" w:rsidR="00292528" w:rsidRPr="00B45AFD" w:rsidRDefault="00292528" w:rsidP="00292528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i/>
                <w:iCs/>
                <w:spacing w:val="-4"/>
                <w:sz w:val="22"/>
                <w:szCs w:val="22"/>
                <w:u w:val="single"/>
                <w:cs/>
              </w:rPr>
              <w:t xml:space="preserve">ถือหุ้นผ่านทางบริษัท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นารายณ์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  <w:p w14:paraId="4C401A47" w14:textId="77777777" w:rsidR="00292528" w:rsidRPr="00B45AFD" w:rsidRDefault="00292528" w:rsidP="00292528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 w:hint="cs"/>
                <w:i/>
                <w:iCs/>
                <w:spacing w:val="-4"/>
                <w:sz w:val="22"/>
                <w:szCs w:val="22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i/>
                <w:iCs/>
                <w:spacing w:val="-4"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พาวิลเลียน จำกัด</w:t>
            </w:r>
            <w:r w:rsidRPr="00B45AFD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ในอัตราร้อยละ</w:t>
            </w:r>
          </w:p>
          <w:p w14:paraId="523CE118" w14:textId="4A1263C6" w:rsidR="00292528" w:rsidRPr="00B45AFD" w:rsidRDefault="00292528" w:rsidP="00292528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556AE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25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 และ</w:t>
            </w:r>
            <w:r w:rsidRPr="00B45AFD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บริษัท ริทซ์ วิลเลจ จำกัด </w:t>
            </w:r>
          </w:p>
          <w:p w14:paraId="0494449E" w14:textId="3E8A7534" w:rsidR="00292528" w:rsidRPr="00B45AFD" w:rsidRDefault="00292528" w:rsidP="00292528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i/>
                <w:iCs/>
                <w:spacing w:val="-4"/>
                <w:sz w:val="22"/>
                <w:szCs w:val="22"/>
                <w:u w:val="single"/>
                <w:cs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ในอัตราร้อยละ </w:t>
            </w:r>
            <w:r w:rsidRPr="008556AE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25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190E48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45B26E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DAEA5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5E122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EA711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01C89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A048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0C928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5EE71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D43C4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19C20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5EDB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ECAD5D" w14:textId="77777777" w:rsidR="00292528" w:rsidRPr="00976B8F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C3B19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818BE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E216C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90D106" w14:textId="77777777" w:rsidR="00292528" w:rsidRPr="00976B8F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AF88E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23E8D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A7B78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3782F6" w14:textId="77777777" w:rsidR="00292528" w:rsidRPr="0013684E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6A812E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8EAD5C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19132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00BEC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292528" w:rsidRPr="00B45AFD" w14:paraId="7E6851AA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D61A257" w14:textId="1CE12D98" w:rsidR="00292528" w:rsidRPr="00B45AFD" w:rsidRDefault="00292528" w:rsidP="00292528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บริษัท โกลเด้น แลนด์ เรสซิ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br/>
              <w:t xml:space="preserve">เด้นซ์ จำกัด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49094E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</w:rPr>
              <w:br/>
            </w:r>
            <w:r w:rsidRPr="00B45AFD">
              <w:rPr>
                <w:rFonts w:ascii="Angsana New" w:hAnsi="Angsana New"/>
                <w:szCs w:val="22"/>
              </w:rPr>
              <w:t xml:space="preserve">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F6CCB5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17E74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10C9D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1B18C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92CA5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690DA0" w14:textId="49754342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3C786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E514D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5D3FC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641CDE" w14:textId="04887503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B4423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5E3D50" w14:textId="77777777" w:rsidR="00292528" w:rsidRPr="00976B8F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62D20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20E1BC" w14:textId="15E963C2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80DF2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FDF719" w14:textId="77777777" w:rsidR="00292528" w:rsidRPr="00976B8F" w:rsidRDefault="00292528" w:rsidP="008D5D5B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FD2D5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C0F902" w14:textId="4EC96DD0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1DA77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AEE6F0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DE431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FC03174" w14:textId="6B9E422E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60B3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35992F9" w14:textId="5651D81C" w:rsidR="00292528" w:rsidRPr="00976B8F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76B8F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0C403230" w14:textId="77777777" w:rsidTr="00FD1013">
        <w:trPr>
          <w:trHeight w:val="60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0311E697" w14:textId="77777777" w:rsidR="00292528" w:rsidRPr="00335141" w:rsidRDefault="00292528" w:rsidP="00292528">
            <w:pPr>
              <w:spacing w:line="240" w:lineRule="auto"/>
              <w:ind w:right="-4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0C7DDD5" w14:textId="77777777" w:rsidR="00292528" w:rsidRPr="00335141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96304F" w14:textId="77777777" w:rsidR="00292528" w:rsidRPr="00335141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12C8482E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885BB65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2D72CB63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F16990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36B6F8F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BA3AE44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1616781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CCA2FF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595D006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F5A69A5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A93B543" w14:textId="77777777" w:rsidR="00292528" w:rsidRPr="00335141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F9D8868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986D90B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415DFB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7BF17A3" w14:textId="77777777" w:rsidR="00292528" w:rsidRPr="00335141" w:rsidRDefault="00292528" w:rsidP="008D5D5B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FA9D8F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17B4C85" w14:textId="77777777" w:rsidR="00292528" w:rsidRPr="00335141" w:rsidRDefault="00292528" w:rsidP="008D5D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334E6C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55489B6" w14:textId="77777777" w:rsidR="00292528" w:rsidRPr="00335141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733CF88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69AD41A9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BCE582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7BD8266" w14:textId="77777777" w:rsidR="00292528" w:rsidRPr="00335141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92528" w:rsidRPr="00B45AFD" w14:paraId="3F42CDCE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5D21895" w14:textId="77777777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  <w:cs/>
              </w:rPr>
              <w:t>ถือหุ้นผ่านทางบริษัท</w:t>
            </w:r>
            <w:r w:rsidRPr="00B45AFD"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</w:rPr>
              <w:t xml:space="preserve"> </w:t>
            </w:r>
          </w:p>
          <w:p w14:paraId="3805C7FF" w14:textId="059EEEF9" w:rsidR="00292528" w:rsidRPr="00B45AFD" w:rsidRDefault="00292528" w:rsidP="00292528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  <w:cs/>
              </w:rPr>
              <w:t>โกลเด้นแลนด์(เมย์แฟร์)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D6607F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40C054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1F285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5B529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7B710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ABBFA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E5618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DA964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C3609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5DF31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43E94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59823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E64D81" w14:textId="77777777" w:rsidR="00292528" w:rsidRPr="00976B8F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38248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DF3B7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FA3DC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21799A" w14:textId="77777777" w:rsidR="00292528" w:rsidRPr="00976B8F" w:rsidRDefault="00292528" w:rsidP="008D5D5B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42CF2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11EC93" w14:textId="77777777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ADA25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399C66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31E91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6C90B9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CED56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DDD50B" w14:textId="77777777" w:rsidR="00292528" w:rsidRPr="00976B8F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292528" w:rsidRPr="00B45AFD" w14:paraId="03D11253" w14:textId="77777777" w:rsidTr="00CF7EBE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DE2444" w14:textId="77777777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แกรนด์ เมย์แฟร์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2202AB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อาคารพักอาศัย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CD3C47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8E532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18AD1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B57F2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DD058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2971D2" w14:textId="0E279AA4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00491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012CA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1C15E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823C14" w14:textId="63600356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47A55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9E6E18" w14:textId="77777777" w:rsidR="00292528" w:rsidRPr="00976B8F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F25BB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B67DBD" w14:textId="331D8A4A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027CE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7F4B97" w14:textId="77777777" w:rsidR="00292528" w:rsidRPr="00976B8F" w:rsidRDefault="00292528" w:rsidP="008D5D5B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83C23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BF6497" w14:textId="6B222979" w:rsidR="00292528" w:rsidRPr="008D5D5B" w:rsidRDefault="00292528" w:rsidP="008D5D5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82EB2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84A331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756F1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2336221" w14:textId="25AFEF82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485C3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07583E" w14:textId="1CDC9087" w:rsidR="00292528" w:rsidRPr="00976B8F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76B8F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1C0991CD" w14:textId="77777777" w:rsidTr="00FD1013">
        <w:trPr>
          <w:trHeight w:val="60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06B8BECA" w14:textId="77777777" w:rsidR="00292528" w:rsidRPr="00335141" w:rsidRDefault="00292528" w:rsidP="00292528">
            <w:pPr>
              <w:spacing w:line="240" w:lineRule="auto"/>
              <w:ind w:right="-46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87C0D8B" w14:textId="77777777" w:rsidR="00292528" w:rsidRPr="00335141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A20763F" w14:textId="77777777" w:rsidR="00292528" w:rsidRPr="00335141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A652654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57C3D61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3A4B9C6A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BC50D3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075589D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D54E17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22184AD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EB9CCA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BEAD736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B4F06B1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1C06022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C34DC27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2EEC246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9FC5E1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8772965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7BEDD2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35F5ADF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2DDEB9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6C64483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3F1F3E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39E7C91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1DA7DC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6BD6CF4" w14:textId="77777777" w:rsidR="00292528" w:rsidRPr="00335141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292528" w:rsidRPr="00B45AFD" w14:paraId="4F1CB9A1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362B320D" w14:textId="77777777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ถือ</w:t>
            </w:r>
            <w:r w:rsidRPr="00B45AFD"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  <w:cs/>
              </w:rPr>
              <w:t>หุ้นผ่านทางบริษัท</w:t>
            </w:r>
          </w:p>
          <w:p w14:paraId="322BE8A0" w14:textId="77777777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i/>
                <w:iCs/>
                <w:spacing w:val="-8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pacing w:val="-8"/>
                <w:sz w:val="22"/>
                <w:szCs w:val="22"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  <w:cs/>
              </w:rPr>
              <w:t>โกลเด้นแลนด์</w:t>
            </w:r>
            <w:r w:rsidRPr="00B45AFD">
              <w:rPr>
                <w:rFonts w:ascii="Angsana New" w:hAnsi="Angsana New" w:hint="cs"/>
                <w:i/>
                <w:iCs/>
                <w:spacing w:val="-8"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  <w:cs/>
              </w:rPr>
              <w:t>โปโล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881C0A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A88446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E746B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900FA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B45BB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2F7F9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E338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4B5E9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78A89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E770C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DD912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16545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AF73C4" w14:textId="77777777" w:rsidR="00292528" w:rsidRPr="00976B8F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F8E2F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2829D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DA36E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7A452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BB598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65AB9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739D4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64E70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001A0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9F4B0D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3086C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FAEC732" w14:textId="77777777" w:rsidR="00292528" w:rsidRPr="00976B8F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292528" w:rsidRPr="00B45AFD" w14:paraId="55F1A33C" w14:textId="77777777" w:rsidTr="00CF7EBE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0A47FB" w14:textId="77777777" w:rsidR="00292528" w:rsidRPr="00B45AFD" w:rsidRDefault="00292528" w:rsidP="00292528">
            <w:pPr>
              <w:spacing w:line="240" w:lineRule="auto"/>
              <w:ind w:left="150" w:right="-468" w:hanging="150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เอ็มเอสจีแอล </w:t>
            </w:r>
          </w:p>
          <w:p w14:paraId="517830A3" w14:textId="77777777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>พร็อพเพอร์ตี้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EECFDC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lang w:bidi="th-TH"/>
              </w:rPr>
              <w:br/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A8DAF4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E486A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0F71F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94DA4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8636F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F8BBBE" w14:textId="232DCE59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47191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AD35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A967D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02BE9C" w14:textId="6BA0783E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57566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9A0D81" w14:textId="77777777" w:rsidR="00292528" w:rsidRPr="00976B8F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04B2C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4C515E" w14:textId="04D5A1F6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DA566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3132F7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7CF22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6222B4" w14:textId="76AF7296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D9FBC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9CEE76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D7517A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0196C5D" w14:textId="5EBB2C14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76B8F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EE7A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5E9D086" w14:textId="54A1432A" w:rsidR="00292528" w:rsidRPr="00976B8F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976B8F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2EADC5A1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3210069F" w14:textId="3D427643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lastRenderedPageBreak/>
              <w:t xml:space="preserve">ถือหุ้นผ่านทางบริษัท กรุงเทพ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br/>
            </w:r>
            <w:r w:rsidRPr="00B45AF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บ้าน และที่ดิน จำกัด (มหาชน)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DAC2BA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6D1F8F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60571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F9D24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0555E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BE0DE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29637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D8A2D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EB11A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120D5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958C6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3748A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EBA36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E7C99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2D30F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BB894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8D7E8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3C84F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C5FC3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69362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4E3E4B" w14:textId="77777777" w:rsidR="00292528" w:rsidRPr="0013684E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B8A6D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7E4D5D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ECE6E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643763" w14:textId="77777777" w:rsidR="00292528" w:rsidRPr="0013684E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292528" w:rsidRPr="00B45AFD" w14:paraId="1880F602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B838435" w14:textId="77777777" w:rsidR="00292528" w:rsidRPr="00B45AFD" w:rsidRDefault="00292528" w:rsidP="00292528">
            <w:pPr>
              <w:spacing w:line="240" w:lineRule="auto"/>
              <w:ind w:left="150" w:right="-468" w:hanging="150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ไซด์วอล์ค แลนด์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73D379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lang w:bidi="th-TH"/>
              </w:rPr>
              <w:br/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84AA36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82D0F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97EE4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9DAD9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19DE8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7B15B2" w14:textId="2F51E9D9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FC250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2575C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2527C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73726D" w14:textId="0631E62D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F9B2D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4EA3AB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E9AE7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D7C34E" w14:textId="12B31BB5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6C75A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E989B7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54FE5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AED0D5" w14:textId="43CBE7D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8E6B2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B25F83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06E6F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BD7DC1C" w14:textId="4D96EA89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240F7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721449" w14:textId="53A5E64E" w:rsidR="00292528" w:rsidRPr="0013684E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471BCE35" w14:textId="77777777" w:rsidTr="00F16E34">
        <w:trPr>
          <w:trHeight w:val="344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66A7B20" w14:textId="77777777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บริษัท ไพร์ม พลัส แอสเซ็ท </w:t>
            </w:r>
          </w:p>
          <w:p w14:paraId="5E0250A4" w14:textId="77777777" w:rsidR="00292528" w:rsidRPr="00B45AFD" w:rsidRDefault="00292528" w:rsidP="00292528">
            <w:pPr>
              <w:tabs>
                <w:tab w:val="clear" w:pos="1871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DC9180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</w:rPr>
              <w:br/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C6A0E2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16DF9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8C3D0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0E36F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5EB01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9540F6" w14:textId="7485088A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E9ED9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4D8E7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5FD47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675DAF" w14:textId="4358055E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81C4B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65490C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B028A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145998" w14:textId="7C3AB136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BE0EA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4444B3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0C7DC9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428467" w14:textId="008A0CFC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DE2AF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237E34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AD725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C098C7C" w14:textId="31B0597F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F796B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C1C7D4" w14:textId="1E811495" w:rsidR="00292528" w:rsidRPr="0013684E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476EC450" w14:textId="77777777" w:rsidTr="00F14EF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0C297F4" w14:textId="77777777" w:rsidR="00292528" w:rsidRPr="00B45AFD" w:rsidRDefault="00292528" w:rsidP="00292528">
            <w:pPr>
              <w:tabs>
                <w:tab w:val="clear" w:pos="1871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เฟิร์ส แสควร์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44C372C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</w:rPr>
              <w:br/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AED4A0E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EE85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63D84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6CD5A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4CB0C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EA586C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D70D12E" w14:textId="1F2F4DE4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15CB6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B28BAEF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0498233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B8AC36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2D2C9C2" w14:textId="77777777" w:rsidR="00292528" w:rsidRPr="0013684E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34EB5FA" w14:textId="0B92CC74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A8320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8941A46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4C0C034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9A5D6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2AD693D" w14:textId="77777777" w:rsidR="00292528" w:rsidRPr="0013684E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2BFC296A" w14:textId="01AB367C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3CDA2E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02EE925B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15716B84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B36568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B20C5E9" w14:textId="77777777" w:rsidR="00292528" w:rsidRPr="0013684E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8588450" w14:textId="4355557C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D8E97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A819CE6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96D0A94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3BC6A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5661ACD" w14:textId="77777777" w:rsidR="00292528" w:rsidRPr="0013684E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0441A428" w14:textId="491F171E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43324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18FED39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D7D3532" w14:textId="698C9FC9" w:rsidR="00292528" w:rsidRPr="0013684E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1196988D" w14:textId="77777777" w:rsidTr="00F14EF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F6E025B" w14:textId="77777777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รีกัล รีเจี้ยน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A5D6055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</w:rPr>
              <w:br/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B457FB6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41330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4E3E3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B5E58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533373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4CBEB02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56612B2" w14:textId="4E039AFF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E80B0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BFC1FF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02638D2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02A775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9BA41BB" w14:textId="77777777" w:rsidR="00292528" w:rsidRPr="0013684E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2ED6FB44" w14:textId="19785045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87221D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D8A040A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2C9A48F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BAF33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055E720" w14:textId="77777777" w:rsidR="00292528" w:rsidRPr="0013684E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1A9CB841" w14:textId="1A907352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55660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2C37571C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621594BA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30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F78F5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BBD532F" w14:textId="77777777" w:rsidR="00292528" w:rsidRPr="0013684E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1D06542" w14:textId="692D0372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C976F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5E66B80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33B6F20E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70D3C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8C6C246" w14:textId="77777777" w:rsidR="00292528" w:rsidRPr="0013684E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5D1854B" w14:textId="0C17D23F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3684E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37B7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0FA83D4" w14:textId="77777777" w:rsidR="00292528" w:rsidRPr="0013684E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1970A5D5" w14:textId="15A03C00" w:rsidR="00292528" w:rsidRPr="0013684E" w:rsidRDefault="00292528" w:rsidP="008D5D5B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13684E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292528" w:rsidRPr="00B45AFD" w14:paraId="62783FB4" w14:textId="77777777" w:rsidTr="00F14EF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967073A" w14:textId="77777777" w:rsidR="00292528" w:rsidRPr="00B45AFD" w:rsidRDefault="00292528" w:rsidP="00292528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08D2A23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2967A67" w14:textId="77777777" w:rsidR="00292528" w:rsidRPr="00B45AFD" w:rsidRDefault="00292528" w:rsidP="002925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E2744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9447E5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97168D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5490174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CC99E0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DBF3E3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CC1AFA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7B4E1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E6F8E5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B46C1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CA4331A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4970D8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67AE6D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3F572F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7A480016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7383917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2F2ECD1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73D00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1FFE4E0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0FC316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6010A7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FAAE2C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BF8CA5E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292528" w:rsidRPr="00B45AFD" w14:paraId="7C7AC831" w14:textId="77777777" w:rsidTr="00345964">
        <w:trPr>
          <w:trHeight w:val="345"/>
        </w:trPr>
        <w:tc>
          <w:tcPr>
            <w:tcW w:w="15415" w:type="dxa"/>
            <w:gridSpan w:val="28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A30C823" w14:textId="77777777" w:rsidR="00292528" w:rsidRPr="00B45AFD" w:rsidRDefault="00292528" w:rsidP="002925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DA2F2B">
              <w:rPr>
                <w:rFonts w:ascii="Angsana New" w:hAnsi="Angsana New"/>
                <w:szCs w:val="22"/>
              </w:rPr>
              <w:t xml:space="preserve">        * </w:t>
            </w:r>
            <w:r w:rsidRPr="00A6505F">
              <w:rPr>
                <w:rFonts w:ascii="Angsana New" w:hAnsi="Angsana New" w:hint="cs"/>
                <w:szCs w:val="22"/>
                <w:cs/>
                <w:lang w:bidi="th-TH"/>
              </w:rPr>
              <w:t>เมื่อวันที่</w:t>
            </w:r>
            <w:r w:rsidRPr="00A6505F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Pr="00A6505F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A6505F"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  <w:r w:rsidRPr="00A6505F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2563</w:t>
            </w:r>
            <w:r w:rsidRPr="00A6505F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A6505F">
              <w:rPr>
                <w:rFonts w:ascii="Angsana New" w:hAnsi="Angsana New"/>
                <w:szCs w:val="22"/>
                <w:lang w:bidi="th-TH"/>
              </w:rPr>
              <w:t xml:space="preserve">Shanghai TICON Investment Management Company Limited </w:t>
            </w:r>
            <w:r w:rsidRPr="00A6505F">
              <w:rPr>
                <w:rFonts w:ascii="Angsana New" w:hAnsi="Angsana New" w:hint="cs"/>
                <w:szCs w:val="22"/>
                <w:cs/>
                <w:lang w:bidi="th-TH"/>
              </w:rPr>
              <w:t>บริษัทย่อยได้เลิกกิจการ</w:t>
            </w:r>
            <w:r w:rsidRPr="00A6505F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A6505F">
              <w:rPr>
                <w:rFonts w:ascii="Angsana New" w:hAnsi="Angsana New" w:hint="cs"/>
                <w:szCs w:val="22"/>
                <w:cs/>
                <w:lang w:bidi="th-TH"/>
              </w:rPr>
              <w:t>และเสร็จสิ้นการชำระบัญชีแล้ว</w:t>
            </w:r>
          </w:p>
        </w:tc>
      </w:tr>
    </w:tbl>
    <w:p w14:paraId="0D5F0C12" w14:textId="77777777" w:rsidR="00A01B4E" w:rsidRPr="000B0346" w:rsidRDefault="00A01B4E" w:rsidP="0061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125EC337" w14:textId="77777777" w:rsidR="00A01B4E" w:rsidRDefault="00C17453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</w:rPr>
      </w:pPr>
      <w:r w:rsidRPr="00B45AFD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 w:rsidRPr="00B45AF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/>
          <w:spacing w:val="-2"/>
          <w:sz w:val="30"/>
          <w:szCs w:val="30"/>
        </w:rPr>
        <w:t xml:space="preserve">Shanghai TICON Investment Management Company Limited </w:t>
      </w:r>
      <w:r w:rsidRPr="00B45AFD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ซึ่งดำเนินธุรกิจในประเทศจีน</w:t>
      </w:r>
      <w:r w:rsidRPr="00B45AF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/>
          <w:spacing w:val="-2"/>
          <w:sz w:val="30"/>
          <w:szCs w:val="30"/>
        </w:rPr>
        <w:t xml:space="preserve">Frasers Property Thailand  (Hong Kong) Limited </w:t>
      </w:r>
      <w:r w:rsidRPr="00B45AFD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ซึ่งดำเนินธุรกิจในประเทศฮ่องกง</w:t>
      </w:r>
      <w:r w:rsidRPr="00B45AF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/>
          <w:spacing w:val="-2"/>
          <w:sz w:val="30"/>
          <w:szCs w:val="30"/>
        </w:rPr>
        <w:t>Frasers Property Thailand (International) Pte. Ltd., Frasers Property Thailand (Vietnam) Pte. Ltd.</w:t>
      </w:r>
      <w:proofErr w:type="gramStart"/>
      <w:r w:rsidRPr="00B45AFD">
        <w:rPr>
          <w:rFonts w:ascii="Angsana New" w:eastAsia="Times New Roman" w:hAnsi="Angsana New"/>
          <w:spacing w:val="-2"/>
          <w:sz w:val="30"/>
          <w:szCs w:val="30"/>
        </w:rPr>
        <w:t>,  Amigos</w:t>
      </w:r>
      <w:proofErr w:type="gramEnd"/>
      <w:r w:rsidRPr="00B45AFD">
        <w:rPr>
          <w:rFonts w:ascii="Angsana New" w:eastAsia="Times New Roman" w:hAnsi="Angsana New"/>
          <w:spacing w:val="-2"/>
          <w:sz w:val="30"/>
          <w:szCs w:val="30"/>
        </w:rPr>
        <w:t xml:space="preserve"> An </w:t>
      </w:r>
      <w:proofErr w:type="spellStart"/>
      <w:r w:rsidRPr="00B45AFD">
        <w:rPr>
          <w:rFonts w:ascii="Angsana New" w:eastAsia="Times New Roman" w:hAnsi="Angsana New"/>
          <w:spacing w:val="-2"/>
          <w:sz w:val="30"/>
          <w:szCs w:val="30"/>
        </w:rPr>
        <w:t>Phu</w:t>
      </w:r>
      <w:proofErr w:type="spellEnd"/>
      <w:r w:rsidRPr="00B45AFD">
        <w:rPr>
          <w:rFonts w:ascii="Angsana New" w:eastAsia="Times New Roman" w:hAnsi="Angsana New"/>
          <w:spacing w:val="-2"/>
          <w:sz w:val="30"/>
          <w:szCs w:val="30"/>
        </w:rPr>
        <w:t xml:space="preserve"> Holding Pte. Ltd. </w:t>
      </w:r>
      <w:r w:rsidRPr="00B45AFD">
        <w:rPr>
          <w:rFonts w:ascii="Angsana New" w:eastAsia="Times New Roman" w:hAnsi="Angsana New" w:hint="cs"/>
          <w:spacing w:val="-2"/>
          <w:sz w:val="30"/>
          <w:szCs w:val="30"/>
          <w:cs/>
        </w:rPr>
        <w:t>และ</w:t>
      </w:r>
      <w:r w:rsidRPr="00B45AF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ED2474">
        <w:rPr>
          <w:rFonts w:ascii="Angsana New" w:eastAsia="Times New Roman" w:hAnsi="Angsana New"/>
          <w:spacing w:val="-2"/>
          <w:sz w:val="30"/>
          <w:szCs w:val="30"/>
        </w:rPr>
        <w:br/>
      </w:r>
      <w:r w:rsidRPr="00B45AF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/>
          <w:spacing w:val="-2"/>
          <w:sz w:val="30"/>
          <w:szCs w:val="30"/>
        </w:rPr>
        <w:t xml:space="preserve">Amigos An </w:t>
      </w:r>
      <w:proofErr w:type="spellStart"/>
      <w:r w:rsidRPr="00B45AFD">
        <w:rPr>
          <w:rFonts w:ascii="Angsana New" w:eastAsia="Times New Roman" w:hAnsi="Angsana New"/>
          <w:spacing w:val="-2"/>
          <w:sz w:val="30"/>
          <w:szCs w:val="30"/>
        </w:rPr>
        <w:t>Phu</w:t>
      </w:r>
      <w:proofErr w:type="spellEnd"/>
      <w:r w:rsidRPr="00B45AFD">
        <w:rPr>
          <w:rFonts w:ascii="Angsana New" w:eastAsia="Times New Roman" w:hAnsi="Angsana New"/>
          <w:spacing w:val="-2"/>
          <w:sz w:val="30"/>
          <w:szCs w:val="30"/>
        </w:rPr>
        <w:t xml:space="preserve"> (Singapore) Pte. Ltd.</w:t>
      </w:r>
      <w:r w:rsidR="002B0C9D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B45AFD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</w:t>
      </w:r>
      <w:r w:rsidR="002B0C9D">
        <w:rPr>
          <w:rFonts w:ascii="Angsana New" w:eastAsia="Times New Roman" w:hAnsi="Angsana New" w:hint="cs"/>
          <w:spacing w:val="-2"/>
          <w:sz w:val="30"/>
          <w:szCs w:val="30"/>
          <w:cs/>
        </w:rPr>
        <w:t>จดทะเบียนจัดตั้งธุรกิจ</w:t>
      </w:r>
      <w:r w:rsidR="002B0C9D" w:rsidRPr="00B45AFD">
        <w:rPr>
          <w:rFonts w:ascii="Angsana New" w:eastAsia="Times New Roman" w:hAnsi="Angsana New" w:hint="cs"/>
          <w:spacing w:val="-2"/>
          <w:sz w:val="30"/>
          <w:szCs w:val="30"/>
          <w:cs/>
        </w:rPr>
        <w:t>ในประเทศสิงคโปร์</w:t>
      </w:r>
      <w:r w:rsidRPr="00B45AF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5873E30E" w14:textId="77777777" w:rsidR="00E231D2" w:rsidRDefault="00E231D2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</w:rPr>
      </w:pPr>
    </w:p>
    <w:p w14:paraId="07AB28ED" w14:textId="77777777" w:rsidR="00E231D2" w:rsidRPr="00B45AFD" w:rsidRDefault="00E231D2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  <w:cs/>
        </w:rPr>
        <w:sectPr w:rsidR="00E231D2" w:rsidRPr="00B45AFD" w:rsidSect="0045421F">
          <w:pgSz w:w="16834" w:h="11909" w:orient="landscape" w:code="9"/>
          <w:pgMar w:top="691" w:right="1152" w:bottom="576" w:left="1238" w:header="720" w:footer="720" w:gutter="0"/>
          <w:paperSrc w:first="15" w:other="15"/>
          <w:cols w:space="720"/>
          <w:docGrid w:linePitch="245"/>
        </w:sectPr>
      </w:pPr>
    </w:p>
    <w:p w14:paraId="3CD84A77" w14:textId="77777777" w:rsidR="004670C8" w:rsidRPr="004670C8" w:rsidRDefault="004670C8" w:rsidP="00467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670C8">
        <w:rPr>
          <w:rFonts w:ascii="Angsana New" w:hAnsi="Angsana New" w:hint="cs"/>
          <w:sz w:val="30"/>
          <w:szCs w:val="30"/>
          <w:cs/>
          <w:lang w:val="en-GB"/>
        </w:rPr>
        <w:lastRenderedPageBreak/>
        <w:t>เงินให้กู้ยืมระยะสั้นเพื่อโครงการลงทุน</w:t>
      </w:r>
    </w:p>
    <w:p w14:paraId="50AD9890" w14:textId="77777777" w:rsidR="004670C8" w:rsidRPr="009B5EB9" w:rsidRDefault="004670C8" w:rsidP="00467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09CA9C3B" w14:textId="78318951" w:rsidR="004670C8" w:rsidRPr="00B303FC" w:rsidRDefault="004670C8" w:rsidP="00884C2E">
      <w:pPr>
        <w:pStyle w:val="Heading6"/>
        <w:tabs>
          <w:tab w:val="left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en-GB" w:eastAsia="en-US"/>
        </w:rPr>
      </w:pPr>
      <w:r w:rsidRPr="00B303FC">
        <w:rPr>
          <w:rFonts w:asciiTheme="majorBidi" w:hAnsiTheme="majorBidi" w:cstheme="majorBidi"/>
          <w:b w:val="0"/>
          <w:bCs w:val="0"/>
          <w:sz w:val="30"/>
          <w:szCs w:val="30"/>
          <w:cs/>
          <w:lang w:val="en-GB" w:eastAsia="en-US"/>
        </w:rPr>
        <w:t xml:space="preserve">ณ วันที่ </w:t>
      </w:r>
      <w:r w:rsidR="00B303FC">
        <w:rPr>
          <w:rFonts w:asciiTheme="majorBidi" w:hAnsiTheme="majorBidi" w:cstheme="majorBidi"/>
          <w:b w:val="0"/>
          <w:bCs w:val="0"/>
          <w:sz w:val="30"/>
          <w:szCs w:val="30"/>
          <w:lang w:val="en-GB" w:eastAsia="en-US"/>
        </w:rPr>
        <w:t>3</w:t>
      </w:r>
      <w:r w:rsidR="005D3C17">
        <w:rPr>
          <w:rFonts w:asciiTheme="majorBidi" w:hAnsiTheme="majorBidi" w:cstheme="majorBidi"/>
          <w:b w:val="0"/>
          <w:bCs w:val="0"/>
          <w:sz w:val="30"/>
          <w:szCs w:val="30"/>
          <w:lang w:val="en-US" w:eastAsia="en-US"/>
        </w:rPr>
        <w:t xml:space="preserve">0 </w:t>
      </w:r>
      <w:r w:rsidR="005D3C17"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 w:eastAsia="en-US"/>
        </w:rPr>
        <w:t>มิถุนายน</w:t>
      </w:r>
      <w:r w:rsidRPr="00B303FC">
        <w:rPr>
          <w:rFonts w:asciiTheme="majorBidi" w:hAnsiTheme="majorBidi" w:cstheme="majorBidi"/>
          <w:b w:val="0"/>
          <w:bCs w:val="0"/>
          <w:sz w:val="30"/>
          <w:szCs w:val="30"/>
          <w:cs/>
          <w:lang w:val="en-GB" w:eastAsia="en-US"/>
        </w:rPr>
        <w:t xml:space="preserve"> </w:t>
      </w:r>
      <w:r w:rsidR="00B303FC">
        <w:rPr>
          <w:rFonts w:asciiTheme="majorBidi" w:hAnsiTheme="majorBidi" w:cstheme="majorBidi"/>
          <w:b w:val="0"/>
          <w:bCs w:val="0"/>
          <w:sz w:val="30"/>
          <w:szCs w:val="30"/>
          <w:lang w:val="en-GB" w:eastAsia="en-US"/>
        </w:rPr>
        <w:t>2563</w:t>
      </w:r>
      <w:r w:rsidRPr="00B303FC">
        <w:rPr>
          <w:rFonts w:asciiTheme="majorBidi" w:hAnsiTheme="majorBidi" w:cstheme="majorBidi"/>
          <w:b w:val="0"/>
          <w:bCs w:val="0"/>
          <w:sz w:val="30"/>
          <w:szCs w:val="30"/>
          <w:cs/>
          <w:lang w:val="en-GB" w:eastAsia="en-US"/>
        </w:rPr>
        <w:t xml:space="preserve"> บริษัทย่อยทางอ้อมของบริษัทแห่งหนึ่งมีเงินให้กู้ยืมระยะสั้นแก่บริษัทในต่างประเทศ</w:t>
      </w:r>
      <w:r w:rsidRPr="00B303FC">
        <w:rPr>
          <w:rFonts w:asciiTheme="majorBidi" w:hAnsiTheme="majorBidi" w:cstheme="majorBidi"/>
          <w:b w:val="0"/>
          <w:bCs w:val="0"/>
          <w:spacing w:val="-6"/>
          <w:sz w:val="30"/>
          <w:szCs w:val="30"/>
          <w:cs/>
          <w:lang w:val="en-GB" w:eastAsia="en-US"/>
        </w:rPr>
        <w:t xml:space="preserve">แห่งหนึ่งจำนวนเงิน </w:t>
      </w:r>
      <w:r w:rsidR="00E5733D">
        <w:rPr>
          <w:rFonts w:asciiTheme="majorBidi" w:hAnsiTheme="majorBidi" w:cstheme="majorBidi"/>
          <w:b w:val="0"/>
          <w:bCs w:val="0"/>
          <w:spacing w:val="-6"/>
          <w:sz w:val="30"/>
          <w:szCs w:val="30"/>
          <w:lang w:val="en-GB" w:eastAsia="en-US"/>
        </w:rPr>
        <w:t>655.22</w:t>
      </w:r>
      <w:r w:rsidR="00B303FC" w:rsidRPr="000A45D1">
        <w:rPr>
          <w:rFonts w:asciiTheme="majorBidi" w:hAnsiTheme="majorBidi" w:cstheme="majorBidi"/>
          <w:b w:val="0"/>
          <w:bCs w:val="0"/>
          <w:spacing w:val="-6"/>
          <w:sz w:val="30"/>
          <w:szCs w:val="30"/>
          <w:lang w:val="en-GB" w:eastAsia="en-US"/>
        </w:rPr>
        <w:t xml:space="preserve"> </w:t>
      </w:r>
      <w:r w:rsidRPr="000A45D1">
        <w:rPr>
          <w:rFonts w:asciiTheme="majorBidi" w:hAnsiTheme="majorBidi" w:cstheme="majorBidi"/>
          <w:b w:val="0"/>
          <w:bCs w:val="0"/>
          <w:spacing w:val="-6"/>
          <w:sz w:val="30"/>
          <w:szCs w:val="30"/>
          <w:cs/>
          <w:lang w:val="en-GB" w:eastAsia="en-US"/>
        </w:rPr>
        <w:t>ล้านบาท</w:t>
      </w:r>
      <w:r w:rsidRPr="00B303FC">
        <w:rPr>
          <w:rFonts w:asciiTheme="majorBidi" w:hAnsiTheme="majorBidi" w:cstheme="majorBidi"/>
          <w:b w:val="0"/>
          <w:bCs w:val="0"/>
          <w:spacing w:val="-6"/>
          <w:sz w:val="30"/>
          <w:szCs w:val="30"/>
          <w:cs/>
          <w:lang w:val="en-GB" w:eastAsia="en-US"/>
        </w:rPr>
        <w:t xml:space="preserve"> ซึ่งอาจเป็นส่วนหนึ่งของโครงการลงทุนพัฒนาอสังหาริมทรัพย์ในต่างประเทศ</w:t>
      </w:r>
      <w:r w:rsidRPr="00B303FC">
        <w:rPr>
          <w:rFonts w:asciiTheme="majorBidi" w:hAnsiTheme="majorBidi" w:cstheme="majorBidi"/>
          <w:b w:val="0"/>
          <w:bCs w:val="0"/>
          <w:sz w:val="30"/>
          <w:szCs w:val="30"/>
          <w:cs/>
          <w:lang w:val="en-GB" w:eastAsia="en-US"/>
        </w:rPr>
        <w:t xml:space="preserve"> ทั้งนี้คู่สัญญาดังกล่าวต้องชำระคืนเงินกู้พร้อมดอกเบี้ยให้แก่กลุ่มบริษัทหากไม่สามารถปฏิบัติตามเงื่อนไขที่ระบุในสัญญาได้</w:t>
      </w:r>
    </w:p>
    <w:p w14:paraId="0BA3F29B" w14:textId="77777777" w:rsidR="004670C8" w:rsidRPr="009B5EB9" w:rsidRDefault="004670C8" w:rsidP="004670C8">
      <w:pPr>
        <w:rPr>
          <w:rFonts w:asciiTheme="majorBidi" w:hAnsiTheme="majorBidi" w:cstheme="majorBidi"/>
          <w:sz w:val="20"/>
          <w:szCs w:val="20"/>
        </w:rPr>
      </w:pPr>
    </w:p>
    <w:p w14:paraId="648885B4" w14:textId="110BB926" w:rsidR="00E76E33" w:rsidRDefault="007A1A3D" w:rsidP="00E76E3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647E384F" w14:textId="77777777" w:rsidR="00E76E33" w:rsidRPr="009D48C8" w:rsidRDefault="00E76E33" w:rsidP="00E76E33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14"/>
          <w:szCs w:val="14"/>
          <w:lang w:val="en-US"/>
        </w:rPr>
      </w:pPr>
    </w:p>
    <w:p w14:paraId="59431A72" w14:textId="795C4E1D" w:rsidR="00F25C16" w:rsidRPr="00E76E33" w:rsidRDefault="00E76E33" w:rsidP="00E76E33">
      <w:pPr>
        <w:pStyle w:val="Heading6"/>
        <w:tabs>
          <w:tab w:val="left" w:pos="540"/>
        </w:tabs>
        <w:jc w:val="both"/>
        <w:rPr>
          <w:rFonts w:ascii="Angsana New" w:hAnsi="Angsana New"/>
          <w:b w:val="0"/>
          <w:bCs w:val="0"/>
          <w:sz w:val="30"/>
          <w:szCs w:val="30"/>
        </w:rPr>
      </w:pPr>
      <w:r w:rsidRPr="00E76E33">
        <w:rPr>
          <w:rFonts w:ascii="Angsana New" w:hAnsi="Angsana New"/>
          <w:b w:val="0"/>
          <w:bCs w:val="0"/>
          <w:sz w:val="30"/>
          <w:szCs w:val="30"/>
          <w:lang w:val="en-US"/>
        </w:rPr>
        <w:tab/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รายการเปลี่ยนแปลง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อสังหาริมทรัพย์เพื่อการลงทุน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ระหว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่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างงวด</w:t>
      </w:r>
      <w:r w:rsidR="0097595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เก้า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เด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ื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อนสิ้นสุดว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ั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นที่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8556AE" w:rsidRPr="008556AE">
        <w:rPr>
          <w:rFonts w:ascii="Angsana New" w:hAnsi="Angsana New"/>
          <w:b w:val="0"/>
          <w:bCs w:val="0"/>
          <w:sz w:val="30"/>
          <w:szCs w:val="30"/>
          <w:lang w:val="en-US"/>
        </w:rPr>
        <w:t>3</w:t>
      </w:r>
      <w:r w:rsidR="00975952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0 </w:t>
      </w:r>
      <w:r w:rsidR="0097595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มิถุนายน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มีด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ั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งน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ี้</w:t>
      </w:r>
    </w:p>
    <w:p w14:paraId="7E5A68E4" w14:textId="77777777" w:rsidR="007A1A3D" w:rsidRPr="009B5EB9" w:rsidRDefault="007A1A3D" w:rsidP="009A33DF">
      <w:pPr>
        <w:pStyle w:val="block"/>
        <w:spacing w:after="0" w:line="240" w:lineRule="atLeast"/>
        <w:ind w:left="0"/>
        <w:jc w:val="both"/>
        <w:rPr>
          <w:rFonts w:ascii="Angsana New" w:hAnsi="Angsana New"/>
          <w:szCs w:val="22"/>
          <w:lang w:val="en-US" w:bidi="th-TH"/>
        </w:rPr>
      </w:pPr>
    </w:p>
    <w:tbl>
      <w:tblPr>
        <w:tblW w:w="942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73"/>
        <w:gridCol w:w="1119"/>
        <w:gridCol w:w="274"/>
        <w:gridCol w:w="1255"/>
        <w:gridCol w:w="271"/>
        <w:gridCol w:w="994"/>
        <w:gridCol w:w="271"/>
        <w:gridCol w:w="1070"/>
      </w:tblGrid>
      <w:tr w:rsidR="0098209F" w:rsidRPr="00E76E33" w14:paraId="18A6CCAE" w14:textId="77777777" w:rsidTr="00A46D64">
        <w:trPr>
          <w:tblHeader/>
        </w:trPr>
        <w:tc>
          <w:tcPr>
            <w:tcW w:w="4173" w:type="dxa"/>
            <w:vAlign w:val="bottom"/>
          </w:tcPr>
          <w:p w14:paraId="6D76FF17" w14:textId="77777777" w:rsidR="0098209F" w:rsidRPr="00E76E33" w:rsidRDefault="0098209F" w:rsidP="00D769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48" w:type="dxa"/>
            <w:gridSpan w:val="3"/>
            <w:vAlign w:val="bottom"/>
          </w:tcPr>
          <w:p w14:paraId="092516C3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76E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6EE6DEA0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29F78B46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76E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209F" w:rsidRPr="00E76E33" w14:paraId="25374FEC" w14:textId="77777777" w:rsidTr="00A46D64">
        <w:trPr>
          <w:tblHeader/>
        </w:trPr>
        <w:tc>
          <w:tcPr>
            <w:tcW w:w="4173" w:type="dxa"/>
            <w:vAlign w:val="bottom"/>
          </w:tcPr>
          <w:p w14:paraId="5206F74B" w14:textId="77777777" w:rsidR="0098209F" w:rsidRPr="00E76E33" w:rsidRDefault="0098209F" w:rsidP="00FD3A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vAlign w:val="bottom"/>
          </w:tcPr>
          <w:p w14:paraId="7049C80B" w14:textId="77777777" w:rsidR="0098209F" w:rsidRPr="00E76E33" w:rsidRDefault="008556AE" w:rsidP="00FD3A0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4" w:type="dxa"/>
            <w:vAlign w:val="bottom"/>
          </w:tcPr>
          <w:p w14:paraId="598C38FE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737350CC" w14:textId="77777777" w:rsidR="0098209F" w:rsidRPr="00E76E33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  <w:vAlign w:val="bottom"/>
          </w:tcPr>
          <w:p w14:paraId="29EF8ADC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5AEF15C" w14:textId="77777777" w:rsidR="0098209F" w:rsidRPr="00E76E33" w:rsidRDefault="008556AE" w:rsidP="00FD3A0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1" w:type="dxa"/>
            <w:vAlign w:val="bottom"/>
          </w:tcPr>
          <w:p w14:paraId="036E55A7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AD8AB7B" w14:textId="77777777" w:rsidR="0098209F" w:rsidRPr="00E76E33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8209F" w:rsidRPr="00E76E33" w14:paraId="0D73B73A" w14:textId="77777777" w:rsidTr="00A46D64">
        <w:trPr>
          <w:tblHeader/>
        </w:trPr>
        <w:tc>
          <w:tcPr>
            <w:tcW w:w="4173" w:type="dxa"/>
            <w:vAlign w:val="bottom"/>
          </w:tcPr>
          <w:p w14:paraId="5601DA17" w14:textId="77777777" w:rsidR="0098209F" w:rsidRPr="00E76E33" w:rsidRDefault="0098209F" w:rsidP="00FD3A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9" w:type="dxa"/>
            <w:vAlign w:val="bottom"/>
          </w:tcPr>
          <w:p w14:paraId="20187787" w14:textId="77777777" w:rsidR="0098209F" w:rsidRPr="00E76E33" w:rsidRDefault="0098209F" w:rsidP="00FD3A0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65AE4158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90DBBDC" w14:textId="77777777" w:rsidR="0098209F" w:rsidRPr="00E76E33" w:rsidRDefault="0098209F" w:rsidP="00E7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6E33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1" w:type="dxa"/>
            <w:vAlign w:val="bottom"/>
          </w:tcPr>
          <w:p w14:paraId="4EECE088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06E93AD" w14:textId="77777777" w:rsidR="0098209F" w:rsidRPr="00E76E33" w:rsidRDefault="0098209F" w:rsidP="00FD3A0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5D243E9E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2832D75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09F" w:rsidRPr="00E76E33" w14:paraId="57EF692A" w14:textId="77777777" w:rsidTr="00A46D64">
        <w:trPr>
          <w:tblHeader/>
        </w:trPr>
        <w:tc>
          <w:tcPr>
            <w:tcW w:w="4173" w:type="dxa"/>
            <w:vAlign w:val="bottom"/>
          </w:tcPr>
          <w:p w14:paraId="2B48D7C1" w14:textId="77777777" w:rsidR="0098209F" w:rsidRPr="00E76E33" w:rsidRDefault="0098209F" w:rsidP="00FD3A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2489DCFC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76E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209F" w:rsidRPr="00E76E33" w14:paraId="29C3437B" w14:textId="77777777" w:rsidTr="00A46D64">
        <w:tc>
          <w:tcPr>
            <w:tcW w:w="4173" w:type="dxa"/>
            <w:vAlign w:val="bottom"/>
          </w:tcPr>
          <w:p w14:paraId="16A26440" w14:textId="77777777" w:rsidR="0098209F" w:rsidRPr="00E76E33" w:rsidRDefault="0098209F" w:rsidP="006A5F9E">
            <w:pPr>
              <w:tabs>
                <w:tab w:val="clear" w:pos="227"/>
                <w:tab w:val="clear" w:pos="3515"/>
                <w:tab w:val="clear" w:pos="3742"/>
                <w:tab w:val="left" w:pos="1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E76E33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  <w:r w:rsidRPr="00E76E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6E3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E76E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6E33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A7304A" w:rsidRPr="00E76E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2562</w:t>
            </w:r>
            <w:r w:rsidR="00ED24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F16CC" w:rsidRPr="00E76E33">
              <w:rPr>
                <w:rFonts w:ascii="Angsana New" w:hAnsi="Angsana New"/>
                <w:sz w:val="30"/>
                <w:szCs w:val="30"/>
              </w:rPr>
              <w:t>/</w:t>
            </w:r>
            <w:r w:rsidR="00ED24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2561</w:t>
            </w:r>
            <w:r w:rsidRPr="00E76E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EECA59E" w14:textId="77777777" w:rsidR="0098209F" w:rsidRPr="00E76E33" w:rsidRDefault="008556AE" w:rsidP="00922EC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98209F"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79A8B59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EE08D01" w14:textId="77777777" w:rsidR="0098209F" w:rsidRPr="00E76E33" w:rsidRDefault="00F90D50" w:rsidP="00922E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</w:t>
            </w:r>
            <w:r w:rsidR="008556AE"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98209F"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8E37A2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5F8F447" w14:textId="77777777" w:rsidR="0098209F" w:rsidRPr="00E76E33" w:rsidRDefault="008556AE" w:rsidP="00F90D5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98209F"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C02AFF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93E655C" w14:textId="77777777" w:rsidR="0098209F" w:rsidRPr="00E76E33" w:rsidRDefault="008556AE" w:rsidP="00FD3A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98209F"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</w:tr>
      <w:tr w:rsidR="0098209F" w:rsidRPr="00E76E33" w14:paraId="72473E36" w14:textId="77777777" w:rsidTr="00A46D64">
        <w:trPr>
          <w:trHeight w:val="68"/>
        </w:trPr>
        <w:tc>
          <w:tcPr>
            <w:tcW w:w="4173" w:type="dxa"/>
            <w:vAlign w:val="bottom"/>
          </w:tcPr>
          <w:p w14:paraId="43007CFB" w14:textId="77777777" w:rsidR="0098209F" w:rsidRPr="00E76E33" w:rsidRDefault="0098209F" w:rsidP="006A5F9E">
            <w:pPr>
              <w:tabs>
                <w:tab w:val="clear" w:pos="227"/>
                <w:tab w:val="clear" w:pos="3515"/>
                <w:tab w:val="clear" w:pos="3742"/>
                <w:tab w:val="left" w:pos="1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E76E33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4C784FA" w14:textId="79D3FDB2" w:rsidR="0098209F" w:rsidRPr="00AD62D8" w:rsidRDefault="0041643F" w:rsidP="00922EC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1,265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5450B7C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4D69BBD" w14:textId="57069A02" w:rsidR="0098209F" w:rsidRPr="00E76E33" w:rsidRDefault="006D3DFF" w:rsidP="006D3DF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821A010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D067022" w14:textId="7CB6211C" w:rsidR="0098209F" w:rsidRPr="00E76E33" w:rsidRDefault="006D3DFF" w:rsidP="00FD3A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B08BEE4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98FF218" w14:textId="7FE0D3A6" w:rsidR="0098209F" w:rsidRPr="00E76E33" w:rsidRDefault="006D3DFF" w:rsidP="00FD3A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98209F" w:rsidRPr="00E76E33" w14:paraId="26A59EF5" w14:textId="77777777" w:rsidTr="00A46D64">
        <w:tc>
          <w:tcPr>
            <w:tcW w:w="4173" w:type="dxa"/>
            <w:vAlign w:val="bottom"/>
          </w:tcPr>
          <w:p w14:paraId="322A8000" w14:textId="77777777" w:rsidR="0098209F" w:rsidRPr="00E76E33" w:rsidRDefault="0098209F" w:rsidP="006A5F9E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149"/>
                <w:tab w:val="left" w:pos="459"/>
              </w:tabs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E76E33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E76E3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76E33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37D4682" w14:textId="297F5CC1" w:rsidR="0098209F" w:rsidRPr="00AD62D8" w:rsidRDefault="0041643F" w:rsidP="00922EC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</w:t>
            </w:r>
            <w:r w:rsidR="002E670A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806C025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60619E4" w14:textId="44C5180C" w:rsidR="0098209F" w:rsidRPr="00E76E33" w:rsidRDefault="006D3DFF" w:rsidP="006D3DF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(458)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31C207C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9171B07" w14:textId="4153E9CF" w:rsidR="0098209F" w:rsidRPr="00E76E33" w:rsidRDefault="006D3DFF" w:rsidP="005012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</w:t>
            </w:r>
            <w:r w:rsidR="0041643F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674972F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1D8D664" w14:textId="78BDD44E" w:rsidR="0098209F" w:rsidRPr="00E76E33" w:rsidRDefault="006D3DFF" w:rsidP="005012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(21)</w:t>
            </w:r>
          </w:p>
        </w:tc>
      </w:tr>
      <w:tr w:rsidR="00485E93" w:rsidRPr="00E76E33" w14:paraId="320A1FEE" w14:textId="77777777" w:rsidTr="00A46D64">
        <w:tc>
          <w:tcPr>
            <w:tcW w:w="4173" w:type="dxa"/>
            <w:vAlign w:val="bottom"/>
          </w:tcPr>
          <w:p w14:paraId="3ACFF4BF" w14:textId="6E2AA94B" w:rsidR="00485E93" w:rsidRPr="00E76E33" w:rsidRDefault="00485E93" w:rsidP="006A5F9E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149"/>
                <w:tab w:val="left" w:pos="45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E76E3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การจำหน่ายบริษัทย่อย </w:t>
            </w:r>
            <w:r w:rsidR="00A303A9" w:rsidRPr="00E76E33">
              <w:rPr>
                <w:rFonts w:ascii="Angsana New" w:hAnsi="Angsana New"/>
                <w:sz w:val="30"/>
                <w:szCs w:val="30"/>
              </w:rPr>
              <w:t>-</w:t>
            </w:r>
            <w:r w:rsidRPr="00E76E33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มูลค่าสุทธิทางบัญชี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6ED11C3" w14:textId="757C5BBF" w:rsidR="00485E93" w:rsidRPr="00AD62D8" w:rsidRDefault="0041643F" w:rsidP="00922EC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FCF3F87" w14:textId="77777777" w:rsidR="00485E93" w:rsidRPr="00E76E33" w:rsidRDefault="00485E93" w:rsidP="00A7304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CC50825" w14:textId="0D758AF1" w:rsidR="00485E93" w:rsidRPr="00E76E33" w:rsidRDefault="006D3DFF" w:rsidP="006D3DF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(45)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DD62EB6" w14:textId="77777777" w:rsidR="00485E93" w:rsidRPr="00E76E33" w:rsidRDefault="00485E93" w:rsidP="00FD3A0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CCAC998" w14:textId="1742CCB1" w:rsidR="00485E93" w:rsidRPr="006D3DFF" w:rsidRDefault="006D3DFF" w:rsidP="008D5D5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DF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AA49F04" w14:textId="77777777" w:rsidR="00485E93" w:rsidRPr="00E76E33" w:rsidRDefault="00485E93" w:rsidP="00FD3A0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8752B48" w14:textId="2586BC42" w:rsidR="00485E93" w:rsidRPr="00E76E33" w:rsidRDefault="006D3DFF" w:rsidP="008D5D5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22BE" w:rsidRPr="00E76E33" w14:paraId="14EC7C11" w14:textId="77777777" w:rsidTr="00A46D64">
        <w:tc>
          <w:tcPr>
            <w:tcW w:w="4173" w:type="dxa"/>
            <w:vAlign w:val="bottom"/>
          </w:tcPr>
          <w:p w14:paraId="4977BED5" w14:textId="75ADA24C" w:rsidR="00CE22BE" w:rsidRPr="006A5F9E" w:rsidRDefault="00CE22BE" w:rsidP="006A5F9E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149"/>
                <w:tab w:val="left" w:pos="45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6A5F9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โอนจาก</w:t>
            </w:r>
            <w:r w:rsidRPr="006A5F9E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6A5F9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5F9E">
              <w:rPr>
                <w:rFonts w:ascii="Angsana New" w:hAnsi="Angsana New" w:hint="cs"/>
                <w:sz w:val="30"/>
                <w:szCs w:val="30"/>
                <w:cs/>
              </w:rPr>
              <w:t>โครงการอสังหาริมทรัพย์ระหว่างพัฒนา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1E0D543" w14:textId="3ED8A8E5" w:rsidR="00CE22BE" w:rsidRPr="00AD62D8" w:rsidRDefault="0041643F" w:rsidP="00922EC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96223AF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4FFE131" w14:textId="0B14AD09" w:rsidR="00CE22BE" w:rsidRPr="00E76E33" w:rsidRDefault="006D3DFF" w:rsidP="006D3DF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76EEEF1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5D15ABB" w14:textId="78B364FC" w:rsidR="00CE22BE" w:rsidRPr="006D3DFF" w:rsidRDefault="006D3DFF" w:rsidP="008D5D5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DF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B92A734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425459E" w14:textId="3CF0F6A2" w:rsidR="00CE22BE" w:rsidRPr="00E76E33" w:rsidRDefault="006D3DFF" w:rsidP="008D5D5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22BE" w:rsidRPr="00E76E33" w14:paraId="02938FB6" w14:textId="77777777" w:rsidTr="00A46D64">
        <w:tc>
          <w:tcPr>
            <w:tcW w:w="4173" w:type="dxa"/>
            <w:vAlign w:val="bottom"/>
          </w:tcPr>
          <w:p w14:paraId="4F605E75" w14:textId="77777777" w:rsidR="00CE22BE" w:rsidRPr="00E76E33" w:rsidRDefault="00CE22BE" w:rsidP="006A5F9E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149"/>
                <w:tab w:val="left" w:pos="45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E76E3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F1496E1" w14:textId="36137547" w:rsidR="00CE22BE" w:rsidRPr="00AD62D8" w:rsidRDefault="0041643F" w:rsidP="00922EC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(618)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3ED108E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8A0D0C3" w14:textId="78B49EA7" w:rsidR="00CE22BE" w:rsidRPr="00E76E33" w:rsidRDefault="006D3DFF" w:rsidP="006D3DF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(614)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C756CA8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FD63C20" w14:textId="467198F6" w:rsidR="00CE22BE" w:rsidRPr="006D3DFF" w:rsidRDefault="006D3DFF" w:rsidP="00CE22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DFF">
              <w:rPr>
                <w:rFonts w:ascii="Angsana New" w:hAnsi="Angsana New"/>
                <w:sz w:val="30"/>
                <w:szCs w:val="30"/>
                <w:lang w:bidi="th-TH"/>
              </w:rPr>
              <w:t>(72)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8CD8253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F0D76CE" w14:textId="75D921DD" w:rsidR="00CE22BE" w:rsidRPr="00E76E33" w:rsidRDefault="006D3DFF" w:rsidP="00CE22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(71)</w:t>
            </w:r>
          </w:p>
        </w:tc>
      </w:tr>
      <w:tr w:rsidR="0041643F" w:rsidRPr="00E76E33" w14:paraId="04DD0C43" w14:textId="77777777" w:rsidTr="00A46D64">
        <w:tc>
          <w:tcPr>
            <w:tcW w:w="4173" w:type="dxa"/>
            <w:vAlign w:val="bottom"/>
          </w:tcPr>
          <w:p w14:paraId="3D2E3105" w14:textId="78A6680B" w:rsidR="0041643F" w:rsidRPr="00E76E33" w:rsidRDefault="0041643F" w:rsidP="006A5F9E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149"/>
                <w:tab w:val="left" w:pos="45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ตัดจำหน่ายสำหรับงวด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01B57F9" w14:textId="755B747D" w:rsidR="0041643F" w:rsidRPr="00AD62D8" w:rsidRDefault="0041643F" w:rsidP="00922EC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211B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9D465A" w:rsidRPr="004721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47211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40AA60E" w14:textId="77777777" w:rsidR="0041643F" w:rsidRPr="00E76E33" w:rsidRDefault="0041643F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7911C36" w14:textId="7DF3348F" w:rsidR="0041643F" w:rsidRPr="0041643F" w:rsidRDefault="0041643F" w:rsidP="008D5D5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5D5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4F41524" w14:textId="77777777" w:rsidR="0041643F" w:rsidRPr="00E76E33" w:rsidRDefault="0041643F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2DBD188" w14:textId="3EC5473A" w:rsidR="0041643F" w:rsidRDefault="0041643F" w:rsidP="006D3D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60224E1" w14:textId="77777777" w:rsidR="0041643F" w:rsidRPr="00E76E33" w:rsidRDefault="0041643F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B4D7061" w14:textId="76345B37" w:rsidR="0041643F" w:rsidRDefault="0041643F" w:rsidP="008D5D5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22BE" w:rsidRPr="00E76E33" w14:paraId="660A692F" w14:textId="77777777" w:rsidTr="00A46D64">
        <w:tc>
          <w:tcPr>
            <w:tcW w:w="4173" w:type="dxa"/>
            <w:vAlign w:val="bottom"/>
          </w:tcPr>
          <w:p w14:paraId="361F058A" w14:textId="77777777" w:rsidR="00CE22BE" w:rsidRPr="00E76E33" w:rsidRDefault="00CE22BE" w:rsidP="006A5F9E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149"/>
                <w:tab w:val="left" w:pos="45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E76E3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ขาดทุนจากการด้อยค่าสำหรับงวด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F245094" w14:textId="23AA46A1" w:rsidR="00CE22BE" w:rsidRPr="00AD62D8" w:rsidRDefault="0041643F" w:rsidP="00922EC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E670A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F34289E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F06E99F" w14:textId="40F95A97" w:rsidR="00CE22BE" w:rsidRPr="00E76E33" w:rsidRDefault="006D3DFF" w:rsidP="006D3DF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73D69C1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A0EE7A7" w14:textId="46A2625D" w:rsidR="00CE22BE" w:rsidRPr="006D3DFF" w:rsidRDefault="006D3DFF" w:rsidP="008D5D5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DF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8D9EA01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AF2F76A" w14:textId="25F517E5" w:rsidR="00CE22BE" w:rsidRPr="00E76E33" w:rsidRDefault="006D3DFF" w:rsidP="008D5D5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22BE" w:rsidRPr="00E76E33" w14:paraId="33647D6E" w14:textId="77777777" w:rsidTr="00A46D64">
        <w:tc>
          <w:tcPr>
            <w:tcW w:w="4173" w:type="dxa"/>
            <w:vAlign w:val="bottom"/>
          </w:tcPr>
          <w:p w14:paraId="38721B72" w14:textId="2F74460A" w:rsidR="00CE22BE" w:rsidRPr="006A5F9E" w:rsidRDefault="00CE22BE" w:rsidP="006A5F9E">
            <w:pPr>
              <w:tabs>
                <w:tab w:val="clear" w:pos="227"/>
                <w:tab w:val="clear" w:pos="3515"/>
                <w:tab w:val="clear" w:pos="3742"/>
                <w:tab w:val="left" w:pos="149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5F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8556AE" w:rsidRPr="006A5F9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75952" w:rsidRPr="006A5F9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975952" w:rsidRPr="006A5F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3C96C" w14:textId="3149A50C" w:rsidR="00CE22BE" w:rsidRPr="00AD62D8" w:rsidRDefault="0041643F" w:rsidP="00922EC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35,837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CA2E205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58C9E" w14:textId="222F7982" w:rsidR="00CE22BE" w:rsidRPr="00E76E33" w:rsidRDefault="006D3DFF" w:rsidP="00CE22B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35,327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8B06915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C22BF" w14:textId="0BEE3BE6" w:rsidR="00CE22BE" w:rsidRPr="00E76E33" w:rsidRDefault="006D3DFF" w:rsidP="00CE22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5,94</w:t>
            </w:r>
            <w:r w:rsidR="004164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68DC43D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E439C" w14:textId="0CDECC88" w:rsidR="00CE22BE" w:rsidRPr="00E76E33" w:rsidRDefault="006D3DFF" w:rsidP="00CE22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6,475</w:t>
            </w:r>
          </w:p>
        </w:tc>
      </w:tr>
    </w:tbl>
    <w:p w14:paraId="312CC2EC" w14:textId="77777777" w:rsidR="009A33DF" w:rsidRPr="004670C8" w:rsidRDefault="009A33DF" w:rsidP="00704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2"/>
          <w:szCs w:val="22"/>
          <w:cs/>
          <w:lang w:val="en-GB" w:eastAsia="x-none"/>
        </w:rPr>
      </w:pPr>
    </w:p>
    <w:tbl>
      <w:tblPr>
        <w:tblW w:w="942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76"/>
        <w:gridCol w:w="1116"/>
        <w:gridCol w:w="271"/>
        <w:gridCol w:w="1255"/>
        <w:gridCol w:w="271"/>
        <w:gridCol w:w="994"/>
        <w:gridCol w:w="271"/>
        <w:gridCol w:w="1070"/>
      </w:tblGrid>
      <w:tr w:rsidR="0098209F" w:rsidRPr="00E76E33" w14:paraId="0A3584A6" w14:textId="77777777" w:rsidTr="00A46D64">
        <w:trPr>
          <w:tblHeader/>
        </w:trPr>
        <w:tc>
          <w:tcPr>
            <w:tcW w:w="4176" w:type="dxa"/>
            <w:vAlign w:val="bottom"/>
          </w:tcPr>
          <w:p w14:paraId="1D3EA909" w14:textId="77777777" w:rsidR="0098209F" w:rsidRPr="00E76E33" w:rsidRDefault="0098209F" w:rsidP="006648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40" w:type="dxa"/>
            <w:gridSpan w:val="3"/>
            <w:vAlign w:val="bottom"/>
          </w:tcPr>
          <w:p w14:paraId="07E774D2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76E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557958C1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2B4ED45C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76E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209F" w:rsidRPr="00E76E33" w14:paraId="5558AB6C" w14:textId="77777777" w:rsidTr="00A46D64">
        <w:trPr>
          <w:tblHeader/>
        </w:trPr>
        <w:tc>
          <w:tcPr>
            <w:tcW w:w="4176" w:type="dxa"/>
            <w:vAlign w:val="bottom"/>
          </w:tcPr>
          <w:p w14:paraId="422E82C3" w14:textId="77777777" w:rsidR="0098209F" w:rsidRPr="00E76E33" w:rsidRDefault="0098209F" w:rsidP="006648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0D5B3DFF" w14:textId="77777777" w:rsidR="0098209F" w:rsidRPr="00E76E33" w:rsidRDefault="008556AE" w:rsidP="0066484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1" w:type="dxa"/>
            <w:vAlign w:val="bottom"/>
          </w:tcPr>
          <w:p w14:paraId="00661A3C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80924EB" w14:textId="77777777" w:rsidR="0098209F" w:rsidRPr="00E76E33" w:rsidRDefault="008556AE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  <w:vAlign w:val="bottom"/>
          </w:tcPr>
          <w:p w14:paraId="41DA4342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D5314D0" w14:textId="77777777" w:rsidR="0098209F" w:rsidRPr="00E76E33" w:rsidRDefault="008556AE" w:rsidP="0066484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1" w:type="dxa"/>
            <w:vAlign w:val="bottom"/>
          </w:tcPr>
          <w:p w14:paraId="27526799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1F5D3220" w14:textId="77777777" w:rsidR="0098209F" w:rsidRPr="00E76E33" w:rsidRDefault="008556AE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8209F" w:rsidRPr="00E76E33" w14:paraId="380C191C" w14:textId="77777777" w:rsidTr="00A46D64">
        <w:trPr>
          <w:tblHeader/>
        </w:trPr>
        <w:tc>
          <w:tcPr>
            <w:tcW w:w="4176" w:type="dxa"/>
            <w:vAlign w:val="bottom"/>
          </w:tcPr>
          <w:p w14:paraId="45B5381C" w14:textId="77777777" w:rsidR="0098209F" w:rsidRPr="00E76E33" w:rsidRDefault="0098209F" w:rsidP="006648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543656E6" w14:textId="77777777" w:rsidR="0098209F" w:rsidRPr="00E76E33" w:rsidRDefault="0098209F" w:rsidP="0066484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43B08F65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779E75C" w14:textId="77777777" w:rsidR="0098209F" w:rsidRPr="00E76E33" w:rsidRDefault="0098209F" w:rsidP="00097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5" w:right="-1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6E33">
              <w:rPr>
                <w:rFonts w:ascii="Angsana New" w:hAnsi="Angsana New"/>
                <w:sz w:val="30"/>
                <w:szCs w:val="30"/>
              </w:rPr>
              <w:t>(</w:t>
            </w:r>
            <w:r w:rsidRPr="00E76E33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1" w:type="dxa"/>
            <w:vAlign w:val="bottom"/>
          </w:tcPr>
          <w:p w14:paraId="4AADB42D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4E5F094" w14:textId="77777777" w:rsidR="0098209F" w:rsidRPr="00E76E33" w:rsidRDefault="0098209F" w:rsidP="0066484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044B0329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CC4E182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09F" w:rsidRPr="00E76E33" w14:paraId="428F50FE" w14:textId="77777777" w:rsidTr="00A46D64">
        <w:trPr>
          <w:tblHeader/>
        </w:trPr>
        <w:tc>
          <w:tcPr>
            <w:tcW w:w="4176" w:type="dxa"/>
            <w:vAlign w:val="bottom"/>
          </w:tcPr>
          <w:p w14:paraId="432C1BB1" w14:textId="77777777" w:rsidR="0098209F" w:rsidRPr="00E76E33" w:rsidRDefault="0098209F" w:rsidP="006648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46" w:type="dxa"/>
            <w:gridSpan w:val="7"/>
            <w:vAlign w:val="bottom"/>
          </w:tcPr>
          <w:p w14:paraId="0E2F2AF2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76E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209F" w:rsidRPr="00E76E33" w14:paraId="212DA477" w14:textId="77777777" w:rsidTr="00A46D64">
        <w:tc>
          <w:tcPr>
            <w:tcW w:w="4176" w:type="dxa"/>
            <w:vAlign w:val="bottom"/>
          </w:tcPr>
          <w:p w14:paraId="0F22FA44" w14:textId="509E5B57" w:rsidR="0098209F" w:rsidRPr="005F35B5" w:rsidRDefault="0098209F" w:rsidP="006A5F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35B5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5F35B5">
              <w:rPr>
                <w:rFonts w:ascii="Angsana New" w:hAnsi="Angsana New"/>
                <w:sz w:val="30"/>
                <w:szCs w:val="30"/>
                <w:lang w:eastAsia="x-none"/>
              </w:rPr>
              <w:t>: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BE7BBF3" w14:textId="77777777" w:rsidR="0098209F" w:rsidRPr="00AD62D8" w:rsidRDefault="0098209F" w:rsidP="00A46D6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4222A6D" w14:textId="77777777" w:rsidR="0098209F" w:rsidRPr="00E76E33" w:rsidRDefault="0098209F" w:rsidP="006648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DC26692" w14:textId="77777777" w:rsidR="0098209F" w:rsidRPr="00E76E33" w:rsidRDefault="0098209F" w:rsidP="006648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5E5DA1D" w14:textId="77777777" w:rsidR="0098209F" w:rsidRPr="00E76E33" w:rsidRDefault="0098209F" w:rsidP="006648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DED53BD" w14:textId="77777777" w:rsidR="0098209F" w:rsidRPr="00E76E33" w:rsidRDefault="0098209F" w:rsidP="006648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4B26543" w14:textId="77777777" w:rsidR="0098209F" w:rsidRPr="00E76E33" w:rsidRDefault="0098209F" w:rsidP="006648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AE36886" w14:textId="77777777" w:rsidR="0098209F" w:rsidRPr="00E76E33" w:rsidRDefault="0098209F" w:rsidP="006648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8209F" w:rsidRPr="00E76E33" w14:paraId="1C5DCCEB" w14:textId="77777777" w:rsidTr="00A46D64">
        <w:trPr>
          <w:trHeight w:val="68"/>
        </w:trPr>
        <w:tc>
          <w:tcPr>
            <w:tcW w:w="4176" w:type="dxa"/>
            <w:vAlign w:val="bottom"/>
          </w:tcPr>
          <w:p w14:paraId="6F0B1D27" w14:textId="60E672E2" w:rsidR="0098209F" w:rsidRPr="005F35B5" w:rsidRDefault="00761500" w:rsidP="0076150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="0098209F" w:rsidRPr="005F35B5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6A5CA7" w14:textId="5D975C5C" w:rsidR="0098209F" w:rsidRPr="0041643F" w:rsidRDefault="0041643F" w:rsidP="00DD11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201373">
              <w:rPr>
                <w:rFonts w:ascii="Angsana New" w:hAnsi="Angsana New"/>
                <w:sz w:val="30"/>
                <w:szCs w:val="30"/>
                <w:lang w:bidi="th-TH"/>
              </w:rPr>
              <w:t>59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3713355" w14:textId="77777777" w:rsidR="0098209F" w:rsidRPr="00E76E33" w:rsidRDefault="0098209F" w:rsidP="00DD11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8CB145A" w14:textId="614D17B1" w:rsidR="0098209F" w:rsidRPr="00E76E33" w:rsidRDefault="00A46D64" w:rsidP="000F4EC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201373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1D89DAE" w14:textId="77777777" w:rsidR="0098209F" w:rsidRPr="00E76E33" w:rsidRDefault="0098209F" w:rsidP="00DD11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E260602" w14:textId="1FE6E11B" w:rsidR="0098209F" w:rsidRPr="00E76E33" w:rsidRDefault="00201373" w:rsidP="00474A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3C166DA" w14:textId="77777777" w:rsidR="0098209F" w:rsidRPr="00E76E33" w:rsidRDefault="0098209F" w:rsidP="00DD11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D9370DD" w14:textId="758E3571" w:rsidR="0098209F" w:rsidRPr="00E76E33" w:rsidRDefault="00A46D64" w:rsidP="00DD11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</w:tr>
      <w:tr w:rsidR="0098209F" w:rsidRPr="00E76E33" w14:paraId="0C576554" w14:textId="77777777" w:rsidTr="00A46D64">
        <w:trPr>
          <w:trHeight w:val="68"/>
        </w:trPr>
        <w:tc>
          <w:tcPr>
            <w:tcW w:w="4176" w:type="dxa"/>
            <w:vAlign w:val="bottom"/>
          </w:tcPr>
          <w:p w14:paraId="558B05F2" w14:textId="6213482A" w:rsidR="0098209F" w:rsidRPr="005F35B5" w:rsidRDefault="00761500" w:rsidP="0076150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="0098209F" w:rsidRPr="005F35B5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0060E" w14:textId="5D9A0AD7" w:rsidR="0098209F" w:rsidRPr="00AD62D8" w:rsidRDefault="00201373" w:rsidP="00474A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1A52B90" w14:textId="77777777" w:rsidR="0098209F" w:rsidRPr="00E76E33" w:rsidRDefault="0098209F" w:rsidP="00DD11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52368" w14:textId="2577A942" w:rsidR="0098209F" w:rsidRPr="00E76E33" w:rsidRDefault="00201373" w:rsidP="000F4EC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AC1C6E" w14:textId="77777777" w:rsidR="0098209F" w:rsidRPr="00E76E33" w:rsidRDefault="0098209F" w:rsidP="00DD11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B8507" w14:textId="4FDBC0CC" w:rsidR="0098209F" w:rsidRPr="00E76E33" w:rsidRDefault="0041643F" w:rsidP="00474A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0137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1BB0196" w14:textId="77777777" w:rsidR="0098209F" w:rsidRPr="00E76E33" w:rsidRDefault="0098209F" w:rsidP="00DD11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89920" w14:textId="38FCF906" w:rsidR="0098209F" w:rsidRPr="00E76E33" w:rsidRDefault="00A46D64" w:rsidP="00DD11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</w:tr>
      <w:tr w:rsidR="0098209F" w:rsidRPr="00E76E33" w14:paraId="12434E84" w14:textId="77777777" w:rsidTr="00A46D64">
        <w:trPr>
          <w:trHeight w:val="68"/>
        </w:trPr>
        <w:tc>
          <w:tcPr>
            <w:tcW w:w="4176" w:type="dxa"/>
            <w:vAlign w:val="bottom"/>
          </w:tcPr>
          <w:p w14:paraId="0FD6EF02" w14:textId="77777777" w:rsidR="0098209F" w:rsidRPr="00E76E33" w:rsidRDefault="0098209F" w:rsidP="00635E6E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BC8A3" w14:textId="5AC8D134" w:rsidR="0098209F" w:rsidRPr="00AD62D8" w:rsidRDefault="0041643F" w:rsidP="006648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A6CF5CC" w14:textId="77777777" w:rsidR="0098209F" w:rsidRPr="00E76E33" w:rsidRDefault="0098209F" w:rsidP="00635E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E721E" w14:textId="33C423DA" w:rsidR="0098209F" w:rsidRPr="00E76E33" w:rsidRDefault="00A46D64" w:rsidP="000F4EC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80CCF07" w14:textId="77777777" w:rsidR="0098209F" w:rsidRPr="00E76E33" w:rsidRDefault="0098209F" w:rsidP="00635E6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F091F" w14:textId="11DEF4B0" w:rsidR="0098209F" w:rsidRPr="00E76E33" w:rsidRDefault="00A46D64" w:rsidP="00474A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BDD256" w14:textId="77777777" w:rsidR="0098209F" w:rsidRPr="00E76E33" w:rsidRDefault="0098209F" w:rsidP="00635E6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B128C" w14:textId="3F5D7C64" w:rsidR="0098209F" w:rsidRPr="00E76E33" w:rsidRDefault="00A46D64" w:rsidP="00474A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</w:tr>
    </w:tbl>
    <w:p w14:paraId="3B27E6A2" w14:textId="4121DB0B" w:rsidR="008E03EA" w:rsidRDefault="006A567B" w:rsidP="00E76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 w:bidi="ar-SA"/>
        </w:rPr>
      </w:pPr>
      <w:r w:rsidRPr="006A567B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lastRenderedPageBreak/>
        <w:t>อสังหาริมทรัพย์เพื่อการลงทุนของกลุ่มกิจการประกอบด้วย</w:t>
      </w:r>
      <w:r w:rsidRPr="006A567B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 xml:space="preserve"> </w:t>
      </w:r>
      <w:r w:rsidRPr="006A567B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</w:t>
      </w:r>
      <w:r w:rsidR="0035331C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t>เพื่อ</w:t>
      </w:r>
      <w:r w:rsidRPr="006A567B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t>การลงทุนเพื่อการพาณิชย์</w:t>
      </w:r>
    </w:p>
    <w:p w14:paraId="04C7B60A" w14:textId="77777777" w:rsidR="008E03EA" w:rsidRDefault="008E03EA" w:rsidP="00E76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p w14:paraId="7C9F414C" w14:textId="77777777" w:rsidR="00E76E33" w:rsidRDefault="002B50A7" w:rsidP="00E76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 w:bidi="ar-SA"/>
        </w:rPr>
      </w:pPr>
      <w:r w:rsidRPr="00B45AFD">
        <w:rPr>
          <w:rFonts w:ascii="Angsana New" w:hAnsi="Angsana New"/>
          <w:spacing w:val="-6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B45AFD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>เพื่ออุตสาหกรรม</w:t>
      </w:r>
      <w:r w:rsidRPr="00B45AFD">
        <w:rPr>
          <w:rFonts w:ascii="Angsana New" w:hAnsi="Angsana New"/>
          <w:spacing w:val="-6"/>
          <w:sz w:val="30"/>
          <w:szCs w:val="30"/>
          <w:cs/>
          <w:lang w:val="en-GB" w:eastAsia="x-none" w:bidi="ar-SA"/>
        </w:rPr>
        <w:t>ประกอบด้วย</w:t>
      </w:r>
      <w:r w:rsidR="003A592C" w:rsidRPr="00B45AFD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t xml:space="preserve"> </w:t>
      </w:r>
      <w:r w:rsidRPr="00B45AFD">
        <w:rPr>
          <w:rFonts w:ascii="Angsana New" w:hAnsi="Angsana New"/>
          <w:spacing w:val="-6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="003A592C" w:rsidRPr="00B45AFD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t>ง</w:t>
      </w:r>
      <w:r w:rsidRPr="00B45AFD">
        <w:rPr>
          <w:rFonts w:ascii="Angsana New" w:hAnsi="Angsana New"/>
          <w:spacing w:val="-6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0AD21048" w14:textId="77777777" w:rsidR="005A5899" w:rsidRDefault="005A5899" w:rsidP="00E76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498EC23" w14:textId="1F43E5C2" w:rsidR="002B50A7" w:rsidRDefault="002B50A7" w:rsidP="00E76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432877" w:rsidRPr="00B45AFD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Pr="00B45AFD">
        <w:rPr>
          <w:rFonts w:ascii="Angsana New" w:hAnsi="Angsana New" w:hint="cs"/>
          <w:sz w:val="30"/>
          <w:szCs w:val="30"/>
          <w:cs/>
        </w:rPr>
        <w:t xml:space="preserve">เพื่อการพาณิชย์ ประกอบด้วย </w:t>
      </w:r>
      <w:r w:rsidRPr="00B45AFD">
        <w:rPr>
          <w:rFonts w:ascii="Angsana New" w:hAnsi="Angsana New"/>
          <w:sz w:val="30"/>
          <w:szCs w:val="30"/>
          <w:cs/>
        </w:rPr>
        <w:t>อาคารสำนักงานที่ให้เช่า</w:t>
      </w:r>
      <w:r w:rsidRPr="00B45AFD">
        <w:rPr>
          <w:rFonts w:ascii="Angsana New" w:hAnsi="Angsana New" w:hint="cs"/>
          <w:sz w:val="30"/>
          <w:szCs w:val="30"/>
          <w:cs/>
        </w:rPr>
        <w:t>ซึ่งส่วนหนึ่ง</w:t>
      </w:r>
      <w:r w:rsidRPr="00B45AFD">
        <w:rPr>
          <w:rFonts w:ascii="Angsana New" w:hAnsi="Angsana New"/>
          <w:sz w:val="30"/>
          <w:szCs w:val="30"/>
          <w:cs/>
        </w:rPr>
        <w:t>เป็นสินทรัพย์ที่ตั้งอยู่บนที่ดินเช่าซึ่ง</w:t>
      </w:r>
      <w:r w:rsidRPr="00B45AFD">
        <w:rPr>
          <w:rFonts w:ascii="Angsana New" w:hAnsi="Angsana New"/>
          <w:sz w:val="30"/>
          <w:szCs w:val="30"/>
        </w:rPr>
        <w:t xml:space="preserve"> GOLD </w:t>
      </w:r>
      <w:r w:rsidRPr="00B45AFD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โดยกรรมสิทธิ์จะตกเป็นสิทธิ์ของเจ้าของที่ดินตามเงื่อนไขในที่ระบุไว้แตกต่างกันในแต่ละสัญญา</w:t>
      </w:r>
      <w:r w:rsidR="00D769A8">
        <w:rPr>
          <w:rFonts w:ascii="Angsana New" w:hAnsi="Angsana New" w:hint="cs"/>
          <w:sz w:val="30"/>
          <w:szCs w:val="30"/>
          <w:cs/>
        </w:rPr>
        <w:t>เช่า</w:t>
      </w:r>
      <w:r w:rsidRPr="00B45AFD">
        <w:rPr>
          <w:rFonts w:ascii="Angsana New" w:hAnsi="Angsana New"/>
          <w:sz w:val="30"/>
          <w:szCs w:val="30"/>
          <w:cs/>
        </w:rPr>
        <w:t xml:space="preserve"> (ดูหมายเหตุข้อ </w:t>
      </w:r>
      <w:r w:rsidR="008556AE" w:rsidRPr="008556AE">
        <w:rPr>
          <w:rFonts w:ascii="Angsana New" w:hAnsi="Angsana New"/>
          <w:sz w:val="30"/>
          <w:szCs w:val="30"/>
        </w:rPr>
        <w:t>11</w:t>
      </w:r>
      <w:r w:rsidRPr="00B45AFD">
        <w:rPr>
          <w:rFonts w:ascii="Angsana New" w:hAnsi="Angsana New"/>
          <w:sz w:val="30"/>
          <w:szCs w:val="30"/>
          <w:cs/>
        </w:rPr>
        <w:t>)</w:t>
      </w:r>
    </w:p>
    <w:p w14:paraId="79A7A100" w14:textId="77777777" w:rsidR="00E76E33" w:rsidRPr="00E76E33" w:rsidRDefault="00E76E33" w:rsidP="00E76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cs/>
          <w:lang w:val="en-GB" w:eastAsia="x-none"/>
        </w:rPr>
      </w:pPr>
    </w:p>
    <w:p w14:paraId="2ED8763C" w14:textId="77777777" w:rsidR="00EC4936" w:rsidRPr="00B45AFD" w:rsidRDefault="00EC4936" w:rsidP="00EC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B45AFD">
        <w:rPr>
          <w:rFonts w:ascii="Angsana New" w:hAnsi="Angsana New"/>
          <w:i/>
          <w:iCs/>
          <w:spacing w:val="-2"/>
          <w:sz w:val="30"/>
          <w:szCs w:val="30"/>
          <w:cs/>
        </w:rPr>
        <w:t>ภาระค้ำประกัน</w:t>
      </w:r>
    </w:p>
    <w:p w14:paraId="413CB1BD" w14:textId="77777777" w:rsidR="00EC4936" w:rsidRPr="00091535" w:rsidRDefault="00EC4936" w:rsidP="00EC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507B869C" w14:textId="37C7549A" w:rsidR="00EC4936" w:rsidRPr="00B45AFD" w:rsidRDefault="00EC4936" w:rsidP="002D01D6">
      <w:pPr>
        <w:tabs>
          <w:tab w:val="left" w:pos="540"/>
          <w:tab w:val="left" w:pos="720"/>
          <w:tab w:val="right" w:pos="7200"/>
          <w:tab w:val="right" w:pos="8540"/>
        </w:tabs>
        <w:spacing w:line="240" w:lineRule="auto"/>
        <w:ind w:left="567" w:right="-223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กลุ่มบริษัทมีภาระค้ำประกันในอสังหาริมทรัพย์เพื่อการลงทุนเพื่ออุตสาหกรรม ตามรายละเอียดในหมายเหตุข้อ </w:t>
      </w:r>
      <w:r w:rsidR="008556AE" w:rsidRPr="008556AE">
        <w:rPr>
          <w:rFonts w:ascii="Angsana New" w:hAnsi="Angsana New"/>
          <w:sz w:val="30"/>
          <w:szCs w:val="30"/>
        </w:rPr>
        <w:t>13</w:t>
      </w:r>
    </w:p>
    <w:p w14:paraId="2DE7FE8B" w14:textId="77777777" w:rsidR="00EC4936" w:rsidRPr="00B45AFD" w:rsidRDefault="00EC4936" w:rsidP="005D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381CD53E" w14:textId="77777777" w:rsidR="003A592C" w:rsidRPr="00B45AFD" w:rsidRDefault="003A592C" w:rsidP="003A592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ค่าเช่าที่ดินจ่ายล่วงหน้า</w:t>
      </w:r>
    </w:p>
    <w:p w14:paraId="452D6E96" w14:textId="77777777" w:rsidR="003A592C" w:rsidRPr="008244C0" w:rsidRDefault="003A592C" w:rsidP="003A592C">
      <w:pPr>
        <w:rPr>
          <w:rFonts w:ascii="Angsana New" w:hAnsi="Angsana New"/>
          <w:sz w:val="24"/>
          <w:szCs w:val="24"/>
          <w:lang w:eastAsia="x-none"/>
        </w:rPr>
      </w:pPr>
    </w:p>
    <w:p w14:paraId="7AF839C5" w14:textId="1E649C8E" w:rsidR="003A592C" w:rsidRPr="0064400C" w:rsidRDefault="003A592C" w:rsidP="0026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  <w:cs/>
        </w:rPr>
      </w:pPr>
      <w:r w:rsidRPr="0064400C">
        <w:rPr>
          <w:rFonts w:ascii="Angsana New" w:hAnsi="Angsana New" w:hint="cs"/>
          <w:sz w:val="30"/>
          <w:szCs w:val="30"/>
          <w:cs/>
        </w:rPr>
        <w:t>รายการเปลี่ยนแปลงค่าเช่าที่ดินจ่ายล่วงหน้าระหว่างงวด</w:t>
      </w:r>
      <w:r w:rsidR="00975952" w:rsidRPr="0064400C">
        <w:rPr>
          <w:rFonts w:ascii="Angsana New" w:hAnsi="Angsana New" w:hint="cs"/>
          <w:sz w:val="30"/>
          <w:szCs w:val="30"/>
          <w:cs/>
        </w:rPr>
        <w:t>เก้า</w:t>
      </w:r>
      <w:r w:rsidRPr="0064400C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64400C">
        <w:rPr>
          <w:rFonts w:ascii="Angsana New" w:hAnsi="Angsana New"/>
          <w:sz w:val="30"/>
          <w:szCs w:val="30"/>
          <w:cs/>
        </w:rPr>
        <w:t xml:space="preserve"> </w:t>
      </w:r>
      <w:r w:rsidR="008556AE" w:rsidRPr="0064400C">
        <w:rPr>
          <w:rFonts w:ascii="Angsana New" w:hAnsi="Angsana New"/>
          <w:sz w:val="30"/>
          <w:szCs w:val="30"/>
        </w:rPr>
        <w:t>3</w:t>
      </w:r>
      <w:r w:rsidR="00975952" w:rsidRPr="0064400C">
        <w:rPr>
          <w:rFonts w:ascii="Angsana New" w:hAnsi="Angsana New"/>
          <w:sz w:val="30"/>
          <w:szCs w:val="30"/>
        </w:rPr>
        <w:t xml:space="preserve">0 </w:t>
      </w:r>
      <w:r w:rsidR="00975952" w:rsidRPr="0064400C">
        <w:rPr>
          <w:rFonts w:ascii="Angsana New" w:hAnsi="Angsana New" w:hint="cs"/>
          <w:sz w:val="30"/>
          <w:szCs w:val="30"/>
          <w:cs/>
        </w:rPr>
        <w:t>มิถุนายน</w:t>
      </w:r>
      <w:r w:rsidRPr="0064400C">
        <w:rPr>
          <w:rFonts w:ascii="Angsana New" w:hAnsi="Angsana New"/>
          <w:sz w:val="30"/>
          <w:szCs w:val="30"/>
          <w:cs/>
        </w:rPr>
        <w:t xml:space="preserve"> </w:t>
      </w:r>
      <w:r w:rsidRPr="0064400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FCD2D22" w14:textId="77777777" w:rsidR="003A592C" w:rsidRPr="008244C0" w:rsidRDefault="003A592C" w:rsidP="003A592C">
      <w:pPr>
        <w:ind w:left="900"/>
        <w:rPr>
          <w:rFonts w:ascii="Angsana New" w:hAnsi="Angsana New"/>
          <w:sz w:val="32"/>
          <w:szCs w:val="32"/>
          <w:lang w:val="x-none" w:eastAsia="x-none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42"/>
        <w:gridCol w:w="360"/>
        <w:gridCol w:w="1440"/>
        <w:gridCol w:w="1530"/>
        <w:gridCol w:w="1350"/>
        <w:gridCol w:w="1350"/>
      </w:tblGrid>
      <w:tr w:rsidR="003A592C" w:rsidRPr="00B45AFD" w14:paraId="0A574FC9" w14:textId="77777777" w:rsidTr="003A592C">
        <w:trPr>
          <w:tblHeader/>
        </w:trPr>
        <w:tc>
          <w:tcPr>
            <w:tcW w:w="3042" w:type="dxa"/>
            <w:shd w:val="clear" w:color="auto" w:fill="auto"/>
          </w:tcPr>
          <w:p w14:paraId="1D4940DA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E49BA52" w14:textId="77777777" w:rsidR="003A592C" w:rsidRPr="00B45AFD" w:rsidRDefault="003A592C" w:rsidP="003A59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  <w:gridSpan w:val="2"/>
          </w:tcPr>
          <w:p w14:paraId="0D7DAE70" w14:textId="77777777" w:rsidR="003A592C" w:rsidRPr="00B45AFD" w:rsidRDefault="003A592C" w:rsidP="003A59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B45AFD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999BF94" w14:textId="77777777" w:rsidR="003A592C" w:rsidRPr="00B45AFD" w:rsidRDefault="003A592C" w:rsidP="003A59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B45AFD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A592C" w:rsidRPr="00B45AFD" w14:paraId="5595EEA6" w14:textId="77777777" w:rsidTr="003A592C">
        <w:trPr>
          <w:tblHeader/>
        </w:trPr>
        <w:tc>
          <w:tcPr>
            <w:tcW w:w="3042" w:type="dxa"/>
            <w:shd w:val="clear" w:color="auto" w:fill="auto"/>
          </w:tcPr>
          <w:p w14:paraId="529C7C47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8589AB7" w14:textId="77777777" w:rsidR="003A592C" w:rsidRPr="00B45AFD" w:rsidRDefault="003A592C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344009" w14:textId="77777777" w:rsidR="003A592C" w:rsidRPr="00B45AFD" w:rsidRDefault="008556AE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Cordia New"/>
                <w:b w:val="0"/>
                <w:bCs/>
                <w:sz w:val="28"/>
                <w:szCs w:val="28"/>
                <w:lang w:val="en-US" w:bidi="th-TH"/>
              </w:rPr>
            </w:pPr>
            <w:r w:rsidRPr="008556AE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8556AE">
              <w:rPr>
                <w:rFonts w:ascii="Angsana New" w:hAnsi="Angsana New" w:cs="Cordi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530" w:type="dxa"/>
            <w:vAlign w:val="center"/>
          </w:tcPr>
          <w:p w14:paraId="21898624" w14:textId="77777777" w:rsidR="003A592C" w:rsidRPr="00B45AFD" w:rsidRDefault="008556AE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8556AE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350" w:type="dxa"/>
            <w:vAlign w:val="center"/>
          </w:tcPr>
          <w:p w14:paraId="33EBE9FF" w14:textId="77777777" w:rsidR="003A592C" w:rsidRPr="00B45AFD" w:rsidRDefault="008556AE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8556AE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7CAA15" w14:textId="77777777" w:rsidR="003A592C" w:rsidRPr="00B45AFD" w:rsidRDefault="008556AE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8556AE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</w:tr>
      <w:tr w:rsidR="003A592C" w:rsidRPr="00B45AFD" w14:paraId="5B4493ED" w14:textId="77777777" w:rsidTr="003A592C">
        <w:trPr>
          <w:tblHeader/>
        </w:trPr>
        <w:tc>
          <w:tcPr>
            <w:tcW w:w="3042" w:type="dxa"/>
            <w:shd w:val="clear" w:color="auto" w:fill="auto"/>
          </w:tcPr>
          <w:p w14:paraId="73F13C6E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8A837E8" w14:textId="77777777" w:rsidR="003A592C" w:rsidRPr="00B45AFD" w:rsidRDefault="003A592C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758125" w14:textId="77777777" w:rsidR="003A592C" w:rsidRPr="00B45AFD" w:rsidRDefault="003A592C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center"/>
          </w:tcPr>
          <w:p w14:paraId="0EE83552" w14:textId="77777777" w:rsidR="003A592C" w:rsidRPr="00B45AFD" w:rsidRDefault="003A592C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B45AF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(</w:t>
            </w:r>
            <w:r w:rsidRPr="00B45AFD"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  <w:t>ปรับปรุงใหม่)</w:t>
            </w:r>
          </w:p>
        </w:tc>
        <w:tc>
          <w:tcPr>
            <w:tcW w:w="1350" w:type="dxa"/>
            <w:vAlign w:val="center"/>
          </w:tcPr>
          <w:p w14:paraId="7D524C33" w14:textId="77777777" w:rsidR="003A592C" w:rsidRPr="00B45AFD" w:rsidRDefault="003A592C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9423052" w14:textId="77777777" w:rsidR="003A592C" w:rsidRPr="00B45AFD" w:rsidRDefault="003A592C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3A592C" w:rsidRPr="00B45AFD" w14:paraId="31DCD97D" w14:textId="77777777" w:rsidTr="003A592C">
        <w:trPr>
          <w:tblHeader/>
        </w:trPr>
        <w:tc>
          <w:tcPr>
            <w:tcW w:w="3042" w:type="dxa"/>
            <w:shd w:val="clear" w:color="auto" w:fill="auto"/>
          </w:tcPr>
          <w:p w14:paraId="70EBD8A4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22E2FAD9" w14:textId="77777777" w:rsidR="003A592C" w:rsidRPr="00B45AFD" w:rsidRDefault="003A592C" w:rsidP="003A59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5670" w:type="dxa"/>
            <w:gridSpan w:val="4"/>
          </w:tcPr>
          <w:p w14:paraId="78BE26A1" w14:textId="77777777" w:rsidR="003A592C" w:rsidRPr="00B45AFD" w:rsidRDefault="003A592C" w:rsidP="003A59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  <w:lang w:bidi="th-TH"/>
              </w:rPr>
            </w:pPr>
            <w:r w:rsidRPr="00B45AFD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A592C" w:rsidRPr="00B45AFD" w14:paraId="4E8026C9" w14:textId="77777777" w:rsidTr="003A592C">
        <w:tc>
          <w:tcPr>
            <w:tcW w:w="3042" w:type="dxa"/>
            <w:shd w:val="clear" w:color="auto" w:fill="auto"/>
          </w:tcPr>
          <w:p w14:paraId="00905293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60" w:type="dxa"/>
          </w:tcPr>
          <w:p w14:paraId="3BBC93CA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C7E83AD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C8E5A3E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28C08E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2700517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92C" w:rsidRPr="00B45AFD" w14:paraId="62F2F0E9" w14:textId="77777777" w:rsidTr="003A592C">
        <w:tc>
          <w:tcPr>
            <w:tcW w:w="3042" w:type="dxa"/>
            <w:shd w:val="clear" w:color="auto" w:fill="auto"/>
          </w:tcPr>
          <w:p w14:paraId="255CC85C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760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60A05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2562</w:t>
            </w:r>
            <w:r w:rsidR="00BD26A7" w:rsidRPr="00760A05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60" w:type="dxa"/>
          </w:tcPr>
          <w:p w14:paraId="737F3501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221616B" w14:textId="77777777" w:rsidR="003A592C" w:rsidRPr="00B45AFD" w:rsidRDefault="008556AE" w:rsidP="00DF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E2CA2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530" w:type="dxa"/>
          </w:tcPr>
          <w:p w14:paraId="05A34208" w14:textId="77777777" w:rsidR="003A592C" w:rsidRPr="00B45AFD" w:rsidRDefault="008556AE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B07877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350" w:type="dxa"/>
            <w:shd w:val="clear" w:color="auto" w:fill="auto"/>
          </w:tcPr>
          <w:p w14:paraId="6328DFA2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182291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A592C" w:rsidRPr="00B45AFD" w14:paraId="3773D784" w14:textId="77777777" w:rsidTr="003A592C">
        <w:tc>
          <w:tcPr>
            <w:tcW w:w="3042" w:type="dxa"/>
            <w:shd w:val="clear" w:color="auto" w:fill="auto"/>
          </w:tcPr>
          <w:p w14:paraId="1D110B7D" w14:textId="77777777" w:rsidR="003A592C" w:rsidRPr="00760A05" w:rsidRDefault="006A6C3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0A0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0" w:type="dxa"/>
          </w:tcPr>
          <w:p w14:paraId="31F28304" w14:textId="77777777" w:rsidR="003A592C" w:rsidRPr="00B45AFD" w:rsidRDefault="003A592C" w:rsidP="003A592C">
            <w:pPr>
              <w:pStyle w:val="BodyText3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990AAB" w14:textId="468C2A93" w:rsidR="003A592C" w:rsidRPr="00B45AFD" w:rsidRDefault="00853384" w:rsidP="00DF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530" w:type="dxa"/>
          </w:tcPr>
          <w:p w14:paraId="6D3B1045" w14:textId="3B05AE49" w:rsidR="003A592C" w:rsidRPr="00B45AFD" w:rsidRDefault="00FA05E1" w:rsidP="00CF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DEC1238" w14:textId="63FC017B" w:rsidR="003A592C" w:rsidRPr="00B45AFD" w:rsidRDefault="00FA05E1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483983B" w14:textId="68D0E890" w:rsidR="003A592C" w:rsidRPr="00B45AFD" w:rsidRDefault="00FA05E1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A592C" w:rsidRPr="00B45AFD" w14:paraId="6378A727" w14:textId="77777777" w:rsidTr="003A592C">
        <w:tc>
          <w:tcPr>
            <w:tcW w:w="3042" w:type="dxa"/>
            <w:shd w:val="clear" w:color="auto" w:fill="auto"/>
          </w:tcPr>
          <w:p w14:paraId="721FB2C0" w14:textId="2934CFC3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7595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9759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0" w:type="dxa"/>
          </w:tcPr>
          <w:p w14:paraId="45195ABF" w14:textId="77777777" w:rsidR="003A592C" w:rsidRPr="00B45AFD" w:rsidRDefault="003A592C" w:rsidP="003A592C">
            <w:pPr>
              <w:pStyle w:val="BodyText3"/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8BB39E9" w14:textId="3DDC47DE" w:rsidR="003A592C" w:rsidRPr="00B45AFD" w:rsidRDefault="00853384" w:rsidP="00DF16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2,368</w:t>
            </w:r>
          </w:p>
        </w:tc>
        <w:tc>
          <w:tcPr>
            <w:tcW w:w="1530" w:type="dxa"/>
          </w:tcPr>
          <w:p w14:paraId="41A98865" w14:textId="1682A761" w:rsidR="003A592C" w:rsidRPr="00B45AFD" w:rsidRDefault="00FA05E1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2,134</w:t>
            </w:r>
          </w:p>
        </w:tc>
        <w:tc>
          <w:tcPr>
            <w:tcW w:w="1350" w:type="dxa"/>
            <w:shd w:val="clear" w:color="auto" w:fill="auto"/>
          </w:tcPr>
          <w:p w14:paraId="1FE26223" w14:textId="55D1B927" w:rsidR="003A592C" w:rsidRPr="00B45AFD" w:rsidRDefault="00FA05E1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ADB8B37" w14:textId="3176D612" w:rsidR="003A592C" w:rsidRPr="00B45AFD" w:rsidRDefault="00FA05E1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A592C" w:rsidRPr="00B45AFD" w14:paraId="249A861D" w14:textId="77777777" w:rsidTr="003A592C">
        <w:tc>
          <w:tcPr>
            <w:tcW w:w="3042" w:type="dxa"/>
            <w:shd w:val="clear" w:color="auto" w:fill="auto"/>
          </w:tcPr>
          <w:p w14:paraId="26B16BC5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F802DEB" w14:textId="77777777" w:rsidR="003A592C" w:rsidRPr="00B45AFD" w:rsidRDefault="003A592C" w:rsidP="003A592C">
            <w:pPr>
              <w:pStyle w:val="BodyText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36E89E7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AD54BB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9886D6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C79B827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92C" w:rsidRPr="00B45AFD" w14:paraId="0D4B6776" w14:textId="77777777" w:rsidTr="003A592C">
        <w:tc>
          <w:tcPr>
            <w:tcW w:w="3042" w:type="dxa"/>
            <w:shd w:val="clear" w:color="auto" w:fill="auto"/>
          </w:tcPr>
          <w:p w14:paraId="5717C71F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360" w:type="dxa"/>
          </w:tcPr>
          <w:p w14:paraId="463EE021" w14:textId="77777777" w:rsidR="003A592C" w:rsidRPr="00B45AFD" w:rsidRDefault="003A592C" w:rsidP="003A592C">
            <w:pPr>
              <w:pStyle w:val="BodyText3"/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5293318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89A0925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5D99CC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9E1FA48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92C" w:rsidRPr="00B45AFD" w14:paraId="35C7E164" w14:textId="77777777" w:rsidTr="003A592C">
        <w:tc>
          <w:tcPr>
            <w:tcW w:w="3042" w:type="dxa"/>
            <w:shd w:val="clear" w:color="auto" w:fill="auto"/>
          </w:tcPr>
          <w:p w14:paraId="20CCE266" w14:textId="77777777" w:rsidR="003A592C" w:rsidRPr="00760A05" w:rsidRDefault="00BD26A7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760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60A05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2562</w:t>
            </w:r>
            <w:r w:rsidRPr="00760A05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60" w:type="dxa"/>
          </w:tcPr>
          <w:p w14:paraId="6F16364C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422DFA3E" w14:textId="77777777" w:rsidR="003A592C" w:rsidRPr="00B45AFD" w:rsidRDefault="008556AE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530" w:type="dxa"/>
          </w:tcPr>
          <w:p w14:paraId="78E60771" w14:textId="77777777" w:rsidR="003A592C" w:rsidRPr="00B45AFD" w:rsidRDefault="008556AE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350" w:type="dxa"/>
            <w:shd w:val="clear" w:color="auto" w:fill="auto"/>
          </w:tcPr>
          <w:p w14:paraId="2BB881F9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05EF41D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A592C" w:rsidRPr="00B45AFD" w14:paraId="187CAEFB" w14:textId="77777777" w:rsidTr="003A592C">
        <w:tc>
          <w:tcPr>
            <w:tcW w:w="3042" w:type="dxa"/>
            <w:shd w:val="clear" w:color="auto" w:fill="auto"/>
          </w:tcPr>
          <w:p w14:paraId="501E7F89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="00C17453" w:rsidRPr="00760A0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360" w:type="dxa"/>
          </w:tcPr>
          <w:p w14:paraId="3D0F8C2D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18817949" w14:textId="55390AF0" w:rsidR="003A592C" w:rsidRPr="00A635F4" w:rsidRDefault="00853384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635F4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530" w:type="dxa"/>
          </w:tcPr>
          <w:p w14:paraId="3A169E51" w14:textId="5B179FC4" w:rsidR="003A592C" w:rsidRPr="00B45AFD" w:rsidRDefault="00FA05E1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</w:p>
        </w:tc>
        <w:tc>
          <w:tcPr>
            <w:tcW w:w="1350" w:type="dxa"/>
            <w:shd w:val="clear" w:color="auto" w:fill="auto"/>
          </w:tcPr>
          <w:p w14:paraId="10C45721" w14:textId="4D8F18E1" w:rsidR="003A592C" w:rsidRPr="00B45AFD" w:rsidRDefault="00FA05E1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74F4E53" w14:textId="36FF50BF" w:rsidR="003A592C" w:rsidRPr="00B45AFD" w:rsidRDefault="00FA05E1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A592C" w:rsidRPr="00B45AFD" w14:paraId="46E2C812" w14:textId="77777777" w:rsidTr="003A592C">
        <w:tc>
          <w:tcPr>
            <w:tcW w:w="3042" w:type="dxa"/>
            <w:shd w:val="clear" w:color="auto" w:fill="auto"/>
          </w:tcPr>
          <w:p w14:paraId="02518B16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360" w:type="dxa"/>
          </w:tcPr>
          <w:p w14:paraId="0D516B71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0793741F" w14:textId="3A05A22B" w:rsidR="003A592C" w:rsidRPr="00B45AFD" w:rsidRDefault="00A635F4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14:paraId="3EDA77DC" w14:textId="34590D6D" w:rsidR="003A592C" w:rsidRPr="00B45AFD" w:rsidRDefault="00FA05E1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5E34FCC1" w14:textId="05BA5113" w:rsidR="003A592C" w:rsidRPr="00B45AFD" w:rsidRDefault="00FA05E1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1D15626" w14:textId="7BC991EA" w:rsidR="003A592C" w:rsidRPr="00B45AFD" w:rsidRDefault="00FA05E1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A592C" w:rsidRPr="00B45AFD" w14:paraId="3DFB738E" w14:textId="77777777" w:rsidTr="003A592C">
        <w:tc>
          <w:tcPr>
            <w:tcW w:w="3042" w:type="dxa"/>
            <w:shd w:val="clear" w:color="auto" w:fill="auto"/>
          </w:tcPr>
          <w:p w14:paraId="05223355" w14:textId="4A30D434" w:rsidR="003A592C" w:rsidRPr="00760A05" w:rsidRDefault="00975952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0" w:type="dxa"/>
          </w:tcPr>
          <w:p w14:paraId="0C1800B9" w14:textId="77777777" w:rsidR="003A592C" w:rsidRPr="00B45AFD" w:rsidRDefault="003A592C" w:rsidP="003A592C">
            <w:pPr>
              <w:pStyle w:val="BodyText3"/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FE07F91" w14:textId="1C10A500" w:rsidR="003A592C" w:rsidRPr="00B45AFD" w:rsidRDefault="00853384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553</w:t>
            </w:r>
          </w:p>
        </w:tc>
        <w:tc>
          <w:tcPr>
            <w:tcW w:w="1530" w:type="dxa"/>
          </w:tcPr>
          <w:p w14:paraId="328AA6A8" w14:textId="1F0C6EDC" w:rsidR="003A592C" w:rsidRPr="00B45AFD" w:rsidRDefault="00FA05E1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457</w:t>
            </w:r>
          </w:p>
        </w:tc>
        <w:tc>
          <w:tcPr>
            <w:tcW w:w="1350" w:type="dxa"/>
            <w:shd w:val="clear" w:color="auto" w:fill="auto"/>
          </w:tcPr>
          <w:p w14:paraId="0C2851BA" w14:textId="57C4F781" w:rsidR="003A592C" w:rsidRPr="00B45AFD" w:rsidRDefault="00FA05E1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D4061F" w14:textId="7EEFB8BD" w:rsidR="003A592C" w:rsidRPr="00B45AFD" w:rsidRDefault="00FA05E1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A592C" w:rsidRPr="00B45AFD" w14:paraId="749EBDBE" w14:textId="77777777" w:rsidTr="003A592C">
        <w:tc>
          <w:tcPr>
            <w:tcW w:w="3042" w:type="dxa"/>
            <w:shd w:val="clear" w:color="auto" w:fill="auto"/>
          </w:tcPr>
          <w:p w14:paraId="728CF370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0" w:type="dxa"/>
          </w:tcPr>
          <w:p w14:paraId="24641343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0" w:right="-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2E43C9AF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99CF7F7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15E1C42E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12FDF85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92C" w:rsidRPr="00B45AFD" w14:paraId="3418895C" w14:textId="77777777" w:rsidTr="003A592C">
        <w:tc>
          <w:tcPr>
            <w:tcW w:w="3042" w:type="dxa"/>
            <w:shd w:val="clear" w:color="auto" w:fill="auto"/>
          </w:tcPr>
          <w:p w14:paraId="08E2065B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360" w:type="dxa"/>
          </w:tcPr>
          <w:p w14:paraId="621A8CED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9D3EF5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E851532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8AF0FD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4BDADF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92C" w:rsidRPr="00B45AFD" w14:paraId="65E88B9A" w14:textId="77777777" w:rsidTr="003A592C">
        <w:tc>
          <w:tcPr>
            <w:tcW w:w="3042" w:type="dxa"/>
            <w:shd w:val="clear" w:color="auto" w:fill="auto"/>
          </w:tcPr>
          <w:p w14:paraId="2C5A5B13" w14:textId="77777777" w:rsidR="003A592C" w:rsidRPr="00760A05" w:rsidRDefault="00BD26A7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60A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60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760A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360" w:type="dxa"/>
          </w:tcPr>
          <w:p w14:paraId="2164BAC6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305E13B9" w14:textId="77777777" w:rsidR="003A592C" w:rsidRPr="00B45AFD" w:rsidRDefault="008556AE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07877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8556AE">
              <w:rPr>
                <w:rFonts w:ascii="Angsana New" w:hAnsi="Angsana New" w:hint="cs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530" w:type="dxa"/>
          </w:tcPr>
          <w:p w14:paraId="24277939" w14:textId="77777777" w:rsidR="003A592C" w:rsidRPr="00B45AFD" w:rsidRDefault="008556AE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07877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1350" w:type="dxa"/>
          </w:tcPr>
          <w:p w14:paraId="19625175" w14:textId="77777777" w:rsidR="003A592C" w:rsidRPr="00B45AFD" w:rsidRDefault="003A592C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BDBAF7F" w14:textId="77777777" w:rsidR="003A592C" w:rsidRPr="00B45AFD" w:rsidRDefault="003A592C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A592C" w:rsidRPr="00B45AFD" w14:paraId="00ADAAD9" w14:textId="77777777" w:rsidTr="003A592C">
        <w:tc>
          <w:tcPr>
            <w:tcW w:w="3042" w:type="dxa"/>
            <w:shd w:val="clear" w:color="auto" w:fill="auto"/>
          </w:tcPr>
          <w:p w14:paraId="25408583" w14:textId="7FA63B95" w:rsidR="003A592C" w:rsidRPr="00760A05" w:rsidRDefault="00975952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0" w:type="dxa"/>
          </w:tcPr>
          <w:p w14:paraId="374EC204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6375DB9B" w14:textId="370F1F34" w:rsidR="003A592C" w:rsidRPr="00B45AFD" w:rsidRDefault="00853384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1,815</w:t>
            </w:r>
          </w:p>
        </w:tc>
        <w:tc>
          <w:tcPr>
            <w:tcW w:w="1530" w:type="dxa"/>
          </w:tcPr>
          <w:p w14:paraId="3B76C670" w14:textId="0AD7C39B" w:rsidR="003A592C" w:rsidRPr="00B45AFD" w:rsidRDefault="00FA05E1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1,677</w:t>
            </w:r>
          </w:p>
        </w:tc>
        <w:tc>
          <w:tcPr>
            <w:tcW w:w="1350" w:type="dxa"/>
          </w:tcPr>
          <w:p w14:paraId="56A79D90" w14:textId="1277B700" w:rsidR="003A592C" w:rsidRPr="00B45AFD" w:rsidRDefault="00FA05E1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548636" w14:textId="15B43C7E" w:rsidR="003A592C" w:rsidRPr="00B45AFD" w:rsidRDefault="00FA05E1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A592C" w:rsidRPr="00B45AFD" w14:paraId="3B5E14B6" w14:textId="77777777" w:rsidTr="003A592C">
        <w:tc>
          <w:tcPr>
            <w:tcW w:w="3042" w:type="dxa"/>
            <w:shd w:val="clear" w:color="auto" w:fill="auto"/>
          </w:tcPr>
          <w:p w14:paraId="21800998" w14:textId="77777777" w:rsidR="003A592C" w:rsidRPr="00E21A0E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0" w:type="dxa"/>
          </w:tcPr>
          <w:p w14:paraId="47FCDFFD" w14:textId="77777777" w:rsidR="003A592C" w:rsidRPr="00E21A0E" w:rsidRDefault="003A592C" w:rsidP="003A592C">
            <w:pPr>
              <w:pStyle w:val="BodyText3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4B29D519" w14:textId="77777777" w:rsidR="003A592C" w:rsidRPr="00E21A0E" w:rsidRDefault="003A592C" w:rsidP="003A592C">
            <w:pPr>
              <w:pStyle w:val="BodyText3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14:paraId="1EE0FCB2" w14:textId="77777777" w:rsidR="003A592C" w:rsidRPr="00E21A0E" w:rsidRDefault="003A592C" w:rsidP="003A592C">
            <w:pPr>
              <w:pStyle w:val="BodyText3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84AFF9F" w14:textId="77777777" w:rsidR="003A592C" w:rsidRPr="00E21A0E" w:rsidRDefault="003A592C" w:rsidP="003A592C">
            <w:pPr>
              <w:pStyle w:val="BodyText3"/>
              <w:rPr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03D5120" w14:textId="77777777" w:rsidR="003A592C" w:rsidRPr="00E21A0E" w:rsidRDefault="003A592C" w:rsidP="003A592C">
            <w:pPr>
              <w:pStyle w:val="BodyText3"/>
              <w:rPr>
                <w:sz w:val="20"/>
                <w:szCs w:val="20"/>
                <w:cs/>
              </w:rPr>
            </w:pPr>
          </w:p>
        </w:tc>
      </w:tr>
      <w:tr w:rsidR="003A592C" w:rsidRPr="00B45AFD" w14:paraId="3CD939B8" w14:textId="77777777" w:rsidTr="003A592C">
        <w:tc>
          <w:tcPr>
            <w:tcW w:w="3042" w:type="dxa"/>
            <w:shd w:val="clear" w:color="auto" w:fill="auto"/>
          </w:tcPr>
          <w:p w14:paraId="234D6D06" w14:textId="3CC70E9F" w:rsidR="003A592C" w:rsidRPr="00B45AFD" w:rsidRDefault="003A592C" w:rsidP="003A592C">
            <w:pPr>
              <w:pStyle w:val="BodyText3"/>
              <w:jc w:val="left"/>
              <w:rPr>
                <w:sz w:val="28"/>
                <w:szCs w:val="28"/>
                <w:cs/>
              </w:rPr>
            </w:pPr>
            <w:r w:rsidRPr="00B45AFD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  <w:r w:rsidR="009D48B7" w:rsidRPr="00B45AFD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ป</w:t>
            </w:r>
            <w:r w:rsidR="009D48B7" w:rsidRPr="00B45AFD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ระกอบด้วย</w:t>
            </w:r>
          </w:p>
        </w:tc>
        <w:tc>
          <w:tcPr>
            <w:tcW w:w="360" w:type="dxa"/>
          </w:tcPr>
          <w:p w14:paraId="2C76F602" w14:textId="77777777" w:rsidR="003A592C" w:rsidRPr="00B45AFD" w:rsidRDefault="003A592C" w:rsidP="009D48B7">
            <w:pPr>
              <w:pStyle w:val="BodyText3"/>
              <w:ind w:right="-106"/>
              <w:jc w:val="left"/>
              <w:rPr>
                <w:spacing w:val="-1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AC88011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530" w:type="dxa"/>
          </w:tcPr>
          <w:p w14:paraId="28E6081C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350" w:type="dxa"/>
          </w:tcPr>
          <w:p w14:paraId="1BD1DE6F" w14:textId="77777777" w:rsidR="003A592C" w:rsidRPr="00B45AFD" w:rsidRDefault="003A592C" w:rsidP="003A592C">
            <w:pPr>
              <w:pStyle w:val="BodyText3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D4F0E02" w14:textId="77777777" w:rsidR="003A592C" w:rsidRPr="00B45AFD" w:rsidRDefault="003A592C" w:rsidP="003A592C">
            <w:pPr>
              <w:pStyle w:val="BodyText3"/>
              <w:rPr>
                <w:cs/>
              </w:rPr>
            </w:pPr>
          </w:p>
        </w:tc>
      </w:tr>
      <w:tr w:rsidR="00BD26A7" w:rsidRPr="00B45AFD" w14:paraId="21CCE460" w14:textId="77777777" w:rsidTr="003A592C">
        <w:tc>
          <w:tcPr>
            <w:tcW w:w="3042" w:type="dxa"/>
            <w:shd w:val="clear" w:color="auto" w:fill="auto"/>
          </w:tcPr>
          <w:p w14:paraId="74881D42" w14:textId="77777777" w:rsidR="00BD26A7" w:rsidRPr="00B45AFD" w:rsidRDefault="00BD26A7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360" w:type="dxa"/>
          </w:tcPr>
          <w:p w14:paraId="24D76FE1" w14:textId="77777777" w:rsidR="00BD26A7" w:rsidRPr="00B45AFD" w:rsidRDefault="00BD26A7" w:rsidP="00BD26A7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77EBCACD" w14:textId="77777777" w:rsidR="00BD26A7" w:rsidRPr="00B45AFD" w:rsidRDefault="00BD26A7" w:rsidP="00BD26A7">
            <w:pPr>
              <w:pStyle w:val="BodyText3"/>
            </w:pPr>
          </w:p>
        </w:tc>
        <w:tc>
          <w:tcPr>
            <w:tcW w:w="1530" w:type="dxa"/>
          </w:tcPr>
          <w:p w14:paraId="2BCFFFED" w14:textId="77777777" w:rsidR="00BD26A7" w:rsidRPr="00B45AFD" w:rsidRDefault="00BD26A7" w:rsidP="00BD26A7">
            <w:pPr>
              <w:pStyle w:val="BodyText3"/>
            </w:pPr>
          </w:p>
        </w:tc>
        <w:tc>
          <w:tcPr>
            <w:tcW w:w="1350" w:type="dxa"/>
          </w:tcPr>
          <w:p w14:paraId="6599FED6" w14:textId="77777777" w:rsidR="00BD26A7" w:rsidRPr="00B45AFD" w:rsidRDefault="00BD26A7" w:rsidP="00BD26A7">
            <w:pPr>
              <w:pStyle w:val="BodyText3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FD24C7B" w14:textId="77777777" w:rsidR="00BD26A7" w:rsidRPr="00B45AFD" w:rsidRDefault="00BD26A7" w:rsidP="00BD26A7">
            <w:pPr>
              <w:pStyle w:val="BodyText3"/>
              <w:rPr>
                <w:cs/>
              </w:rPr>
            </w:pPr>
          </w:p>
        </w:tc>
      </w:tr>
      <w:tr w:rsidR="00390892" w:rsidRPr="00B45AFD" w14:paraId="7D24EC8C" w14:textId="77777777" w:rsidTr="003A592C">
        <w:tc>
          <w:tcPr>
            <w:tcW w:w="3042" w:type="dxa"/>
            <w:shd w:val="clear" w:color="auto" w:fill="auto"/>
          </w:tcPr>
          <w:p w14:paraId="4C61FA9C" w14:textId="77777777" w:rsidR="00390892" w:rsidRPr="003B2DA4" w:rsidRDefault="00390892" w:rsidP="00390892">
            <w:pPr>
              <w:pStyle w:val="BodyText3"/>
              <w:rPr>
                <w:sz w:val="28"/>
                <w:szCs w:val="28"/>
                <w:cs/>
              </w:rPr>
            </w:pPr>
            <w:r w:rsidRPr="003B2DA4">
              <w:rPr>
                <w:rFonts w:ascii="Angsana New" w:eastAsia="Times New Roman" w:hAnsi="Angsana New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360" w:type="dxa"/>
          </w:tcPr>
          <w:p w14:paraId="65D8144D" w14:textId="77777777" w:rsidR="00390892" w:rsidRPr="00611D5C" w:rsidRDefault="00390892" w:rsidP="00390892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8FC1D0" w14:textId="6BE5085E" w:rsidR="00390892" w:rsidRPr="00611D5C" w:rsidRDefault="00390892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611D5C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66</w:t>
            </w:r>
            <w:r w:rsidRPr="008556A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7F0B1B5B" w14:textId="4C7EF5CF" w:rsidR="00390892" w:rsidRPr="00611D5C" w:rsidRDefault="00390892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611D5C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350" w:type="dxa"/>
            <w:vAlign w:val="bottom"/>
          </w:tcPr>
          <w:p w14:paraId="6825673F" w14:textId="3DA8E330" w:rsidR="00390892" w:rsidRPr="00611D5C" w:rsidRDefault="00390892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F6B905" w14:textId="13206BE0" w:rsidR="00390892" w:rsidRPr="00611D5C" w:rsidRDefault="00390892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90892" w:rsidRPr="00B45AFD" w14:paraId="71B940B8" w14:textId="77777777" w:rsidTr="003A592C">
        <w:tc>
          <w:tcPr>
            <w:tcW w:w="3042" w:type="dxa"/>
            <w:shd w:val="clear" w:color="auto" w:fill="auto"/>
          </w:tcPr>
          <w:p w14:paraId="0C93C141" w14:textId="77777777" w:rsidR="00390892" w:rsidRPr="003B2DA4" w:rsidRDefault="00390892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28"/>
                <w:szCs w:val="28"/>
                <w:cs/>
              </w:rPr>
            </w:pPr>
            <w:r w:rsidRPr="003B2DA4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360" w:type="dxa"/>
          </w:tcPr>
          <w:p w14:paraId="1B69A0F9" w14:textId="77777777" w:rsidR="00390892" w:rsidRPr="00611D5C" w:rsidRDefault="00390892" w:rsidP="00390892">
            <w:pPr>
              <w:pStyle w:val="BodyText3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513970" w14:textId="5DD73622" w:rsidR="00390892" w:rsidRPr="00611D5C" w:rsidRDefault="00390892" w:rsidP="0039089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611D5C">
              <w:rPr>
                <w:rFonts w:ascii="Angsana New" w:hAnsi="Angsana New"/>
                <w:sz w:val="28"/>
                <w:szCs w:val="28"/>
              </w:rPr>
              <w:t>(</w:t>
            </w:r>
            <w:r w:rsidRPr="008556AE">
              <w:rPr>
                <w:rFonts w:ascii="Angsana New" w:hAnsi="Angsana New"/>
                <w:sz w:val="28"/>
                <w:szCs w:val="28"/>
              </w:rPr>
              <w:t>13</w:t>
            </w:r>
            <w:r w:rsidRPr="00611D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D155461" w14:textId="24449450" w:rsidR="00390892" w:rsidRPr="00611D5C" w:rsidRDefault="00390892" w:rsidP="0039089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11D5C">
              <w:rPr>
                <w:rFonts w:ascii="Angsana New" w:hAnsi="Angsana New"/>
                <w:sz w:val="28"/>
                <w:szCs w:val="28"/>
              </w:rPr>
              <w:t>(</w:t>
            </w:r>
            <w:r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Pr="00611D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652ED25" w14:textId="75FA925B" w:rsidR="00390892" w:rsidRPr="00611D5C" w:rsidRDefault="00390892" w:rsidP="0039089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609176" w14:textId="28CDB056" w:rsidR="00390892" w:rsidRPr="00611D5C" w:rsidRDefault="00390892" w:rsidP="0039089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90892" w:rsidRPr="00B45AFD" w14:paraId="0C65568A" w14:textId="77777777" w:rsidTr="003A592C">
        <w:tc>
          <w:tcPr>
            <w:tcW w:w="3042" w:type="dxa"/>
            <w:shd w:val="clear" w:color="auto" w:fill="auto"/>
          </w:tcPr>
          <w:p w14:paraId="6AF4BF90" w14:textId="77777777" w:rsidR="00390892" w:rsidRPr="00611D5C" w:rsidRDefault="00390892" w:rsidP="00390892">
            <w:pPr>
              <w:pStyle w:val="BodyText3"/>
              <w:rPr>
                <w:cs/>
              </w:rPr>
            </w:pPr>
          </w:p>
        </w:tc>
        <w:tc>
          <w:tcPr>
            <w:tcW w:w="360" w:type="dxa"/>
          </w:tcPr>
          <w:p w14:paraId="4A65E6BB" w14:textId="77777777" w:rsidR="00390892" w:rsidRPr="00611D5C" w:rsidRDefault="00390892" w:rsidP="00390892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5171AB" w14:textId="75F28FB5" w:rsidR="00390892" w:rsidRPr="00611D5C" w:rsidRDefault="00390892" w:rsidP="0039089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11D5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  <w:r w:rsidRPr="008556AE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49828FE0" w14:textId="758002FE" w:rsidR="00390892" w:rsidRPr="00611D5C" w:rsidRDefault="00390892" w:rsidP="0039089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11D5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1350" w:type="dxa"/>
            <w:vAlign w:val="bottom"/>
          </w:tcPr>
          <w:p w14:paraId="30D66DA7" w14:textId="4AFFCE5F" w:rsidR="00390892" w:rsidRPr="00611D5C" w:rsidRDefault="00390892" w:rsidP="0039089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395B03" w14:textId="529CF557" w:rsidR="00390892" w:rsidRPr="00611D5C" w:rsidRDefault="00390892" w:rsidP="0039089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90892" w:rsidRPr="00B45AFD" w14:paraId="1E3C4736" w14:textId="77777777" w:rsidTr="003A592C">
        <w:tc>
          <w:tcPr>
            <w:tcW w:w="3042" w:type="dxa"/>
            <w:shd w:val="clear" w:color="auto" w:fill="auto"/>
          </w:tcPr>
          <w:p w14:paraId="26B59472" w14:textId="66E4EEA3" w:rsidR="00390892" w:rsidRPr="00E21A0E" w:rsidRDefault="00390892" w:rsidP="00390892">
            <w:pPr>
              <w:pStyle w:val="BodyText3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360" w:type="dxa"/>
          </w:tcPr>
          <w:p w14:paraId="1F0CA89E" w14:textId="77777777" w:rsidR="00390892" w:rsidRPr="00E21A0E" w:rsidRDefault="00390892" w:rsidP="00390892">
            <w:pPr>
              <w:pStyle w:val="BodyText3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AD68A6" w14:textId="77777777" w:rsidR="00390892" w:rsidRPr="00E21A0E" w:rsidRDefault="00390892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vAlign w:val="bottom"/>
          </w:tcPr>
          <w:p w14:paraId="6E948B6F" w14:textId="77777777" w:rsidR="00390892" w:rsidRPr="00E21A0E" w:rsidRDefault="00390892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53B60713" w14:textId="77777777" w:rsidR="00390892" w:rsidRPr="00E21A0E" w:rsidRDefault="00390892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3A5785" w14:textId="77777777" w:rsidR="00390892" w:rsidRPr="00E21A0E" w:rsidRDefault="00390892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21A0E" w:rsidRPr="00B45AFD" w14:paraId="0C5AC6F0" w14:textId="77777777" w:rsidTr="003A592C">
        <w:tc>
          <w:tcPr>
            <w:tcW w:w="3042" w:type="dxa"/>
            <w:shd w:val="clear" w:color="auto" w:fill="auto"/>
          </w:tcPr>
          <w:p w14:paraId="3FFF59B2" w14:textId="28552E7B" w:rsidR="00E21A0E" w:rsidRPr="00760A05" w:rsidRDefault="00E21A0E" w:rsidP="00390892">
            <w:pPr>
              <w:pStyle w:val="BodyText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0" w:type="dxa"/>
          </w:tcPr>
          <w:p w14:paraId="4220E984" w14:textId="77777777" w:rsidR="00E21A0E" w:rsidRPr="00611D5C" w:rsidRDefault="00E21A0E" w:rsidP="00390892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AB3D5B" w14:textId="77777777" w:rsidR="00E21A0E" w:rsidRPr="00611D5C" w:rsidRDefault="00E21A0E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5D7BB6" w14:textId="77777777" w:rsidR="00E21A0E" w:rsidRPr="00611D5C" w:rsidRDefault="00E21A0E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5FE30A" w14:textId="77777777" w:rsidR="00E21A0E" w:rsidRPr="00611D5C" w:rsidRDefault="00E21A0E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95BC03" w14:textId="77777777" w:rsidR="00E21A0E" w:rsidRPr="00611D5C" w:rsidRDefault="00E21A0E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0892" w:rsidRPr="00B45AFD" w14:paraId="15A6B35F" w14:textId="77777777" w:rsidTr="0050122E">
        <w:tc>
          <w:tcPr>
            <w:tcW w:w="3042" w:type="dxa"/>
            <w:shd w:val="clear" w:color="auto" w:fill="auto"/>
          </w:tcPr>
          <w:p w14:paraId="09849772" w14:textId="77777777" w:rsidR="00390892" w:rsidRPr="003B2DA4" w:rsidRDefault="00390892" w:rsidP="00390892">
            <w:pPr>
              <w:pStyle w:val="BodyText3"/>
              <w:rPr>
                <w:sz w:val="28"/>
                <w:szCs w:val="28"/>
                <w:cs/>
              </w:rPr>
            </w:pPr>
            <w:r w:rsidRPr="003B2DA4">
              <w:rPr>
                <w:rFonts w:ascii="Angsana New" w:eastAsia="Times New Roman" w:hAnsi="Angsana New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360" w:type="dxa"/>
          </w:tcPr>
          <w:p w14:paraId="3EB2A610" w14:textId="77777777" w:rsidR="00390892" w:rsidRPr="00611D5C" w:rsidRDefault="00390892" w:rsidP="00390892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998FBF" w14:textId="647D50D6" w:rsidR="00390892" w:rsidRPr="00611D5C" w:rsidRDefault="00853384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  <w:tc>
          <w:tcPr>
            <w:tcW w:w="1530" w:type="dxa"/>
            <w:vAlign w:val="bottom"/>
          </w:tcPr>
          <w:p w14:paraId="2C2C8DB8" w14:textId="1A019F2A" w:rsidR="00390892" w:rsidRPr="00611D5C" w:rsidRDefault="00FA05E1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1,683</w:t>
            </w:r>
          </w:p>
        </w:tc>
        <w:tc>
          <w:tcPr>
            <w:tcW w:w="1350" w:type="dxa"/>
            <w:vAlign w:val="bottom"/>
          </w:tcPr>
          <w:p w14:paraId="4445A4EF" w14:textId="2ADEA84E" w:rsidR="00390892" w:rsidRPr="00611D5C" w:rsidRDefault="00FA05E1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D53D8A" w14:textId="3E8157CF" w:rsidR="00390892" w:rsidRPr="00611D5C" w:rsidRDefault="00FA05E1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892" w:rsidRPr="00B45AFD" w14:paraId="3EF59043" w14:textId="77777777" w:rsidTr="0050122E">
        <w:tc>
          <w:tcPr>
            <w:tcW w:w="3042" w:type="dxa"/>
            <w:shd w:val="clear" w:color="auto" w:fill="auto"/>
          </w:tcPr>
          <w:p w14:paraId="373C0DFE" w14:textId="77777777" w:rsidR="00390892" w:rsidRPr="003B2DA4" w:rsidRDefault="00390892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3B2DA4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3B2DA4">
              <w:rPr>
                <w:rFonts w:ascii="Angsana New" w:hAnsi="Angsana New"/>
                <w:sz w:val="28"/>
                <w:szCs w:val="28"/>
                <w:cs/>
              </w:rPr>
              <w:t>เช่าค้างจ่ายตามสัญญาเช่าระยะยาว</w:t>
            </w:r>
          </w:p>
        </w:tc>
        <w:tc>
          <w:tcPr>
            <w:tcW w:w="360" w:type="dxa"/>
          </w:tcPr>
          <w:p w14:paraId="15F191E2" w14:textId="77777777" w:rsidR="00390892" w:rsidRPr="00611D5C" w:rsidRDefault="00390892" w:rsidP="00390892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763EF3" w14:textId="1CE78B2F" w:rsidR="00390892" w:rsidRPr="00853384" w:rsidRDefault="00853384" w:rsidP="0039089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rPr>
                <w:rFonts w:ascii="Angsana New" w:hAnsi="Angsana New"/>
                <w:position w:val="12"/>
                <w:sz w:val="28"/>
                <w:szCs w:val="28"/>
              </w:rPr>
            </w:pPr>
            <w:r w:rsidRPr="00853384">
              <w:rPr>
                <w:rFonts w:ascii="Angsana New" w:hAnsi="Angsana New"/>
                <w:position w:val="12"/>
                <w:sz w:val="28"/>
                <w:szCs w:val="28"/>
              </w:rPr>
              <w:t>(</w:t>
            </w:r>
            <w:r>
              <w:rPr>
                <w:rFonts w:ascii="Angsana New" w:hAnsi="Angsana New"/>
                <w:position w:val="12"/>
                <w:sz w:val="28"/>
                <w:szCs w:val="28"/>
              </w:rPr>
              <w:t>1</w:t>
            </w:r>
            <w:r w:rsidRPr="00853384">
              <w:rPr>
                <w:rFonts w:ascii="Angsana New" w:hAnsi="Angsana New"/>
                <w:position w:val="12"/>
                <w:sz w:val="28"/>
                <w:szCs w:val="28"/>
              </w:rPr>
              <w:t>6)</w:t>
            </w:r>
          </w:p>
        </w:tc>
        <w:tc>
          <w:tcPr>
            <w:tcW w:w="1530" w:type="dxa"/>
            <w:vAlign w:val="bottom"/>
          </w:tcPr>
          <w:p w14:paraId="2659E4CB" w14:textId="756C0483" w:rsidR="00390892" w:rsidRPr="00611D5C" w:rsidRDefault="00FA05E1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350" w:type="dxa"/>
            <w:vAlign w:val="bottom"/>
          </w:tcPr>
          <w:p w14:paraId="61AB049A" w14:textId="3AEB8A88" w:rsidR="00390892" w:rsidRPr="00611D5C" w:rsidRDefault="00FA05E1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DC855F" w14:textId="03127639" w:rsidR="00390892" w:rsidRPr="00611D5C" w:rsidRDefault="00FA05E1" w:rsidP="0039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892" w:rsidRPr="00B45AFD" w14:paraId="26EAFA65" w14:textId="77777777" w:rsidTr="0004697B">
        <w:trPr>
          <w:trHeight w:val="173"/>
        </w:trPr>
        <w:tc>
          <w:tcPr>
            <w:tcW w:w="3042" w:type="dxa"/>
            <w:shd w:val="clear" w:color="auto" w:fill="auto"/>
          </w:tcPr>
          <w:p w14:paraId="6DAC32D4" w14:textId="77777777" w:rsidR="00390892" w:rsidRPr="00611D5C" w:rsidRDefault="00390892" w:rsidP="00390892">
            <w:pPr>
              <w:pStyle w:val="BodyText3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360" w:type="dxa"/>
          </w:tcPr>
          <w:p w14:paraId="0226DCB7" w14:textId="77777777" w:rsidR="00390892" w:rsidRPr="00611D5C" w:rsidRDefault="00390892" w:rsidP="00390892">
            <w:pPr>
              <w:pStyle w:val="BodyText3"/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EE08F6" w14:textId="4DE25F64" w:rsidR="00390892" w:rsidRPr="00611D5C" w:rsidRDefault="00853384" w:rsidP="0039089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1,815</w:t>
            </w:r>
          </w:p>
        </w:tc>
        <w:tc>
          <w:tcPr>
            <w:tcW w:w="1530" w:type="dxa"/>
            <w:vAlign w:val="bottom"/>
          </w:tcPr>
          <w:p w14:paraId="71DA8CD9" w14:textId="27A4DCD0" w:rsidR="00390892" w:rsidRPr="00611D5C" w:rsidRDefault="00FA05E1" w:rsidP="00390892">
            <w:pPr>
              <w:pBdr>
                <w:top w:val="single" w:sz="4" w:space="1" w:color="auto"/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1,677</w:t>
            </w:r>
          </w:p>
        </w:tc>
        <w:tc>
          <w:tcPr>
            <w:tcW w:w="1350" w:type="dxa"/>
            <w:vAlign w:val="bottom"/>
          </w:tcPr>
          <w:p w14:paraId="685A5C9D" w14:textId="792E6735" w:rsidR="00390892" w:rsidRPr="00611D5C" w:rsidRDefault="00FA05E1" w:rsidP="008D5D5B">
            <w:pPr>
              <w:pBdr>
                <w:top w:val="single" w:sz="4" w:space="1" w:color="auto"/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9FCF92" w14:textId="764E09E6" w:rsidR="00390892" w:rsidRPr="00611D5C" w:rsidRDefault="00FA05E1" w:rsidP="00390892">
            <w:pPr>
              <w:pBdr>
                <w:top w:val="single" w:sz="4" w:space="1" w:color="auto"/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F94ACF7" w14:textId="77777777" w:rsidR="005F7178" w:rsidRPr="009D48B7" w:rsidRDefault="005F7178" w:rsidP="005F7178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20"/>
          <w:szCs w:val="20"/>
        </w:rPr>
      </w:pPr>
    </w:p>
    <w:p w14:paraId="25BC4305" w14:textId="77777777" w:rsidR="009849DD" w:rsidRPr="00097CDE" w:rsidRDefault="009849DD" w:rsidP="009849DD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97CDE">
        <w:rPr>
          <w:rFonts w:ascii="Angsana New" w:hAnsi="Angsana New"/>
          <w:sz w:val="30"/>
          <w:szCs w:val="30"/>
          <w:cs/>
        </w:rPr>
        <w:t>ท</w:t>
      </w:r>
      <w:r w:rsidRPr="00097CDE">
        <w:rPr>
          <w:rFonts w:ascii="Angsana New" w:hAnsi="Angsana New" w:hint="cs"/>
          <w:sz w:val="30"/>
          <w:szCs w:val="30"/>
          <w:cs/>
        </w:rPr>
        <w:t>ี่</w:t>
      </w:r>
      <w:r w:rsidRPr="00097CDE">
        <w:rPr>
          <w:rFonts w:ascii="Angsana New" w:hAnsi="Angsana New"/>
          <w:sz w:val="30"/>
          <w:szCs w:val="30"/>
          <w:cs/>
        </w:rPr>
        <w:t>ด</w:t>
      </w:r>
      <w:r w:rsidRPr="00097CDE">
        <w:rPr>
          <w:rFonts w:ascii="Angsana New" w:hAnsi="Angsana New" w:hint="cs"/>
          <w:sz w:val="30"/>
          <w:szCs w:val="30"/>
          <w:cs/>
        </w:rPr>
        <w:t>ิ</w:t>
      </w:r>
      <w:r w:rsidRPr="00097CDE">
        <w:rPr>
          <w:rFonts w:ascii="Angsana New" w:hAnsi="Angsana New"/>
          <w:sz w:val="30"/>
          <w:szCs w:val="30"/>
          <w:cs/>
        </w:rPr>
        <w:t>น อาคารและอุปกรณ์</w:t>
      </w:r>
      <w:r w:rsidRPr="00097CDE">
        <w:rPr>
          <w:rFonts w:ascii="Angsana New" w:hAnsi="Angsana New"/>
          <w:sz w:val="30"/>
          <w:szCs w:val="30"/>
        </w:rPr>
        <w:t xml:space="preserve"> </w:t>
      </w:r>
    </w:p>
    <w:p w14:paraId="4263CEA3" w14:textId="77777777" w:rsidR="000E682E" w:rsidRPr="009D48B7" w:rsidRDefault="000E682E" w:rsidP="006B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9FB296C" w14:textId="3ADCEF08" w:rsidR="009849DD" w:rsidRPr="00097CDE" w:rsidRDefault="009849DD" w:rsidP="00984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097CDE">
        <w:rPr>
          <w:rFonts w:ascii="Angsana New" w:hAnsi="Angsana New" w:hint="cs"/>
          <w:spacing w:val="-2"/>
          <w:sz w:val="30"/>
          <w:szCs w:val="30"/>
          <w:cs/>
        </w:rPr>
        <w:t>รายการเปลี่ยนแปลงที่ดิน อาคารและอุปกรณ์</w:t>
      </w:r>
      <w:r w:rsidRPr="00097CDE">
        <w:rPr>
          <w:rFonts w:ascii="Angsana New" w:hAnsi="Angsana New"/>
          <w:sz w:val="30"/>
          <w:szCs w:val="30"/>
          <w:cs/>
        </w:rPr>
        <w:t>ระหว</w:t>
      </w:r>
      <w:r w:rsidRPr="00097CDE">
        <w:rPr>
          <w:rFonts w:ascii="Angsana New" w:hAnsi="Angsana New" w:hint="cs"/>
          <w:sz w:val="30"/>
          <w:szCs w:val="30"/>
          <w:cs/>
        </w:rPr>
        <w:t>่</w:t>
      </w:r>
      <w:r w:rsidRPr="00097CDE">
        <w:rPr>
          <w:rFonts w:ascii="Angsana New" w:hAnsi="Angsana New"/>
          <w:sz w:val="30"/>
          <w:szCs w:val="30"/>
          <w:cs/>
        </w:rPr>
        <w:t>างงวด</w:t>
      </w:r>
      <w:r w:rsidR="005A0033">
        <w:rPr>
          <w:rFonts w:ascii="Angsana New" w:hAnsi="Angsana New" w:hint="cs"/>
          <w:sz w:val="30"/>
          <w:szCs w:val="30"/>
          <w:cs/>
        </w:rPr>
        <w:t>เก้า</w:t>
      </w:r>
      <w:r w:rsidRPr="00097CDE">
        <w:rPr>
          <w:rFonts w:ascii="Angsana New" w:hAnsi="Angsana New"/>
          <w:sz w:val="30"/>
          <w:szCs w:val="30"/>
          <w:cs/>
        </w:rPr>
        <w:t>เด</w:t>
      </w:r>
      <w:r w:rsidRPr="00097CDE">
        <w:rPr>
          <w:rFonts w:ascii="Angsana New" w:hAnsi="Angsana New" w:hint="cs"/>
          <w:sz w:val="30"/>
          <w:szCs w:val="30"/>
          <w:cs/>
        </w:rPr>
        <w:t>ื</w:t>
      </w:r>
      <w:r w:rsidRPr="00097CDE">
        <w:rPr>
          <w:rFonts w:ascii="Angsana New" w:hAnsi="Angsana New"/>
          <w:sz w:val="30"/>
          <w:szCs w:val="30"/>
          <w:cs/>
        </w:rPr>
        <w:t>อนสิ้นสุดว</w:t>
      </w:r>
      <w:r w:rsidRPr="00097CDE">
        <w:rPr>
          <w:rFonts w:ascii="Angsana New" w:hAnsi="Angsana New" w:hint="cs"/>
          <w:sz w:val="30"/>
          <w:szCs w:val="30"/>
          <w:cs/>
        </w:rPr>
        <w:t>ั</w:t>
      </w:r>
      <w:r w:rsidRPr="00097CDE">
        <w:rPr>
          <w:rFonts w:ascii="Angsana New" w:hAnsi="Angsana New"/>
          <w:sz w:val="30"/>
          <w:szCs w:val="30"/>
          <w:cs/>
        </w:rPr>
        <w:t>นที่</w:t>
      </w:r>
      <w:r w:rsidRPr="00097CDE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5D3C17">
        <w:rPr>
          <w:rFonts w:ascii="Angsana New" w:hAnsi="Angsana New"/>
          <w:sz w:val="30"/>
          <w:szCs w:val="30"/>
        </w:rPr>
        <w:t xml:space="preserve">0 </w:t>
      </w:r>
      <w:r w:rsidR="005D3C17">
        <w:rPr>
          <w:rFonts w:ascii="Angsana New" w:hAnsi="Angsana New" w:hint="cs"/>
          <w:sz w:val="30"/>
          <w:szCs w:val="30"/>
          <w:cs/>
        </w:rPr>
        <w:t>มิถุนายน</w:t>
      </w:r>
      <w:r w:rsidRPr="00097CDE">
        <w:rPr>
          <w:rFonts w:ascii="Angsana New" w:hAnsi="Angsana New"/>
          <w:sz w:val="30"/>
          <w:szCs w:val="30"/>
          <w:cs/>
        </w:rPr>
        <w:t xml:space="preserve"> มีด</w:t>
      </w:r>
      <w:r w:rsidRPr="00097CDE">
        <w:rPr>
          <w:rFonts w:ascii="Angsana New" w:hAnsi="Angsana New" w:hint="cs"/>
          <w:sz w:val="30"/>
          <w:szCs w:val="30"/>
          <w:cs/>
        </w:rPr>
        <w:t>ั</w:t>
      </w:r>
      <w:r w:rsidRPr="00097CDE">
        <w:rPr>
          <w:rFonts w:ascii="Angsana New" w:hAnsi="Angsana New"/>
          <w:sz w:val="30"/>
          <w:szCs w:val="30"/>
          <w:cs/>
        </w:rPr>
        <w:t>งน</w:t>
      </w:r>
      <w:r w:rsidRPr="00097CDE">
        <w:rPr>
          <w:rFonts w:ascii="Angsana New" w:hAnsi="Angsana New" w:hint="cs"/>
          <w:sz w:val="30"/>
          <w:szCs w:val="30"/>
          <w:cs/>
        </w:rPr>
        <w:t>ี้</w:t>
      </w:r>
    </w:p>
    <w:p w14:paraId="0370BE6C" w14:textId="77777777" w:rsidR="009849DD" w:rsidRPr="009D48B7" w:rsidRDefault="009849DD" w:rsidP="00984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0"/>
          <w:szCs w:val="20"/>
        </w:rPr>
      </w:pPr>
    </w:p>
    <w:tbl>
      <w:tblPr>
        <w:tblW w:w="90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9"/>
        <w:gridCol w:w="240"/>
        <w:gridCol w:w="901"/>
        <w:gridCol w:w="237"/>
        <w:gridCol w:w="1138"/>
        <w:gridCol w:w="241"/>
        <w:gridCol w:w="33"/>
        <w:gridCol w:w="1075"/>
        <w:gridCol w:w="241"/>
        <w:gridCol w:w="980"/>
      </w:tblGrid>
      <w:tr w:rsidR="00A31EC3" w:rsidRPr="00097CDE" w14:paraId="4F9B5604" w14:textId="77777777" w:rsidTr="00097CDE">
        <w:trPr>
          <w:tblHeader/>
        </w:trPr>
        <w:tc>
          <w:tcPr>
            <w:tcW w:w="2189" w:type="pct"/>
          </w:tcPr>
          <w:p w14:paraId="1745F2D4" w14:textId="77777777" w:rsidR="009849DD" w:rsidRPr="00097CDE" w:rsidRDefault="009849DD" w:rsidP="000C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71816E54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0D727904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C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7B994286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pct"/>
            <w:gridSpan w:val="4"/>
          </w:tcPr>
          <w:p w14:paraId="419A1819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C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EC3" w:rsidRPr="00097CDE" w14:paraId="1AEB3B0E" w14:textId="77777777" w:rsidTr="00097CDE">
        <w:trPr>
          <w:tblHeader/>
        </w:trPr>
        <w:tc>
          <w:tcPr>
            <w:tcW w:w="2189" w:type="pct"/>
          </w:tcPr>
          <w:p w14:paraId="153FB69D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84D72BC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8" w:type="pct"/>
          </w:tcPr>
          <w:p w14:paraId="5E377DFF" w14:textId="77777777" w:rsidR="009849DD" w:rsidRPr="00097CDE" w:rsidRDefault="008556AE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11E98877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724F520" w14:textId="77777777" w:rsidR="009849DD" w:rsidRPr="00097CDE" w:rsidRDefault="008556AE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  <w:gridSpan w:val="2"/>
          </w:tcPr>
          <w:p w14:paraId="6FDCB9CB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1D0938A" w14:textId="77777777" w:rsidR="009849DD" w:rsidRPr="00097CDE" w:rsidRDefault="008556AE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</w:tcPr>
          <w:p w14:paraId="39B8D319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287483F" w14:textId="77777777" w:rsidR="009849DD" w:rsidRPr="00097CDE" w:rsidRDefault="008556AE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31EC3" w:rsidRPr="00097CDE" w14:paraId="782DD63B" w14:textId="77777777" w:rsidTr="00097CDE">
        <w:trPr>
          <w:tblHeader/>
        </w:trPr>
        <w:tc>
          <w:tcPr>
            <w:tcW w:w="2189" w:type="pct"/>
          </w:tcPr>
          <w:p w14:paraId="4D455B55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" w:type="pct"/>
          </w:tcPr>
          <w:p w14:paraId="78CDB526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8" w:type="pct"/>
          </w:tcPr>
          <w:p w14:paraId="06AB7AE1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B95B7D1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9B9C1F7" w14:textId="77777777" w:rsidR="00906B63" w:rsidRPr="00FF397A" w:rsidRDefault="00906B63" w:rsidP="00FF3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5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F397A">
              <w:rPr>
                <w:rFonts w:ascii="Angsana New" w:hAnsi="Angsana New"/>
                <w:spacing w:val="-8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51" w:type="pct"/>
            <w:gridSpan w:val="2"/>
          </w:tcPr>
          <w:p w14:paraId="2652F015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D116D1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2E652AD1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A285410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9DD" w:rsidRPr="00097CDE" w14:paraId="752C98A4" w14:textId="77777777" w:rsidTr="008C0F6E">
        <w:trPr>
          <w:tblHeader/>
        </w:trPr>
        <w:tc>
          <w:tcPr>
            <w:tcW w:w="2189" w:type="pct"/>
          </w:tcPr>
          <w:p w14:paraId="11808F58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C07EAD4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9" w:type="pct"/>
            <w:gridSpan w:val="8"/>
          </w:tcPr>
          <w:p w14:paraId="26C881E9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7C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51CE4" w:rsidRPr="00097C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</w:t>
            </w:r>
            <w:r w:rsidRPr="00097C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E1F1A" w:rsidRPr="00097CDE" w14:paraId="407B842D" w14:textId="77777777" w:rsidTr="00097CDE">
        <w:trPr>
          <w:tblHeader/>
        </w:trPr>
        <w:tc>
          <w:tcPr>
            <w:tcW w:w="2189" w:type="pct"/>
          </w:tcPr>
          <w:p w14:paraId="4AE8B2FB" w14:textId="77777777" w:rsidR="006E1F1A" w:rsidRPr="00181923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8192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8556AE" w:rsidRPr="008556AE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18192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81923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ตุลาคม</w:t>
            </w:r>
            <w:r w:rsidRPr="0018192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  <w:r w:rsidR="00181923" w:rsidRPr="0018192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81923">
              <w:rPr>
                <w:rFonts w:ascii="Angsana New" w:hAnsi="Angsana New"/>
                <w:spacing w:val="-4"/>
                <w:sz w:val="30"/>
                <w:szCs w:val="30"/>
              </w:rPr>
              <w:t>/</w:t>
            </w:r>
            <w:r w:rsidR="00181923" w:rsidRPr="0018192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  <w:tc>
          <w:tcPr>
            <w:tcW w:w="133" w:type="pct"/>
          </w:tcPr>
          <w:p w14:paraId="5C271422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  <w:tab w:val="decimal" w:pos="7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623C4B18" w14:textId="77777777" w:rsidR="006E1F1A" w:rsidRPr="00097CDE" w:rsidRDefault="008556AE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  <w:tab w:val="decimal" w:pos="7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6E1F1A" w:rsidRPr="00097CDE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31" w:type="pct"/>
          </w:tcPr>
          <w:p w14:paraId="3E19C364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D69ADD7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Pr="00097CDE"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51" w:type="pct"/>
            <w:gridSpan w:val="2"/>
          </w:tcPr>
          <w:p w14:paraId="5A3EFB21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D34FBBA" w14:textId="77777777" w:rsidR="006E1F1A" w:rsidRPr="00097CDE" w:rsidRDefault="006E1F1A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3" w:type="pct"/>
          </w:tcPr>
          <w:p w14:paraId="34A9E723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514F803" w14:textId="77777777" w:rsidR="006E1F1A" w:rsidRPr="00097CDE" w:rsidRDefault="006E1F1A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8C0F6E" w:rsidRPr="00097CDE" w14:paraId="5A019603" w14:textId="77777777" w:rsidTr="00097CDE">
        <w:trPr>
          <w:tblHeader/>
        </w:trPr>
        <w:tc>
          <w:tcPr>
            <w:tcW w:w="2189" w:type="pct"/>
          </w:tcPr>
          <w:p w14:paraId="5D8A7A34" w14:textId="77777777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097CDE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33" w:type="pct"/>
          </w:tcPr>
          <w:p w14:paraId="247EFE26" w14:textId="77777777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36E8C8CE" w14:textId="5793B871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922EC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1B6C47E0" w14:textId="77777777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40E2954" w14:textId="09743402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51" w:type="pct"/>
            <w:gridSpan w:val="2"/>
          </w:tcPr>
          <w:p w14:paraId="4E5443E5" w14:textId="77777777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1BD93DE" w14:textId="5DB5AB00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3" w:type="pct"/>
          </w:tcPr>
          <w:p w14:paraId="30DE5FCD" w14:textId="77777777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E0DFF22" w14:textId="16201F96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C0F6E" w:rsidRPr="00097CDE" w14:paraId="1333D201" w14:textId="77777777" w:rsidTr="00097CDE">
        <w:trPr>
          <w:tblHeader/>
        </w:trPr>
        <w:tc>
          <w:tcPr>
            <w:tcW w:w="2189" w:type="pct"/>
          </w:tcPr>
          <w:p w14:paraId="09E4E90E" w14:textId="77777777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097CD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97CDE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3" w:type="pct"/>
          </w:tcPr>
          <w:p w14:paraId="2DCD6A25" w14:textId="77777777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98" w:type="pct"/>
            <w:shd w:val="clear" w:color="auto" w:fill="auto"/>
          </w:tcPr>
          <w:p w14:paraId="3C6DDFCA" w14:textId="3C3D742E" w:rsidR="008C0F6E" w:rsidRPr="0047211B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(</w:t>
            </w:r>
            <w:r w:rsidR="00437B06" w:rsidRPr="0047211B">
              <w:rPr>
                <w:rFonts w:ascii="Angsana New" w:hAnsi="Angsana New"/>
                <w:sz w:val="30"/>
                <w:szCs w:val="30"/>
              </w:rPr>
              <w:t>3</w:t>
            </w:r>
            <w:r w:rsidRPr="004721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5E2F13C2" w14:textId="77777777" w:rsidR="008C0F6E" w:rsidRPr="0047211B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15EF57" w14:textId="64DB5C87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51" w:type="pct"/>
            <w:gridSpan w:val="2"/>
          </w:tcPr>
          <w:p w14:paraId="178BABBC" w14:textId="77777777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447F794" w14:textId="1D6E073B" w:rsidR="008C0F6E" w:rsidRPr="00097CDE" w:rsidRDefault="008C0F6E" w:rsidP="008D5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7F1D005" w14:textId="77777777" w:rsidR="008C0F6E" w:rsidRPr="00097CDE" w:rsidRDefault="008C0F6E" w:rsidP="008C0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2C60ED5" w14:textId="696878E8" w:rsidR="008C0F6E" w:rsidRPr="00097CDE" w:rsidRDefault="008C0F6E" w:rsidP="008D5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1A32" w:rsidRPr="00097CDE" w14:paraId="5192990D" w14:textId="77777777" w:rsidTr="00097CDE">
        <w:trPr>
          <w:tblHeader/>
        </w:trPr>
        <w:tc>
          <w:tcPr>
            <w:tcW w:w="2189" w:type="pct"/>
          </w:tcPr>
          <w:p w14:paraId="460C34EC" w14:textId="7777777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7CD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33" w:type="pct"/>
          </w:tcPr>
          <w:p w14:paraId="5D57234A" w14:textId="7777777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2F1BAC0" w14:textId="799592B2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(138)</w:t>
            </w:r>
          </w:p>
        </w:tc>
        <w:tc>
          <w:tcPr>
            <w:tcW w:w="131" w:type="pct"/>
          </w:tcPr>
          <w:p w14:paraId="3E965508" w14:textId="7777777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848E25C" w14:textId="34039BA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(117)</w:t>
            </w:r>
          </w:p>
        </w:tc>
        <w:tc>
          <w:tcPr>
            <w:tcW w:w="151" w:type="pct"/>
            <w:gridSpan w:val="2"/>
          </w:tcPr>
          <w:p w14:paraId="0F209DB8" w14:textId="7777777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14F5B75" w14:textId="62418000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33" w:type="pct"/>
          </w:tcPr>
          <w:p w14:paraId="0C747983" w14:textId="7777777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B66608B" w14:textId="177A65F1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F81A32" w:rsidRPr="00097CDE" w14:paraId="75151545" w14:textId="77777777" w:rsidTr="00097CDE">
        <w:trPr>
          <w:tblHeader/>
        </w:trPr>
        <w:tc>
          <w:tcPr>
            <w:tcW w:w="2189" w:type="pct"/>
          </w:tcPr>
          <w:p w14:paraId="40DABE26" w14:textId="376BF741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33" w:type="pct"/>
          </w:tcPr>
          <w:p w14:paraId="22BD8535" w14:textId="7777777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BAC0E14" w14:textId="5ADD4A55" w:rsidR="00F81A32" w:rsidRPr="008C0F6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  <w:tab w:val="decimal" w:pos="7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1" w:type="pct"/>
          </w:tcPr>
          <w:p w14:paraId="72A50E92" w14:textId="7777777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2CFA2A" w14:textId="2FD1D15E" w:rsidR="00F81A32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1" w:type="pct"/>
            <w:gridSpan w:val="2"/>
          </w:tcPr>
          <w:p w14:paraId="7585F24C" w14:textId="7777777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EAD5408" w14:textId="2264C86E" w:rsidR="00F81A32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A7D8BA6" w14:textId="7777777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D6349DA" w14:textId="1F59DC9D" w:rsidR="00F81A32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81A32" w:rsidRPr="00097CDE" w14:paraId="35C4F4A3" w14:textId="77777777" w:rsidTr="00097CDE">
        <w:trPr>
          <w:tblHeader/>
        </w:trPr>
        <w:tc>
          <w:tcPr>
            <w:tcW w:w="2189" w:type="pct"/>
          </w:tcPr>
          <w:p w14:paraId="00065893" w14:textId="1E285314" w:rsidR="00F81A32" w:rsidRPr="008F3A90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3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8F3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" w:type="pct"/>
          </w:tcPr>
          <w:p w14:paraId="0E80B282" w14:textId="7777777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7A4CD40E" w14:textId="7B890EBB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  <w:tab w:val="decimal" w:pos="7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2,564</w:t>
            </w:r>
          </w:p>
        </w:tc>
        <w:tc>
          <w:tcPr>
            <w:tcW w:w="131" w:type="pct"/>
          </w:tcPr>
          <w:p w14:paraId="707018BC" w14:textId="7777777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771D178" w14:textId="6929DBE2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2,536</w:t>
            </w:r>
          </w:p>
        </w:tc>
        <w:tc>
          <w:tcPr>
            <w:tcW w:w="151" w:type="pct"/>
            <w:gridSpan w:val="2"/>
          </w:tcPr>
          <w:p w14:paraId="047DB519" w14:textId="7777777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5994504" w14:textId="5ADE1D8A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33" w:type="pct"/>
          </w:tcPr>
          <w:p w14:paraId="43F9887D" w14:textId="77777777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6F5FBAD" w14:textId="60F01E6C" w:rsidR="00F81A32" w:rsidRPr="00097CDE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17A51E8B" w14:textId="77777777" w:rsidR="00437B06" w:rsidRPr="000F37FF" w:rsidRDefault="00437B06" w:rsidP="005D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FE9F46B" w14:textId="1C9EEADF" w:rsidR="005D145A" w:rsidRPr="00097CDE" w:rsidRDefault="005D145A" w:rsidP="005D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097CDE">
        <w:rPr>
          <w:rFonts w:ascii="Angsana New" w:hAnsi="Angsana New"/>
          <w:i/>
          <w:iCs/>
          <w:spacing w:val="-2"/>
          <w:sz w:val="30"/>
          <w:szCs w:val="30"/>
          <w:cs/>
        </w:rPr>
        <w:lastRenderedPageBreak/>
        <w:t>ภาระค้ำประกัน</w:t>
      </w:r>
    </w:p>
    <w:p w14:paraId="2D529998" w14:textId="77777777" w:rsidR="005D145A" w:rsidRPr="00124821" w:rsidRDefault="005D145A" w:rsidP="005D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54DB2533" w14:textId="6B1392E6" w:rsidR="005D145A" w:rsidRPr="000669B2" w:rsidRDefault="005D145A" w:rsidP="005A5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sz w:val="30"/>
          <w:szCs w:val="30"/>
        </w:rPr>
      </w:pPr>
      <w:r w:rsidRPr="000669B2">
        <w:rPr>
          <w:rFonts w:ascii="Angsana New" w:hAnsi="Angsana New" w:hint="cs"/>
          <w:sz w:val="30"/>
          <w:szCs w:val="30"/>
          <w:cs/>
        </w:rPr>
        <w:t>กลุ่มบริษัทมีภาระค้ำประกันใน</w:t>
      </w:r>
      <w:r w:rsidRPr="000669B2">
        <w:rPr>
          <w:rFonts w:ascii="Angsana New" w:hAnsi="Angsana New"/>
          <w:sz w:val="30"/>
          <w:szCs w:val="30"/>
          <w:cs/>
        </w:rPr>
        <w:t>ที่ดินและส่วนปรับปรุงที่ดิน และอาคาร</w:t>
      </w:r>
      <w:r w:rsidRPr="000669B2">
        <w:rPr>
          <w:rFonts w:ascii="Angsana New" w:hAnsi="Angsana New" w:hint="cs"/>
          <w:sz w:val="30"/>
          <w:szCs w:val="30"/>
          <w:cs/>
        </w:rPr>
        <w:t xml:space="preserve">ตามรายละเอียดในหมายเหตุข้อ </w:t>
      </w:r>
      <w:r w:rsidR="008556AE" w:rsidRPr="000669B2">
        <w:rPr>
          <w:rFonts w:ascii="Angsana New" w:hAnsi="Angsana New"/>
          <w:sz w:val="30"/>
          <w:szCs w:val="30"/>
        </w:rPr>
        <w:t>13</w:t>
      </w:r>
    </w:p>
    <w:p w14:paraId="585BE5FA" w14:textId="77777777" w:rsidR="004670C8" w:rsidRPr="00124821" w:rsidRDefault="004670C8" w:rsidP="005D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01290042" w14:textId="77777777" w:rsidR="00E56BB0" w:rsidRPr="00B45AFD" w:rsidRDefault="0031115B" w:rsidP="009849DD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1CFB8446" w14:textId="77777777" w:rsidR="006D131E" w:rsidRPr="00124821" w:rsidRDefault="006D131E" w:rsidP="00A94A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51278F" w:rsidRPr="00B45AFD" w14:paraId="345A867B" w14:textId="77777777" w:rsidTr="0051278F">
        <w:trPr>
          <w:cantSplit/>
          <w:tblHeader/>
        </w:trPr>
        <w:tc>
          <w:tcPr>
            <w:tcW w:w="3330" w:type="dxa"/>
            <w:shd w:val="clear" w:color="auto" w:fill="auto"/>
          </w:tcPr>
          <w:p w14:paraId="780E2FEB" w14:textId="77777777" w:rsidR="0051278F" w:rsidRPr="00B45AFD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514271" w14:textId="77777777" w:rsidR="0051278F" w:rsidRPr="00B45AFD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F6ED937" w14:textId="77777777" w:rsidR="0051278F" w:rsidRPr="00B45AFD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B45AFD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A900FF7" w14:textId="77777777" w:rsidR="0051278F" w:rsidRPr="00B45AFD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3C1294E" w14:textId="77777777" w:rsidR="0051278F" w:rsidRPr="00B45AFD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B45AFD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C55A9" w:rsidRPr="00B45AFD" w14:paraId="67965B4B" w14:textId="77777777" w:rsidTr="0051278F">
        <w:trPr>
          <w:cantSplit/>
          <w:tblHeader/>
        </w:trPr>
        <w:tc>
          <w:tcPr>
            <w:tcW w:w="3330" w:type="dxa"/>
            <w:shd w:val="clear" w:color="auto" w:fill="auto"/>
          </w:tcPr>
          <w:p w14:paraId="0FE5DACD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007B435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98FE8A" w14:textId="6E1A59EC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 w:bidi="ar-SA"/>
              </w:rPr>
            </w:pPr>
            <w:r w:rsidRPr="008556AE">
              <w:rPr>
                <w:rFonts w:ascii="Angsana New" w:hAnsi="Angsana New"/>
                <w:sz w:val="30"/>
                <w:szCs w:val="30"/>
                <w:lang w:eastAsia="th-TH"/>
              </w:rPr>
              <w:t>3</w:t>
            </w:r>
            <w:r w:rsidR="00975952">
              <w:rPr>
                <w:rFonts w:ascii="Angsana New" w:hAnsi="Angsana New"/>
                <w:sz w:val="30"/>
                <w:szCs w:val="30"/>
                <w:lang w:eastAsia="th-TH"/>
              </w:rPr>
              <w:t xml:space="preserve">0 </w:t>
            </w:r>
            <w:r w:rsidR="00975952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269D133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08B4335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DC55A9" w:rsidRPr="00B45AFD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699E0C24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F44A149" w14:textId="2B2A0BCE" w:rsidR="00DC55A9" w:rsidRPr="00B45AFD" w:rsidRDefault="00975952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hAnsi="Angsana New"/>
                <w:sz w:val="30"/>
                <w:szCs w:val="30"/>
                <w:lang w:eastAsia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eastAsia="th-TH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6EC500D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2C7D72B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DC55A9" w:rsidRPr="00B45AFD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C55A9" w:rsidRPr="00B45AFD" w14:paraId="132FE281" w14:textId="77777777" w:rsidTr="0051278F">
        <w:trPr>
          <w:cantSplit/>
          <w:tblHeader/>
        </w:trPr>
        <w:tc>
          <w:tcPr>
            <w:tcW w:w="3330" w:type="dxa"/>
            <w:shd w:val="clear" w:color="auto" w:fill="auto"/>
          </w:tcPr>
          <w:p w14:paraId="0E3941D0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59E7BD0" w14:textId="77777777" w:rsidR="00DC55A9" w:rsidRPr="00B45AFD" w:rsidRDefault="00BE44FF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6C00BDB1" w14:textId="77777777" w:rsidR="00DC55A9" w:rsidRPr="00BE44FF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37A150D" w14:textId="77777777" w:rsidR="00DC55A9" w:rsidRPr="00BE44FF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D868757" w14:textId="77777777" w:rsidR="00DC55A9" w:rsidRPr="00BE44FF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D02D293" w14:textId="77777777" w:rsidR="00DC55A9" w:rsidRPr="00BE44FF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0550D33" w14:textId="77777777" w:rsidR="00DC55A9" w:rsidRPr="00BE44FF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9E80F0E" w14:textId="77777777" w:rsidR="00DC55A9" w:rsidRPr="00BE44FF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966866" w14:textId="77777777" w:rsidR="00DC55A9" w:rsidRPr="00BE44FF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2562</w:t>
            </w:r>
          </w:p>
        </w:tc>
      </w:tr>
      <w:tr w:rsidR="00FD1F62" w:rsidRPr="00B45AFD" w14:paraId="72B6FD53" w14:textId="77777777" w:rsidTr="0051278F">
        <w:trPr>
          <w:cantSplit/>
          <w:tblHeader/>
        </w:trPr>
        <w:tc>
          <w:tcPr>
            <w:tcW w:w="3330" w:type="dxa"/>
            <w:shd w:val="clear" w:color="auto" w:fill="auto"/>
          </w:tcPr>
          <w:p w14:paraId="2F11335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EBB7E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AFBA35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1F62" w:rsidRPr="00B45AFD" w14:paraId="2E0D1E86" w14:textId="77777777" w:rsidTr="0051278F">
        <w:tc>
          <w:tcPr>
            <w:tcW w:w="3330" w:type="dxa"/>
            <w:shd w:val="clear" w:color="auto" w:fill="auto"/>
          </w:tcPr>
          <w:p w14:paraId="7121517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ส่วนที่หมุนเวียน </w:t>
            </w:r>
          </w:p>
        </w:tc>
        <w:tc>
          <w:tcPr>
            <w:tcW w:w="900" w:type="dxa"/>
            <w:shd w:val="clear" w:color="auto" w:fill="auto"/>
          </w:tcPr>
          <w:p w14:paraId="263FF776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05359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5E6E0B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4893B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C56CFC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6D12E1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7A0D91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67469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FD1F62" w:rsidRPr="00B45AFD" w14:paraId="6B30F343" w14:textId="77777777" w:rsidTr="0051278F">
        <w:tc>
          <w:tcPr>
            <w:tcW w:w="3330" w:type="dxa"/>
            <w:shd w:val="clear" w:color="auto" w:fill="auto"/>
          </w:tcPr>
          <w:p w14:paraId="4858CFB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225CC4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1A214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87C3D3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457AA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17FA61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14CF5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E636C3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3C310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D1F62" w:rsidRPr="00B45AFD" w14:paraId="1A17BC31" w14:textId="77777777" w:rsidTr="0051278F">
        <w:tc>
          <w:tcPr>
            <w:tcW w:w="3330" w:type="dxa"/>
            <w:shd w:val="clear" w:color="auto" w:fill="auto"/>
          </w:tcPr>
          <w:p w14:paraId="4FF153D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782B2F4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C2C45D" w14:textId="4E3DBE95" w:rsidR="00FD1F62" w:rsidRPr="00B45AFD" w:rsidRDefault="00F113B0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BD2C7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89</w:t>
            </w:r>
            <w:r w:rsidR="0089712E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9F3F588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1F42C3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497</w:t>
            </w:r>
          </w:p>
        </w:tc>
        <w:tc>
          <w:tcPr>
            <w:tcW w:w="270" w:type="dxa"/>
            <w:shd w:val="clear" w:color="auto" w:fill="auto"/>
          </w:tcPr>
          <w:p w14:paraId="7D51234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C459D4" w14:textId="7AB7D992" w:rsidR="00FD1F62" w:rsidRPr="00FA05E1" w:rsidRDefault="00FA05E1" w:rsidP="008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A05E1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B6E27A" w14:textId="77777777" w:rsidR="00FD1F62" w:rsidRPr="00E15E2B" w:rsidRDefault="00FD1F62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1B083D" w14:textId="77777777" w:rsidR="00FD1F62" w:rsidRPr="00E15E2B" w:rsidRDefault="00FD1F62" w:rsidP="008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E15E2B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D1F62" w:rsidRPr="00B45AFD" w14:paraId="5DD69F68" w14:textId="77777777" w:rsidTr="0051278F">
        <w:tc>
          <w:tcPr>
            <w:tcW w:w="3330" w:type="dxa"/>
            <w:shd w:val="clear" w:color="auto" w:fill="auto"/>
          </w:tcPr>
          <w:p w14:paraId="1B9B67D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ส่วนที่ไม่มีหลักประกัน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33EB53E3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FDE874" w14:textId="354851AF" w:rsidR="00FD1F62" w:rsidRPr="00B45AFD" w:rsidRDefault="00BD2C7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3,246</w:t>
            </w:r>
          </w:p>
        </w:tc>
        <w:tc>
          <w:tcPr>
            <w:tcW w:w="270" w:type="dxa"/>
            <w:shd w:val="clear" w:color="auto" w:fill="auto"/>
          </w:tcPr>
          <w:p w14:paraId="58CBA4C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7E0D37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592</w:t>
            </w:r>
          </w:p>
        </w:tc>
        <w:tc>
          <w:tcPr>
            <w:tcW w:w="270" w:type="dxa"/>
            <w:shd w:val="clear" w:color="auto" w:fill="auto"/>
          </w:tcPr>
          <w:p w14:paraId="59CDA80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B52050" w14:textId="2376CA36" w:rsidR="00FD1F62" w:rsidRPr="00B45AFD" w:rsidRDefault="00FA05E1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596</w:t>
            </w:r>
          </w:p>
        </w:tc>
        <w:tc>
          <w:tcPr>
            <w:tcW w:w="270" w:type="dxa"/>
            <w:shd w:val="clear" w:color="auto" w:fill="auto"/>
          </w:tcPr>
          <w:p w14:paraId="5CA5873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41F165" w14:textId="77777777" w:rsidR="00FD1F62" w:rsidRPr="00FA05E1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</w:t>
            </w:r>
            <w:r w:rsidR="00FD1F62" w:rsidRPr="00FA05E1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997</w:t>
            </w:r>
          </w:p>
        </w:tc>
      </w:tr>
      <w:tr w:rsidR="00FD1F62" w:rsidRPr="00B45AFD" w14:paraId="15823149" w14:textId="77777777" w:rsidTr="0051278F">
        <w:tc>
          <w:tcPr>
            <w:tcW w:w="3330" w:type="dxa"/>
            <w:shd w:val="clear" w:color="auto" w:fill="auto"/>
          </w:tcPr>
          <w:p w14:paraId="0DAE5251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7398B8B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F3A67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245F67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0D789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CD823A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DBAB1B" w14:textId="77777777" w:rsidR="00FD1F62" w:rsidRPr="00B45AFD" w:rsidRDefault="00FD1F62" w:rsidP="00FA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8401FE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1576FB" w14:textId="77777777" w:rsidR="00FD1F62" w:rsidRPr="00FA05E1" w:rsidRDefault="00FD1F62" w:rsidP="0058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FD1F62" w:rsidRPr="00B45AFD" w14:paraId="2753BB9C" w14:textId="77777777" w:rsidTr="0051278F">
        <w:tc>
          <w:tcPr>
            <w:tcW w:w="3330" w:type="dxa"/>
            <w:shd w:val="clear" w:color="auto" w:fill="auto"/>
          </w:tcPr>
          <w:p w14:paraId="3EA9768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06356EB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E623F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9FFD79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FE692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9162C3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ABAC7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F038986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BFBA1E" w14:textId="77777777" w:rsidR="00FD1F62" w:rsidRPr="00FA05E1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FD1F62" w:rsidRPr="00B45AFD" w14:paraId="4FEE487E" w14:textId="77777777" w:rsidTr="0051278F">
        <w:tc>
          <w:tcPr>
            <w:tcW w:w="3330" w:type="dxa"/>
            <w:shd w:val="clear" w:color="auto" w:fill="auto"/>
          </w:tcPr>
          <w:p w14:paraId="525117A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0C06370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7A69C0" w14:textId="68057C2A" w:rsidR="00FD1F62" w:rsidRPr="00B45AFD" w:rsidRDefault="00F113B0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2,1</w:t>
            </w:r>
            <w:r w:rsidR="00BD2C7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2437D2E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A2ADD4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030</w:t>
            </w:r>
          </w:p>
        </w:tc>
        <w:tc>
          <w:tcPr>
            <w:tcW w:w="270" w:type="dxa"/>
            <w:shd w:val="clear" w:color="auto" w:fill="auto"/>
          </w:tcPr>
          <w:p w14:paraId="57F3638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3EE147" w14:textId="1F382D52" w:rsidR="00FD1F62" w:rsidRPr="00FA05E1" w:rsidRDefault="00FA05E1" w:rsidP="007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A05E1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553E7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49C3ED" w14:textId="77777777" w:rsidR="00FD1F62" w:rsidRPr="00E15E2B" w:rsidRDefault="00FD1F62" w:rsidP="008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E15E2B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D1F62" w:rsidRPr="00B45AFD" w14:paraId="37708FF4" w14:textId="77777777" w:rsidTr="0051278F">
        <w:tc>
          <w:tcPr>
            <w:tcW w:w="3330" w:type="dxa"/>
            <w:shd w:val="clear" w:color="auto" w:fill="auto"/>
          </w:tcPr>
          <w:p w14:paraId="035FEB1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ตั๋วเงินจ่ายระยะยาวที่ถึงกำหนด </w:t>
            </w:r>
          </w:p>
        </w:tc>
        <w:tc>
          <w:tcPr>
            <w:tcW w:w="900" w:type="dxa"/>
            <w:shd w:val="clear" w:color="auto" w:fill="auto"/>
          </w:tcPr>
          <w:p w14:paraId="11CB42C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CD8936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15A9F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256DC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F11BF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CBE206" w14:textId="77777777" w:rsidR="00FD1F62" w:rsidRPr="00FA05E1" w:rsidRDefault="00FD1F62" w:rsidP="00FA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DAAD89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4425F3" w14:textId="77777777" w:rsidR="00FD1F62" w:rsidRPr="00B45AFD" w:rsidRDefault="00FD1F62" w:rsidP="008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D1F62" w:rsidRPr="00B45AFD" w14:paraId="692C4804" w14:textId="77777777" w:rsidTr="0051278F">
        <w:tc>
          <w:tcPr>
            <w:tcW w:w="3330" w:type="dxa"/>
            <w:shd w:val="clear" w:color="auto" w:fill="auto"/>
          </w:tcPr>
          <w:p w14:paraId="744F51B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21FEBDA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BED0B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58D70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E7213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AB1BC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551861" w14:textId="77777777" w:rsidR="00FD1F62" w:rsidRPr="00FA05E1" w:rsidRDefault="00FD1F62" w:rsidP="00FA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295037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B328AC" w14:textId="77777777" w:rsidR="00FD1F62" w:rsidRPr="00B45AFD" w:rsidRDefault="00FD1F62" w:rsidP="008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D1F62" w:rsidRPr="00B45AFD" w14:paraId="38F30895" w14:textId="77777777" w:rsidTr="0051278F">
        <w:tc>
          <w:tcPr>
            <w:tcW w:w="3330" w:type="dxa"/>
            <w:shd w:val="clear" w:color="auto" w:fill="auto"/>
          </w:tcPr>
          <w:p w14:paraId="62D3B344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</w:rPr>
              <w:t xml:space="preserve">   - </w:t>
            </w: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6E913488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9936C6" w14:textId="45D5B21F" w:rsidR="00FD1F62" w:rsidRPr="007E0924" w:rsidRDefault="00FA05E1" w:rsidP="007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E092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D71D0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8159E0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4761D964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DDA434" w14:textId="492F6301" w:rsidR="00FD1F62" w:rsidRPr="00FA05E1" w:rsidRDefault="00FA05E1" w:rsidP="008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A05E1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F10E5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BF38CD" w14:textId="77777777" w:rsidR="00FD1F62" w:rsidRPr="00B45AFD" w:rsidRDefault="00FD1F62" w:rsidP="008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E15E2B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D1F62" w:rsidRPr="00B45AFD" w14:paraId="1D13989C" w14:textId="77777777" w:rsidTr="0051278F">
        <w:tc>
          <w:tcPr>
            <w:tcW w:w="3330" w:type="dxa"/>
            <w:shd w:val="clear" w:color="auto" w:fill="auto"/>
          </w:tcPr>
          <w:p w14:paraId="5E9D1C8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4C5D916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9F4AF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0BFB4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B40EA3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A26B5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FDBB0E" w14:textId="77777777" w:rsidR="00FD1F62" w:rsidRPr="00B45AFD" w:rsidRDefault="00FD1F62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FDF3F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85D39B" w14:textId="77777777" w:rsidR="00FD1F62" w:rsidRPr="00E15E2B" w:rsidRDefault="00FD1F62" w:rsidP="00FA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FD1F62" w:rsidRPr="00B45AFD" w14:paraId="3578D798" w14:textId="77777777" w:rsidTr="0051278F">
        <w:tc>
          <w:tcPr>
            <w:tcW w:w="3330" w:type="dxa"/>
            <w:shd w:val="clear" w:color="auto" w:fill="auto"/>
          </w:tcPr>
          <w:p w14:paraId="13D24E1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ส่วนที่ไม่มีหลักประกัน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060ADC1E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8556AE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990" w:type="dxa"/>
            <w:shd w:val="clear" w:color="auto" w:fill="auto"/>
          </w:tcPr>
          <w:p w14:paraId="69AB25DD" w14:textId="7442B67F" w:rsidR="00FD1F62" w:rsidRPr="00B45AFD" w:rsidRDefault="00BD2C7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9,096</w:t>
            </w:r>
          </w:p>
        </w:tc>
        <w:tc>
          <w:tcPr>
            <w:tcW w:w="270" w:type="dxa"/>
            <w:shd w:val="clear" w:color="auto" w:fill="auto"/>
          </w:tcPr>
          <w:p w14:paraId="65D88D9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BDA351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820</w:t>
            </w:r>
          </w:p>
        </w:tc>
        <w:tc>
          <w:tcPr>
            <w:tcW w:w="270" w:type="dxa"/>
            <w:shd w:val="clear" w:color="auto" w:fill="auto"/>
          </w:tcPr>
          <w:p w14:paraId="692F27C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14DBF9" w14:textId="2129C009" w:rsidR="00FD1F62" w:rsidRPr="00B45AFD" w:rsidRDefault="00FA05E1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8,09</w:t>
            </w:r>
            <w:r w:rsidR="007C121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847B68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320F11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820</w:t>
            </w:r>
          </w:p>
        </w:tc>
      </w:tr>
      <w:tr w:rsidR="00FD1F62" w:rsidRPr="00B45AFD" w14:paraId="6B83AF93" w14:textId="77777777" w:rsidTr="0051278F">
        <w:tc>
          <w:tcPr>
            <w:tcW w:w="3330" w:type="dxa"/>
            <w:shd w:val="clear" w:color="auto" w:fill="auto"/>
          </w:tcPr>
          <w:p w14:paraId="77F3A294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900" w:type="dxa"/>
            <w:shd w:val="clear" w:color="auto" w:fill="auto"/>
          </w:tcPr>
          <w:p w14:paraId="58B1091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A4FA" w14:textId="75EDCB4E" w:rsidR="00FD1F62" w:rsidRPr="00B45AFD" w:rsidRDefault="00BD2C7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17,</w:t>
            </w:r>
            <w:r w:rsidR="00F113B0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38</w:t>
            </w:r>
            <w:r w:rsidR="0089712E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BE3DAB1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9AA45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16</w:t>
            </w:r>
            <w:r w:rsidR="00FD1F62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6815D72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CEFCE" w14:textId="24456E06" w:rsidR="00FD1F62" w:rsidRPr="00B45AFD" w:rsidRDefault="00FA05E1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8,69</w:t>
            </w:r>
            <w:r w:rsidR="007C1219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4B8817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C4F1B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4</w:t>
            </w:r>
            <w:r w:rsidR="00FD1F62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817</w:t>
            </w:r>
          </w:p>
        </w:tc>
      </w:tr>
      <w:tr w:rsidR="00EE30DB" w:rsidRPr="00B45AFD" w14:paraId="0ABF2D02" w14:textId="77777777" w:rsidTr="00EE30DB">
        <w:tc>
          <w:tcPr>
            <w:tcW w:w="3330" w:type="dxa"/>
            <w:shd w:val="clear" w:color="auto" w:fill="auto"/>
          </w:tcPr>
          <w:p w14:paraId="35F38267" w14:textId="77777777" w:rsidR="00EE30DB" w:rsidRPr="00124821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9DE87C0" w14:textId="77777777" w:rsidR="00EE30DB" w:rsidRPr="00124821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0AC4E3" w14:textId="77777777" w:rsidR="00EE30DB" w:rsidRPr="00124821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D302722" w14:textId="77777777" w:rsidR="00EE30DB" w:rsidRPr="00124821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5A280D" w14:textId="77777777" w:rsidR="00EE30DB" w:rsidRPr="00124821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CBF7FB8" w14:textId="77777777" w:rsidR="00EE30DB" w:rsidRPr="00124821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939F91" w14:textId="77777777" w:rsidR="00EE30DB" w:rsidRPr="00124821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F5D62D4" w14:textId="77777777" w:rsidR="00EE30DB" w:rsidRPr="00124821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A54119" w14:textId="77777777" w:rsidR="00EE30DB" w:rsidRPr="00124821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</w:tr>
      <w:tr w:rsidR="00FD1F62" w:rsidRPr="00B45AFD" w14:paraId="32C776CB" w14:textId="77777777" w:rsidTr="0051278F">
        <w:tc>
          <w:tcPr>
            <w:tcW w:w="3330" w:type="dxa"/>
            <w:shd w:val="clear" w:color="auto" w:fill="auto"/>
          </w:tcPr>
          <w:p w14:paraId="632E5FC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051DE63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146114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DD2B76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D916A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45B9E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FA0BE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75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A7FBF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7A9C36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75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D1F62" w:rsidRPr="00B45AFD" w14:paraId="47F187A8" w14:textId="77777777" w:rsidTr="0051278F">
        <w:tc>
          <w:tcPr>
            <w:tcW w:w="3330" w:type="dxa"/>
            <w:shd w:val="clear" w:color="auto" w:fill="auto"/>
          </w:tcPr>
          <w:p w14:paraId="292525E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12C1F28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B40E4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93D3D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31CA9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3628F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CEA6A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7DD5354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0D2897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D1F62" w:rsidRPr="00B45AFD" w14:paraId="613F03B7" w14:textId="77777777" w:rsidTr="0051278F">
        <w:tc>
          <w:tcPr>
            <w:tcW w:w="3330" w:type="dxa"/>
            <w:shd w:val="clear" w:color="auto" w:fill="auto"/>
          </w:tcPr>
          <w:p w14:paraId="17EE0C8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226452D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CBD9B9" w14:textId="469EF0AB" w:rsidR="00FD1F62" w:rsidRPr="00B45AFD" w:rsidRDefault="00F113B0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BD2C7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10</w:t>
            </w:r>
            <w:r w:rsidR="00C75A7E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6C8E9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A5E3A2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  <w:shd w:val="clear" w:color="auto" w:fill="auto"/>
          </w:tcPr>
          <w:p w14:paraId="0A1A95F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F815F3" w14:textId="118E9278" w:rsidR="00FD1F62" w:rsidRPr="00B45AFD" w:rsidRDefault="00FA05E1" w:rsidP="008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6ED05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C4564" w14:textId="77777777" w:rsidR="00FD1F62" w:rsidRPr="00E15E2B" w:rsidRDefault="00FD1F62" w:rsidP="008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E15E2B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D1F62" w:rsidRPr="00B45AFD" w14:paraId="4AD163E3" w14:textId="77777777" w:rsidTr="0051278F">
        <w:tc>
          <w:tcPr>
            <w:tcW w:w="3330" w:type="dxa"/>
            <w:shd w:val="clear" w:color="auto" w:fill="auto"/>
          </w:tcPr>
          <w:p w14:paraId="497E5D05" w14:textId="214227D0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</w:t>
            </w:r>
            <w:r w:rsidR="003E1BE7">
              <w:rPr>
                <w:rFonts w:ascii="Angsana New" w:eastAsia="MS Mincho" w:hAnsi="Angsana New" w:hint="cs"/>
                <w:sz w:val="30"/>
                <w:szCs w:val="30"/>
                <w:cs/>
              </w:rPr>
              <w:t>กิจการที่เกี่ยว</w:t>
            </w:r>
            <w:r w:rsidRPr="00B45AFD">
              <w:rPr>
                <w:rFonts w:ascii="Angsana New" w:eastAsia="MS Mincho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eastAsia="MS Mincho" w:hAnsi="Angsana New"/>
                <w:sz w:val="30"/>
                <w:szCs w:val="30"/>
              </w:rPr>
              <w:br/>
              <w:t xml:space="preserve">   </w:t>
            </w:r>
            <w:r w:rsidR="003E1BE7">
              <w:rPr>
                <w:rFonts w:ascii="Angsana New" w:eastAsia="MS Mincho" w:hAnsi="Angsana New" w:hint="cs"/>
                <w:sz w:val="30"/>
                <w:szCs w:val="30"/>
                <w:cs/>
              </w:rPr>
              <w:t>ข้องกัน</w:t>
            </w:r>
            <w:r w:rsidRPr="00B45AFD">
              <w:rPr>
                <w:rFonts w:ascii="Angsana New" w:eastAsia="MS Mincho" w:hAnsi="Angsana New"/>
                <w:sz w:val="30"/>
                <w:szCs w:val="30"/>
              </w:rPr>
              <w:t xml:space="preserve"> (</w:t>
            </w: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ไม่รวมดอกเบี้ยค้างจ่าย</w:t>
            </w:r>
            <w:r w:rsidRPr="00B45AFD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FC364F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605B4B1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F1DD64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C71F2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03864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43C4A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DB6F7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4F0DCE" w14:textId="77777777" w:rsidR="00FD1F62" w:rsidRPr="00E15E2B" w:rsidRDefault="00FD1F62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D1F62" w:rsidRPr="00B45AFD" w14:paraId="6583D766" w14:textId="77777777" w:rsidTr="0051278F">
        <w:tc>
          <w:tcPr>
            <w:tcW w:w="3330" w:type="dxa"/>
            <w:shd w:val="clear" w:color="auto" w:fill="auto"/>
          </w:tcPr>
          <w:p w14:paraId="5DF1E35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23AA6AD3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BD0F6AB" w14:textId="3A0CF574" w:rsidR="00FD1F62" w:rsidRPr="00B45AFD" w:rsidRDefault="00BD2C7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7A93EC0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D32762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9A95D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74597D" w14:textId="2595BB9E" w:rsidR="00FD1F62" w:rsidRPr="00B45AFD" w:rsidRDefault="00FA05E1" w:rsidP="008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99E336" w14:textId="77777777" w:rsidR="00FD1F62" w:rsidRPr="00B45AFD" w:rsidRDefault="00FD1F62" w:rsidP="008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6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AE3713" w14:textId="77777777" w:rsidR="00FD1F62" w:rsidRPr="00E15E2B" w:rsidRDefault="00FD1F62" w:rsidP="008D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E15E2B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D1F62" w:rsidRPr="00B45AFD" w14:paraId="3FC203BB" w14:textId="77777777" w:rsidTr="0051278F">
        <w:tc>
          <w:tcPr>
            <w:tcW w:w="3330" w:type="dxa"/>
            <w:shd w:val="clear" w:color="auto" w:fill="auto"/>
          </w:tcPr>
          <w:p w14:paraId="0DEB5BD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19301823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51AAAF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1CAA2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B97D41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06F89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7B616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E541D6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F9F89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D1F62" w:rsidRPr="00B45AFD" w14:paraId="68B683C0" w14:textId="77777777" w:rsidTr="009D5999">
        <w:tc>
          <w:tcPr>
            <w:tcW w:w="3330" w:type="dxa"/>
            <w:shd w:val="clear" w:color="auto" w:fill="auto"/>
            <w:vAlign w:val="bottom"/>
          </w:tcPr>
          <w:p w14:paraId="1115FF2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</w:rPr>
              <w:t xml:space="preserve">   - </w:t>
            </w: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13EACD1F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BD017" w14:textId="63462F87" w:rsidR="00FD1F62" w:rsidRPr="00B45AFD" w:rsidRDefault="00BD2C7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33,776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FAD42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AA9AD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3C17E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DF2C1" w14:textId="04D3D89A" w:rsidR="00FD1F62" w:rsidRPr="00B45AFD" w:rsidRDefault="00FA05E1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24,284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69713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A040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781</w:t>
            </w:r>
          </w:p>
        </w:tc>
      </w:tr>
      <w:tr w:rsidR="00FD1F62" w:rsidRPr="00B45AFD" w14:paraId="737E0F60" w14:textId="77777777" w:rsidTr="0051278F">
        <w:tc>
          <w:tcPr>
            <w:tcW w:w="3330" w:type="dxa"/>
            <w:shd w:val="clear" w:color="auto" w:fill="auto"/>
          </w:tcPr>
          <w:p w14:paraId="3CE9480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b/>
                <w:bCs/>
                <w:spacing w:val="-6"/>
                <w:sz w:val="30"/>
                <w:szCs w:val="30"/>
                <w:cs/>
              </w:rPr>
              <w:t>รวมหนี้สินที่มีภาระดอกเบี้ยไม่หมุนเวียน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5C7DD26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D44F5" w14:textId="07F6B5B9" w:rsidR="00FD1F62" w:rsidRPr="00B45AFD" w:rsidRDefault="00BD2C7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="00F113B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="00F113B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</w:t>
            </w:r>
            <w:r w:rsidR="00C75A7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C4B43C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4A5F3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33</w:t>
            </w:r>
            <w:r w:rsidR="00FD1F62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F47F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9F10E" w14:textId="7F7A8191" w:rsidR="00FD1F62" w:rsidRPr="00B45AFD" w:rsidRDefault="00FA05E1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24,284</w:t>
            </w:r>
          </w:p>
        </w:tc>
        <w:tc>
          <w:tcPr>
            <w:tcW w:w="270" w:type="dxa"/>
            <w:shd w:val="clear" w:color="auto" w:fill="auto"/>
          </w:tcPr>
          <w:p w14:paraId="1CB183C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8122C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25</w:t>
            </w:r>
            <w:r w:rsidR="00FD1F62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781</w:t>
            </w:r>
          </w:p>
        </w:tc>
      </w:tr>
    </w:tbl>
    <w:p w14:paraId="75E10214" w14:textId="2F35339F" w:rsidR="008220AB" w:rsidRPr="00092B3D" w:rsidRDefault="008220AB" w:rsidP="00A9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Theme="majorBidi" w:hAnsiTheme="majorBidi" w:cstheme="majorBidi"/>
          <w:sz w:val="30"/>
          <w:szCs w:val="30"/>
        </w:rPr>
      </w:pPr>
      <w:r w:rsidRPr="00092B3D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</w:t>
      </w:r>
      <w:r w:rsidR="003C244A" w:rsidRPr="00092B3D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3C244A" w:rsidRPr="00092B3D">
        <w:rPr>
          <w:rFonts w:asciiTheme="majorBidi" w:hAnsiTheme="majorBidi" w:cstheme="majorBidi"/>
          <w:sz w:val="30"/>
          <w:szCs w:val="30"/>
          <w:cs/>
        </w:rPr>
        <w:br/>
      </w:r>
      <w:r w:rsidRPr="00092B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75952" w:rsidRPr="00092B3D">
        <w:rPr>
          <w:rFonts w:asciiTheme="majorBidi" w:hAnsiTheme="majorBidi" w:cstheme="majorBidi"/>
          <w:sz w:val="30"/>
          <w:szCs w:val="30"/>
        </w:rPr>
        <w:t xml:space="preserve">30 </w:t>
      </w:r>
      <w:r w:rsidR="00975952" w:rsidRPr="00092B3D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841E1A" w:rsidRPr="00092B3D">
        <w:rPr>
          <w:rFonts w:asciiTheme="majorBidi" w:hAnsiTheme="majorBidi" w:cstheme="majorBidi"/>
          <w:sz w:val="30"/>
          <w:szCs w:val="30"/>
        </w:rPr>
        <w:t xml:space="preserve"> </w:t>
      </w:r>
      <w:r w:rsidR="008556AE" w:rsidRPr="00092B3D">
        <w:rPr>
          <w:rFonts w:asciiTheme="majorBidi" w:hAnsiTheme="majorBidi" w:cstheme="majorBidi"/>
          <w:sz w:val="30"/>
          <w:szCs w:val="30"/>
        </w:rPr>
        <w:t>2563</w:t>
      </w:r>
      <w:r w:rsidRPr="00092B3D">
        <w:rPr>
          <w:rFonts w:asciiTheme="majorBidi" w:hAnsiTheme="majorBidi" w:cstheme="majorBidi"/>
          <w:sz w:val="30"/>
          <w:szCs w:val="30"/>
        </w:rPr>
        <w:t xml:space="preserve"> </w:t>
      </w:r>
      <w:r w:rsidRPr="00092B3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556AE" w:rsidRPr="00092B3D">
        <w:rPr>
          <w:rFonts w:asciiTheme="majorBidi" w:hAnsiTheme="majorBidi" w:cstheme="majorBidi"/>
          <w:sz w:val="30"/>
          <w:szCs w:val="30"/>
        </w:rPr>
        <w:t>30</w:t>
      </w:r>
      <w:r w:rsidR="00841E1A" w:rsidRPr="00092B3D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="00841E1A" w:rsidRPr="00092B3D">
        <w:rPr>
          <w:rFonts w:asciiTheme="majorBidi" w:hAnsiTheme="majorBidi" w:cstheme="majorBidi"/>
          <w:sz w:val="30"/>
          <w:szCs w:val="30"/>
        </w:rPr>
        <w:t xml:space="preserve"> </w:t>
      </w:r>
      <w:r w:rsidR="008556AE" w:rsidRPr="00092B3D">
        <w:rPr>
          <w:rFonts w:asciiTheme="majorBidi" w:hAnsiTheme="majorBidi" w:cstheme="majorBidi"/>
          <w:sz w:val="30"/>
          <w:szCs w:val="30"/>
        </w:rPr>
        <w:t>2562</w:t>
      </w:r>
      <w:r w:rsidRPr="00092B3D">
        <w:rPr>
          <w:rFonts w:asciiTheme="majorBidi" w:hAnsiTheme="majorBidi" w:cstheme="majorBidi"/>
          <w:sz w:val="30"/>
          <w:szCs w:val="30"/>
        </w:rPr>
        <w:t xml:space="preserve"> </w:t>
      </w:r>
      <w:r w:rsidRPr="00092B3D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70A2A1D" w14:textId="77777777" w:rsidR="0004697B" w:rsidRPr="00092B3D" w:rsidRDefault="0004697B" w:rsidP="00A9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3C244A" w:rsidRPr="00092B3D" w14:paraId="31B4B808" w14:textId="77777777" w:rsidTr="002E5E98">
        <w:trPr>
          <w:cantSplit/>
          <w:tblHeader/>
        </w:trPr>
        <w:tc>
          <w:tcPr>
            <w:tcW w:w="4230" w:type="dxa"/>
            <w:shd w:val="clear" w:color="auto" w:fill="auto"/>
          </w:tcPr>
          <w:p w14:paraId="76A2C84E" w14:textId="77777777" w:rsidR="003C244A" w:rsidRPr="00092B3D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DEB51DE" w14:textId="77777777" w:rsidR="003C244A" w:rsidRPr="00092B3D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7B0A377" w14:textId="77777777" w:rsidR="003C244A" w:rsidRPr="00092B3D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E7BE2B3" w14:textId="77777777" w:rsidR="003C244A" w:rsidRPr="00092B3D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75952" w:rsidRPr="00092B3D" w14:paraId="2BE2294D" w14:textId="77777777" w:rsidTr="002E5E98">
        <w:trPr>
          <w:cantSplit/>
          <w:tblHeader/>
        </w:trPr>
        <w:tc>
          <w:tcPr>
            <w:tcW w:w="4230" w:type="dxa"/>
            <w:shd w:val="clear" w:color="auto" w:fill="auto"/>
          </w:tcPr>
          <w:p w14:paraId="7D04DDEC" w14:textId="77777777" w:rsidR="00975952" w:rsidRPr="00092B3D" w:rsidRDefault="00975952" w:rsidP="0097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C2B0D4" w14:textId="25A71AF0" w:rsidR="00975952" w:rsidRPr="00092B3D" w:rsidRDefault="00975952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 w:bidi="ar-SA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30 </w:t>
            </w:r>
            <w:r w:rsidRPr="00092B3D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E0685DD" w14:textId="77777777" w:rsidR="00975952" w:rsidRPr="00092B3D" w:rsidRDefault="00975952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B4A48BF" w14:textId="0D6949E9" w:rsidR="00975952" w:rsidRPr="00092B3D" w:rsidRDefault="00975952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92B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1BD5C2F2" w14:textId="77777777" w:rsidR="00975952" w:rsidRPr="00092B3D" w:rsidRDefault="00975952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2A4859E" w14:textId="4763E24B" w:rsidR="00975952" w:rsidRPr="00092B3D" w:rsidRDefault="00975952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 w:bidi="ar-SA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30 </w:t>
            </w:r>
            <w:r w:rsidRPr="00092B3D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CA6F815" w14:textId="77777777" w:rsidR="00975952" w:rsidRPr="00092B3D" w:rsidRDefault="00975952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C8816DF" w14:textId="71585574" w:rsidR="00975952" w:rsidRPr="00092B3D" w:rsidRDefault="00975952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92B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C55A9" w:rsidRPr="00092B3D" w14:paraId="3E18D738" w14:textId="77777777" w:rsidTr="002E5E98">
        <w:trPr>
          <w:cantSplit/>
          <w:tblHeader/>
        </w:trPr>
        <w:tc>
          <w:tcPr>
            <w:tcW w:w="4230" w:type="dxa"/>
            <w:shd w:val="clear" w:color="auto" w:fill="auto"/>
          </w:tcPr>
          <w:p w14:paraId="1E5742F8" w14:textId="77777777" w:rsidR="00DC55A9" w:rsidRPr="00092B3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B0EF53" w14:textId="77777777" w:rsidR="00DC55A9" w:rsidRPr="00092B3D" w:rsidRDefault="008556AE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2DA04B6" w14:textId="77777777" w:rsidR="00DC55A9" w:rsidRPr="00092B3D" w:rsidRDefault="00DC55A9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0F3B7D8" w14:textId="77777777" w:rsidR="00DC55A9" w:rsidRPr="00092B3D" w:rsidRDefault="008556AE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</w:t>
            </w: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00E0D1BC" w14:textId="77777777" w:rsidR="00DC55A9" w:rsidRPr="00092B3D" w:rsidRDefault="00DC55A9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BDABADD" w14:textId="77777777" w:rsidR="00DC55A9" w:rsidRPr="00092B3D" w:rsidRDefault="008556AE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8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13F9884" w14:textId="77777777" w:rsidR="00DC55A9" w:rsidRPr="00092B3D" w:rsidRDefault="00DC55A9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FCAB1EF" w14:textId="77777777" w:rsidR="00DC55A9" w:rsidRPr="00092B3D" w:rsidRDefault="008556AE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</w:t>
            </w: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562</w:t>
            </w:r>
          </w:p>
        </w:tc>
      </w:tr>
      <w:tr w:rsidR="003C244A" w:rsidRPr="00092B3D" w14:paraId="13313A20" w14:textId="77777777" w:rsidTr="002E5E98">
        <w:trPr>
          <w:cantSplit/>
          <w:tblHeader/>
        </w:trPr>
        <w:tc>
          <w:tcPr>
            <w:tcW w:w="4230" w:type="dxa"/>
            <w:shd w:val="clear" w:color="auto" w:fill="auto"/>
          </w:tcPr>
          <w:p w14:paraId="5A055E6D" w14:textId="77777777" w:rsidR="003C244A" w:rsidRPr="00092B3D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1B0468B2" w14:textId="77777777" w:rsidR="003C244A" w:rsidRPr="00092B3D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92B3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="000D0912" w:rsidRPr="00092B3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ล้า</w:t>
            </w:r>
            <w:r w:rsidRPr="00092B3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092B3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4BCF" w:rsidRPr="00092B3D" w14:paraId="3A30D7B9" w14:textId="77777777" w:rsidTr="002E5E98">
        <w:tc>
          <w:tcPr>
            <w:tcW w:w="4230" w:type="dxa"/>
            <w:shd w:val="clear" w:color="auto" w:fill="auto"/>
          </w:tcPr>
          <w:p w14:paraId="628F9FB6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3AEEEAE6" w14:textId="6A69AAC4" w:rsidR="001A4BCF" w:rsidRPr="00092B3D" w:rsidRDefault="00444959" w:rsidP="00A31EC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AE4BF8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C75A7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AB654F7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E678A6" w14:textId="77777777" w:rsidR="001A4BCF" w:rsidRPr="00092B3D" w:rsidRDefault="008556AE" w:rsidP="00A31EC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1A4BCF"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07AF47F5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6838B3" w14:textId="20248659" w:rsidR="001A4BCF" w:rsidRPr="00092B3D" w:rsidRDefault="00FA05E1" w:rsidP="00A31EC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8,69</w:t>
            </w:r>
            <w:r w:rsidR="00444959"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B541BCC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BB22C0" w14:textId="77777777" w:rsidR="001A4BCF" w:rsidRPr="00092B3D" w:rsidRDefault="008556AE" w:rsidP="00085796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A4BCF"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</w:p>
        </w:tc>
      </w:tr>
      <w:tr w:rsidR="001A4BCF" w:rsidRPr="00092B3D" w14:paraId="60F694AC" w14:textId="77777777" w:rsidTr="002E5E98">
        <w:tc>
          <w:tcPr>
            <w:tcW w:w="4230" w:type="dxa"/>
            <w:shd w:val="clear" w:color="auto" w:fill="auto"/>
          </w:tcPr>
          <w:p w14:paraId="7ED0A1FB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24E308DB" w14:textId="28138FF7" w:rsidR="001A4BCF" w:rsidRPr="00092B3D" w:rsidRDefault="00444959" w:rsidP="00A31EC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E4B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92B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E4BF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75A7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4D777FA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22710F" w14:textId="77777777" w:rsidR="001A4BCF" w:rsidRPr="00092B3D" w:rsidRDefault="008556AE" w:rsidP="00A31EC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1A4BCF"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495831FA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822261" w14:textId="609DDC45" w:rsidR="001A4BCF" w:rsidRPr="00092B3D" w:rsidRDefault="00FA05E1" w:rsidP="00A31EC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20,388</w:t>
            </w:r>
          </w:p>
        </w:tc>
        <w:tc>
          <w:tcPr>
            <w:tcW w:w="270" w:type="dxa"/>
            <w:shd w:val="clear" w:color="auto" w:fill="auto"/>
          </w:tcPr>
          <w:p w14:paraId="366DC5EB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4EAAAE" w14:textId="77777777" w:rsidR="001A4BCF" w:rsidRPr="00092B3D" w:rsidRDefault="008556AE" w:rsidP="00085796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1A4BCF"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581</w:t>
            </w:r>
          </w:p>
        </w:tc>
      </w:tr>
      <w:tr w:rsidR="001A4BCF" w:rsidRPr="00092B3D" w14:paraId="3C38F29E" w14:textId="77777777" w:rsidTr="002E5E98">
        <w:tc>
          <w:tcPr>
            <w:tcW w:w="4230" w:type="dxa"/>
            <w:shd w:val="clear" w:color="auto" w:fill="auto"/>
          </w:tcPr>
          <w:p w14:paraId="6EB284EA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A1FD91" w14:textId="2FABF0BA" w:rsidR="001A4BCF" w:rsidRPr="00092B3D" w:rsidRDefault="00444959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</w:rPr>
              <w:t>3,896</w:t>
            </w:r>
          </w:p>
        </w:tc>
        <w:tc>
          <w:tcPr>
            <w:tcW w:w="270" w:type="dxa"/>
            <w:shd w:val="clear" w:color="auto" w:fill="auto"/>
          </w:tcPr>
          <w:p w14:paraId="4E89878E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22314C" w14:textId="77777777" w:rsidR="001A4BCF" w:rsidRPr="00092B3D" w:rsidRDefault="008556AE" w:rsidP="00A31EC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A4BCF"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73C9FADC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A9CA5A" w14:textId="0ED22079" w:rsidR="001A4BCF" w:rsidRPr="00092B3D" w:rsidRDefault="00FA05E1" w:rsidP="00A31EC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3,896</w:t>
            </w:r>
          </w:p>
        </w:tc>
        <w:tc>
          <w:tcPr>
            <w:tcW w:w="270" w:type="dxa"/>
            <w:shd w:val="clear" w:color="auto" w:fill="auto"/>
          </w:tcPr>
          <w:p w14:paraId="5AC49F0F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16DD6A" w14:textId="77777777" w:rsidR="001A4BCF" w:rsidRPr="00092B3D" w:rsidRDefault="008556AE" w:rsidP="00085796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A4BCF"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</w:tr>
      <w:tr w:rsidR="001A4BCF" w:rsidRPr="00092B3D" w14:paraId="74F94343" w14:textId="77777777" w:rsidTr="002E5E98">
        <w:tc>
          <w:tcPr>
            <w:tcW w:w="4230" w:type="dxa"/>
            <w:shd w:val="clear" w:color="auto" w:fill="auto"/>
          </w:tcPr>
          <w:p w14:paraId="6FC05955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92B3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1300C16" w14:textId="0153358A" w:rsidR="001A4BCF" w:rsidRPr="00092B3D" w:rsidRDefault="00444959" w:rsidP="00A31EC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54,537</w:t>
            </w:r>
          </w:p>
        </w:tc>
        <w:tc>
          <w:tcPr>
            <w:tcW w:w="270" w:type="dxa"/>
            <w:shd w:val="clear" w:color="auto" w:fill="auto"/>
          </w:tcPr>
          <w:p w14:paraId="6B4C8BB8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29908FA" w14:textId="77777777" w:rsidR="001A4BCF" w:rsidRPr="00092B3D" w:rsidRDefault="008556AE" w:rsidP="00D86CD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1A4BCF" w:rsidRPr="00092B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92B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73FA57D4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6084757" w14:textId="7FDFC2DE" w:rsidR="001A4BCF" w:rsidRPr="00092B3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autoSpaceDE w:val="0"/>
              <w:autoSpaceDN w:val="0"/>
              <w:spacing w:line="240" w:lineRule="auto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92B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32,97</w:t>
            </w:r>
            <w:r w:rsidR="00444959" w:rsidRPr="00092B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6A5C106" w14:textId="77777777" w:rsidR="001A4BCF" w:rsidRPr="00092B3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FEAFD02" w14:textId="77777777" w:rsidR="001A4BCF" w:rsidRPr="00092B3D" w:rsidRDefault="008556AE" w:rsidP="00085796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1A4BCF" w:rsidRPr="00092B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92B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598</w:t>
            </w:r>
          </w:p>
        </w:tc>
      </w:tr>
    </w:tbl>
    <w:p w14:paraId="19966631" w14:textId="77777777" w:rsidR="00EE65F4" w:rsidRPr="00092B3D" w:rsidRDefault="00EE65F4" w:rsidP="00A9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DB1B3A" w14:textId="1FADFB99" w:rsidR="004D7D68" w:rsidRDefault="004D7D68" w:rsidP="00007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spacing w:line="240" w:lineRule="auto"/>
        <w:ind w:left="540" w:right="-133"/>
        <w:jc w:val="thaiDistribute"/>
        <w:rPr>
          <w:rFonts w:asciiTheme="majorBidi" w:hAnsiTheme="majorBidi" w:cstheme="majorBidi"/>
          <w:sz w:val="30"/>
          <w:szCs w:val="30"/>
        </w:rPr>
      </w:pPr>
      <w:r w:rsidRPr="00092B3D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8556AE" w:rsidRPr="00092B3D">
        <w:rPr>
          <w:rFonts w:asciiTheme="majorBidi" w:hAnsiTheme="majorBidi" w:cstheme="majorBidi"/>
          <w:sz w:val="30"/>
          <w:szCs w:val="30"/>
        </w:rPr>
        <w:t>3</w:t>
      </w:r>
      <w:r w:rsidR="00975952" w:rsidRPr="00092B3D">
        <w:rPr>
          <w:rFonts w:asciiTheme="majorBidi" w:hAnsiTheme="majorBidi" w:cstheme="majorBidi"/>
          <w:sz w:val="30"/>
          <w:szCs w:val="30"/>
        </w:rPr>
        <w:t xml:space="preserve">0 </w:t>
      </w:r>
      <w:r w:rsidR="00975952" w:rsidRPr="00092B3D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5E4CEC" w:rsidRPr="00092B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6AE" w:rsidRPr="00092B3D">
        <w:rPr>
          <w:rFonts w:asciiTheme="majorBidi" w:hAnsiTheme="majorBidi" w:cstheme="majorBidi"/>
          <w:sz w:val="30"/>
          <w:szCs w:val="30"/>
        </w:rPr>
        <w:t>2563</w:t>
      </w:r>
      <w:r w:rsidRPr="00092B3D">
        <w:rPr>
          <w:rFonts w:asciiTheme="majorBidi" w:hAnsiTheme="majorBidi" w:cstheme="majorBidi"/>
          <w:sz w:val="30"/>
          <w:szCs w:val="30"/>
        </w:rPr>
        <w:t xml:space="preserve"> </w:t>
      </w:r>
      <w:r w:rsidRPr="00092B3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556AE" w:rsidRPr="00092B3D">
        <w:rPr>
          <w:rFonts w:asciiTheme="majorBidi" w:hAnsiTheme="majorBidi" w:cstheme="majorBidi"/>
          <w:sz w:val="30"/>
          <w:szCs w:val="30"/>
        </w:rPr>
        <w:t>30</w:t>
      </w:r>
      <w:r w:rsidR="005E4CEC" w:rsidRPr="00092B3D">
        <w:rPr>
          <w:rFonts w:asciiTheme="majorBidi" w:hAnsiTheme="majorBidi" w:cstheme="majorBidi"/>
          <w:sz w:val="30"/>
          <w:szCs w:val="30"/>
        </w:rPr>
        <w:t xml:space="preserve"> </w:t>
      </w:r>
      <w:r w:rsidR="005E4CEC" w:rsidRPr="00092B3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8556AE" w:rsidRPr="00092B3D">
        <w:rPr>
          <w:rFonts w:asciiTheme="majorBidi" w:hAnsiTheme="majorBidi" w:cstheme="majorBidi"/>
          <w:sz w:val="30"/>
          <w:szCs w:val="30"/>
        </w:rPr>
        <w:t>2562</w:t>
      </w:r>
      <w:r w:rsidR="005E4CEC" w:rsidRPr="00092B3D">
        <w:rPr>
          <w:rFonts w:asciiTheme="majorBidi" w:hAnsiTheme="majorBidi" w:cstheme="majorBidi"/>
          <w:sz w:val="30"/>
          <w:szCs w:val="30"/>
        </w:rPr>
        <w:t xml:space="preserve"> </w:t>
      </w:r>
      <w:r w:rsidRPr="00092B3D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7099D753" w14:textId="77777777" w:rsidR="00085796" w:rsidRPr="00092B3D" w:rsidRDefault="00085796" w:rsidP="00A9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085796" w:rsidRPr="00092B3D" w14:paraId="5DC0F6EF" w14:textId="77777777" w:rsidTr="00085796">
        <w:trPr>
          <w:cantSplit/>
          <w:tblHeader/>
        </w:trPr>
        <w:tc>
          <w:tcPr>
            <w:tcW w:w="2952" w:type="dxa"/>
            <w:shd w:val="clear" w:color="auto" w:fill="auto"/>
          </w:tcPr>
          <w:p w14:paraId="578A3286" w14:textId="77777777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783B34" w14:textId="65571191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92D300F" w14:textId="1F7D0D69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BC1336A" w14:textId="3BCA4105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DDE698F" w14:textId="77777777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8847D20" w14:textId="77777777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85796" w:rsidRPr="00092B3D" w14:paraId="185E16E0" w14:textId="77777777" w:rsidTr="00085796">
        <w:trPr>
          <w:cantSplit/>
          <w:tblHeader/>
        </w:trPr>
        <w:tc>
          <w:tcPr>
            <w:tcW w:w="2952" w:type="dxa"/>
            <w:shd w:val="clear" w:color="auto" w:fill="auto"/>
          </w:tcPr>
          <w:p w14:paraId="4ECE2583" w14:textId="77777777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016999" w14:textId="5849D8BE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2D21866" w14:textId="6E840D5C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581E1A3" w14:textId="3599A816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 w:bidi="ar-SA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30 </w:t>
            </w:r>
            <w:r w:rsidRPr="00092B3D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2BA1C41" w14:textId="77777777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8DAD4FC" w14:textId="77777777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92B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2E29ACA0" w14:textId="77777777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FD0513E" w14:textId="77777777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 w:bidi="ar-SA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 xml:space="preserve">30 </w:t>
            </w:r>
            <w:r w:rsidRPr="00092B3D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5C96634" w14:textId="77777777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A62B8F3" w14:textId="77777777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92B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85796" w:rsidRPr="00092B3D" w14:paraId="1ED50668" w14:textId="77777777" w:rsidTr="00085796">
        <w:trPr>
          <w:cantSplit/>
          <w:tblHeader/>
        </w:trPr>
        <w:tc>
          <w:tcPr>
            <w:tcW w:w="2952" w:type="dxa"/>
            <w:shd w:val="clear" w:color="auto" w:fill="auto"/>
          </w:tcPr>
          <w:p w14:paraId="6CA0459F" w14:textId="77777777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F8F4E4" w14:textId="01423E27" w:rsidR="00085796" w:rsidRPr="00085796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lang w:bidi="ar-SA"/>
              </w:rPr>
            </w:pPr>
            <w:r w:rsidRPr="00085796">
              <w:rPr>
                <w:rFonts w:asciiTheme="majorBidi" w:eastAsia="Times New Roman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270" w:type="dxa"/>
          </w:tcPr>
          <w:p w14:paraId="40F17D62" w14:textId="603CF111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B9BD215" w14:textId="30FEFB0A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3D74A12" w14:textId="77777777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541513A" w14:textId="77777777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</w:t>
            </w: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65D62337" w14:textId="77777777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311ECA4" w14:textId="77777777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1B02C7D" w14:textId="77777777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EA79A3E" w14:textId="77777777" w:rsidR="00085796" w:rsidRPr="00092B3D" w:rsidRDefault="00085796" w:rsidP="000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</w:t>
            </w:r>
            <w:r w:rsidRPr="00092B3D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562</w:t>
            </w:r>
          </w:p>
        </w:tc>
      </w:tr>
      <w:tr w:rsidR="00085796" w:rsidRPr="00092B3D" w14:paraId="75F79839" w14:textId="77777777" w:rsidTr="00085796">
        <w:trPr>
          <w:cantSplit/>
          <w:tblHeader/>
        </w:trPr>
        <w:tc>
          <w:tcPr>
            <w:tcW w:w="2952" w:type="dxa"/>
            <w:shd w:val="clear" w:color="auto" w:fill="auto"/>
          </w:tcPr>
          <w:p w14:paraId="6D637B00" w14:textId="77777777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91A649" w14:textId="77777777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BD110" w14:textId="15D78EE5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1C72AA2F" w14:textId="0B63EEC6" w:rsidR="00085796" w:rsidRPr="00092B3D" w:rsidRDefault="00085796" w:rsidP="00D4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92B3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092B3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092B3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85796" w:rsidRPr="00092B3D" w14:paraId="7B571769" w14:textId="77777777" w:rsidTr="00085796">
        <w:tc>
          <w:tcPr>
            <w:tcW w:w="2952" w:type="dxa"/>
            <w:shd w:val="clear" w:color="auto" w:fill="auto"/>
          </w:tcPr>
          <w:p w14:paraId="3697CA07" w14:textId="61524EDA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โครงการอสังหาริมทรัพย์</w:t>
            </w:r>
          </w:p>
        </w:tc>
        <w:tc>
          <w:tcPr>
            <w:tcW w:w="990" w:type="dxa"/>
            <w:vAlign w:val="bottom"/>
          </w:tcPr>
          <w:p w14:paraId="598E5930" w14:textId="021FD0FD" w:rsidR="00085796" w:rsidRPr="00085796" w:rsidRDefault="00085796" w:rsidP="0008579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10E5E0" w14:textId="33A4EFC0" w:rsidR="00085796" w:rsidRPr="00092B3D" w:rsidRDefault="00085796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2E4A2D" w14:textId="1BA3431C" w:rsidR="00085796" w:rsidRPr="00092B3D" w:rsidRDefault="00085796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E0A62C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53A959" w14:textId="5341BAAC" w:rsidR="00085796" w:rsidRPr="00092B3D" w:rsidRDefault="00085796" w:rsidP="0008579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947A1F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1DD958" w14:textId="587673B5" w:rsidR="00085796" w:rsidRPr="00092B3D" w:rsidRDefault="00085796" w:rsidP="0008579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27D5E5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456C43" w14:textId="19A134E2" w:rsidR="00085796" w:rsidRPr="00092B3D" w:rsidRDefault="00085796" w:rsidP="00085796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85796" w:rsidRPr="00092B3D" w14:paraId="6D22375C" w14:textId="77777777" w:rsidTr="00085796">
        <w:trPr>
          <w:trHeight w:val="72"/>
        </w:trPr>
        <w:tc>
          <w:tcPr>
            <w:tcW w:w="2952" w:type="dxa"/>
            <w:shd w:val="clear" w:color="auto" w:fill="auto"/>
          </w:tcPr>
          <w:p w14:paraId="4E8DBEAB" w14:textId="626C3C1D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92B3D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990" w:type="dxa"/>
            <w:vAlign w:val="bottom"/>
          </w:tcPr>
          <w:p w14:paraId="2ED891A5" w14:textId="265E6884" w:rsidR="00085796" w:rsidRDefault="00085796" w:rsidP="000857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5583385" w14:textId="77777777" w:rsidR="00085796" w:rsidRPr="00092B3D" w:rsidRDefault="00085796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BD4138" w14:textId="2E014609" w:rsidR="00085796" w:rsidRPr="00085796" w:rsidRDefault="00085796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211B">
              <w:rPr>
                <w:rFonts w:asciiTheme="majorBidi" w:hAnsiTheme="majorBidi" w:cstheme="majorBidi"/>
                <w:sz w:val="30"/>
                <w:szCs w:val="30"/>
              </w:rPr>
              <w:t>17,9</w:t>
            </w:r>
            <w:r w:rsidR="004C64C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6E7BDB41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74B9E" w14:textId="1CC7C68A" w:rsidR="00085796" w:rsidRPr="00092B3D" w:rsidRDefault="00085796" w:rsidP="00D86CD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9,117</w:t>
            </w:r>
          </w:p>
        </w:tc>
        <w:tc>
          <w:tcPr>
            <w:tcW w:w="270" w:type="dxa"/>
            <w:shd w:val="clear" w:color="auto" w:fill="auto"/>
          </w:tcPr>
          <w:p w14:paraId="673CC1BD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E16B98" w14:textId="3D67A62D" w:rsidR="00085796" w:rsidRPr="00092B3D" w:rsidRDefault="00085796" w:rsidP="00D86CD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E96A55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A0F6A0" w14:textId="70442A83" w:rsidR="00085796" w:rsidRPr="00092B3D" w:rsidRDefault="00085796" w:rsidP="00D86CD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85796" w:rsidRPr="00092B3D" w14:paraId="277AC536" w14:textId="77777777" w:rsidTr="00085796">
        <w:tc>
          <w:tcPr>
            <w:tcW w:w="2952" w:type="dxa"/>
            <w:shd w:val="clear" w:color="auto" w:fill="auto"/>
          </w:tcPr>
          <w:p w14:paraId="572A1C84" w14:textId="41F33A67" w:rsidR="00085796" w:rsidRPr="00085796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8579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3BB0C780" w14:textId="77777777" w:rsidR="00085796" w:rsidRPr="00092B3D" w:rsidRDefault="00085796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99533" w14:textId="4500685E" w:rsidR="00085796" w:rsidRPr="00092B3D" w:rsidRDefault="00085796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94DA16" w14:textId="035075A3" w:rsidR="00085796" w:rsidRPr="00092B3D" w:rsidRDefault="00085796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7F2136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29D654" w14:textId="52723B0E" w:rsidR="00085796" w:rsidRPr="00D86CD4" w:rsidRDefault="00085796" w:rsidP="0008579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1039D1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86F6F1" w14:textId="683B9FE6" w:rsidR="00085796" w:rsidRPr="00092B3D" w:rsidRDefault="00085796" w:rsidP="0008579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C6AAC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550A59" w14:textId="0852B6CE" w:rsidR="00085796" w:rsidRPr="00092B3D" w:rsidRDefault="00085796" w:rsidP="00085796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85796" w:rsidRPr="00092B3D" w14:paraId="1B3BE5EB" w14:textId="77777777" w:rsidTr="00447721">
        <w:tc>
          <w:tcPr>
            <w:tcW w:w="2952" w:type="dxa"/>
            <w:shd w:val="clear" w:color="auto" w:fill="auto"/>
          </w:tcPr>
          <w:p w14:paraId="2BEC6A08" w14:textId="4F58DCC3" w:rsidR="00085796" w:rsidRPr="00085796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8579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85796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เพื่ออุตสาหกรรม</w:t>
            </w:r>
          </w:p>
        </w:tc>
        <w:tc>
          <w:tcPr>
            <w:tcW w:w="990" w:type="dxa"/>
          </w:tcPr>
          <w:p w14:paraId="0D1D6AE4" w14:textId="60180464" w:rsidR="00085796" w:rsidRPr="00092B3D" w:rsidRDefault="00085796" w:rsidP="000857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476B664" w14:textId="07E23BD1" w:rsidR="00085796" w:rsidRPr="00092B3D" w:rsidRDefault="00085796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AC7E56" w14:textId="6F721472" w:rsidR="00085796" w:rsidRPr="00092B3D" w:rsidRDefault="00085796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85796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778362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F80DC9" w14:textId="06874983" w:rsidR="00085796" w:rsidRPr="00D86CD4" w:rsidRDefault="00085796" w:rsidP="0008579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5A0ED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6B73D2" w14:textId="0F1BCFE1" w:rsidR="00085796" w:rsidRPr="00092B3D" w:rsidRDefault="00085796" w:rsidP="00D86CD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72351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22C712" w14:textId="3902A170" w:rsidR="00085796" w:rsidRPr="00092B3D" w:rsidRDefault="00085796" w:rsidP="00D86CD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85796" w:rsidRPr="00092B3D" w14:paraId="25B692E4" w14:textId="77777777" w:rsidTr="00447721">
        <w:tc>
          <w:tcPr>
            <w:tcW w:w="2952" w:type="dxa"/>
            <w:shd w:val="clear" w:color="auto" w:fill="auto"/>
          </w:tcPr>
          <w:p w14:paraId="4A2BBEF1" w14:textId="61E96C20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</w:tcPr>
          <w:p w14:paraId="0B490782" w14:textId="5B0F80FC" w:rsidR="00085796" w:rsidRDefault="00085796" w:rsidP="000857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BB1C58B" w14:textId="77777777" w:rsidR="00085796" w:rsidRPr="00092B3D" w:rsidRDefault="00085796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F42BA1" w14:textId="04FC8C2A" w:rsidR="00085796" w:rsidRPr="00085796" w:rsidRDefault="00085796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85796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270" w:type="dxa"/>
            <w:shd w:val="clear" w:color="auto" w:fill="auto"/>
          </w:tcPr>
          <w:p w14:paraId="5B3A99ED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2FFC26" w14:textId="6799CC6C" w:rsidR="00085796" w:rsidRPr="00092B3D" w:rsidRDefault="00085796" w:rsidP="0008579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797</w:t>
            </w:r>
          </w:p>
        </w:tc>
        <w:tc>
          <w:tcPr>
            <w:tcW w:w="270" w:type="dxa"/>
            <w:shd w:val="clear" w:color="auto" w:fill="auto"/>
          </w:tcPr>
          <w:p w14:paraId="35E942F4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BA5BF0" w14:textId="124428AC" w:rsidR="00085796" w:rsidRPr="00092B3D" w:rsidRDefault="00085796" w:rsidP="00D86CD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65E31A" w14:textId="77777777" w:rsidR="00085796" w:rsidRPr="00092B3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C618EA" w14:textId="5BD9155D" w:rsidR="00085796" w:rsidRPr="00092B3D" w:rsidRDefault="00085796" w:rsidP="00D86CD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2B3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85796" w:rsidRPr="00092B3D" w14:paraId="11B9CB03" w14:textId="77777777" w:rsidTr="00447721">
        <w:tc>
          <w:tcPr>
            <w:tcW w:w="2952" w:type="dxa"/>
            <w:shd w:val="clear" w:color="auto" w:fill="auto"/>
          </w:tcPr>
          <w:p w14:paraId="63F01CD2" w14:textId="3D312739" w:rsidR="00085796" w:rsidRPr="00ED064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ED064D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7CF74A2" w14:textId="77777777" w:rsidR="00085796" w:rsidRPr="00ED064D" w:rsidRDefault="00085796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FD4486" w14:textId="3C9A5584" w:rsidR="00085796" w:rsidRPr="00ED064D" w:rsidRDefault="00085796" w:rsidP="0008579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E83D3" w14:textId="1914C550" w:rsidR="00085796" w:rsidRPr="00ED064D" w:rsidRDefault="00085796" w:rsidP="00D86CD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06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19,6</w:t>
            </w:r>
            <w:r w:rsidR="004C6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2F63FFD5" w14:textId="77777777" w:rsidR="00085796" w:rsidRPr="00ED064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A617A" w14:textId="67002E74" w:rsidR="00085796" w:rsidRPr="00ED064D" w:rsidRDefault="00085796" w:rsidP="0008579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06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12,501</w:t>
            </w:r>
          </w:p>
        </w:tc>
        <w:tc>
          <w:tcPr>
            <w:tcW w:w="270" w:type="dxa"/>
            <w:shd w:val="clear" w:color="auto" w:fill="auto"/>
          </w:tcPr>
          <w:p w14:paraId="685A49A7" w14:textId="77777777" w:rsidR="00085796" w:rsidRPr="00ED064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7EAE" w14:textId="0D0317F9" w:rsidR="00085796" w:rsidRPr="00ED064D" w:rsidRDefault="00085796" w:rsidP="00D86CD4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06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B0D272" w14:textId="77777777" w:rsidR="00085796" w:rsidRPr="00ED064D" w:rsidRDefault="00085796" w:rsidP="00085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6355C" w14:textId="4ABB5A49" w:rsidR="00085796" w:rsidRPr="00ED064D" w:rsidRDefault="00085796" w:rsidP="00D86CD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0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32956629" w14:textId="77777777" w:rsidR="00CC6EDF" w:rsidRPr="002B6C55" w:rsidRDefault="00CC6EDF" w:rsidP="002B6C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117FB" w14:textId="06F56B6B" w:rsidR="00B144AC" w:rsidRPr="00092B3D" w:rsidRDefault="00B144AC" w:rsidP="00B144A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92B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556AE" w:rsidRPr="00092B3D">
        <w:rPr>
          <w:rFonts w:asciiTheme="majorBidi" w:hAnsiTheme="majorBidi" w:cstheme="majorBidi"/>
          <w:sz w:val="30"/>
          <w:szCs w:val="30"/>
        </w:rPr>
        <w:t>3</w:t>
      </w:r>
      <w:r w:rsidR="00D70F82" w:rsidRPr="00092B3D">
        <w:rPr>
          <w:rFonts w:asciiTheme="majorBidi" w:hAnsiTheme="majorBidi" w:cstheme="majorBidi"/>
          <w:sz w:val="30"/>
          <w:szCs w:val="30"/>
        </w:rPr>
        <w:t>0</w:t>
      </w:r>
      <w:r w:rsidRPr="00092B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0F82" w:rsidRPr="00092B3D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092B3D">
        <w:rPr>
          <w:rFonts w:asciiTheme="majorBidi" w:hAnsiTheme="majorBidi" w:cstheme="majorBidi"/>
          <w:sz w:val="30"/>
          <w:szCs w:val="30"/>
        </w:rPr>
        <w:t xml:space="preserve"> </w:t>
      </w:r>
      <w:r w:rsidR="008556AE" w:rsidRPr="00092B3D">
        <w:rPr>
          <w:rFonts w:asciiTheme="majorBidi" w:hAnsiTheme="majorBidi" w:cstheme="majorBidi"/>
          <w:sz w:val="30"/>
          <w:szCs w:val="30"/>
        </w:rPr>
        <w:t>2563</w:t>
      </w:r>
      <w:r w:rsidRPr="00092B3D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กลุ่มบริษัทและบริษัทมีวงเงินสินเชื่อซึ่งยังไม่ได้เบิกใช้เป็นจำนวนเงินรวม </w:t>
      </w:r>
      <w:r w:rsidR="004B3F5F" w:rsidRPr="00092B3D">
        <w:rPr>
          <w:rFonts w:asciiTheme="majorBidi" w:hAnsiTheme="majorBidi" w:cstheme="majorBidi"/>
          <w:sz w:val="30"/>
          <w:szCs w:val="30"/>
        </w:rPr>
        <w:t>9,092.02</w:t>
      </w:r>
      <w:r w:rsidRPr="00092B3D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4B3F5F" w:rsidRPr="00092B3D">
        <w:rPr>
          <w:rFonts w:asciiTheme="majorBidi" w:hAnsiTheme="majorBidi" w:cstheme="majorBidi"/>
          <w:sz w:val="30"/>
          <w:szCs w:val="30"/>
        </w:rPr>
        <w:t>2,585.14</w:t>
      </w:r>
      <w:r w:rsidRPr="00092B3D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092B3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556AE" w:rsidRPr="00092B3D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6B3875" w:rsidRPr="00092B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B3875" w:rsidRPr="00092B3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8556AE" w:rsidRPr="00092B3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7A224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92B3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556AE" w:rsidRPr="00092B3D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6B3875" w:rsidRPr="00092B3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8556AE" w:rsidRPr="00092B3D">
        <w:rPr>
          <w:rFonts w:asciiTheme="majorBidi" w:hAnsiTheme="majorBidi" w:cstheme="majorBidi"/>
          <w:i/>
          <w:iCs/>
          <w:sz w:val="30"/>
          <w:szCs w:val="30"/>
        </w:rPr>
        <w:t>476</w:t>
      </w:r>
      <w:r w:rsidR="006B3875" w:rsidRPr="00092B3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556AE" w:rsidRPr="00092B3D">
        <w:rPr>
          <w:rFonts w:asciiTheme="majorBidi" w:hAnsiTheme="majorBidi" w:cstheme="majorBidi"/>
          <w:i/>
          <w:iCs/>
          <w:sz w:val="30"/>
          <w:szCs w:val="30"/>
        </w:rPr>
        <w:t>96</w:t>
      </w:r>
      <w:r w:rsidRPr="00092B3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="008556AE" w:rsidRPr="00092B3D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B3875" w:rsidRPr="00092B3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8556AE" w:rsidRPr="00092B3D">
        <w:rPr>
          <w:rFonts w:asciiTheme="majorBidi" w:hAnsiTheme="majorBidi" w:cstheme="majorBidi"/>
          <w:i/>
          <w:iCs/>
          <w:sz w:val="30"/>
          <w:szCs w:val="30"/>
        </w:rPr>
        <w:t>620</w:t>
      </w:r>
      <w:r w:rsidRPr="00092B3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 </w:t>
      </w:r>
    </w:p>
    <w:p w14:paraId="5B21D279" w14:textId="77777777" w:rsidR="00C00696" w:rsidRPr="00092B3D" w:rsidRDefault="00C00696" w:rsidP="00C0069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45814" w14:textId="10268E8A" w:rsidR="0072568B" w:rsidRPr="00092B3D" w:rsidRDefault="00D70F82" w:rsidP="006D2265">
      <w:pPr>
        <w:numPr>
          <w:ilvl w:val="0"/>
          <w:numId w:val="24"/>
        </w:numPr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sectPr w:rsidR="0072568B" w:rsidRPr="00092B3D" w:rsidSect="00CC71B4">
          <w:headerReference w:type="default" r:id="rId12"/>
          <w:footerReference w:type="default" r:id="rId13"/>
          <w:pgSz w:w="11909" w:h="16834" w:code="9"/>
          <w:pgMar w:top="691" w:right="1152" w:bottom="576" w:left="1440" w:header="720" w:footer="720" w:gutter="0"/>
          <w:paperSrc w:first="7" w:other="7"/>
          <w:cols w:space="720"/>
          <w:docGrid w:linePitch="245"/>
        </w:sectPr>
      </w:pPr>
      <w:r w:rsidRPr="00092B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92B3D">
        <w:rPr>
          <w:rFonts w:asciiTheme="majorBidi" w:hAnsiTheme="majorBidi" w:cstheme="majorBidi"/>
          <w:sz w:val="30"/>
          <w:szCs w:val="30"/>
        </w:rPr>
        <w:t>30</w:t>
      </w:r>
      <w:r w:rsidRPr="00092B3D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092B3D">
        <w:rPr>
          <w:rFonts w:asciiTheme="majorBidi" w:hAnsiTheme="majorBidi" w:cstheme="majorBidi"/>
          <w:sz w:val="30"/>
          <w:szCs w:val="30"/>
        </w:rPr>
        <w:t xml:space="preserve"> 2563</w:t>
      </w:r>
      <w:r w:rsidRPr="00092B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06BD" w:rsidRPr="00092B3D">
        <w:rPr>
          <w:rFonts w:asciiTheme="majorBidi" w:hAnsiTheme="majorBidi" w:cstheme="majorBidi"/>
          <w:sz w:val="30"/>
          <w:szCs w:val="30"/>
          <w:cs/>
          <w:lang w:val="en-GB" w:eastAsia="x-none"/>
        </w:rPr>
        <w:t>บริษัทมีเงินกู้ยืมระยะสั้นจากธนาคาร</w:t>
      </w:r>
      <w:r w:rsidR="00756E16" w:rsidRPr="00092B3D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 </w:t>
      </w:r>
      <w:r w:rsidR="00756E16" w:rsidRPr="00092B3D">
        <w:rPr>
          <w:rFonts w:asciiTheme="majorBidi" w:hAnsiTheme="majorBidi" w:cstheme="majorBidi"/>
          <w:spacing w:val="-6"/>
          <w:sz w:val="30"/>
          <w:szCs w:val="30"/>
          <w:cs/>
          <w:lang w:val="en-GB" w:eastAsia="x-none"/>
        </w:rPr>
        <w:t>โดย</w:t>
      </w:r>
      <w:r w:rsidR="007C06BD" w:rsidRPr="00092B3D">
        <w:rPr>
          <w:rFonts w:asciiTheme="majorBidi" w:hAnsiTheme="majorBidi" w:cstheme="majorBidi"/>
          <w:spacing w:val="-6"/>
          <w:sz w:val="30"/>
          <w:szCs w:val="30"/>
          <w:cs/>
          <w:lang w:val="en-GB" w:eastAsia="x-none"/>
        </w:rPr>
        <w:t>มีอัตราดอกเบี้ยร้อยละ</w:t>
      </w:r>
      <w:r w:rsidR="007C06BD" w:rsidRPr="00092B3D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 </w:t>
      </w:r>
      <w:r w:rsidR="00CC6EDF" w:rsidRPr="00092B3D">
        <w:rPr>
          <w:rFonts w:asciiTheme="majorBidi" w:hAnsiTheme="majorBidi" w:cstheme="majorBidi"/>
          <w:sz w:val="30"/>
          <w:szCs w:val="30"/>
          <w:lang w:val="en-GB" w:eastAsia="x-none"/>
        </w:rPr>
        <w:t>1.85 - 2.05</w:t>
      </w:r>
      <w:r w:rsidR="00DC55A9" w:rsidRPr="00092B3D">
        <w:rPr>
          <w:rFonts w:asciiTheme="majorBidi" w:hAnsiTheme="majorBidi" w:cstheme="majorBidi"/>
          <w:sz w:val="30"/>
          <w:szCs w:val="30"/>
          <w:lang w:val="en-GB" w:eastAsia="x-none"/>
        </w:rPr>
        <w:t xml:space="preserve"> </w:t>
      </w:r>
      <w:r w:rsidR="007C06BD" w:rsidRPr="00092B3D">
        <w:rPr>
          <w:rFonts w:asciiTheme="majorBidi" w:hAnsiTheme="majorBidi" w:cstheme="majorBidi"/>
          <w:sz w:val="30"/>
          <w:szCs w:val="30"/>
          <w:cs/>
          <w:lang w:val="en-GB" w:eastAsia="x-none"/>
        </w:rPr>
        <w:t xml:space="preserve">ต่อปี </w:t>
      </w:r>
      <w:r w:rsidR="007C06BD" w:rsidRPr="00092B3D"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t>(</w:t>
      </w:r>
      <w:r w:rsidR="008556AE" w:rsidRPr="00092B3D">
        <w:rPr>
          <w:rFonts w:asciiTheme="majorBidi" w:hAnsiTheme="majorBidi" w:cstheme="majorBidi"/>
          <w:i/>
          <w:iCs/>
          <w:sz w:val="30"/>
          <w:szCs w:val="30"/>
          <w:lang w:eastAsia="x-none"/>
        </w:rPr>
        <w:t>30</w:t>
      </w:r>
      <w:r w:rsidR="007C06BD" w:rsidRPr="00092B3D"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t xml:space="preserve"> กันยายน </w:t>
      </w:r>
      <w:r w:rsidR="008556AE" w:rsidRPr="00092B3D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2562</w:t>
      </w:r>
      <w:r w:rsidR="007A2249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7C06BD" w:rsidRPr="00092B3D"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t xml:space="preserve">: </w:t>
      </w:r>
      <w:r w:rsidR="008556AE" w:rsidRPr="00092B3D">
        <w:rPr>
          <w:rFonts w:asciiTheme="majorBidi" w:hAnsiTheme="majorBidi" w:cstheme="majorBidi"/>
          <w:i/>
          <w:iCs/>
          <w:sz w:val="30"/>
          <w:szCs w:val="30"/>
          <w:lang w:eastAsia="x-none"/>
        </w:rPr>
        <w:t>1</w:t>
      </w:r>
      <w:r w:rsidR="007C06BD" w:rsidRPr="00092B3D"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t>.</w:t>
      </w:r>
      <w:r w:rsidR="008556AE" w:rsidRPr="00092B3D">
        <w:rPr>
          <w:rFonts w:asciiTheme="majorBidi" w:hAnsiTheme="majorBidi" w:cstheme="majorBidi"/>
          <w:i/>
          <w:iCs/>
          <w:sz w:val="30"/>
          <w:szCs w:val="30"/>
          <w:lang w:eastAsia="x-none"/>
        </w:rPr>
        <w:t>70</w:t>
      </w:r>
      <w:r w:rsidR="007C06BD" w:rsidRPr="00092B3D"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t xml:space="preserve"> - </w:t>
      </w:r>
      <w:r w:rsidR="008556AE" w:rsidRPr="00092B3D">
        <w:rPr>
          <w:rFonts w:asciiTheme="majorBidi" w:hAnsiTheme="majorBidi" w:cstheme="majorBidi"/>
          <w:i/>
          <w:iCs/>
          <w:sz w:val="30"/>
          <w:szCs w:val="30"/>
          <w:lang w:eastAsia="x-none"/>
        </w:rPr>
        <w:t>1</w:t>
      </w:r>
      <w:r w:rsidR="007C06BD" w:rsidRPr="00092B3D"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t>.</w:t>
      </w:r>
      <w:r w:rsidR="008556AE" w:rsidRPr="00092B3D">
        <w:rPr>
          <w:rFonts w:asciiTheme="majorBidi" w:hAnsiTheme="majorBidi" w:cstheme="majorBidi"/>
          <w:i/>
          <w:iCs/>
          <w:sz w:val="30"/>
          <w:szCs w:val="30"/>
          <w:lang w:eastAsia="x-none"/>
        </w:rPr>
        <w:t>81</w:t>
      </w:r>
      <w:r w:rsidR="007C06BD" w:rsidRPr="00092B3D">
        <w:rPr>
          <w:rFonts w:asciiTheme="majorBidi" w:hAnsiTheme="majorBidi" w:cstheme="majorBidi"/>
          <w:i/>
          <w:iCs/>
          <w:sz w:val="30"/>
          <w:szCs w:val="30"/>
          <w:cs/>
          <w:lang w:val="en-GB" w:eastAsia="x-none"/>
        </w:rPr>
        <w:t xml:space="preserve"> ต่อปี)</w:t>
      </w:r>
    </w:p>
    <w:p w14:paraId="4503D53A" w14:textId="77777777" w:rsidR="0072568B" w:rsidRPr="00B45AFD" w:rsidRDefault="0072568B" w:rsidP="006670DB">
      <w:pPr>
        <w:pStyle w:val="Heading6"/>
        <w:numPr>
          <w:ilvl w:val="0"/>
          <w:numId w:val="16"/>
        </w:numPr>
        <w:tabs>
          <w:tab w:val="clear" w:pos="900"/>
          <w:tab w:val="left" w:pos="540"/>
        </w:tabs>
        <w:ind w:left="1440"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lastRenderedPageBreak/>
        <w:t>หุ้นกู้</w:t>
      </w:r>
    </w:p>
    <w:p w14:paraId="3F17E35E" w14:textId="77777777" w:rsidR="0072568B" w:rsidRPr="00EC2C49" w:rsidRDefault="0072568B" w:rsidP="007256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b/>
          <w:bCs/>
          <w:sz w:val="24"/>
          <w:szCs w:val="24"/>
        </w:rPr>
      </w:pPr>
    </w:p>
    <w:p w14:paraId="127A6A10" w14:textId="6551A74E" w:rsidR="0072568B" w:rsidRPr="00B45AFD" w:rsidRDefault="0072568B" w:rsidP="00667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รายละเอียดที่สำคัญของหุ้นกู้ ณ </w:t>
      </w:r>
      <w:r w:rsidRPr="00B45AF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D70F82">
        <w:rPr>
          <w:rFonts w:ascii="Angsana New" w:hAnsi="Angsana New"/>
          <w:sz w:val="30"/>
          <w:szCs w:val="30"/>
        </w:rPr>
        <w:t xml:space="preserve">0 </w:t>
      </w:r>
      <w:r w:rsidR="00D70F82">
        <w:rPr>
          <w:rFonts w:ascii="Angsana New" w:hAnsi="Angsana New" w:hint="cs"/>
          <w:sz w:val="30"/>
          <w:szCs w:val="30"/>
          <w:cs/>
        </w:rPr>
        <w:t>มิถุนายน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  <w:cs/>
        </w:rPr>
        <w:t xml:space="preserve"> และ</w:t>
      </w:r>
      <w:r w:rsidRPr="00B45AFD">
        <w:rPr>
          <w:rFonts w:ascii="Angsana New" w:hAnsi="Angsana New" w:hint="cs"/>
          <w:sz w:val="30"/>
          <w:szCs w:val="30"/>
          <w:cs/>
        </w:rPr>
        <w:t>วันที่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 w:hint="cs"/>
          <w:sz w:val="30"/>
          <w:szCs w:val="30"/>
        </w:rPr>
        <w:t>30</w:t>
      </w:r>
      <w:r w:rsidRPr="00B45AFD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D43A447" w14:textId="77777777" w:rsidR="0072568B" w:rsidRPr="00B45AFD" w:rsidRDefault="0072568B" w:rsidP="00C6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tbl>
      <w:tblPr>
        <w:tblW w:w="13507" w:type="dxa"/>
        <w:tblInd w:w="1418" w:type="dxa"/>
        <w:tblLayout w:type="fixed"/>
        <w:tblLook w:val="01E0" w:firstRow="1" w:lastRow="1" w:firstColumn="1" w:lastColumn="1" w:noHBand="0" w:noVBand="0"/>
      </w:tblPr>
      <w:tblGrid>
        <w:gridCol w:w="1210"/>
        <w:gridCol w:w="2070"/>
        <w:gridCol w:w="1980"/>
        <w:gridCol w:w="993"/>
        <w:gridCol w:w="1350"/>
        <w:gridCol w:w="1343"/>
        <w:gridCol w:w="241"/>
        <w:gridCol w:w="1177"/>
        <w:gridCol w:w="275"/>
        <w:gridCol w:w="1284"/>
        <w:gridCol w:w="283"/>
        <w:gridCol w:w="1301"/>
      </w:tblGrid>
      <w:tr w:rsidR="0072568B" w:rsidRPr="00B45AFD" w14:paraId="7F2A4AB3" w14:textId="77777777" w:rsidTr="00DC55A9">
        <w:trPr>
          <w:trHeight w:val="295"/>
          <w:tblHeader/>
        </w:trPr>
        <w:tc>
          <w:tcPr>
            <w:tcW w:w="1210" w:type="dxa"/>
          </w:tcPr>
          <w:p w14:paraId="2702280A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8C6BF02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B9A6C1F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E32A42D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7D10DB1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14:paraId="3A0713BF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3C8D5510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68" w:type="dxa"/>
            <w:gridSpan w:val="3"/>
          </w:tcPr>
          <w:p w14:paraId="15051604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55A9" w:rsidRPr="00B45AFD" w14:paraId="34F0A9A3" w14:textId="77777777" w:rsidTr="00DC55A9">
        <w:trPr>
          <w:trHeight w:val="295"/>
          <w:tblHeader/>
        </w:trPr>
        <w:tc>
          <w:tcPr>
            <w:tcW w:w="1210" w:type="dxa"/>
          </w:tcPr>
          <w:p w14:paraId="1480BE86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2A19DA25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3CD29183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993" w:type="dxa"/>
          </w:tcPr>
          <w:p w14:paraId="752520C9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C67A2D3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1EDE5065" w14:textId="46D30B8A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D70F82">
              <w:rPr>
                <w:rFonts w:ascii="Angsana New" w:hAnsi="Angsana New"/>
                <w:spacing w:val="-4"/>
                <w:sz w:val="28"/>
                <w:szCs w:val="28"/>
              </w:rPr>
              <w:t xml:space="preserve">0 </w:t>
            </w:r>
            <w:r w:rsidR="00D70F8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1" w:type="dxa"/>
          </w:tcPr>
          <w:p w14:paraId="51BF0111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798C2DE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DC55A9" w:rsidRPr="00B45AF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DC55A9" w:rsidRPr="00B45A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5" w:type="dxa"/>
          </w:tcPr>
          <w:p w14:paraId="2A788263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C2ECB3B" w14:textId="03257846" w:rsidR="00DC55A9" w:rsidRPr="00B45AFD" w:rsidRDefault="00D70F82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</w:tcPr>
          <w:p w14:paraId="5A378A45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1FC07261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DC55A9" w:rsidRPr="00B45AF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DC55A9" w:rsidRPr="00B45A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DC55A9" w:rsidRPr="00B45AFD" w14:paraId="1C25D842" w14:textId="77777777" w:rsidTr="00DC55A9">
        <w:trPr>
          <w:trHeight w:val="295"/>
          <w:tblHeader/>
        </w:trPr>
        <w:tc>
          <w:tcPr>
            <w:tcW w:w="1210" w:type="dxa"/>
          </w:tcPr>
          <w:p w14:paraId="0FA8A71D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2070" w:type="dxa"/>
          </w:tcPr>
          <w:p w14:paraId="541FAF4B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980" w:type="dxa"/>
          </w:tcPr>
          <w:p w14:paraId="5E94AD15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ไถ่ถอน</w:t>
            </w:r>
          </w:p>
        </w:tc>
        <w:tc>
          <w:tcPr>
            <w:tcW w:w="993" w:type="dxa"/>
          </w:tcPr>
          <w:p w14:paraId="08C0DA7F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350" w:type="dxa"/>
          </w:tcPr>
          <w:p w14:paraId="698AE1C6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43" w:type="dxa"/>
          </w:tcPr>
          <w:p w14:paraId="10044625" w14:textId="77777777" w:rsidR="00DC55A9" w:rsidRPr="00B45AFD" w:rsidRDefault="008556AE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1" w:type="dxa"/>
          </w:tcPr>
          <w:p w14:paraId="0F03AB6C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AD407A2" w14:textId="77777777" w:rsidR="00DC55A9" w:rsidRPr="00B45AFD" w:rsidRDefault="008556AE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5" w:type="dxa"/>
          </w:tcPr>
          <w:p w14:paraId="53358A92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4811F022" w14:textId="77777777" w:rsidR="00DC55A9" w:rsidRPr="00B45AFD" w:rsidRDefault="008556AE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7336342C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017C6470" w14:textId="77777777" w:rsidR="00DC55A9" w:rsidRPr="00B45AFD" w:rsidRDefault="008556AE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2568B" w:rsidRPr="00B45AFD" w14:paraId="293BD503" w14:textId="77777777" w:rsidTr="00DC55A9">
        <w:trPr>
          <w:tblHeader/>
        </w:trPr>
        <w:tc>
          <w:tcPr>
            <w:tcW w:w="1210" w:type="dxa"/>
          </w:tcPr>
          <w:p w14:paraId="72E61EF6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13EB78C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E142E94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474BD0DD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(ปี)</w:t>
            </w:r>
          </w:p>
        </w:tc>
        <w:tc>
          <w:tcPr>
            <w:tcW w:w="1350" w:type="dxa"/>
          </w:tcPr>
          <w:p w14:paraId="42987F35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904" w:type="dxa"/>
            <w:gridSpan w:val="7"/>
          </w:tcPr>
          <w:p w14:paraId="6F54F4AF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568B" w:rsidRPr="00B45AFD" w14:paraId="7A29B4D3" w14:textId="77777777" w:rsidTr="00DC55A9">
        <w:tc>
          <w:tcPr>
            <w:tcW w:w="3280" w:type="dxa"/>
            <w:gridSpan w:val="2"/>
          </w:tcPr>
          <w:p w14:paraId="77679C3E" w14:textId="77777777" w:rsidR="0072568B" w:rsidRPr="00B45AFD" w:rsidRDefault="0072568B" w:rsidP="0072568B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ออกโดยบริษัท</w:t>
            </w:r>
          </w:p>
        </w:tc>
        <w:tc>
          <w:tcPr>
            <w:tcW w:w="1980" w:type="dxa"/>
          </w:tcPr>
          <w:p w14:paraId="5CE1F3A7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634D34B1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EB6124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4" w:type="dxa"/>
            <w:gridSpan w:val="7"/>
          </w:tcPr>
          <w:p w14:paraId="17FA58B4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1A4BCF" w:rsidRPr="00B45AFD" w14:paraId="3D7FACC6" w14:textId="77777777" w:rsidTr="00DC55A9">
        <w:tc>
          <w:tcPr>
            <w:tcW w:w="1210" w:type="dxa"/>
          </w:tcPr>
          <w:p w14:paraId="2D0AEEC6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070" w:type="dxa"/>
          </w:tcPr>
          <w:p w14:paraId="1776FFF8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26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8556AE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1980" w:type="dxa"/>
          </w:tcPr>
          <w:p w14:paraId="4B467EFF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26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8556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3" w:type="dxa"/>
          </w:tcPr>
          <w:p w14:paraId="6A82D56D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84299CE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43" w:type="dxa"/>
          </w:tcPr>
          <w:p w14:paraId="6E133A31" w14:textId="239D6237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41" w:type="dxa"/>
          </w:tcPr>
          <w:p w14:paraId="72AC5924" w14:textId="77777777" w:rsidR="001A4BCF" w:rsidRPr="00B45AFD" w:rsidRDefault="001A4BCF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8E4B748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59583313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7AC4BA7" w14:textId="75B315CC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83" w:type="dxa"/>
          </w:tcPr>
          <w:p w14:paraId="17DF00CA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12E04EC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1A4BCF" w:rsidRPr="00B45AFD" w14:paraId="577062A6" w14:textId="77777777" w:rsidTr="00DC55A9">
        <w:tc>
          <w:tcPr>
            <w:tcW w:w="1210" w:type="dxa"/>
          </w:tcPr>
          <w:p w14:paraId="6613F601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070" w:type="dxa"/>
          </w:tcPr>
          <w:p w14:paraId="26D1688B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980" w:type="dxa"/>
          </w:tcPr>
          <w:p w14:paraId="4AA470B7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3" w:type="dxa"/>
          </w:tcPr>
          <w:p w14:paraId="2184FC9E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5DBEE9A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3" w:type="dxa"/>
          </w:tcPr>
          <w:p w14:paraId="615D3C12" w14:textId="67CD9C50" w:rsidR="001A4BCF" w:rsidRPr="00B45AFD" w:rsidRDefault="00FA05E1" w:rsidP="009B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0D66C3C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D0310A3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5" w:type="dxa"/>
          </w:tcPr>
          <w:p w14:paraId="09A22B10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D5AC33B" w14:textId="725829F1" w:rsidR="001A4BCF" w:rsidRPr="00B45AFD" w:rsidRDefault="00FA05E1" w:rsidP="009B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E006DAD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17C4503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A4BCF" w:rsidRPr="00B45AFD" w14:paraId="785F5C74" w14:textId="77777777" w:rsidTr="00DC55A9">
        <w:tc>
          <w:tcPr>
            <w:tcW w:w="1210" w:type="dxa"/>
          </w:tcPr>
          <w:p w14:paraId="0D855CFD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070" w:type="dxa"/>
          </w:tcPr>
          <w:p w14:paraId="504D11DA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980" w:type="dxa"/>
          </w:tcPr>
          <w:p w14:paraId="37B2BE06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3" w:type="dxa"/>
          </w:tcPr>
          <w:p w14:paraId="5F30C03F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C4C2972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43" w:type="dxa"/>
          </w:tcPr>
          <w:p w14:paraId="40DEDE38" w14:textId="55F2A794" w:rsidR="001A4BCF" w:rsidRPr="00B45AFD" w:rsidRDefault="00FA05E1" w:rsidP="009B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0FFE21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391345E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275" w:type="dxa"/>
          </w:tcPr>
          <w:p w14:paraId="6492D3D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FD5A2D7" w14:textId="3B4E060D" w:rsidR="001A4BCF" w:rsidRPr="00B45AFD" w:rsidRDefault="00FA05E1" w:rsidP="009B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1D4F3BC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1976737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1A4BCF" w:rsidRPr="00B45AFD" w14:paraId="06155453" w14:textId="77777777" w:rsidTr="00DC55A9">
        <w:tc>
          <w:tcPr>
            <w:tcW w:w="1210" w:type="dxa"/>
          </w:tcPr>
          <w:p w14:paraId="7D6AC62C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2070" w:type="dxa"/>
          </w:tcPr>
          <w:p w14:paraId="044185E4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1980" w:type="dxa"/>
          </w:tcPr>
          <w:p w14:paraId="60BA31B3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3" w:type="dxa"/>
          </w:tcPr>
          <w:p w14:paraId="621190DE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6EF839E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3" w:type="dxa"/>
          </w:tcPr>
          <w:p w14:paraId="3D991E9D" w14:textId="7821D24F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41" w:type="dxa"/>
          </w:tcPr>
          <w:p w14:paraId="36383B30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6436539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75" w:type="dxa"/>
          </w:tcPr>
          <w:p w14:paraId="028F0BCF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4C4BE58" w14:textId="4151442F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83" w:type="dxa"/>
          </w:tcPr>
          <w:p w14:paraId="4AC70E03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17163FA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1A4BCF" w:rsidRPr="00B45AFD" w14:paraId="681D530B" w14:textId="77777777" w:rsidTr="00DC55A9">
        <w:tc>
          <w:tcPr>
            <w:tcW w:w="1210" w:type="dxa"/>
          </w:tcPr>
          <w:p w14:paraId="7B50BA35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070" w:type="dxa"/>
          </w:tcPr>
          <w:p w14:paraId="63047D16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980" w:type="dxa"/>
          </w:tcPr>
          <w:p w14:paraId="3E3F9C52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3" w:type="dxa"/>
          </w:tcPr>
          <w:p w14:paraId="295CBBC6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659C676E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43" w:type="dxa"/>
          </w:tcPr>
          <w:p w14:paraId="3C38D242" w14:textId="13C68C68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41" w:type="dxa"/>
          </w:tcPr>
          <w:p w14:paraId="6AE70C02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CC4A75B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5F5526FF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0C5F5C7" w14:textId="5B8D83D5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83" w:type="dxa"/>
          </w:tcPr>
          <w:p w14:paraId="2572B7C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D00F0A9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1A4BCF" w:rsidRPr="00B45AFD" w14:paraId="2475840C" w14:textId="77777777" w:rsidTr="00DC55A9">
        <w:tc>
          <w:tcPr>
            <w:tcW w:w="1210" w:type="dxa"/>
          </w:tcPr>
          <w:p w14:paraId="4807AA0F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070" w:type="dxa"/>
          </w:tcPr>
          <w:p w14:paraId="6913CBDA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980" w:type="dxa"/>
          </w:tcPr>
          <w:p w14:paraId="37805232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3" w:type="dxa"/>
          </w:tcPr>
          <w:p w14:paraId="50DE2680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7577CA46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43" w:type="dxa"/>
          </w:tcPr>
          <w:p w14:paraId="0F97CE1A" w14:textId="32063D33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41" w:type="dxa"/>
          </w:tcPr>
          <w:p w14:paraId="4DCA79DC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BB1D286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75" w:type="dxa"/>
          </w:tcPr>
          <w:p w14:paraId="1FE6443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FD383E3" w14:textId="15FB358A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83" w:type="dxa"/>
          </w:tcPr>
          <w:p w14:paraId="5077851D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43A87B9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1A4BCF" w:rsidRPr="00B45AFD" w14:paraId="5254DE09" w14:textId="77777777" w:rsidTr="00DC55A9">
        <w:tc>
          <w:tcPr>
            <w:tcW w:w="1210" w:type="dxa"/>
          </w:tcPr>
          <w:p w14:paraId="4B5790E8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070" w:type="dxa"/>
          </w:tcPr>
          <w:p w14:paraId="795EF83B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980" w:type="dxa"/>
          </w:tcPr>
          <w:p w14:paraId="4B65FB79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3" w:type="dxa"/>
          </w:tcPr>
          <w:p w14:paraId="226D3D88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53DE4573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343" w:type="dxa"/>
          </w:tcPr>
          <w:p w14:paraId="111B2BB7" w14:textId="6BB1021F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41" w:type="dxa"/>
          </w:tcPr>
          <w:p w14:paraId="5A68C44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03EA57F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75" w:type="dxa"/>
          </w:tcPr>
          <w:p w14:paraId="7E5FBA79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9819CC9" w14:textId="3CE20BC0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83" w:type="dxa"/>
          </w:tcPr>
          <w:p w14:paraId="3C689161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29DFF39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1A4BCF" w:rsidRPr="00B45AFD" w14:paraId="7AFE2559" w14:textId="77777777" w:rsidTr="00DC55A9">
        <w:tc>
          <w:tcPr>
            <w:tcW w:w="1210" w:type="dxa"/>
          </w:tcPr>
          <w:p w14:paraId="1CD6DF2E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070" w:type="dxa"/>
          </w:tcPr>
          <w:p w14:paraId="7A3CAE5D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980" w:type="dxa"/>
          </w:tcPr>
          <w:p w14:paraId="04FA3102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3" w:type="dxa"/>
          </w:tcPr>
          <w:p w14:paraId="0D36B9B9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77FB731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43" w:type="dxa"/>
          </w:tcPr>
          <w:p w14:paraId="49A38321" w14:textId="00AB5A86" w:rsidR="001A4BCF" w:rsidRPr="00B45AFD" w:rsidRDefault="00FA05E1" w:rsidP="009B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0EA68E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BC70636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75" w:type="dxa"/>
          </w:tcPr>
          <w:p w14:paraId="7D462A78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7D82A2B" w14:textId="46E99F57" w:rsidR="001A4BCF" w:rsidRPr="00B45AFD" w:rsidRDefault="00FA05E1" w:rsidP="009B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AD66EBE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F632E90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A4BCF" w:rsidRPr="00B45AFD" w14:paraId="4B7A5EF4" w14:textId="77777777" w:rsidTr="00DC55A9">
        <w:tc>
          <w:tcPr>
            <w:tcW w:w="1210" w:type="dxa"/>
          </w:tcPr>
          <w:p w14:paraId="02EBBBC6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070" w:type="dxa"/>
          </w:tcPr>
          <w:p w14:paraId="288F58E6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980" w:type="dxa"/>
          </w:tcPr>
          <w:p w14:paraId="1E522B5A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3" w:type="dxa"/>
          </w:tcPr>
          <w:p w14:paraId="5155E43A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67215850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3" w:type="dxa"/>
          </w:tcPr>
          <w:p w14:paraId="0545EDB3" w14:textId="3459A67E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241" w:type="dxa"/>
          </w:tcPr>
          <w:p w14:paraId="66BCB06F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FC98C4E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75" w:type="dxa"/>
          </w:tcPr>
          <w:p w14:paraId="22188173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12AEF06" w14:textId="09BB47DE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283" w:type="dxa"/>
          </w:tcPr>
          <w:p w14:paraId="07206F48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259D62E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1A4BCF" w:rsidRPr="00B45AFD" w14:paraId="2F89C764" w14:textId="77777777" w:rsidTr="00DC55A9">
        <w:trPr>
          <w:trHeight w:val="73"/>
        </w:trPr>
        <w:tc>
          <w:tcPr>
            <w:tcW w:w="1210" w:type="dxa"/>
          </w:tcPr>
          <w:p w14:paraId="309991FB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70" w:type="dxa"/>
          </w:tcPr>
          <w:p w14:paraId="0E8224C6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80" w:type="dxa"/>
          </w:tcPr>
          <w:p w14:paraId="31C98A8F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3" w:type="dxa"/>
          </w:tcPr>
          <w:p w14:paraId="1BD5667E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64C9C1BE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3" w:type="dxa"/>
          </w:tcPr>
          <w:p w14:paraId="2B1A8B4A" w14:textId="4777B74B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41" w:type="dxa"/>
          </w:tcPr>
          <w:p w14:paraId="345E53A0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1BAEE61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5" w:type="dxa"/>
          </w:tcPr>
          <w:p w14:paraId="1B57BD22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FFF762E" w14:textId="3334F99D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83" w:type="dxa"/>
          </w:tcPr>
          <w:p w14:paraId="5665785C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DC73D5D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A4BCF" w:rsidRPr="00B45AFD" w14:paraId="033155E6" w14:textId="77777777" w:rsidTr="00DC55A9">
        <w:tc>
          <w:tcPr>
            <w:tcW w:w="1210" w:type="dxa"/>
          </w:tcPr>
          <w:p w14:paraId="53B3206B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70" w:type="dxa"/>
          </w:tcPr>
          <w:p w14:paraId="19EF8197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80" w:type="dxa"/>
          </w:tcPr>
          <w:p w14:paraId="144B33BB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3" w:type="dxa"/>
          </w:tcPr>
          <w:p w14:paraId="240C576A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882461E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43" w:type="dxa"/>
          </w:tcPr>
          <w:p w14:paraId="08C8A0C1" w14:textId="21AC2C97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241" w:type="dxa"/>
          </w:tcPr>
          <w:p w14:paraId="13CBB3E7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8C169B5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5" w:type="dxa"/>
          </w:tcPr>
          <w:p w14:paraId="7F00EE7C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1CA11EB" w14:textId="185F8506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283" w:type="dxa"/>
          </w:tcPr>
          <w:p w14:paraId="201E3C6A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3007265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A4BCF" w:rsidRPr="00B45AFD" w14:paraId="320C1FBB" w14:textId="77777777" w:rsidTr="00DC55A9">
        <w:tc>
          <w:tcPr>
            <w:tcW w:w="1210" w:type="dxa"/>
          </w:tcPr>
          <w:p w14:paraId="16B91DCB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70" w:type="dxa"/>
          </w:tcPr>
          <w:p w14:paraId="56B8A1EE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80" w:type="dxa"/>
          </w:tcPr>
          <w:p w14:paraId="04290640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  <w:tc>
          <w:tcPr>
            <w:tcW w:w="993" w:type="dxa"/>
          </w:tcPr>
          <w:p w14:paraId="34E1701C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796B81D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43" w:type="dxa"/>
          </w:tcPr>
          <w:p w14:paraId="7C22177C" w14:textId="47C337FE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41" w:type="dxa"/>
          </w:tcPr>
          <w:p w14:paraId="42EBDFEA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DF9F530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294022D5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C850A8A" w14:textId="1D0C5538" w:rsidR="001A4BCF" w:rsidRPr="00B45AFD" w:rsidRDefault="00FA05E1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83" w:type="dxa"/>
          </w:tcPr>
          <w:p w14:paraId="36F21CB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1443E06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C0BED" w:rsidRPr="00B45AFD" w14:paraId="63654CB2" w14:textId="77777777" w:rsidTr="00D41CB0">
        <w:tc>
          <w:tcPr>
            <w:tcW w:w="3280" w:type="dxa"/>
            <w:gridSpan w:val="2"/>
          </w:tcPr>
          <w:p w14:paraId="464A6C06" w14:textId="5BE2CA9E" w:rsidR="004C0BED" w:rsidRPr="008556AE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lastRenderedPageBreak/>
              <w:t>ออกโดยบริษัท</w:t>
            </w:r>
          </w:p>
        </w:tc>
        <w:tc>
          <w:tcPr>
            <w:tcW w:w="1980" w:type="dxa"/>
          </w:tcPr>
          <w:p w14:paraId="301EF02E" w14:textId="77777777" w:rsidR="004C0BED" w:rsidRPr="008556AE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DF0F1EC" w14:textId="77777777" w:rsidR="004C0BED" w:rsidRPr="008556AE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7DC314" w14:textId="77777777" w:rsidR="004C0BED" w:rsidRPr="008556AE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6B18FA9" w14:textId="77777777" w:rsidR="004C0BE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4E1257B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C67A66B" w14:textId="77777777" w:rsidR="004C0BED" w:rsidRPr="008556AE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14:paraId="7F681C53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813AAF7" w14:textId="77777777" w:rsidR="004C0BE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592A7AA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636E7BE" w14:textId="77777777" w:rsidR="004C0BED" w:rsidRPr="008556AE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0BED" w:rsidRPr="00B45AFD" w14:paraId="18BC9466" w14:textId="77777777" w:rsidTr="00DC55A9">
        <w:tc>
          <w:tcPr>
            <w:tcW w:w="1210" w:type="dxa"/>
          </w:tcPr>
          <w:p w14:paraId="162A2194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6956E52C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45A2A63C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3" w:type="dxa"/>
          </w:tcPr>
          <w:p w14:paraId="0BD0147B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48AE6D81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43" w:type="dxa"/>
          </w:tcPr>
          <w:p w14:paraId="66ABB7E4" w14:textId="3D2747C0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64BA9159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466F64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5D02A75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9DA41CB" w14:textId="74067C88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83" w:type="dxa"/>
          </w:tcPr>
          <w:p w14:paraId="551AE163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345683D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C0BED" w:rsidRPr="00B45AFD" w14:paraId="62877B64" w14:textId="77777777" w:rsidTr="00DC55A9">
        <w:tc>
          <w:tcPr>
            <w:tcW w:w="1210" w:type="dxa"/>
          </w:tcPr>
          <w:p w14:paraId="1595D54A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30244642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7AA82BAA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3" w:type="dxa"/>
          </w:tcPr>
          <w:p w14:paraId="20A002D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359A6D31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43" w:type="dxa"/>
          </w:tcPr>
          <w:p w14:paraId="005BBE48" w14:textId="26F85C94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41" w:type="dxa"/>
          </w:tcPr>
          <w:p w14:paraId="5A9F7C96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37B7BA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75" w:type="dxa"/>
          </w:tcPr>
          <w:p w14:paraId="2344ADB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CC9D1E0" w14:textId="5FBEE0A4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283" w:type="dxa"/>
          </w:tcPr>
          <w:p w14:paraId="05854A48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57F5FB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4C0BED" w:rsidRPr="00B45AFD" w14:paraId="7D87435E" w14:textId="77777777" w:rsidTr="00DC55A9">
        <w:tc>
          <w:tcPr>
            <w:tcW w:w="1210" w:type="dxa"/>
          </w:tcPr>
          <w:p w14:paraId="0295A6F7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4232F9F8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38AC6754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3" w:type="dxa"/>
          </w:tcPr>
          <w:p w14:paraId="4904CFE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8A8378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43" w:type="dxa"/>
          </w:tcPr>
          <w:p w14:paraId="4866AD0D" w14:textId="21046CB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1" w:type="dxa"/>
          </w:tcPr>
          <w:p w14:paraId="2609AD5B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C4C4988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5" w:type="dxa"/>
          </w:tcPr>
          <w:p w14:paraId="75ADDF90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A668C81" w14:textId="1D88D3B8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83" w:type="dxa"/>
          </w:tcPr>
          <w:p w14:paraId="3B28E7A3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B4B2997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4C0BED" w:rsidRPr="00B45AFD" w14:paraId="79CBD10D" w14:textId="77777777" w:rsidTr="00DC55A9">
        <w:tc>
          <w:tcPr>
            <w:tcW w:w="1210" w:type="dxa"/>
          </w:tcPr>
          <w:p w14:paraId="49307239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629ABEF6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659CBD6E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993" w:type="dxa"/>
          </w:tcPr>
          <w:p w14:paraId="491C0B8A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14:paraId="53F37A29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3" w:type="dxa"/>
          </w:tcPr>
          <w:p w14:paraId="3EA2463E" w14:textId="41CB5EE1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41" w:type="dxa"/>
          </w:tcPr>
          <w:p w14:paraId="726DA01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2A2D3CA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75" w:type="dxa"/>
          </w:tcPr>
          <w:p w14:paraId="6BA3D2F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6E0F479" w14:textId="0850495B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83" w:type="dxa"/>
          </w:tcPr>
          <w:p w14:paraId="7F0F75F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F2E2EF3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4C0BED" w:rsidRPr="00B45AFD" w14:paraId="48E28276" w14:textId="77777777" w:rsidTr="00DC55A9">
        <w:tc>
          <w:tcPr>
            <w:tcW w:w="1210" w:type="dxa"/>
          </w:tcPr>
          <w:p w14:paraId="1B1FE972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324B687F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9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11F49ED1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9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3" w:type="dxa"/>
          </w:tcPr>
          <w:p w14:paraId="707D60C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14F5F27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3" w:type="dxa"/>
          </w:tcPr>
          <w:p w14:paraId="3A632F45" w14:textId="3203B2A2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0A194FD3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817F86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1AA0EAA6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A569F5F" w14:textId="3E6931E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283" w:type="dxa"/>
          </w:tcPr>
          <w:p w14:paraId="582CDAC6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BD1C0E9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C0BED" w:rsidRPr="00B45AFD" w14:paraId="66C97EED" w14:textId="77777777" w:rsidTr="007651CE">
        <w:tc>
          <w:tcPr>
            <w:tcW w:w="1210" w:type="dxa"/>
          </w:tcPr>
          <w:p w14:paraId="34B3BE36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6E94F32F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9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63423C8C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9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3" w:type="dxa"/>
          </w:tcPr>
          <w:p w14:paraId="7F19A50A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5DD7D3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43" w:type="dxa"/>
          </w:tcPr>
          <w:p w14:paraId="6D18DE13" w14:textId="52E8C2F9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6E0C62DB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C39516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6DF4171B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8276669" w14:textId="6C35211C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283" w:type="dxa"/>
          </w:tcPr>
          <w:p w14:paraId="2A90B0D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BDE35FA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C0BED" w:rsidRPr="00B45AFD" w14:paraId="41D23611" w14:textId="77777777" w:rsidTr="007651CE">
        <w:tc>
          <w:tcPr>
            <w:tcW w:w="1210" w:type="dxa"/>
          </w:tcPr>
          <w:p w14:paraId="5B173266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23F546E7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13ADC936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556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3" w:type="dxa"/>
          </w:tcPr>
          <w:p w14:paraId="0D0CE66D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2F093DA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43" w:type="dxa"/>
          </w:tcPr>
          <w:p w14:paraId="2264EB23" w14:textId="4B456ACE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1" w:type="dxa"/>
          </w:tcPr>
          <w:p w14:paraId="149D687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5BE8E40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2A641D58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DC6889E" w14:textId="089D2915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83" w:type="dxa"/>
          </w:tcPr>
          <w:p w14:paraId="2473F276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F296346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BED" w:rsidRPr="00B45AFD" w14:paraId="3400829F" w14:textId="77777777" w:rsidTr="007651CE">
        <w:tc>
          <w:tcPr>
            <w:tcW w:w="1210" w:type="dxa"/>
          </w:tcPr>
          <w:p w14:paraId="38710883" w14:textId="25B7200F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6360575D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02047975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3" w:type="dxa"/>
          </w:tcPr>
          <w:p w14:paraId="00B43BD9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1D68AC1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43" w:type="dxa"/>
          </w:tcPr>
          <w:p w14:paraId="539F6217" w14:textId="411F3B33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41" w:type="dxa"/>
          </w:tcPr>
          <w:p w14:paraId="2482F4B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EF214D9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3816ADE9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91A9EC2" w14:textId="6F745B81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83" w:type="dxa"/>
          </w:tcPr>
          <w:p w14:paraId="6D494D8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02FC760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BED" w:rsidRPr="00B45AFD" w14:paraId="1A6CD165" w14:textId="77777777" w:rsidTr="007651CE">
        <w:tc>
          <w:tcPr>
            <w:tcW w:w="1210" w:type="dxa"/>
          </w:tcPr>
          <w:p w14:paraId="129FD1F3" w14:textId="58D26A2C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184615FF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53C68C63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556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3" w:type="dxa"/>
          </w:tcPr>
          <w:p w14:paraId="03048703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FBC37C8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43" w:type="dxa"/>
          </w:tcPr>
          <w:p w14:paraId="52B4EE9D" w14:textId="662EEF9D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241" w:type="dxa"/>
          </w:tcPr>
          <w:p w14:paraId="0232F0A7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746F48E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7820ED23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2364ABB" w14:textId="645EAB58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283" w:type="dxa"/>
          </w:tcPr>
          <w:p w14:paraId="17DDBAE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0572680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BED" w:rsidRPr="00B45AFD" w14:paraId="1782D5EE" w14:textId="77777777" w:rsidTr="007651CE">
        <w:tc>
          <w:tcPr>
            <w:tcW w:w="1210" w:type="dxa"/>
          </w:tcPr>
          <w:p w14:paraId="5BA9E1D0" w14:textId="7FC473F5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1F48C567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45C9B5EB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556AE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993" w:type="dxa"/>
          </w:tcPr>
          <w:p w14:paraId="6654C65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D4B07B9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43" w:type="dxa"/>
          </w:tcPr>
          <w:p w14:paraId="22741C8D" w14:textId="31AB3CF1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1" w:type="dxa"/>
          </w:tcPr>
          <w:p w14:paraId="5B78069E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6A2BA7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4BD8EDC7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C26D71D" w14:textId="3E6CBFC1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83" w:type="dxa"/>
          </w:tcPr>
          <w:p w14:paraId="59175BF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030B453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BED" w:rsidRPr="00B45AFD" w14:paraId="403BC9F8" w14:textId="77777777" w:rsidTr="00F3370E">
        <w:tc>
          <w:tcPr>
            <w:tcW w:w="1210" w:type="dxa"/>
          </w:tcPr>
          <w:p w14:paraId="1155D605" w14:textId="0592FC12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25002707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11E60DA4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556AE">
              <w:rPr>
                <w:rFonts w:ascii="Angsana New" w:hAnsi="Angsana New"/>
                <w:sz w:val="28"/>
                <w:szCs w:val="28"/>
              </w:rPr>
              <w:t>2573</w:t>
            </w:r>
          </w:p>
        </w:tc>
        <w:tc>
          <w:tcPr>
            <w:tcW w:w="993" w:type="dxa"/>
          </w:tcPr>
          <w:p w14:paraId="41A5F4BD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14:paraId="16AADE4A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3" w:type="dxa"/>
          </w:tcPr>
          <w:p w14:paraId="341E7860" w14:textId="114DBA6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241" w:type="dxa"/>
          </w:tcPr>
          <w:p w14:paraId="0FFCDD4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2C0F368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6F46D317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B1D125E" w14:textId="50BC029B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283" w:type="dxa"/>
          </w:tcPr>
          <w:p w14:paraId="7556611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DD85B86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BED" w:rsidRPr="00B45AFD" w14:paraId="03A9E777" w14:textId="77777777" w:rsidTr="00F3370E">
        <w:tc>
          <w:tcPr>
            <w:tcW w:w="1210" w:type="dxa"/>
          </w:tcPr>
          <w:p w14:paraId="72198FF0" w14:textId="6B227F6B" w:rsidR="004C0BED" w:rsidRPr="008556AE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2/2563</w:t>
            </w:r>
          </w:p>
        </w:tc>
        <w:tc>
          <w:tcPr>
            <w:tcW w:w="2070" w:type="dxa"/>
          </w:tcPr>
          <w:p w14:paraId="59B3F0AF" w14:textId="52276328" w:rsidR="004C0BED" w:rsidRPr="003C10E3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8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980" w:type="dxa"/>
          </w:tcPr>
          <w:p w14:paraId="67254536" w14:textId="1FF14F63" w:rsidR="004C0BED" w:rsidRPr="003C10E3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2570</w:t>
            </w:r>
          </w:p>
        </w:tc>
        <w:tc>
          <w:tcPr>
            <w:tcW w:w="993" w:type="dxa"/>
          </w:tcPr>
          <w:p w14:paraId="1BDD0814" w14:textId="2880F918" w:rsidR="004C0BED" w:rsidRPr="008556AE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</w:tcPr>
          <w:p w14:paraId="098BAA7B" w14:textId="0CDC04A9" w:rsidR="004C0BED" w:rsidRPr="008556AE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3.20</w:t>
            </w:r>
          </w:p>
        </w:tc>
        <w:tc>
          <w:tcPr>
            <w:tcW w:w="1343" w:type="dxa"/>
          </w:tcPr>
          <w:p w14:paraId="4E17E189" w14:textId="5B42342C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241" w:type="dxa"/>
          </w:tcPr>
          <w:p w14:paraId="05342F19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DFF7BE4" w14:textId="4896E4CD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0D40C14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844A142" w14:textId="45B58F54" w:rsidR="004C0BE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283" w:type="dxa"/>
          </w:tcPr>
          <w:p w14:paraId="4BEB253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7005AD9" w14:textId="6FF618CC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BED" w:rsidRPr="00B45AFD" w14:paraId="7D97F583" w14:textId="77777777" w:rsidTr="00F3370E">
        <w:tc>
          <w:tcPr>
            <w:tcW w:w="1210" w:type="dxa"/>
          </w:tcPr>
          <w:p w14:paraId="2CB8A24C" w14:textId="2B0FCE42" w:rsidR="004C0BED" w:rsidRPr="008556AE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2/2563</w:t>
            </w:r>
          </w:p>
        </w:tc>
        <w:tc>
          <w:tcPr>
            <w:tcW w:w="2070" w:type="dxa"/>
          </w:tcPr>
          <w:p w14:paraId="423703BE" w14:textId="6BBC92EA" w:rsidR="004C0BED" w:rsidRPr="008556AE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8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980" w:type="dxa"/>
          </w:tcPr>
          <w:p w14:paraId="53976A76" w14:textId="03445D61" w:rsidR="004C0BED" w:rsidRPr="003C10E3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2573</w:t>
            </w:r>
          </w:p>
        </w:tc>
        <w:tc>
          <w:tcPr>
            <w:tcW w:w="993" w:type="dxa"/>
          </w:tcPr>
          <w:p w14:paraId="72DC13EB" w14:textId="2C2EB57C" w:rsidR="004C0BED" w:rsidRPr="008556AE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350" w:type="dxa"/>
          </w:tcPr>
          <w:p w14:paraId="7FF52384" w14:textId="0AD74F28" w:rsidR="004C0BED" w:rsidRPr="008556AE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3.50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A60769C" w14:textId="3DDA539F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241" w:type="dxa"/>
          </w:tcPr>
          <w:p w14:paraId="61B3420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4F8A3B1" w14:textId="5FD4560D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41AC8A07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3380863" w14:textId="4673D7F9" w:rsidR="004C0BE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283" w:type="dxa"/>
          </w:tcPr>
          <w:p w14:paraId="67A6694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6217BD1" w14:textId="4F222F69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BED" w:rsidRPr="00B45AFD" w14:paraId="52A00478" w14:textId="77777777" w:rsidTr="00DC55A9">
        <w:tc>
          <w:tcPr>
            <w:tcW w:w="1210" w:type="dxa"/>
          </w:tcPr>
          <w:p w14:paraId="50C001F7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1183685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8F08BB2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F2BFD69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A58580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9FF6FF8" w14:textId="4F17369C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32,400</w:t>
            </w:r>
          </w:p>
        </w:tc>
        <w:tc>
          <w:tcPr>
            <w:tcW w:w="241" w:type="dxa"/>
          </w:tcPr>
          <w:p w14:paraId="77774938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3640D82A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275" w:type="dxa"/>
          </w:tcPr>
          <w:p w14:paraId="70B18F9B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66DF3108" w14:textId="18553D6E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32,400</w:t>
            </w:r>
          </w:p>
        </w:tc>
        <w:tc>
          <w:tcPr>
            <w:tcW w:w="283" w:type="dxa"/>
          </w:tcPr>
          <w:p w14:paraId="1B68E656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2259305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</w:tr>
      <w:tr w:rsidR="004C0BED" w:rsidRPr="00B45AFD" w14:paraId="643BB528" w14:textId="77777777" w:rsidTr="00C30890">
        <w:trPr>
          <w:trHeight w:val="224"/>
        </w:trPr>
        <w:tc>
          <w:tcPr>
            <w:tcW w:w="1210" w:type="dxa"/>
          </w:tcPr>
          <w:p w14:paraId="5FD85665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97742A0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F43B71C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D495D9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857628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412AB9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0B4D3EC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D6F505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226AA600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706F19E6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418CD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7AC4A00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C0BED" w:rsidRPr="00B45AFD" w14:paraId="60273C62" w14:textId="77777777" w:rsidTr="00C30890">
        <w:trPr>
          <w:trHeight w:val="224"/>
        </w:trPr>
        <w:tc>
          <w:tcPr>
            <w:tcW w:w="1210" w:type="dxa"/>
          </w:tcPr>
          <w:p w14:paraId="61A1BB89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4A46837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023EB99C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634EEB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D75E8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051FA4B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23FBF15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365F471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495F4D1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681E6F5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2A1FE3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</w:tcPr>
          <w:p w14:paraId="4BA3A61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C0BED" w:rsidRPr="00B45AFD" w14:paraId="0677E606" w14:textId="77777777" w:rsidTr="00C30890">
        <w:trPr>
          <w:trHeight w:val="224"/>
        </w:trPr>
        <w:tc>
          <w:tcPr>
            <w:tcW w:w="1210" w:type="dxa"/>
          </w:tcPr>
          <w:p w14:paraId="5C4463C0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6B3A905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56810B6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560589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1F3681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F7AD59E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6661F7A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7676331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3455233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4135F690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E40C183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</w:tcPr>
          <w:p w14:paraId="254C983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C0BED" w:rsidRPr="00B45AFD" w14:paraId="2D7D5931" w14:textId="77777777" w:rsidTr="00DC55A9">
        <w:tc>
          <w:tcPr>
            <w:tcW w:w="3280" w:type="dxa"/>
            <w:gridSpan w:val="2"/>
          </w:tcPr>
          <w:p w14:paraId="3697A6CE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45A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lastRenderedPageBreak/>
              <w:t>ออกโดยบริษัทย่อย</w:t>
            </w:r>
          </w:p>
        </w:tc>
        <w:tc>
          <w:tcPr>
            <w:tcW w:w="1980" w:type="dxa"/>
          </w:tcPr>
          <w:p w14:paraId="72E6F6B6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3" w:type="dxa"/>
          </w:tcPr>
          <w:p w14:paraId="2193A811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A3691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43" w:type="dxa"/>
          </w:tcPr>
          <w:p w14:paraId="7002A9A8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133953B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22F0D45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5" w:type="dxa"/>
          </w:tcPr>
          <w:p w14:paraId="0C10157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014E8C6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D32CCA6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40E1B22E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4C0BED" w:rsidRPr="00B45AFD" w14:paraId="004CBB00" w14:textId="77777777" w:rsidTr="00DC55A9">
        <w:tc>
          <w:tcPr>
            <w:tcW w:w="1210" w:type="dxa"/>
          </w:tcPr>
          <w:p w14:paraId="3CD37568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070" w:type="dxa"/>
          </w:tcPr>
          <w:p w14:paraId="174BF0FF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23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8556AE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980" w:type="dxa"/>
          </w:tcPr>
          <w:p w14:paraId="576934C9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23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3" w:type="dxa"/>
          </w:tcPr>
          <w:p w14:paraId="7A1AEE2A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762FB7B7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3" w:type="dxa"/>
          </w:tcPr>
          <w:p w14:paraId="1FA7EE6E" w14:textId="2EF52550" w:rsidR="004C0BED" w:rsidRPr="00B45AFD" w:rsidRDefault="004C0BED" w:rsidP="00C6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33" w:right="-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872AAA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20AC24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61CD1628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3D7E4FC" w14:textId="4A7A35B4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5C7852F7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F13A92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C0BED" w:rsidRPr="00B45AFD" w14:paraId="47BDEF5A" w14:textId="77777777" w:rsidTr="00DC55A9">
        <w:tc>
          <w:tcPr>
            <w:tcW w:w="1210" w:type="dxa"/>
          </w:tcPr>
          <w:p w14:paraId="1AAE9837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070" w:type="dxa"/>
          </w:tcPr>
          <w:p w14:paraId="371225B6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30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980" w:type="dxa"/>
          </w:tcPr>
          <w:p w14:paraId="4E3D9402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30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3" w:type="dxa"/>
          </w:tcPr>
          <w:p w14:paraId="2B63FB6D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35B15140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3" w:type="dxa"/>
          </w:tcPr>
          <w:p w14:paraId="6E86D71E" w14:textId="6C7041F6" w:rsidR="004C0BED" w:rsidRPr="00B45AFD" w:rsidRDefault="004C0BED" w:rsidP="00C6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33" w:right="-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5F7960E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644702D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4A904710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C030D0D" w14:textId="4D6B1F52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3C18763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17B7180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C0BED" w:rsidRPr="00B45AFD" w14:paraId="5346B0ED" w14:textId="77777777" w:rsidTr="00DC55A9">
        <w:tc>
          <w:tcPr>
            <w:tcW w:w="1210" w:type="dxa"/>
          </w:tcPr>
          <w:p w14:paraId="5C941DD8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070" w:type="dxa"/>
          </w:tcPr>
          <w:p w14:paraId="3949D29E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980" w:type="dxa"/>
          </w:tcPr>
          <w:p w14:paraId="6021C77F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3" w:type="dxa"/>
          </w:tcPr>
          <w:p w14:paraId="0AEF33A6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59D18F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343" w:type="dxa"/>
          </w:tcPr>
          <w:p w14:paraId="46D43F6F" w14:textId="23A9DFA1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57924E87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2DB7CA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5949731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1D25A67" w14:textId="219D59F8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2DE3221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D9EE1BB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C0BED" w:rsidRPr="00B45AFD" w14:paraId="0E56D45B" w14:textId="77777777" w:rsidTr="00DC55A9">
        <w:tc>
          <w:tcPr>
            <w:tcW w:w="1210" w:type="dxa"/>
          </w:tcPr>
          <w:p w14:paraId="59FE66D0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70" w:type="dxa"/>
          </w:tcPr>
          <w:p w14:paraId="0FBB16ED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22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80" w:type="dxa"/>
          </w:tcPr>
          <w:p w14:paraId="176B4204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22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3" w:type="dxa"/>
          </w:tcPr>
          <w:p w14:paraId="08D0449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38E4CE2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3" w:type="dxa"/>
          </w:tcPr>
          <w:p w14:paraId="3CC52122" w14:textId="46F4EA23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7194D7F6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62DE490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59A64D3D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BEE10C6" w14:textId="2C913605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5706602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AA4C643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C0BED" w:rsidRPr="00B45AFD" w14:paraId="5538564F" w14:textId="77777777" w:rsidTr="00DC55A9">
        <w:tc>
          <w:tcPr>
            <w:tcW w:w="1210" w:type="dxa"/>
          </w:tcPr>
          <w:p w14:paraId="341D5CA2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70" w:type="dxa"/>
          </w:tcPr>
          <w:p w14:paraId="657787D1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19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80" w:type="dxa"/>
          </w:tcPr>
          <w:p w14:paraId="35A25C61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19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3" w:type="dxa"/>
          </w:tcPr>
          <w:p w14:paraId="30BECDF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22EFE5E1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43" w:type="dxa"/>
          </w:tcPr>
          <w:p w14:paraId="6852B337" w14:textId="3CC71652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47B233F3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A7FCB7E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33AE6EED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5E23EE2" w14:textId="59D216C3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1393343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146690A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C0BED" w:rsidRPr="00B45AFD" w14:paraId="4F768F13" w14:textId="77777777" w:rsidTr="00DC55A9">
        <w:tc>
          <w:tcPr>
            <w:tcW w:w="1210" w:type="dxa"/>
          </w:tcPr>
          <w:p w14:paraId="6D53FEF2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</w:t>
            </w:r>
            <w:r w:rsidRPr="008556A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070" w:type="dxa"/>
          </w:tcPr>
          <w:p w14:paraId="4A68797B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25094F5C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 พฤศจิกายน </w:t>
            </w:r>
            <w:r w:rsidRPr="008556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3" w:type="dxa"/>
          </w:tcPr>
          <w:p w14:paraId="7136309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6F23B10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B45AF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1343" w:type="dxa"/>
          </w:tcPr>
          <w:p w14:paraId="55D0AF8D" w14:textId="7C7279EF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41" w:type="dxa"/>
          </w:tcPr>
          <w:p w14:paraId="41EB8CCA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0484EFB0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7AEBDF4B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45E22E77" w14:textId="6BC0127A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11D6C91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30DAA848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BED" w:rsidRPr="00B45AFD" w14:paraId="2246DCA3" w14:textId="77777777" w:rsidTr="006570FA">
        <w:tc>
          <w:tcPr>
            <w:tcW w:w="1210" w:type="dxa"/>
          </w:tcPr>
          <w:p w14:paraId="125B993B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sz w:val="28"/>
                <w:szCs w:val="28"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5F12314B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24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57F9E150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24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3" w:type="dxa"/>
          </w:tcPr>
          <w:p w14:paraId="28459673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10A9923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45A4887" w14:textId="3D370AAC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41" w:type="dxa"/>
          </w:tcPr>
          <w:p w14:paraId="269D3E0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96099D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09FA68A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68EAF0E" w14:textId="4291B1C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ADE8FBE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73D35D5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BED" w:rsidRPr="00B45AFD" w14:paraId="13343AC2" w14:textId="77777777" w:rsidTr="006570FA">
        <w:tc>
          <w:tcPr>
            <w:tcW w:w="1210" w:type="dxa"/>
          </w:tcPr>
          <w:p w14:paraId="138B0BCB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8503586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8223A29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41E009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0AC9C6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EEB8E11" w14:textId="64119D19" w:rsidR="004C0BED" w:rsidRPr="00F3370E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37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F3370E">
              <w:rPr>
                <w:rFonts w:ascii="Angsana New" w:hAnsi="Angsana New"/>
                <w:b/>
                <w:bCs/>
                <w:sz w:val="28"/>
                <w:szCs w:val="28"/>
              </w:rPr>
              <w:t>,500</w:t>
            </w:r>
          </w:p>
        </w:tc>
        <w:tc>
          <w:tcPr>
            <w:tcW w:w="241" w:type="dxa"/>
          </w:tcPr>
          <w:p w14:paraId="6DB5F38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784D25B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42ADA27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1A3DC0B7" w14:textId="6A5E0904" w:rsidR="004C0BED" w:rsidRPr="00F3370E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37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E16E307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5F10665F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BED" w:rsidRPr="00B45AFD" w14:paraId="222AE351" w14:textId="77777777" w:rsidTr="006570FA">
        <w:tc>
          <w:tcPr>
            <w:tcW w:w="1210" w:type="dxa"/>
          </w:tcPr>
          <w:p w14:paraId="55BEDBB3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14:paraId="15FF36D9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AE7EDFB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A1BD81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EFD981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577E2F5" w14:textId="016A0BFF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42,900</w:t>
            </w:r>
          </w:p>
        </w:tc>
        <w:tc>
          <w:tcPr>
            <w:tcW w:w="241" w:type="dxa"/>
          </w:tcPr>
          <w:p w14:paraId="234ABA9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4E496FC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275" w:type="dxa"/>
          </w:tcPr>
          <w:p w14:paraId="5081058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00BD1C67" w14:textId="19D4D215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32,400</w:t>
            </w:r>
          </w:p>
        </w:tc>
        <w:tc>
          <w:tcPr>
            <w:tcW w:w="283" w:type="dxa"/>
          </w:tcPr>
          <w:p w14:paraId="71F75C87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9A5A154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29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</w:tr>
      <w:tr w:rsidR="004C0BED" w:rsidRPr="00B45AFD" w14:paraId="0BDCEFCD" w14:textId="77777777" w:rsidTr="00AC57B2">
        <w:tc>
          <w:tcPr>
            <w:tcW w:w="6253" w:type="dxa"/>
            <w:gridSpan w:val="4"/>
          </w:tcPr>
          <w:p w14:paraId="625F5F0F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350" w:type="dxa"/>
          </w:tcPr>
          <w:p w14:paraId="7FCEAAF8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681FB35" w14:textId="2459EC6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241" w:type="dxa"/>
          </w:tcPr>
          <w:p w14:paraId="338EF7B2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EC14088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556AE">
              <w:rPr>
                <w:rFonts w:ascii="Angsana New" w:hAnsi="Angsana New"/>
                <w:sz w:val="28"/>
                <w:szCs w:val="28"/>
              </w:rPr>
              <w:t>24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5" w:type="dxa"/>
          </w:tcPr>
          <w:p w14:paraId="26D56538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398D794" w14:textId="3BCD9715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283" w:type="dxa"/>
          </w:tcPr>
          <w:p w14:paraId="7993387B" w14:textId="77777777" w:rsidR="004C0BED" w:rsidRPr="00C30890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FEAC038" w14:textId="77777777" w:rsidR="004C0BED" w:rsidRPr="00C30890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29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C3089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556AE">
              <w:rPr>
                <w:rFonts w:ascii="Angsana New" w:hAnsi="Angsana New"/>
                <w:sz w:val="28"/>
                <w:szCs w:val="28"/>
              </w:rPr>
              <w:t>19</w:t>
            </w:r>
            <w:r w:rsidRPr="00C3089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C0BED" w:rsidRPr="00B45AFD" w14:paraId="11DBE71F" w14:textId="77777777" w:rsidTr="00DC55A9">
        <w:trPr>
          <w:trHeight w:val="386"/>
        </w:trPr>
        <w:tc>
          <w:tcPr>
            <w:tcW w:w="3280" w:type="dxa"/>
            <w:gridSpan w:val="2"/>
            <w:vAlign w:val="center"/>
          </w:tcPr>
          <w:p w14:paraId="35E83B94" w14:textId="6FFCF380" w:rsidR="004C0BED" w:rsidRPr="00B45AFD" w:rsidRDefault="004C0BED" w:rsidP="004C0BE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</w:t>
            </w:r>
            <w:r w:rsidR="003F3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3F3B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vAlign w:val="center"/>
          </w:tcPr>
          <w:p w14:paraId="294267C5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393C396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6C3353A" w14:textId="77777777" w:rsidR="004C0BED" w:rsidRPr="00B45AFD" w:rsidRDefault="004C0BED" w:rsidP="004C0BE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D9C8F" w14:textId="76981135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42,872</w:t>
            </w:r>
          </w:p>
        </w:tc>
        <w:tc>
          <w:tcPr>
            <w:tcW w:w="241" w:type="dxa"/>
            <w:vAlign w:val="center"/>
          </w:tcPr>
          <w:p w14:paraId="15CBCD0E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8640EB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596</w:t>
            </w:r>
          </w:p>
        </w:tc>
        <w:tc>
          <w:tcPr>
            <w:tcW w:w="275" w:type="dxa"/>
            <w:tcBorders>
              <w:bottom w:val="nil"/>
            </w:tcBorders>
            <w:vAlign w:val="center"/>
          </w:tcPr>
          <w:p w14:paraId="27753F01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FED5B7" w14:textId="36613740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32,380</w:t>
            </w:r>
          </w:p>
        </w:tc>
        <w:tc>
          <w:tcPr>
            <w:tcW w:w="283" w:type="dxa"/>
            <w:tcBorders>
              <w:bottom w:val="nil"/>
            </w:tcBorders>
            <w:vAlign w:val="center"/>
          </w:tcPr>
          <w:p w14:paraId="6659AAD7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FBE063" w14:textId="77777777" w:rsidR="004C0BED" w:rsidRPr="00B45AFD" w:rsidRDefault="004C0BED" w:rsidP="004C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29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601</w:t>
            </w:r>
          </w:p>
        </w:tc>
      </w:tr>
    </w:tbl>
    <w:p w14:paraId="3C3E49BB" w14:textId="77777777" w:rsidR="0072568B" w:rsidRPr="00B45AFD" w:rsidRDefault="0072568B" w:rsidP="0072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  <w:sectPr w:rsidR="0072568B" w:rsidRPr="00B45AFD" w:rsidSect="0072568B">
          <w:headerReference w:type="default" r:id="rId14"/>
          <w:pgSz w:w="16834" w:h="11909" w:orient="landscape" w:code="9"/>
          <w:pgMar w:top="1440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C9F70FD" w14:textId="55CE66AC" w:rsidR="0051278F" w:rsidRPr="00E537B6" w:rsidRDefault="0051278F" w:rsidP="006F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537B6">
        <w:rPr>
          <w:rFonts w:ascii="Angsana New" w:hAnsi="Angsana New"/>
          <w:sz w:val="30"/>
          <w:szCs w:val="30"/>
          <w:cs/>
        </w:rPr>
        <w:lastRenderedPageBreak/>
        <w:t>ยอดคงเหลือของหุ้นกู้</w:t>
      </w:r>
      <w:r w:rsidRPr="00E537B6">
        <w:rPr>
          <w:rFonts w:ascii="Angsana New" w:hAnsi="Angsana New"/>
          <w:sz w:val="30"/>
          <w:szCs w:val="30"/>
        </w:rPr>
        <w:t xml:space="preserve"> - </w:t>
      </w:r>
      <w:r w:rsidRPr="00E537B6">
        <w:rPr>
          <w:rFonts w:ascii="Angsana New" w:hAnsi="Angsana New" w:hint="cs"/>
          <w:sz w:val="30"/>
          <w:szCs w:val="30"/>
          <w:cs/>
        </w:rPr>
        <w:t xml:space="preserve">สุทธิ </w:t>
      </w:r>
      <w:r w:rsidRPr="00E537B6">
        <w:rPr>
          <w:rFonts w:ascii="Angsana New" w:hAnsi="Angsana New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D70F82">
        <w:rPr>
          <w:rFonts w:ascii="Angsana New" w:hAnsi="Angsana New"/>
          <w:sz w:val="30"/>
          <w:szCs w:val="30"/>
        </w:rPr>
        <w:t xml:space="preserve">0 </w:t>
      </w:r>
      <w:r w:rsidR="00D70F82">
        <w:rPr>
          <w:rFonts w:ascii="Angsana New" w:hAnsi="Angsana New" w:hint="cs"/>
          <w:sz w:val="30"/>
          <w:szCs w:val="30"/>
          <w:cs/>
        </w:rPr>
        <w:t>มิถุนายน</w:t>
      </w:r>
      <w:r w:rsidRPr="00E537B6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E537B6">
        <w:rPr>
          <w:rFonts w:ascii="Angsana New" w:hAnsi="Angsana New"/>
          <w:sz w:val="30"/>
          <w:szCs w:val="30"/>
          <w:cs/>
        </w:rPr>
        <w:t xml:space="preserve"> </w:t>
      </w:r>
      <w:r w:rsidR="006F0124" w:rsidRPr="00E537B6">
        <w:rPr>
          <w:rFonts w:ascii="Angsana New" w:hAnsi="Angsana New"/>
          <w:sz w:val="30"/>
          <w:szCs w:val="30"/>
        </w:rPr>
        <w:br/>
      </w:r>
      <w:r w:rsidRPr="00E537B6">
        <w:rPr>
          <w:rFonts w:ascii="Angsana New" w:hAnsi="Angsana New"/>
          <w:sz w:val="30"/>
          <w:szCs w:val="30"/>
          <w:cs/>
        </w:rPr>
        <w:t xml:space="preserve">และ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="00E83B63" w:rsidRPr="00E537B6">
        <w:rPr>
          <w:rFonts w:ascii="Angsana New" w:hAnsi="Angsana New"/>
          <w:sz w:val="30"/>
          <w:szCs w:val="30"/>
        </w:rPr>
        <w:t xml:space="preserve"> </w:t>
      </w:r>
      <w:r w:rsidR="00E83B63" w:rsidRPr="00E537B6">
        <w:rPr>
          <w:rFonts w:ascii="Angsana New" w:hAnsi="Angsana New" w:hint="cs"/>
          <w:sz w:val="30"/>
          <w:szCs w:val="30"/>
          <w:cs/>
        </w:rPr>
        <w:t>กันยายน</w:t>
      </w:r>
      <w:r w:rsidR="006F0124" w:rsidRPr="00E537B6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E537B6">
        <w:rPr>
          <w:rFonts w:ascii="Angsana New" w:hAnsi="Angsana New"/>
          <w:sz w:val="30"/>
          <w:szCs w:val="30"/>
          <w:cs/>
        </w:rPr>
        <w:t xml:space="preserve"> ได้ดังนี้</w:t>
      </w:r>
    </w:p>
    <w:p w14:paraId="4BBE5C85" w14:textId="77777777" w:rsidR="0051278F" w:rsidRPr="00447F92" w:rsidRDefault="0051278F" w:rsidP="00512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</w:rPr>
      </w:pP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38"/>
        <w:gridCol w:w="990"/>
        <w:gridCol w:w="1242"/>
        <w:gridCol w:w="1163"/>
        <w:gridCol w:w="1179"/>
        <w:gridCol w:w="1260"/>
      </w:tblGrid>
      <w:tr w:rsidR="0051278F" w:rsidRPr="00E537B6" w14:paraId="1A5ED881" w14:textId="77777777" w:rsidTr="00D70F82">
        <w:trPr>
          <w:tblHeader/>
        </w:trPr>
        <w:tc>
          <w:tcPr>
            <w:tcW w:w="3240" w:type="dxa"/>
            <w:shd w:val="clear" w:color="auto" w:fill="auto"/>
          </w:tcPr>
          <w:p w14:paraId="60F04683" w14:textId="77777777" w:rsidR="0051278F" w:rsidRPr="00E537B6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CDF484" w14:textId="77777777" w:rsidR="0051278F" w:rsidRPr="00E537B6" w:rsidRDefault="0051278F" w:rsidP="0051278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05" w:type="dxa"/>
            <w:gridSpan w:val="2"/>
            <w:shd w:val="clear" w:color="auto" w:fill="auto"/>
            <w:vAlign w:val="bottom"/>
          </w:tcPr>
          <w:p w14:paraId="042A5F7F" w14:textId="77777777" w:rsidR="0051278F" w:rsidRPr="00E537B6" w:rsidRDefault="0051278F" w:rsidP="0051278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E537B6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7" w:type="dxa"/>
            <w:gridSpan w:val="2"/>
          </w:tcPr>
          <w:p w14:paraId="689E4235" w14:textId="77777777" w:rsidR="0051278F" w:rsidRPr="00E537B6" w:rsidRDefault="0051278F" w:rsidP="0051278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537B6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55A9" w:rsidRPr="00E537B6" w14:paraId="17679355" w14:textId="77777777" w:rsidTr="00D70F82">
        <w:trPr>
          <w:tblHeader/>
        </w:trPr>
        <w:tc>
          <w:tcPr>
            <w:tcW w:w="3240" w:type="dxa"/>
            <w:shd w:val="clear" w:color="auto" w:fill="auto"/>
          </w:tcPr>
          <w:p w14:paraId="43A479E5" w14:textId="77777777" w:rsidR="00DC55A9" w:rsidRPr="00E537B6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E52667" w14:textId="77777777" w:rsidR="00DC55A9" w:rsidRPr="00D70F82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shd w:val="clear" w:color="auto" w:fill="auto"/>
          </w:tcPr>
          <w:p w14:paraId="4CFEF996" w14:textId="23369F64" w:rsidR="00DC55A9" w:rsidRPr="00D70F82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D70F82">
              <w:rPr>
                <w:rFonts w:ascii="Angsana New" w:eastAsia="Times New Roman" w:hAnsi="Angsana New"/>
                <w:bCs/>
                <w:sz w:val="30"/>
                <w:szCs w:val="30"/>
              </w:rPr>
              <w:t>3</w:t>
            </w:r>
            <w:r w:rsidR="00D70F82" w:rsidRPr="00D70F82">
              <w:rPr>
                <w:rFonts w:ascii="Angsana New" w:eastAsia="Times New Roman" w:hAnsi="Angsana New"/>
                <w:bCs/>
                <w:sz w:val="30"/>
                <w:szCs w:val="30"/>
              </w:rPr>
              <w:t>0</w:t>
            </w:r>
            <w:r w:rsidR="00D70F82">
              <w:rPr>
                <w:rFonts w:ascii="Angsana New" w:eastAsia="Times New Roman" w:hAnsi="Angsana New"/>
                <w:bCs/>
                <w:sz w:val="30"/>
                <w:szCs w:val="30"/>
              </w:rPr>
              <w:t xml:space="preserve"> </w:t>
            </w:r>
            <w:r w:rsidR="00D70F82" w:rsidRPr="00D70F82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1" w:type="dxa"/>
            <w:shd w:val="clear" w:color="auto" w:fill="auto"/>
          </w:tcPr>
          <w:p w14:paraId="6CB9C3DC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30</w:t>
            </w:r>
            <w:r w:rsidR="00DC55A9" w:rsidRPr="00E537B6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 xml:space="preserve"> </w:t>
            </w:r>
            <w:r w:rsidR="00DC55A9" w:rsidRPr="00E537B6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79" w:type="dxa"/>
          </w:tcPr>
          <w:p w14:paraId="2D9BBCFE" w14:textId="73EB4157" w:rsidR="00DC55A9" w:rsidRPr="00E537B6" w:rsidRDefault="00D70F82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D70F82">
              <w:rPr>
                <w:rFonts w:ascii="Angsana New" w:eastAsia="Times New Roman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/>
                <w:bCs/>
                <w:sz w:val="30"/>
                <w:szCs w:val="30"/>
              </w:rPr>
              <w:t xml:space="preserve">0 </w:t>
            </w:r>
            <w:r w:rsidRPr="00D70F82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4AAE2FAB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30</w:t>
            </w:r>
            <w:r w:rsidR="00DC55A9" w:rsidRPr="00E537B6">
              <w:rPr>
                <w:rFonts w:ascii="Angsana New" w:eastAsia="Times New Roman" w:hAnsi="Angsana New"/>
                <w:b/>
                <w:sz w:val="30"/>
                <w:szCs w:val="30"/>
              </w:rPr>
              <w:t xml:space="preserve"> </w:t>
            </w:r>
            <w:r w:rsidR="00DC55A9" w:rsidRPr="00E537B6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DC55A9" w:rsidRPr="00E537B6" w14:paraId="161C8D01" w14:textId="77777777" w:rsidTr="00D70F82">
        <w:trPr>
          <w:tblHeader/>
        </w:trPr>
        <w:tc>
          <w:tcPr>
            <w:tcW w:w="3240" w:type="dxa"/>
            <w:shd w:val="clear" w:color="auto" w:fill="auto"/>
          </w:tcPr>
          <w:p w14:paraId="7B8BE00B" w14:textId="77777777" w:rsidR="00DC55A9" w:rsidRPr="00E537B6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1F00BB" w14:textId="77777777" w:rsidR="00DC55A9" w:rsidRPr="00E537B6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E537B6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</w:tcPr>
          <w:p w14:paraId="006BCDCB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161" w:type="dxa"/>
            <w:shd w:val="clear" w:color="auto" w:fill="auto"/>
          </w:tcPr>
          <w:p w14:paraId="42C29FA4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179" w:type="dxa"/>
          </w:tcPr>
          <w:p w14:paraId="3F732794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3FC22545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2562</w:t>
            </w:r>
          </w:p>
        </w:tc>
      </w:tr>
      <w:tr w:rsidR="0051278F" w:rsidRPr="00E537B6" w14:paraId="6A8E1D3A" w14:textId="77777777" w:rsidTr="00D70F82">
        <w:tc>
          <w:tcPr>
            <w:tcW w:w="3240" w:type="dxa"/>
            <w:shd w:val="clear" w:color="auto" w:fill="auto"/>
          </w:tcPr>
          <w:p w14:paraId="605A1709" w14:textId="77777777" w:rsidR="0051278F" w:rsidRPr="00E537B6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328C88" w14:textId="77777777" w:rsidR="0051278F" w:rsidRPr="00E537B6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  <w:tab w:val="center" w:pos="65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4"/>
            <w:shd w:val="clear" w:color="auto" w:fill="auto"/>
          </w:tcPr>
          <w:p w14:paraId="5D463C8F" w14:textId="77777777" w:rsidR="0051278F" w:rsidRPr="00E537B6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th-TH"/>
              </w:rPr>
            </w:pPr>
            <w:r w:rsidRPr="00E537B6">
              <w:rPr>
                <w:rFonts w:ascii="Angsana New" w:hAnsi="Angsana New"/>
                <w:i/>
                <w:iCs/>
                <w:sz w:val="30"/>
                <w:szCs w:val="30"/>
                <w:cs/>
                <w:lang w:eastAsia="th-TH"/>
              </w:rPr>
              <w:t>(ล้านบาท)</w:t>
            </w:r>
          </w:p>
        </w:tc>
      </w:tr>
      <w:tr w:rsidR="00986F23" w:rsidRPr="00E537B6" w14:paraId="206A3F4A" w14:textId="77777777" w:rsidTr="00D70F82">
        <w:tc>
          <w:tcPr>
            <w:tcW w:w="3240" w:type="dxa"/>
            <w:shd w:val="clear" w:color="auto" w:fill="auto"/>
          </w:tcPr>
          <w:p w14:paraId="69042DC2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537B6">
              <w:rPr>
                <w:rFonts w:ascii="Angsana New" w:eastAsia="MS Mincho" w:hAnsi="Angsana New"/>
                <w:sz w:val="30"/>
                <w:szCs w:val="30"/>
                <w:cs/>
              </w:rPr>
              <w:t>หุ้นกู้ที่ครบกำหนดชำระภายในหนึ่งปี</w:t>
            </w:r>
          </w:p>
        </w:tc>
        <w:tc>
          <w:tcPr>
            <w:tcW w:w="990" w:type="dxa"/>
          </w:tcPr>
          <w:p w14:paraId="605C56B3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  <w:tab w:val="center" w:pos="65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242" w:type="dxa"/>
            <w:shd w:val="clear" w:color="auto" w:fill="auto"/>
          </w:tcPr>
          <w:p w14:paraId="5176E818" w14:textId="5655063A" w:rsidR="00986F23" w:rsidRPr="00E537B6" w:rsidRDefault="00703134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F3370E">
              <w:rPr>
                <w:rFonts w:ascii="Angsana New" w:hAnsi="Angsana New"/>
                <w:sz w:val="30"/>
                <w:szCs w:val="30"/>
              </w:rPr>
              <w:t>,096</w:t>
            </w:r>
          </w:p>
        </w:tc>
        <w:tc>
          <w:tcPr>
            <w:tcW w:w="1161" w:type="dxa"/>
            <w:shd w:val="clear" w:color="auto" w:fill="auto"/>
          </w:tcPr>
          <w:p w14:paraId="59B2BD1B" w14:textId="77777777" w:rsidR="00986F23" w:rsidRPr="00E537B6" w:rsidRDefault="008556A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</w:t>
            </w:r>
            <w:r w:rsidR="00986F23" w:rsidRPr="00E537B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1179" w:type="dxa"/>
          </w:tcPr>
          <w:p w14:paraId="390D8D3A" w14:textId="4A5EF4E9" w:rsidR="00986F23" w:rsidRPr="00E537B6" w:rsidRDefault="00F3370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8,09</w:t>
            </w:r>
            <w:r w:rsidR="0070313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57EFAA6F" w14:textId="77777777" w:rsidR="00986F23" w:rsidRPr="00E537B6" w:rsidRDefault="008556A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="00986F23" w:rsidRPr="00E537B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986F23" w:rsidRPr="00E537B6" w14:paraId="00C15EB4" w14:textId="77777777" w:rsidTr="00D70F82">
        <w:tc>
          <w:tcPr>
            <w:tcW w:w="3240" w:type="dxa"/>
            <w:shd w:val="clear" w:color="auto" w:fill="auto"/>
          </w:tcPr>
          <w:p w14:paraId="270AC0FE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537B6">
              <w:rPr>
                <w:rFonts w:ascii="Angsana New" w:eastAsia="MS Mincho" w:hAnsi="Angsana New"/>
                <w:sz w:val="30"/>
                <w:szCs w:val="30"/>
                <w:cs/>
              </w:rPr>
              <w:t>หุ้นกู้ที่ครบกำหนดชำระหลังจากหนึ่งปี</w:t>
            </w:r>
          </w:p>
        </w:tc>
        <w:tc>
          <w:tcPr>
            <w:tcW w:w="990" w:type="dxa"/>
          </w:tcPr>
          <w:p w14:paraId="629A9235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  <w:tab w:val="center" w:pos="65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242" w:type="dxa"/>
            <w:shd w:val="clear" w:color="auto" w:fill="auto"/>
          </w:tcPr>
          <w:p w14:paraId="5EE7F576" w14:textId="335120DE" w:rsidR="00986F23" w:rsidRPr="00E537B6" w:rsidRDefault="00703134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F337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1161" w:type="dxa"/>
            <w:shd w:val="clear" w:color="auto" w:fill="auto"/>
          </w:tcPr>
          <w:p w14:paraId="03C09387" w14:textId="77777777" w:rsidR="00986F23" w:rsidRPr="00E537B6" w:rsidRDefault="008556A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986F23" w:rsidRPr="00E537B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1179" w:type="dxa"/>
          </w:tcPr>
          <w:p w14:paraId="0DE8457D" w14:textId="736780D3" w:rsidR="00986F23" w:rsidRPr="00E537B6" w:rsidRDefault="00F3370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24,284</w:t>
            </w:r>
          </w:p>
        </w:tc>
        <w:tc>
          <w:tcPr>
            <w:tcW w:w="1260" w:type="dxa"/>
          </w:tcPr>
          <w:p w14:paraId="22BE7CAB" w14:textId="77777777" w:rsidR="00986F23" w:rsidRPr="00E537B6" w:rsidRDefault="008556A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="00986F23" w:rsidRPr="00E537B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781</w:t>
            </w:r>
          </w:p>
        </w:tc>
      </w:tr>
      <w:tr w:rsidR="00986F23" w:rsidRPr="00E537B6" w14:paraId="16DC1BEC" w14:textId="77777777" w:rsidTr="00C26433">
        <w:trPr>
          <w:trHeight w:val="596"/>
        </w:trPr>
        <w:tc>
          <w:tcPr>
            <w:tcW w:w="3240" w:type="dxa"/>
            <w:shd w:val="clear" w:color="auto" w:fill="auto"/>
          </w:tcPr>
          <w:p w14:paraId="155AC3CF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537B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6169A51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C2AEAA8" w14:textId="03ADF9EF" w:rsidR="00986F23" w:rsidRPr="00E537B6" w:rsidRDefault="00703134" w:rsidP="00F13E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3370E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1161" w:type="dxa"/>
            <w:shd w:val="clear" w:color="auto" w:fill="auto"/>
          </w:tcPr>
          <w:p w14:paraId="55790D4A" w14:textId="77777777" w:rsidR="00986F23" w:rsidRPr="00E537B6" w:rsidRDefault="008556AE" w:rsidP="00F13E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986F23" w:rsidRPr="00E537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1179" w:type="dxa"/>
          </w:tcPr>
          <w:p w14:paraId="1FFFBD0E" w14:textId="2053EB6A" w:rsidR="00986F23" w:rsidRPr="00E537B6" w:rsidRDefault="00F3370E" w:rsidP="00F13E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32,38</w:t>
            </w:r>
            <w:r w:rsidR="0070313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60" w:type="dxa"/>
          </w:tcPr>
          <w:p w14:paraId="31048E84" w14:textId="77777777" w:rsidR="00986F23" w:rsidRPr="00E537B6" w:rsidRDefault="008556AE" w:rsidP="00F13E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986F23" w:rsidRPr="00E537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601</w:t>
            </w:r>
          </w:p>
        </w:tc>
      </w:tr>
    </w:tbl>
    <w:p w14:paraId="1527E888" w14:textId="77777777" w:rsidR="0051278F" w:rsidRPr="005E2B11" w:rsidRDefault="0051278F" w:rsidP="00512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7105AEF" w14:textId="705137CD" w:rsidR="00B144AC" w:rsidRPr="005C2569" w:rsidRDefault="0051278F" w:rsidP="006F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170842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8556AE" w:rsidRPr="00170842">
        <w:rPr>
          <w:rFonts w:ascii="Angsana New" w:hAnsi="Angsana New"/>
          <w:spacing w:val="-2"/>
          <w:sz w:val="30"/>
          <w:szCs w:val="30"/>
        </w:rPr>
        <w:t>3</w:t>
      </w:r>
      <w:r w:rsidR="00D70F82" w:rsidRPr="00170842">
        <w:rPr>
          <w:rFonts w:ascii="Angsana New" w:hAnsi="Angsana New"/>
          <w:spacing w:val="-2"/>
          <w:sz w:val="30"/>
          <w:szCs w:val="30"/>
        </w:rPr>
        <w:t xml:space="preserve">0 </w:t>
      </w:r>
      <w:r w:rsidR="00D70F82" w:rsidRPr="00170842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F41431" w:rsidRPr="00170842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="008556AE" w:rsidRPr="00170842">
        <w:rPr>
          <w:rFonts w:ascii="Angsana New" w:hAnsi="Angsana New"/>
          <w:spacing w:val="-2"/>
          <w:sz w:val="30"/>
          <w:szCs w:val="30"/>
        </w:rPr>
        <w:t>2563</w:t>
      </w:r>
      <w:r w:rsidRPr="0017084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70842">
        <w:rPr>
          <w:rFonts w:ascii="Angsana New" w:hAnsi="Angsana New" w:hint="cs"/>
          <w:spacing w:val="-2"/>
          <w:sz w:val="30"/>
          <w:szCs w:val="30"/>
          <w:cs/>
        </w:rPr>
        <w:t>หุ้นกู้ของกลุ่มบริษัท</w:t>
      </w:r>
      <w:r w:rsidRPr="00170842">
        <w:rPr>
          <w:rFonts w:ascii="Angsana New" w:hAnsi="Angsana New"/>
          <w:spacing w:val="-2"/>
          <w:sz w:val="30"/>
          <w:szCs w:val="30"/>
          <w:cs/>
        </w:rPr>
        <w:t>เป็นหุ้นกู้ชนิดระบุชื่อผู้ถือ ประเภทไม่ด้อยสิทธิ  ไม่มีหลักประกัน</w:t>
      </w:r>
      <w:r w:rsidRPr="00C26433">
        <w:rPr>
          <w:rFonts w:ascii="Angsana New" w:hAnsi="Angsana New"/>
          <w:sz w:val="30"/>
          <w:szCs w:val="30"/>
          <w:cs/>
        </w:rPr>
        <w:t xml:space="preserve"> และไม่มีผู้แทนผู้ถือหุ้นกู้ โดยมีมูลค่าที่ตราไว้หน่วยละ </w:t>
      </w:r>
      <w:r w:rsidR="008556AE" w:rsidRPr="00C26433">
        <w:rPr>
          <w:rFonts w:ascii="Angsana New" w:hAnsi="Angsana New"/>
          <w:sz w:val="30"/>
          <w:szCs w:val="30"/>
        </w:rPr>
        <w:t>1</w:t>
      </w:r>
      <w:r w:rsidRPr="00C26433">
        <w:rPr>
          <w:rFonts w:ascii="Angsana New" w:hAnsi="Angsana New"/>
          <w:sz w:val="30"/>
          <w:szCs w:val="30"/>
        </w:rPr>
        <w:t>,</w:t>
      </w:r>
      <w:r w:rsidR="008556AE" w:rsidRPr="00C26433">
        <w:rPr>
          <w:rFonts w:ascii="Angsana New" w:hAnsi="Angsana New"/>
          <w:sz w:val="30"/>
          <w:szCs w:val="30"/>
        </w:rPr>
        <w:t>000</w:t>
      </w:r>
      <w:r w:rsidRPr="00C26433">
        <w:rPr>
          <w:rFonts w:ascii="Angsana New" w:hAnsi="Angsana New"/>
          <w:sz w:val="30"/>
          <w:szCs w:val="30"/>
          <w:cs/>
        </w:rPr>
        <w:t xml:space="preserve"> บาท และมีราคาเสนอขายหน่วยละ </w:t>
      </w:r>
      <w:r w:rsidR="008556AE" w:rsidRPr="00C26433">
        <w:rPr>
          <w:rFonts w:ascii="Angsana New" w:hAnsi="Angsana New"/>
          <w:sz w:val="30"/>
          <w:szCs w:val="30"/>
        </w:rPr>
        <w:t>1</w:t>
      </w:r>
      <w:r w:rsidRPr="00C26433">
        <w:rPr>
          <w:rFonts w:ascii="Angsana New" w:hAnsi="Angsana New"/>
          <w:sz w:val="30"/>
          <w:szCs w:val="30"/>
        </w:rPr>
        <w:t>,</w:t>
      </w:r>
      <w:r w:rsidR="008556AE" w:rsidRPr="00C26433">
        <w:rPr>
          <w:rFonts w:ascii="Angsana New" w:hAnsi="Angsana New"/>
          <w:sz w:val="30"/>
          <w:szCs w:val="30"/>
        </w:rPr>
        <w:t>000</w:t>
      </w:r>
      <w:r w:rsidRPr="00C26433">
        <w:rPr>
          <w:rFonts w:ascii="Angsana New" w:hAnsi="Angsana New"/>
          <w:sz w:val="30"/>
          <w:szCs w:val="30"/>
          <w:cs/>
        </w:rPr>
        <w:t xml:space="preserve"> บาท ซึ่งชำระดอกเบี้ยทุก </w:t>
      </w:r>
      <w:r w:rsidR="008556AE" w:rsidRPr="00C26433">
        <w:rPr>
          <w:rFonts w:ascii="Angsana New" w:hAnsi="Angsana New"/>
          <w:sz w:val="30"/>
          <w:szCs w:val="30"/>
        </w:rPr>
        <w:t>6</w:t>
      </w:r>
      <w:r w:rsidRPr="00C26433">
        <w:rPr>
          <w:rFonts w:ascii="Angsana New" w:hAnsi="Angsana New"/>
          <w:sz w:val="30"/>
          <w:szCs w:val="30"/>
        </w:rPr>
        <w:t xml:space="preserve"> </w:t>
      </w:r>
      <w:r w:rsidRPr="00C26433">
        <w:rPr>
          <w:rFonts w:ascii="Angsana New" w:hAnsi="Angsana New"/>
          <w:sz w:val="30"/>
          <w:szCs w:val="30"/>
          <w:cs/>
        </w:rPr>
        <w:t>เดือนตลอดอายุหุ้นกู้ ทั้งนี้กลุ่ม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097D5F24" w14:textId="77777777" w:rsidR="00102739" w:rsidRPr="005E2B11" w:rsidRDefault="00102739" w:rsidP="006F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29B7932A" w14:textId="77777777" w:rsidR="00FC2533" w:rsidRPr="00E537B6" w:rsidRDefault="00FC2533" w:rsidP="002C16EF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90"/>
        </w:tabs>
        <w:ind w:hanging="810"/>
        <w:jc w:val="both"/>
        <w:rPr>
          <w:rFonts w:ascii="Angsana New" w:hAnsi="Angsana New"/>
          <w:sz w:val="30"/>
          <w:szCs w:val="30"/>
        </w:rPr>
      </w:pPr>
      <w:r w:rsidRPr="00E537B6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029576BF" w14:textId="7A52C01E" w:rsidR="00FC2533" w:rsidRPr="005E2B11" w:rsidRDefault="00FC2533" w:rsidP="00FC2533">
      <w:pPr>
        <w:rPr>
          <w:sz w:val="22"/>
          <w:szCs w:val="22"/>
          <w:lang w:eastAsia="x-none"/>
        </w:rPr>
      </w:pP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1260"/>
        <w:gridCol w:w="270"/>
        <w:gridCol w:w="1170"/>
        <w:gridCol w:w="270"/>
        <w:gridCol w:w="1170"/>
        <w:gridCol w:w="270"/>
        <w:gridCol w:w="1173"/>
      </w:tblGrid>
      <w:tr w:rsidR="00FC2533" w:rsidRPr="00E537B6" w14:paraId="11A948EB" w14:textId="77777777" w:rsidTr="0013754D">
        <w:trPr>
          <w:tblHeader/>
        </w:trPr>
        <w:tc>
          <w:tcPr>
            <w:tcW w:w="2700" w:type="dxa"/>
          </w:tcPr>
          <w:p w14:paraId="3AF9319D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60" w:lineRule="atLeast"/>
              <w:outlineLvl w:val="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4F11EAC" w14:textId="77777777" w:rsidR="00FC2533" w:rsidRPr="00E537B6" w:rsidRDefault="00FC2533" w:rsidP="00CE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3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มูลค่าหุ้น</w:t>
            </w:r>
          </w:p>
        </w:tc>
        <w:tc>
          <w:tcPr>
            <w:tcW w:w="2700" w:type="dxa"/>
            <w:gridSpan w:val="3"/>
          </w:tcPr>
          <w:p w14:paraId="31324D4E" w14:textId="77777777" w:rsidR="00FC2533" w:rsidRPr="00E537B6" w:rsidRDefault="008556AE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1CC723D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4B47843F" w14:textId="77777777" w:rsidR="00FC2533" w:rsidRPr="0070106F" w:rsidRDefault="008556AE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 w:hint="cs"/>
                <w:bCs/>
                <w:sz w:val="30"/>
                <w:szCs w:val="30"/>
              </w:rPr>
              <w:t>256</w:t>
            </w: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</w:t>
            </w:r>
          </w:p>
        </w:tc>
      </w:tr>
      <w:tr w:rsidR="00FC2533" w:rsidRPr="00E537B6" w14:paraId="494FDBF6" w14:textId="77777777" w:rsidTr="0013754D">
        <w:trPr>
          <w:tblHeader/>
        </w:trPr>
        <w:tc>
          <w:tcPr>
            <w:tcW w:w="2700" w:type="dxa"/>
          </w:tcPr>
          <w:p w14:paraId="265F25A8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60" w:lineRule="atLeast"/>
              <w:outlineLvl w:val="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2B34600B" w14:textId="77777777" w:rsidR="00FC2533" w:rsidRPr="00E537B6" w:rsidRDefault="00FC2533" w:rsidP="00CE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3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ต่อหุ้น</w:t>
            </w:r>
          </w:p>
        </w:tc>
        <w:tc>
          <w:tcPr>
            <w:tcW w:w="1260" w:type="dxa"/>
          </w:tcPr>
          <w:p w14:paraId="135560D0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70" w:type="dxa"/>
          </w:tcPr>
          <w:p w14:paraId="4D6FC4BB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7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53DB2A7A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7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จำนวนเงิน</w:t>
            </w:r>
          </w:p>
        </w:tc>
        <w:tc>
          <w:tcPr>
            <w:tcW w:w="270" w:type="dxa"/>
          </w:tcPr>
          <w:p w14:paraId="19F95D6B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7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E819636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9" w:firstLine="86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70" w:type="dxa"/>
          </w:tcPr>
          <w:p w14:paraId="1C6C3BE8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</w:tcPr>
          <w:p w14:paraId="7F430626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7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จำนวนเงิน</w:t>
            </w:r>
          </w:p>
        </w:tc>
      </w:tr>
      <w:tr w:rsidR="00FC2533" w:rsidRPr="00E537B6" w14:paraId="6C49E09B" w14:textId="77777777" w:rsidTr="0013754D">
        <w:trPr>
          <w:tblHeader/>
        </w:trPr>
        <w:tc>
          <w:tcPr>
            <w:tcW w:w="2700" w:type="dxa"/>
          </w:tcPr>
          <w:p w14:paraId="17B64576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46937238" w14:textId="77777777" w:rsidR="00FC2533" w:rsidRPr="00E537B6" w:rsidRDefault="00FC2533" w:rsidP="00CE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3" w:right="-103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/>
              </w:rPr>
            </w:pPr>
            <w:r w:rsidRPr="00E537B6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537B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E537B6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583" w:type="dxa"/>
            <w:gridSpan w:val="7"/>
          </w:tcPr>
          <w:p w14:paraId="2191AA95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/>
              </w:rPr>
            </w:pPr>
            <w:r w:rsidRPr="00E537B6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8D4013" w:rsidRPr="00E537B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E537B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 xml:space="preserve">หุ้น / </w:t>
            </w:r>
            <w:r w:rsidR="008D4013" w:rsidRPr="00E537B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E537B6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FC2533" w:rsidRPr="00E537B6" w14:paraId="5C38FB32" w14:textId="77777777" w:rsidTr="0013754D">
        <w:tc>
          <w:tcPr>
            <w:tcW w:w="2700" w:type="dxa"/>
          </w:tcPr>
          <w:p w14:paraId="693A8946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37B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ทุนจดทะเบียน</w:t>
            </w:r>
          </w:p>
        </w:tc>
        <w:tc>
          <w:tcPr>
            <w:tcW w:w="810" w:type="dxa"/>
          </w:tcPr>
          <w:p w14:paraId="05B14316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751BE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2B7F36A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601FA0F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E2CF0B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2D984F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C2533" w:rsidRPr="00E537B6" w14:paraId="325EF6E0" w14:textId="77777777" w:rsidTr="0013754D">
        <w:tc>
          <w:tcPr>
            <w:tcW w:w="2700" w:type="dxa"/>
          </w:tcPr>
          <w:p w14:paraId="1109879B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ตุลาคม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  <w:r w:rsidR="00DC55A9"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/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</w:tcPr>
          <w:p w14:paraId="35A40200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ED98C8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90B283F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C13A878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2C42E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B9D0894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86F23" w:rsidRPr="00E537B6" w14:paraId="48119726" w14:textId="77777777" w:rsidTr="0013754D">
        <w:tc>
          <w:tcPr>
            <w:tcW w:w="2700" w:type="dxa"/>
          </w:tcPr>
          <w:p w14:paraId="0031B271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ind w:firstLine="151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- </w:t>
            </w: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</w:tcPr>
          <w:p w14:paraId="0D973BF9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7DE4654B" w14:textId="2D6BB146" w:rsidR="00986F23" w:rsidRPr="00E537B6" w:rsidRDefault="00F3370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2,935</w:t>
            </w:r>
          </w:p>
        </w:tc>
        <w:tc>
          <w:tcPr>
            <w:tcW w:w="270" w:type="dxa"/>
          </w:tcPr>
          <w:p w14:paraId="3E0EF267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624B8" w14:textId="30EFC8C7" w:rsidR="00986F23" w:rsidRPr="00E537B6" w:rsidRDefault="00F3370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2,935</w:t>
            </w:r>
          </w:p>
        </w:tc>
        <w:tc>
          <w:tcPr>
            <w:tcW w:w="270" w:type="dxa"/>
          </w:tcPr>
          <w:p w14:paraId="756B95BC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C46E8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986F23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14:paraId="5E1904A0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0D35FDF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986F23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751</w:t>
            </w:r>
          </w:p>
        </w:tc>
      </w:tr>
      <w:tr w:rsidR="0058601A" w:rsidRPr="00E537B6" w14:paraId="51989AAF" w14:textId="77777777" w:rsidTr="0013754D">
        <w:tc>
          <w:tcPr>
            <w:tcW w:w="2700" w:type="dxa"/>
          </w:tcPr>
          <w:p w14:paraId="65E05BEE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ind w:firstLine="15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6B339792" w14:textId="77777777" w:rsidR="0058601A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354A9B46" w14:textId="18AB0867" w:rsidR="0058601A" w:rsidRPr="00E537B6" w:rsidRDefault="00F3370E" w:rsidP="009B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(918)</w:t>
            </w:r>
          </w:p>
        </w:tc>
        <w:tc>
          <w:tcPr>
            <w:tcW w:w="270" w:type="dxa"/>
          </w:tcPr>
          <w:p w14:paraId="0A33A12D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BAFF87" w14:textId="3D3CA783" w:rsidR="0058601A" w:rsidRPr="00E537B6" w:rsidRDefault="00F3370E" w:rsidP="009B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(918)</w:t>
            </w:r>
          </w:p>
        </w:tc>
        <w:tc>
          <w:tcPr>
            <w:tcW w:w="270" w:type="dxa"/>
          </w:tcPr>
          <w:p w14:paraId="15E9E97D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AF153C" w14:textId="77777777" w:rsidR="0058601A" w:rsidRPr="00E537B6" w:rsidRDefault="0058601A" w:rsidP="009B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917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CE7ACF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84A3322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917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58601A" w:rsidRPr="00E537B6" w14:paraId="4920FDED" w14:textId="77777777" w:rsidTr="0013754D">
        <w:tc>
          <w:tcPr>
            <w:tcW w:w="2700" w:type="dxa"/>
          </w:tcPr>
          <w:p w14:paraId="667304D0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ind w:firstLine="151"/>
              <w:rPr>
                <w:rFonts w:ascii="Angsana New" w:eastAsia="Times New Roman" w:hAnsi="Angsana New"/>
                <w:sz w:val="30"/>
                <w:szCs w:val="30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ออกหุ้นใหม่</w:t>
            </w:r>
          </w:p>
        </w:tc>
        <w:tc>
          <w:tcPr>
            <w:tcW w:w="810" w:type="dxa"/>
          </w:tcPr>
          <w:p w14:paraId="658C8636" w14:textId="77777777" w:rsidR="0058601A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05BFF9" w14:textId="63AF43E5" w:rsidR="0058601A" w:rsidRPr="00E537B6" w:rsidRDefault="00F3370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1,210</w:t>
            </w:r>
          </w:p>
        </w:tc>
        <w:tc>
          <w:tcPr>
            <w:tcW w:w="270" w:type="dxa"/>
          </w:tcPr>
          <w:p w14:paraId="06A2A50D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A2A549" w14:textId="342ED717" w:rsidR="0058601A" w:rsidRPr="00E537B6" w:rsidRDefault="00F3370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1,210</w:t>
            </w:r>
          </w:p>
        </w:tc>
        <w:tc>
          <w:tcPr>
            <w:tcW w:w="270" w:type="dxa"/>
          </w:tcPr>
          <w:p w14:paraId="02ABB8E4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E0AE5D" w14:textId="77777777" w:rsidR="0058601A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58601A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168DEDB9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DE584B5" w14:textId="77777777" w:rsidR="0058601A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58601A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101</w:t>
            </w:r>
          </w:p>
        </w:tc>
      </w:tr>
      <w:tr w:rsidR="00986F23" w:rsidRPr="00E537B6" w14:paraId="752F00E3" w14:textId="77777777" w:rsidTr="0013754D">
        <w:tc>
          <w:tcPr>
            <w:tcW w:w="2700" w:type="dxa"/>
          </w:tcPr>
          <w:p w14:paraId="11BA55B3" w14:textId="7737007E" w:rsidR="00986F23" w:rsidRPr="0013754D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rPr>
                <w:rFonts w:ascii="Angsana New" w:eastAsia="Times New Roman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13754D">
              <w:rPr>
                <w:rFonts w:ascii="Angsana New" w:eastAsia="Times New Roman" w:hAnsi="Angsana New" w:hint="cs"/>
                <w:b/>
                <w:bCs/>
                <w:spacing w:val="-2"/>
                <w:sz w:val="30"/>
                <w:szCs w:val="30"/>
                <w:cs/>
                <w:lang w:val="th-TH"/>
              </w:rPr>
              <w:t xml:space="preserve">ณ วันที่ </w:t>
            </w:r>
            <w:r w:rsidR="008556AE" w:rsidRPr="008556AE">
              <w:rPr>
                <w:rFonts w:ascii="Angsana New" w:eastAsia="Times New Roman" w:hAnsi="Angsana New"/>
                <w:b/>
                <w:bCs/>
                <w:spacing w:val="-2"/>
                <w:sz w:val="30"/>
                <w:szCs w:val="30"/>
              </w:rPr>
              <w:t>3</w:t>
            </w:r>
            <w:r w:rsidR="00D70F82">
              <w:rPr>
                <w:rFonts w:ascii="Angsana New" w:eastAsia="Times New Roman" w:hAnsi="Angsana New"/>
                <w:b/>
                <w:bCs/>
                <w:spacing w:val="-2"/>
                <w:sz w:val="30"/>
                <w:szCs w:val="30"/>
              </w:rPr>
              <w:t xml:space="preserve">0 </w:t>
            </w:r>
            <w:r w:rsidR="00D70F82">
              <w:rPr>
                <w:rFonts w:ascii="Angsana New" w:eastAsia="Times New Roman" w:hAnsi="Angsana New" w:hint="cs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34767D62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B4EBC6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7C5D63B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BB88453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95DC2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24ED430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986F23" w:rsidRPr="00E537B6" w14:paraId="35CFFE60" w14:textId="77777777" w:rsidTr="0013754D">
        <w:tc>
          <w:tcPr>
            <w:tcW w:w="2700" w:type="dxa"/>
          </w:tcPr>
          <w:p w14:paraId="2742014C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ind w:firstLine="15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- </w:t>
            </w:r>
            <w:r w:rsidRPr="00E537B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</w:tcPr>
          <w:p w14:paraId="2A388BC4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5698CC" w14:textId="7E5077A0" w:rsidR="00986F23" w:rsidRPr="00E537B6" w:rsidRDefault="00F3370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3,227</w:t>
            </w:r>
          </w:p>
        </w:tc>
        <w:tc>
          <w:tcPr>
            <w:tcW w:w="270" w:type="dxa"/>
          </w:tcPr>
          <w:p w14:paraId="5330A599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4DB01C" w14:textId="2C793212" w:rsidR="00986F23" w:rsidRPr="00E537B6" w:rsidRDefault="00F3370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3,227</w:t>
            </w:r>
          </w:p>
        </w:tc>
        <w:tc>
          <w:tcPr>
            <w:tcW w:w="270" w:type="dxa"/>
          </w:tcPr>
          <w:p w14:paraId="1B69C744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0E2BCF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="0058601A"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6EB36F33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4BDF0E9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="0058601A"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935</w:t>
            </w:r>
          </w:p>
        </w:tc>
      </w:tr>
      <w:tr w:rsidR="00986F23" w:rsidRPr="00E537B6" w14:paraId="1A2E50B9" w14:textId="77777777" w:rsidTr="0013754D">
        <w:tc>
          <w:tcPr>
            <w:tcW w:w="2700" w:type="dxa"/>
          </w:tcPr>
          <w:p w14:paraId="075E79BA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37B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810" w:type="dxa"/>
          </w:tcPr>
          <w:p w14:paraId="4E7087AC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11A6AD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63428D8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A0FB2D2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BFFA6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99B6995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86F23" w:rsidRPr="00E537B6" w14:paraId="3732D120" w14:textId="77777777" w:rsidTr="0013754D">
        <w:tc>
          <w:tcPr>
            <w:tcW w:w="2700" w:type="dxa"/>
          </w:tcPr>
          <w:p w14:paraId="7DDB89A4" w14:textId="77777777" w:rsidR="00986F23" w:rsidRPr="00E537B6" w:rsidRDefault="00DC55A9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ตุลาคม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/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</w:tcPr>
          <w:p w14:paraId="6A3C60DF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5D3470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7B175F7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E07774B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86E1C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A24F75F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86F23" w:rsidRPr="00E537B6" w14:paraId="6B098BCE" w14:textId="77777777" w:rsidTr="0013754D">
        <w:tc>
          <w:tcPr>
            <w:tcW w:w="2700" w:type="dxa"/>
          </w:tcPr>
          <w:p w14:paraId="338D9BC2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ind w:firstLine="151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- </w:t>
            </w: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</w:tcPr>
          <w:p w14:paraId="5A9D20DD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02B1C0" w14:textId="7D5E0A26" w:rsidR="00986F23" w:rsidRPr="00E537B6" w:rsidRDefault="00F3370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2,017</w:t>
            </w:r>
          </w:p>
        </w:tc>
        <w:tc>
          <w:tcPr>
            <w:tcW w:w="270" w:type="dxa"/>
          </w:tcPr>
          <w:p w14:paraId="5769E911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1F149C" w14:textId="0EEDB3D4" w:rsidR="00986F23" w:rsidRPr="00E537B6" w:rsidRDefault="00F3370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2,017</w:t>
            </w:r>
          </w:p>
        </w:tc>
        <w:tc>
          <w:tcPr>
            <w:tcW w:w="270" w:type="dxa"/>
          </w:tcPr>
          <w:p w14:paraId="64665992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871905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986F23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834</w:t>
            </w:r>
          </w:p>
        </w:tc>
        <w:tc>
          <w:tcPr>
            <w:tcW w:w="270" w:type="dxa"/>
          </w:tcPr>
          <w:p w14:paraId="6AD7ACA1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F069831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986F23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834</w:t>
            </w:r>
          </w:p>
        </w:tc>
      </w:tr>
      <w:tr w:rsidR="00986F23" w:rsidRPr="00E537B6" w14:paraId="71BA5573" w14:textId="77777777" w:rsidTr="0013754D">
        <w:tc>
          <w:tcPr>
            <w:tcW w:w="2700" w:type="dxa"/>
          </w:tcPr>
          <w:p w14:paraId="68454F5A" w14:textId="499F8C63" w:rsidR="00986F23" w:rsidRPr="00E537B6" w:rsidRDefault="0013754D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3754D">
              <w:rPr>
                <w:rFonts w:ascii="Angsana New" w:eastAsia="Times New Roman" w:hAnsi="Angsana New" w:hint="cs"/>
                <w:b/>
                <w:bCs/>
                <w:spacing w:val="-2"/>
                <w:sz w:val="30"/>
                <w:szCs w:val="30"/>
                <w:cs/>
                <w:lang w:val="th-TH"/>
              </w:rPr>
              <w:t xml:space="preserve">ณ วันที่ </w:t>
            </w:r>
            <w:r w:rsidR="008556AE" w:rsidRPr="008556AE">
              <w:rPr>
                <w:rFonts w:ascii="Angsana New" w:eastAsia="Times New Roman" w:hAnsi="Angsana New"/>
                <w:b/>
                <w:bCs/>
                <w:spacing w:val="-2"/>
                <w:sz w:val="30"/>
                <w:szCs w:val="30"/>
              </w:rPr>
              <w:t>3</w:t>
            </w:r>
            <w:r w:rsidR="00D70F82">
              <w:rPr>
                <w:rFonts w:ascii="Angsana New" w:eastAsia="Times New Roman" w:hAnsi="Angsana New"/>
                <w:b/>
                <w:bCs/>
                <w:spacing w:val="-2"/>
                <w:sz w:val="30"/>
                <w:szCs w:val="30"/>
              </w:rPr>
              <w:t xml:space="preserve">0 </w:t>
            </w:r>
            <w:r w:rsidR="00D70F82">
              <w:rPr>
                <w:rFonts w:ascii="Angsana New" w:eastAsia="Times New Roman" w:hAnsi="Angsana New" w:hint="cs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460210BA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489206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316E3F1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03386BE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4F9F8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6B67BDC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986F23" w:rsidRPr="00E537B6" w14:paraId="61343E44" w14:textId="77777777" w:rsidTr="0013754D">
        <w:tc>
          <w:tcPr>
            <w:tcW w:w="2700" w:type="dxa"/>
          </w:tcPr>
          <w:p w14:paraId="146D1544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ind w:firstLine="15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- </w:t>
            </w:r>
            <w:r w:rsidRPr="00E537B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</w:tcPr>
          <w:p w14:paraId="37D5882D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5D60236" w14:textId="4DD3A4D5" w:rsidR="00986F23" w:rsidRPr="00E537B6" w:rsidRDefault="00F3370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2,017</w:t>
            </w:r>
          </w:p>
        </w:tc>
        <w:tc>
          <w:tcPr>
            <w:tcW w:w="270" w:type="dxa"/>
          </w:tcPr>
          <w:p w14:paraId="4E1F9F9E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3B4D9C" w14:textId="4DDFF6A7" w:rsidR="00986F23" w:rsidRPr="00E537B6" w:rsidRDefault="00F3370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2,017</w:t>
            </w:r>
          </w:p>
        </w:tc>
        <w:tc>
          <w:tcPr>
            <w:tcW w:w="270" w:type="dxa"/>
          </w:tcPr>
          <w:p w14:paraId="341D3203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147CD9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58601A"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270" w:type="dxa"/>
          </w:tcPr>
          <w:p w14:paraId="30066FEB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200511C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58601A"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834</w:t>
            </w:r>
          </w:p>
        </w:tc>
      </w:tr>
    </w:tbl>
    <w:p w14:paraId="2C459F28" w14:textId="3DBC9D02" w:rsidR="00E91F9C" w:rsidRPr="006F54C6" w:rsidRDefault="00E91F9C" w:rsidP="00760BD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30"/>
          <w:szCs w:val="30"/>
        </w:rPr>
      </w:pPr>
      <w:r w:rsidRPr="006F54C6">
        <w:rPr>
          <w:rFonts w:ascii="Angsana New" w:hAnsi="Angsana New" w:hint="cs"/>
          <w:sz w:val="30"/>
          <w:szCs w:val="30"/>
          <w:cs/>
        </w:rPr>
        <w:lastRenderedPageBreak/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05F793F5" w14:textId="77777777" w:rsidR="00E91F9C" w:rsidRPr="00117908" w:rsidRDefault="00E91F9C" w:rsidP="00760BD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8"/>
          <w:szCs w:val="8"/>
        </w:rPr>
      </w:pPr>
    </w:p>
    <w:p w14:paraId="05F3C9FE" w14:textId="77777777" w:rsidR="00760BD8" w:rsidRPr="00171292" w:rsidRDefault="00760BD8" w:rsidP="0079729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30"/>
          <w:szCs w:val="30"/>
          <w:cs/>
        </w:rPr>
      </w:pPr>
      <w:r w:rsidRPr="0017129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556AE" w:rsidRPr="008556AE">
        <w:rPr>
          <w:rFonts w:ascii="Angsana New" w:hAnsi="Angsana New"/>
          <w:sz w:val="30"/>
          <w:szCs w:val="30"/>
        </w:rPr>
        <w:t>24</w:t>
      </w:r>
      <w:r w:rsidRPr="00171292">
        <w:rPr>
          <w:rFonts w:ascii="Angsana New" w:hAnsi="Angsana New"/>
          <w:sz w:val="30"/>
          <w:szCs w:val="30"/>
        </w:rPr>
        <w:t xml:space="preserve"> </w:t>
      </w:r>
      <w:r w:rsidRPr="0017129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556AE" w:rsidRPr="008556AE">
        <w:rPr>
          <w:rFonts w:ascii="Angsana New" w:hAnsi="Angsana New" w:hint="cs"/>
          <w:sz w:val="30"/>
          <w:szCs w:val="30"/>
        </w:rPr>
        <w:t>256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171292">
        <w:rPr>
          <w:rFonts w:ascii="Angsana New" w:hAnsi="Angsana New"/>
          <w:sz w:val="30"/>
          <w:szCs w:val="30"/>
        </w:rPr>
        <w:t xml:space="preserve"> </w:t>
      </w:r>
      <w:r w:rsidRPr="00171292">
        <w:rPr>
          <w:rFonts w:ascii="Angsana New" w:hAnsi="Angsana New" w:hint="cs"/>
          <w:sz w:val="30"/>
          <w:szCs w:val="30"/>
          <w:cs/>
        </w:rPr>
        <w:t>การประชุมสามัญผู้ถือหุ้น</w:t>
      </w:r>
      <w:r w:rsidR="006F54C6" w:rsidRPr="00171292">
        <w:rPr>
          <w:rFonts w:ascii="Angsana New" w:hAnsi="Angsana New" w:hint="cs"/>
          <w:sz w:val="30"/>
          <w:szCs w:val="30"/>
          <w:cs/>
        </w:rPr>
        <w:t>มีมติ</w:t>
      </w:r>
      <w:r w:rsidRPr="00171292">
        <w:rPr>
          <w:rFonts w:ascii="Angsana New" w:hAnsi="Angsana New" w:hint="cs"/>
          <w:sz w:val="30"/>
          <w:szCs w:val="30"/>
          <w:cs/>
        </w:rPr>
        <w:t>อนุมัติการ</w:t>
      </w:r>
      <w:r w:rsidR="005E2590" w:rsidRPr="00171292">
        <w:rPr>
          <w:rFonts w:ascii="Angsana New" w:hAnsi="Angsana New" w:hint="cs"/>
          <w:sz w:val="30"/>
          <w:szCs w:val="30"/>
          <w:cs/>
        </w:rPr>
        <w:t>ลดทุนจดทะเบียน</w:t>
      </w:r>
      <w:r w:rsidR="001F3935" w:rsidRPr="00171292">
        <w:rPr>
          <w:rFonts w:ascii="Angsana New" w:hAnsi="Angsana New" w:hint="cs"/>
          <w:sz w:val="30"/>
          <w:szCs w:val="30"/>
          <w:cs/>
        </w:rPr>
        <w:t xml:space="preserve">จาก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="001F3935" w:rsidRPr="00171292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934</w:t>
      </w:r>
      <w:r w:rsidR="001F3935" w:rsidRPr="00171292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63</w:t>
      </w:r>
      <w:r w:rsidR="001F3935" w:rsidRPr="00171292">
        <w:rPr>
          <w:rFonts w:ascii="Angsana New" w:hAnsi="Angsana New"/>
          <w:sz w:val="30"/>
          <w:szCs w:val="30"/>
        </w:rPr>
        <w:t xml:space="preserve"> </w:t>
      </w:r>
      <w:r w:rsidR="001F3935" w:rsidRPr="00171292">
        <w:rPr>
          <w:rFonts w:ascii="Angsana New" w:hAnsi="Angsana New" w:hint="cs"/>
          <w:sz w:val="30"/>
          <w:szCs w:val="30"/>
          <w:cs/>
        </w:rPr>
        <w:t xml:space="preserve">ล้านบาทเป็น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="001F3935" w:rsidRPr="00171292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016</w:t>
      </w:r>
      <w:r w:rsidR="001F3935" w:rsidRPr="00171292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76</w:t>
      </w:r>
      <w:r w:rsidR="001F3935" w:rsidRPr="00171292">
        <w:rPr>
          <w:rFonts w:ascii="Angsana New" w:hAnsi="Angsana New"/>
          <w:sz w:val="30"/>
          <w:szCs w:val="30"/>
        </w:rPr>
        <w:t xml:space="preserve"> </w:t>
      </w:r>
      <w:r w:rsidR="001F3935" w:rsidRPr="00171292">
        <w:rPr>
          <w:rFonts w:ascii="Angsana New" w:hAnsi="Angsana New" w:hint="cs"/>
          <w:sz w:val="30"/>
          <w:szCs w:val="30"/>
          <w:cs/>
        </w:rPr>
        <w:t xml:space="preserve">ล้านบาท โดยยกเลิกหุ้นสามัญที่ยังไม่ได้จำหน่ายจำนวน </w:t>
      </w:r>
      <w:r w:rsidR="008556AE" w:rsidRPr="008556AE">
        <w:rPr>
          <w:rFonts w:ascii="Angsana New" w:hAnsi="Angsana New"/>
          <w:sz w:val="30"/>
          <w:szCs w:val="30"/>
        </w:rPr>
        <w:t>917</w:t>
      </w:r>
      <w:r w:rsidR="001F3935" w:rsidRPr="00171292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87</w:t>
      </w:r>
      <w:r w:rsidR="001F3935" w:rsidRPr="00171292">
        <w:rPr>
          <w:rFonts w:ascii="Angsana New" w:hAnsi="Angsana New"/>
          <w:sz w:val="30"/>
          <w:szCs w:val="30"/>
        </w:rPr>
        <w:t xml:space="preserve"> </w:t>
      </w:r>
      <w:r w:rsidR="001F3935" w:rsidRPr="00171292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="001F3935" w:rsidRPr="00171292">
        <w:rPr>
          <w:rFonts w:ascii="Angsana New" w:hAnsi="Angsana New" w:hint="cs"/>
          <w:sz w:val="30"/>
          <w:szCs w:val="30"/>
          <w:cs/>
        </w:rPr>
        <w:t xml:space="preserve"> บาท</w:t>
      </w:r>
      <w:r w:rsidR="006F54C6" w:rsidRPr="00171292">
        <w:rPr>
          <w:rFonts w:ascii="Angsana New" w:hAnsi="Angsana New" w:hint="cs"/>
          <w:sz w:val="30"/>
          <w:szCs w:val="30"/>
          <w:cs/>
        </w:rPr>
        <w:t>และในวันเดียวกันผู้ถือหุ้นมีมติอนุมัติ</w:t>
      </w:r>
      <w:r w:rsidR="00CA5456" w:rsidRPr="00171292">
        <w:rPr>
          <w:rFonts w:ascii="Angsana New" w:hAnsi="Angsana New" w:hint="cs"/>
          <w:sz w:val="30"/>
          <w:szCs w:val="30"/>
          <w:cs/>
        </w:rPr>
        <w:t xml:space="preserve">การเพิ่มทุนจดทะเบียนจาก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="00CA5456" w:rsidRPr="00171292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016</w:t>
      </w:r>
      <w:r w:rsidR="00CA5456" w:rsidRPr="00171292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76</w:t>
      </w:r>
      <w:r w:rsidR="00CA5456" w:rsidRPr="00171292">
        <w:rPr>
          <w:rFonts w:ascii="Angsana New" w:hAnsi="Angsana New"/>
          <w:sz w:val="30"/>
          <w:szCs w:val="30"/>
        </w:rPr>
        <w:t xml:space="preserve"> </w:t>
      </w:r>
      <w:r w:rsidR="00CA5456" w:rsidRPr="00171292">
        <w:rPr>
          <w:rFonts w:ascii="Angsana New" w:hAnsi="Angsana New" w:hint="cs"/>
          <w:sz w:val="30"/>
          <w:szCs w:val="30"/>
          <w:cs/>
        </w:rPr>
        <w:t xml:space="preserve">ล้านบาทเป็น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CA5456" w:rsidRPr="00171292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226</w:t>
      </w:r>
      <w:r w:rsidR="00CA5456" w:rsidRPr="00171292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82</w:t>
      </w:r>
      <w:r w:rsidR="00CA5456" w:rsidRPr="00171292">
        <w:rPr>
          <w:rFonts w:ascii="Angsana New" w:hAnsi="Angsana New" w:hint="cs"/>
          <w:sz w:val="30"/>
          <w:szCs w:val="30"/>
          <w:cs/>
        </w:rPr>
        <w:t xml:space="preserve"> ล้านบาทโดยการออ</w:t>
      </w:r>
      <w:r w:rsidR="007B046B" w:rsidRPr="00171292">
        <w:rPr>
          <w:rFonts w:ascii="Angsana New" w:hAnsi="Angsana New" w:hint="cs"/>
          <w:sz w:val="30"/>
          <w:szCs w:val="30"/>
          <w:cs/>
        </w:rPr>
        <w:t>ก</w:t>
      </w:r>
      <w:r w:rsidR="00CA5456" w:rsidRPr="00171292">
        <w:rPr>
          <w:rFonts w:ascii="Angsana New" w:hAnsi="Angsana New" w:hint="cs"/>
          <w:sz w:val="30"/>
          <w:szCs w:val="30"/>
          <w:cs/>
        </w:rPr>
        <w:t xml:space="preserve">หุ้นสามัญจำนวน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="00CA5456" w:rsidRPr="00171292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210</w:t>
      </w:r>
      <w:r w:rsidR="00CA5456" w:rsidRPr="00171292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06</w:t>
      </w:r>
      <w:r w:rsidR="00CA5456" w:rsidRPr="00171292">
        <w:rPr>
          <w:rFonts w:ascii="Angsana New" w:hAnsi="Angsana New"/>
          <w:sz w:val="30"/>
          <w:szCs w:val="30"/>
        </w:rPr>
        <w:t xml:space="preserve"> </w:t>
      </w:r>
      <w:r w:rsidR="00CA5456" w:rsidRPr="00171292">
        <w:rPr>
          <w:rFonts w:ascii="Angsana New" w:hAnsi="Angsana New" w:hint="cs"/>
          <w:sz w:val="30"/>
          <w:szCs w:val="30"/>
          <w:cs/>
        </w:rPr>
        <w:t xml:space="preserve">ล้านหุ้น มูลค้าหุ้นละ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="00CA5456" w:rsidRPr="00171292">
        <w:rPr>
          <w:rFonts w:ascii="Angsana New" w:hAnsi="Angsana New" w:hint="cs"/>
          <w:sz w:val="30"/>
          <w:szCs w:val="30"/>
          <w:cs/>
        </w:rPr>
        <w:t xml:space="preserve"> บาท</w:t>
      </w:r>
      <w:r w:rsidR="008C3577" w:rsidRPr="00171292">
        <w:rPr>
          <w:rFonts w:ascii="Angsana New" w:hAnsi="Angsana New"/>
          <w:sz w:val="30"/>
          <w:szCs w:val="30"/>
        </w:rPr>
        <w:t xml:space="preserve"> </w:t>
      </w:r>
      <w:r w:rsidR="008C3577" w:rsidRPr="00171292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บริษัทได้จดทะเบียนการลดทุนและการเพิ่มทุนจดทะเบียนดังกล่าวกับกระทรวงพาณิชย์เมื่อวันที่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B12327">
        <w:rPr>
          <w:rFonts w:ascii="Angsana New" w:hAnsi="Angsana New"/>
          <w:sz w:val="30"/>
          <w:szCs w:val="30"/>
        </w:rPr>
        <w:t xml:space="preserve"> </w:t>
      </w:r>
      <w:r w:rsidR="008C3577" w:rsidRPr="00171292">
        <w:rPr>
          <w:rFonts w:ascii="Angsana New" w:hAnsi="Angsana New" w:hint="cs"/>
          <w:sz w:val="30"/>
          <w:szCs w:val="30"/>
          <w:cs/>
        </w:rPr>
        <w:t>กุมภาพันธ์</w:t>
      </w:r>
      <w:r w:rsidR="008C3577" w:rsidRPr="00171292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8C3577" w:rsidRPr="00171292">
        <w:rPr>
          <w:rFonts w:ascii="Angsana New" w:hAnsi="Angsana New"/>
          <w:sz w:val="30"/>
          <w:szCs w:val="30"/>
        </w:rPr>
        <w:t xml:space="preserve"> </w:t>
      </w:r>
      <w:r w:rsidR="008C3577" w:rsidRPr="00171292">
        <w:rPr>
          <w:rFonts w:ascii="Angsana New" w:hAnsi="Angsana New" w:hint="cs"/>
          <w:sz w:val="30"/>
          <w:szCs w:val="30"/>
          <w:cs/>
        </w:rPr>
        <w:t>และวันที่</w:t>
      </w:r>
      <w:r w:rsidR="00B12327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4</w:t>
      </w:r>
      <w:r w:rsidR="00B12327">
        <w:rPr>
          <w:rFonts w:ascii="Angsana New" w:hAnsi="Angsana New"/>
          <w:sz w:val="30"/>
          <w:szCs w:val="30"/>
        </w:rPr>
        <w:t xml:space="preserve"> </w:t>
      </w:r>
      <w:r w:rsidR="008C3577" w:rsidRPr="0017129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8C3577" w:rsidRPr="00171292">
        <w:rPr>
          <w:rFonts w:ascii="Angsana New" w:hAnsi="Angsana New"/>
          <w:sz w:val="30"/>
          <w:szCs w:val="30"/>
        </w:rPr>
        <w:t xml:space="preserve"> </w:t>
      </w:r>
      <w:r w:rsidR="008C3577" w:rsidRPr="0017129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7498BA49" w14:textId="77777777" w:rsidR="005E2590" w:rsidRPr="00117908" w:rsidRDefault="005E2590" w:rsidP="0072269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8"/>
          <w:szCs w:val="8"/>
          <w:lang w:val="x-none" w:eastAsia="x-none"/>
        </w:rPr>
      </w:pPr>
    </w:p>
    <w:p w14:paraId="222F7862" w14:textId="77777777" w:rsidR="009A45B0" w:rsidRPr="00B45AFD" w:rsidRDefault="0070308B" w:rsidP="00704E33">
      <w:pPr>
        <w:pStyle w:val="Heading6"/>
        <w:numPr>
          <w:ilvl w:val="0"/>
          <w:numId w:val="16"/>
        </w:numPr>
        <w:tabs>
          <w:tab w:val="left" w:pos="90"/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B144AC" w:rsidRPr="00B45AFD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122A16CE" w14:textId="77777777" w:rsidR="009A45B0" w:rsidRPr="00362525" w:rsidRDefault="009A45B0" w:rsidP="00C74202">
      <w:pPr>
        <w:spacing w:line="240" w:lineRule="auto"/>
        <w:rPr>
          <w:rFonts w:ascii="Angsana New" w:hAnsi="Angsana New"/>
          <w:sz w:val="4"/>
          <w:szCs w:val="4"/>
        </w:rPr>
      </w:pPr>
    </w:p>
    <w:p w14:paraId="73B99016" w14:textId="739FE3A2" w:rsidR="0070308B" w:rsidRPr="00B45AFD" w:rsidRDefault="00CB6CF4" w:rsidP="0070308B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กลุ่มบริษัทมี</w:t>
      </w:r>
      <w:r w:rsidR="0070308B" w:rsidRPr="00B45AFD">
        <w:rPr>
          <w:rFonts w:ascii="Angsana New" w:hAnsi="Angsana New"/>
          <w:sz w:val="30"/>
          <w:szCs w:val="30"/>
          <w:cs/>
        </w:rPr>
        <w:t xml:space="preserve"> </w:t>
      </w:r>
      <w:r w:rsidR="00FC2AEC">
        <w:rPr>
          <w:rFonts w:ascii="Angsana New" w:hAnsi="Angsana New"/>
          <w:sz w:val="30"/>
          <w:szCs w:val="30"/>
        </w:rPr>
        <w:t>4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70308B" w:rsidRPr="00B45AFD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70308B" w:rsidRPr="00B45AFD">
        <w:rPr>
          <w:rFonts w:ascii="Angsana New" w:hAnsi="Angsana New" w:hint="cs"/>
          <w:sz w:val="30"/>
          <w:szCs w:val="30"/>
          <w:cs/>
        </w:rPr>
        <w:t>เกี่ยวข้องกับธุรกิจและบริการ</w:t>
      </w:r>
      <w:r w:rsidR="0070308B" w:rsidRPr="00B45AFD">
        <w:rPr>
          <w:rFonts w:ascii="Angsana New" w:hAnsi="Angsana New"/>
          <w:sz w:val="30"/>
          <w:szCs w:val="30"/>
          <w:cs/>
        </w:rPr>
        <w:t>ที่แตกต่างกัน และมีการบริหารจัดการแยกต่างหาก เนื่องจาก</w:t>
      </w:r>
      <w:r w:rsidR="0070308B" w:rsidRPr="00B45AFD">
        <w:rPr>
          <w:rFonts w:ascii="Angsana New" w:hAnsi="Angsana New" w:hint="cs"/>
          <w:sz w:val="30"/>
          <w:szCs w:val="30"/>
          <w:cs/>
        </w:rPr>
        <w:t>การใช้เทคโนโลยีและ</w:t>
      </w:r>
      <w:r w:rsidR="0070308B" w:rsidRPr="00B45AFD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117908">
        <w:rPr>
          <w:rFonts w:ascii="Angsana New" w:hAnsi="Angsana New"/>
          <w:sz w:val="30"/>
          <w:szCs w:val="30"/>
        </w:rPr>
        <w:t xml:space="preserve"> </w:t>
      </w:r>
      <w:r w:rsidR="00117908" w:rsidRPr="00117908">
        <w:rPr>
          <w:rFonts w:ascii="Angsana New" w:hAnsi="Angsana New" w:hint="cs"/>
          <w:sz w:val="30"/>
          <w:szCs w:val="30"/>
          <w:cs/>
        </w:rPr>
        <w:t>ระหว่างปี</w:t>
      </w:r>
      <w:r w:rsidR="00117908" w:rsidRPr="00117908">
        <w:rPr>
          <w:rFonts w:ascii="Angsana New" w:hAnsi="Angsana New"/>
          <w:sz w:val="30"/>
          <w:szCs w:val="30"/>
          <w:cs/>
        </w:rPr>
        <w:t xml:space="preserve"> </w:t>
      </w:r>
      <w:r w:rsidR="00117908" w:rsidRPr="00117908">
        <w:rPr>
          <w:rFonts w:ascii="Angsana New" w:hAnsi="Angsana New"/>
          <w:sz w:val="30"/>
          <w:szCs w:val="30"/>
        </w:rPr>
        <w:t xml:space="preserve">2563 </w:t>
      </w:r>
      <w:r w:rsidR="00117908" w:rsidRPr="00117908">
        <w:rPr>
          <w:rFonts w:ascii="Angsana New" w:hAnsi="Angsana New" w:hint="cs"/>
          <w:sz w:val="30"/>
          <w:szCs w:val="30"/>
          <w:cs/>
        </w:rPr>
        <w:t>คณะผู้บริหารได้เปลี่ยนหลักเกณฑ์ในการประเมินผลการปฏิบัติงานของกลุ่มกิจการ</w:t>
      </w:r>
      <w:r w:rsidR="00117908" w:rsidRPr="00117908">
        <w:rPr>
          <w:rFonts w:ascii="Angsana New" w:hAnsi="Angsana New"/>
          <w:sz w:val="30"/>
          <w:szCs w:val="30"/>
          <w:cs/>
        </w:rPr>
        <w:t xml:space="preserve"> </w:t>
      </w:r>
      <w:r w:rsidR="00117908" w:rsidRPr="00117908">
        <w:rPr>
          <w:rFonts w:ascii="Angsana New" w:hAnsi="Angsana New" w:hint="cs"/>
          <w:sz w:val="30"/>
          <w:szCs w:val="30"/>
          <w:cs/>
        </w:rPr>
        <w:t>โดยได้เปลี่ยนแปลงการรายงานข้อมูลทางการเงินจำแนกตามส่วนงานที่รายงานในปี</w:t>
      </w:r>
      <w:r w:rsidR="00117908" w:rsidRPr="00117908">
        <w:rPr>
          <w:rFonts w:ascii="Angsana New" w:hAnsi="Angsana New"/>
          <w:sz w:val="30"/>
          <w:szCs w:val="30"/>
          <w:cs/>
        </w:rPr>
        <w:t xml:space="preserve"> </w:t>
      </w:r>
      <w:r w:rsidR="00117908" w:rsidRPr="00117908">
        <w:rPr>
          <w:rFonts w:ascii="Angsana New" w:hAnsi="Angsana New"/>
          <w:sz w:val="30"/>
          <w:szCs w:val="30"/>
        </w:rPr>
        <w:t xml:space="preserve">2563 </w:t>
      </w:r>
      <w:r w:rsidR="00117908" w:rsidRPr="00117908">
        <w:rPr>
          <w:rFonts w:ascii="Angsana New" w:hAnsi="Angsana New" w:hint="cs"/>
          <w:sz w:val="30"/>
          <w:szCs w:val="30"/>
          <w:cs/>
        </w:rPr>
        <w:t>และ</w:t>
      </w:r>
      <w:r w:rsidR="00117908" w:rsidRPr="00117908">
        <w:rPr>
          <w:rFonts w:ascii="Angsana New" w:hAnsi="Angsana New"/>
          <w:sz w:val="30"/>
          <w:szCs w:val="30"/>
          <w:cs/>
        </w:rPr>
        <w:t xml:space="preserve"> </w:t>
      </w:r>
      <w:r w:rsidR="00117908" w:rsidRPr="00117908">
        <w:rPr>
          <w:rFonts w:ascii="Angsana New" w:hAnsi="Angsana New"/>
          <w:sz w:val="30"/>
          <w:szCs w:val="30"/>
        </w:rPr>
        <w:t>2562</w:t>
      </w:r>
      <w:r w:rsidR="0070308B" w:rsidRPr="00B45AFD">
        <w:rPr>
          <w:rFonts w:ascii="Angsana New" w:hAnsi="Angsana New"/>
          <w:sz w:val="30"/>
          <w:szCs w:val="30"/>
          <w:cs/>
        </w:rPr>
        <w:t xml:space="preserve"> การดำเนินงานของแต่ละส่วนงานที่รายงานของกลุ่มบริษัทโดยสรุปมีดังนี้</w:t>
      </w:r>
    </w:p>
    <w:p w14:paraId="30D97F20" w14:textId="77777777" w:rsidR="0070308B" w:rsidRPr="00362525" w:rsidRDefault="0070308B" w:rsidP="00362525">
      <w:pPr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22EEAE17" w14:textId="77777777" w:rsidR="00CA4BCF" w:rsidRPr="00B45AFD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B45AFD">
        <w:rPr>
          <w:rFonts w:ascii="Angsana New" w:hAnsi="Angsana New"/>
          <w:sz w:val="30"/>
          <w:szCs w:val="30"/>
          <w:cs/>
        </w:rPr>
        <w:t xml:space="preserve">  </w:t>
      </w:r>
      <w:r w:rsidRPr="00B45AFD">
        <w:rPr>
          <w:rFonts w:ascii="Angsana New" w:hAnsi="Angsana New"/>
          <w:sz w:val="30"/>
          <w:szCs w:val="30"/>
          <w:cs/>
        </w:rPr>
        <w:tab/>
        <w:t>ธุรกิจพัฒนาอสังหาริมทรัพย์เพื่อขาย</w:t>
      </w:r>
    </w:p>
    <w:p w14:paraId="39997C6D" w14:textId="77777777" w:rsidR="00CA4BCF" w:rsidRPr="00B45AFD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Pr="00B45AFD">
        <w:rPr>
          <w:rFonts w:ascii="Angsana New" w:hAnsi="Angsana New"/>
          <w:sz w:val="30"/>
          <w:szCs w:val="30"/>
          <w:cs/>
        </w:rPr>
        <w:tab/>
        <w:t xml:space="preserve">    </w:t>
      </w:r>
      <w:r w:rsidRPr="00B45AFD">
        <w:rPr>
          <w:rFonts w:ascii="Angsana New" w:hAnsi="Angsana New"/>
          <w:sz w:val="30"/>
          <w:szCs w:val="30"/>
          <w:cs/>
        </w:rPr>
        <w:tab/>
        <w:t>ธุรกิจให้เช่าและบริการอาคารเพื่อการพาณิชย์</w:t>
      </w:r>
    </w:p>
    <w:p w14:paraId="504733CB" w14:textId="77777777" w:rsidR="00CA4BCF" w:rsidRPr="00B45AFD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ab/>
        <w:t>ธุรกิจโรงแรม</w:t>
      </w:r>
    </w:p>
    <w:p w14:paraId="569AD68D" w14:textId="781F4942" w:rsidR="00CA4BCF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556AE" w:rsidRPr="008556AE">
        <w:rPr>
          <w:rFonts w:ascii="Angsana New" w:hAnsi="Angsana New"/>
          <w:sz w:val="30"/>
          <w:szCs w:val="30"/>
        </w:rPr>
        <w:t>4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ab/>
        <w:t>พัฒนาอสังหาริมทรัพย์เพื่อการลงทุน</w:t>
      </w:r>
      <w:r w:rsidR="006167FF">
        <w:rPr>
          <w:rFonts w:ascii="Angsana New" w:hAnsi="Angsana New" w:hint="cs"/>
          <w:sz w:val="30"/>
          <w:szCs w:val="30"/>
          <w:cs/>
        </w:rPr>
        <w:t>เพื่ออุตสาหกรรม</w:t>
      </w:r>
    </w:p>
    <w:p w14:paraId="7AE8F01A" w14:textId="2E53F8D4" w:rsidR="00CA4BCF" w:rsidRDefault="00CA4BCF" w:rsidP="00362525">
      <w:pPr>
        <w:spacing w:line="240" w:lineRule="auto"/>
        <w:rPr>
          <w:rFonts w:ascii="Angsana New" w:hAnsi="Angsana New"/>
          <w:sz w:val="8"/>
          <w:szCs w:val="8"/>
        </w:rPr>
      </w:pPr>
    </w:p>
    <w:p w14:paraId="667DA7F1" w14:textId="77777777" w:rsidR="006167FF" w:rsidRPr="00171292" w:rsidRDefault="006167F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8"/>
          <w:szCs w:val="8"/>
        </w:rPr>
      </w:pPr>
    </w:p>
    <w:p w14:paraId="5550157F" w14:textId="77777777" w:rsidR="00CA4BCF" w:rsidRPr="00B45AFD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ไม่มีส่วนงานใดที่เข้าเกณฑ์เชิงปริมาณเพื่อกำหนดส่วนงานที่รายงานในปี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หรือ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</w:p>
    <w:p w14:paraId="7C55934F" w14:textId="77777777" w:rsidR="00CA4BCF" w:rsidRPr="00117908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8"/>
          <w:szCs w:val="8"/>
        </w:rPr>
      </w:pPr>
    </w:p>
    <w:p w14:paraId="7A01264C" w14:textId="77777777" w:rsidR="00CA4BCF" w:rsidRPr="00B45AFD" w:rsidRDefault="00604D96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A4BCF" w:rsidRPr="00B45AFD">
        <w:rPr>
          <w:rFonts w:ascii="Angsana New" w:hAnsi="Angsana New" w:hint="cs"/>
          <w:sz w:val="30"/>
          <w:szCs w:val="30"/>
          <w:cs/>
        </w:rPr>
        <w:t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</w:t>
      </w:r>
    </w:p>
    <w:p w14:paraId="19272155" w14:textId="77777777" w:rsidR="00CA4BCF" w:rsidRPr="00117908" w:rsidRDefault="00CA4BCF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8"/>
          <w:szCs w:val="8"/>
        </w:rPr>
      </w:pPr>
    </w:p>
    <w:p w14:paraId="0D3666C4" w14:textId="77777777" w:rsidR="00770D13" w:rsidRDefault="0070308B" w:rsidP="00770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</w:t>
      </w:r>
      <w:r w:rsidR="00770D13" w:rsidRPr="00B45AFD">
        <w:rPr>
          <w:rFonts w:ascii="Angsana New" w:hAnsi="Angsana New"/>
          <w:sz w:val="30"/>
          <w:szCs w:val="30"/>
          <w:cs/>
        </w:rPr>
        <w:t>น</w:t>
      </w:r>
    </w:p>
    <w:p w14:paraId="7B11191C" w14:textId="77777777" w:rsidR="005E2590" w:rsidRPr="00117908" w:rsidRDefault="005E2590" w:rsidP="00770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59FD31F2" w14:textId="5A73B829" w:rsidR="00537BCD" w:rsidRDefault="00537BCD" w:rsidP="00537BCD">
      <w:pPr>
        <w:ind w:left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45AF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6171E49B" w14:textId="77777777" w:rsidR="00537BCD" w:rsidRPr="00117908" w:rsidRDefault="00537BCD" w:rsidP="00447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695C0A63" w14:textId="77777777" w:rsidR="00537BCD" w:rsidRPr="00B45AFD" w:rsidRDefault="00537BCD" w:rsidP="00537BCD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45AFD">
        <w:rPr>
          <w:rFonts w:ascii="Angsana New" w:hAnsi="Angsana New"/>
          <w:sz w:val="30"/>
          <w:szCs w:val="30"/>
          <w:cs/>
        </w:rPr>
        <w:t>กลุ่มบริษัท</w:t>
      </w:r>
      <w:r w:rsidRPr="00B45AFD">
        <w:rPr>
          <w:rFonts w:ascii="Angsana New" w:hAnsi="Angsana New"/>
          <w:snapToGrid w:val="0"/>
          <w:sz w:val="30"/>
          <w:szCs w:val="30"/>
          <w:cs/>
          <w:lang w:eastAsia="th-TH"/>
        </w:rPr>
        <w:t>ดำเนินธุรกิจ</w:t>
      </w:r>
      <w:r w:rsidRPr="00B45A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หลัก</w:t>
      </w:r>
      <w:r w:rsidRPr="00B45AFD">
        <w:rPr>
          <w:rFonts w:ascii="Angsana New" w:hAnsi="Angsana New"/>
          <w:snapToGrid w:val="0"/>
          <w:sz w:val="30"/>
          <w:szCs w:val="30"/>
          <w:cs/>
          <w:lang w:eastAsia="th-TH"/>
        </w:rPr>
        <w:t>ในประเทศเท่านั้น ไม่มีรายได้จากต่างประเทศที่มีสาระสำคัญ</w:t>
      </w:r>
    </w:p>
    <w:p w14:paraId="0B077061" w14:textId="77777777" w:rsidR="00537BCD" w:rsidRPr="00B45AFD" w:rsidRDefault="00537BCD" w:rsidP="00E91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537BCD" w:rsidRPr="00B45AFD" w:rsidSect="00CC71B4">
          <w:headerReference w:type="default" r:id="rId15"/>
          <w:pgSz w:w="11909" w:h="16834" w:code="9"/>
          <w:pgMar w:top="691" w:right="1152" w:bottom="576" w:left="1440" w:header="720" w:footer="720" w:gutter="0"/>
          <w:paperSrc w:first="7" w:other="7"/>
          <w:cols w:space="720"/>
          <w:docGrid w:linePitch="245"/>
        </w:sectPr>
      </w:pPr>
    </w:p>
    <w:p w14:paraId="376EE8BE" w14:textId="77777777" w:rsidR="003B4A77" w:rsidRDefault="0091537F" w:rsidP="00B3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5AF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34E3A102" w14:textId="77777777" w:rsidR="00C97364" w:rsidRPr="000C21AE" w:rsidRDefault="00C97364" w:rsidP="00B3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5643" w:type="dxa"/>
        <w:tblInd w:w="-702" w:type="dxa"/>
        <w:tblLayout w:type="fixed"/>
        <w:tblLook w:val="00A0" w:firstRow="1" w:lastRow="0" w:firstColumn="1" w:lastColumn="0" w:noHBand="0" w:noVBand="0"/>
      </w:tblPr>
      <w:tblGrid>
        <w:gridCol w:w="2502"/>
        <w:gridCol w:w="899"/>
        <w:gridCol w:w="993"/>
        <w:gridCol w:w="807"/>
        <w:gridCol w:w="990"/>
        <w:gridCol w:w="900"/>
        <w:gridCol w:w="991"/>
        <w:gridCol w:w="900"/>
        <w:gridCol w:w="990"/>
        <w:gridCol w:w="900"/>
        <w:gridCol w:w="991"/>
        <w:gridCol w:w="905"/>
        <w:gridCol w:w="985"/>
        <w:gridCol w:w="900"/>
        <w:gridCol w:w="990"/>
      </w:tblGrid>
      <w:tr w:rsidR="00B310DC" w:rsidRPr="000C21AE" w14:paraId="11685581" w14:textId="77777777" w:rsidTr="00EE6C3D">
        <w:trPr>
          <w:trHeight w:val="73"/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4975B" w14:textId="77777777" w:rsidR="00B310DC" w:rsidRPr="000C21AE" w:rsidRDefault="00B310DC" w:rsidP="00D3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F386E" w14:textId="77777777" w:rsidR="00B310DC" w:rsidRPr="000C21AE" w:rsidRDefault="00B310DC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ส่วนงานที่ </w:t>
            </w: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49A8B" w14:textId="77777777" w:rsidR="00B310DC" w:rsidRPr="000C21AE" w:rsidRDefault="00B310DC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ส่วนงานที่ </w:t>
            </w: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A463" w14:textId="77777777" w:rsidR="00B310DC" w:rsidRPr="000C21AE" w:rsidRDefault="00B310DC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ส่วนงานที่ </w:t>
            </w: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40DEF" w14:textId="77777777" w:rsidR="00B310DC" w:rsidRPr="000C21AE" w:rsidRDefault="00B310DC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ส่วนงานที่ </w:t>
            </w: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91" w:type="dxa"/>
            <w:gridSpan w:val="2"/>
          </w:tcPr>
          <w:p w14:paraId="4BEB8F39" w14:textId="77777777" w:rsidR="00B310DC" w:rsidRPr="000C21AE" w:rsidRDefault="00B310DC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อื่นๆ</w:t>
            </w:r>
          </w:p>
        </w:tc>
        <w:tc>
          <w:tcPr>
            <w:tcW w:w="1890" w:type="dxa"/>
            <w:gridSpan w:val="2"/>
            <w:vAlign w:val="bottom"/>
          </w:tcPr>
          <w:p w14:paraId="26E2591F" w14:textId="77777777" w:rsidR="00B310DC" w:rsidRPr="000C21AE" w:rsidRDefault="00B310DC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90" w:type="dxa"/>
            <w:gridSpan w:val="2"/>
            <w:vAlign w:val="bottom"/>
          </w:tcPr>
          <w:p w14:paraId="5481C4D0" w14:textId="77777777" w:rsidR="00B310DC" w:rsidRPr="000C21AE" w:rsidRDefault="00B310DC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310DC" w:rsidRPr="000C21AE" w14:paraId="2D3916F2" w14:textId="77777777" w:rsidTr="00EE6C3D">
        <w:trPr>
          <w:trHeight w:val="73"/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A4E597" w14:textId="27CB6156" w:rsidR="00B310DC" w:rsidRPr="000C21AE" w:rsidRDefault="00B310DC" w:rsidP="0026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  <w:lang w:val="en-GB" w:bidi="ar-SA"/>
              </w:rPr>
            </w:pPr>
            <w:r w:rsidRPr="000C21A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สำหรับงวดสามเดือน</w:t>
            </w:r>
            <w:r w:rsidRPr="000C21A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br/>
              <w:t xml:space="preserve">   </w:t>
            </w:r>
            <w:r w:rsidRPr="000C21A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สิ้นสุดวันที่ </w:t>
            </w:r>
            <w:r w:rsidRPr="000C21A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30 </w:t>
            </w:r>
            <w:r w:rsidRPr="000C21A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8C6BE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D4EA7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182A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EBF47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CD3A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9FA06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96463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0A40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14:paraId="0B8A99F5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1" w:type="dxa"/>
            <w:vAlign w:val="bottom"/>
          </w:tcPr>
          <w:p w14:paraId="5F40F5D0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5" w:type="dxa"/>
            <w:vAlign w:val="bottom"/>
          </w:tcPr>
          <w:p w14:paraId="5A23140A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85" w:type="dxa"/>
            <w:vAlign w:val="bottom"/>
          </w:tcPr>
          <w:p w14:paraId="0EC4978E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14:paraId="26F6E6D9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vAlign w:val="bottom"/>
          </w:tcPr>
          <w:p w14:paraId="6902D883" w14:textId="77777777" w:rsidR="00B310DC" w:rsidRPr="000C21AE" w:rsidRDefault="00B310DC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</w:tr>
      <w:tr w:rsidR="00B310DC" w:rsidRPr="000C21AE" w14:paraId="1C9640A4" w14:textId="77777777" w:rsidTr="00EE6C3D">
        <w:trPr>
          <w:trHeight w:val="73"/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321756" w14:textId="77777777" w:rsidR="00B310DC" w:rsidRPr="000C21AE" w:rsidRDefault="00B310DC" w:rsidP="00D3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5F46A" w14:textId="77777777" w:rsidR="00B310DC" w:rsidRPr="000C21AE" w:rsidRDefault="00B310DC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E6CDD" w14:textId="77777777" w:rsidR="00B310DC" w:rsidRPr="000C21AE" w:rsidRDefault="00B310DC" w:rsidP="00040D64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32969" w14:textId="77777777" w:rsidR="00B310DC" w:rsidRPr="000C21AE" w:rsidRDefault="00B310DC" w:rsidP="00040D64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873CB" w14:textId="77777777" w:rsidR="00B310DC" w:rsidRPr="000C21AE" w:rsidRDefault="00B310DC" w:rsidP="00040D64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F3A3" w14:textId="77777777" w:rsidR="00B310DC" w:rsidRPr="000C21AE" w:rsidRDefault="00B310DC" w:rsidP="00040D64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5733B" w14:textId="77777777" w:rsidR="00B310DC" w:rsidRPr="000C21AE" w:rsidRDefault="00B310DC" w:rsidP="00040D64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7A8E" w14:textId="77777777" w:rsidR="00B310DC" w:rsidRPr="000C21AE" w:rsidRDefault="00B310DC" w:rsidP="00040D64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931E" w14:textId="77777777" w:rsidR="00B310DC" w:rsidRPr="000C21AE" w:rsidRDefault="00B310DC" w:rsidP="00040D64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900" w:type="dxa"/>
            <w:vAlign w:val="bottom"/>
          </w:tcPr>
          <w:p w14:paraId="7DECFE6D" w14:textId="77777777" w:rsidR="00B310DC" w:rsidRPr="000C21AE" w:rsidRDefault="00B310DC" w:rsidP="00040D64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07E9A2EC" w14:textId="77777777" w:rsidR="00B310DC" w:rsidRPr="000C21AE" w:rsidRDefault="00B310DC" w:rsidP="00040D64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905" w:type="dxa"/>
            <w:vAlign w:val="bottom"/>
          </w:tcPr>
          <w:p w14:paraId="291BED03" w14:textId="77777777" w:rsidR="00B310DC" w:rsidRPr="000C21AE" w:rsidRDefault="00B310DC" w:rsidP="00040D64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985" w:type="dxa"/>
            <w:vAlign w:val="bottom"/>
          </w:tcPr>
          <w:p w14:paraId="2F604530" w14:textId="77777777" w:rsidR="00B310DC" w:rsidRPr="000C21AE" w:rsidRDefault="00B310DC" w:rsidP="00040D64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900" w:type="dxa"/>
            <w:vAlign w:val="bottom"/>
          </w:tcPr>
          <w:p w14:paraId="1B4B05A7" w14:textId="77777777" w:rsidR="00B310DC" w:rsidRPr="000C21AE" w:rsidRDefault="00B310DC" w:rsidP="00040D64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8248886" w14:textId="77777777" w:rsidR="00B310DC" w:rsidRPr="000C21AE" w:rsidRDefault="00B310DC" w:rsidP="00040D64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</w:tr>
      <w:tr w:rsidR="00B310DC" w:rsidRPr="000C21AE" w14:paraId="6962252C" w14:textId="77777777" w:rsidTr="00EE6C3D">
        <w:trPr>
          <w:trHeight w:val="73"/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3BD8EE" w14:textId="281F683E" w:rsidR="00B310DC" w:rsidRPr="000C21AE" w:rsidRDefault="00B310DC" w:rsidP="00D3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0"/>
                <w:szCs w:val="20"/>
                <w:cs/>
              </w:rPr>
            </w:pPr>
          </w:p>
        </w:tc>
        <w:tc>
          <w:tcPr>
            <w:tcW w:w="13141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07F1FC21" w14:textId="642D44BE" w:rsidR="00B310DC" w:rsidRPr="000C21AE" w:rsidRDefault="00B310DC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(ล้านบาท)</w:t>
            </w:r>
          </w:p>
        </w:tc>
      </w:tr>
      <w:tr w:rsidR="00B310DC" w:rsidRPr="000C21AE" w14:paraId="7B740A39" w14:textId="77777777" w:rsidTr="00EE6C3D">
        <w:trPr>
          <w:trHeight w:val="7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CC88" w14:textId="000B49F4" w:rsidR="00B310DC" w:rsidRPr="000C21AE" w:rsidRDefault="00B310DC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3AD56974" w14:textId="622242A5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3,880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283B5E49" w14:textId="049CC2B7" w:rsidR="00B310DC" w:rsidRPr="00EE6C3D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3,439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vAlign w:val="bottom"/>
          </w:tcPr>
          <w:p w14:paraId="089CD384" w14:textId="4782E88C" w:rsidR="00B310DC" w:rsidRPr="00EE6C3D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294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36B1CE3" w14:textId="7DB59F44" w:rsidR="00B310DC" w:rsidRPr="00EE6C3D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310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F3FF134" w14:textId="5E0B3B6F" w:rsidR="00B310DC" w:rsidRPr="00EE6C3D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33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13152F56" w14:textId="4A7EC4AC" w:rsidR="00B310DC" w:rsidRPr="00EE6C3D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129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EC5A8BF" w14:textId="18C388BF" w:rsidR="00B310DC" w:rsidRPr="000C21AE" w:rsidRDefault="00040D64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524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E76B32" w14:textId="613835C6" w:rsidR="00B310DC" w:rsidRPr="00EE6C3D" w:rsidRDefault="00040D64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543</w:t>
            </w:r>
          </w:p>
        </w:tc>
        <w:tc>
          <w:tcPr>
            <w:tcW w:w="900" w:type="dxa"/>
            <w:vAlign w:val="bottom"/>
          </w:tcPr>
          <w:p w14:paraId="53D1F61E" w14:textId="1EF91F1C" w:rsidR="00B310DC" w:rsidRPr="00EE6C3D" w:rsidRDefault="00040D64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991" w:type="dxa"/>
            <w:vAlign w:val="bottom"/>
          </w:tcPr>
          <w:p w14:paraId="38DBCE91" w14:textId="52920527" w:rsidR="00B310DC" w:rsidRPr="00EE6C3D" w:rsidRDefault="00040D64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905" w:type="dxa"/>
            <w:vAlign w:val="bottom"/>
          </w:tcPr>
          <w:p w14:paraId="63905934" w14:textId="1CCAF82D" w:rsidR="00B310DC" w:rsidRPr="000C21AE" w:rsidRDefault="00B310DC" w:rsidP="007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5" w:type="dxa"/>
            <w:vAlign w:val="bottom"/>
          </w:tcPr>
          <w:p w14:paraId="33BB1980" w14:textId="52F575A7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BCE15C6" w14:textId="18B76D2B" w:rsidR="00B310DC" w:rsidRPr="00EE6C3D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4,736</w:t>
            </w:r>
          </w:p>
        </w:tc>
        <w:tc>
          <w:tcPr>
            <w:tcW w:w="990" w:type="dxa"/>
            <w:vAlign w:val="bottom"/>
          </w:tcPr>
          <w:p w14:paraId="1C261157" w14:textId="6A06BC44" w:rsidR="00B310DC" w:rsidRPr="00EE6C3D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4,426</w:t>
            </w:r>
          </w:p>
        </w:tc>
      </w:tr>
      <w:tr w:rsidR="00B310DC" w:rsidRPr="000C21AE" w14:paraId="252129C3" w14:textId="77777777" w:rsidTr="00EE6C3D">
        <w:trPr>
          <w:trHeight w:val="7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6FF6" w14:textId="4C11E8C4" w:rsidR="00447F92" w:rsidRPr="000C21AE" w:rsidRDefault="00B310DC" w:rsidP="0044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กำไรจากการจำหน่าย</w:t>
            </w:r>
            <w:r w:rsidR="00326446" w:rsidRPr="000C21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อสังหาริมทรัพย์</w:t>
            </w:r>
          </w:p>
          <w:p w14:paraId="2776FE00" w14:textId="661B798C" w:rsidR="00B310DC" w:rsidRPr="000C21AE" w:rsidRDefault="00447F92" w:rsidP="00447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  <w:r w:rsidR="0032644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310DC" w:rsidRPr="000C21AE">
              <w:rPr>
                <w:rFonts w:asciiTheme="majorBidi" w:hAnsiTheme="majorBidi" w:cstheme="majorBidi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1AFB1F3E" w14:textId="4FE3DA92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2EEA4DD0" w14:textId="0CE6922B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vAlign w:val="bottom"/>
          </w:tcPr>
          <w:p w14:paraId="6DB7F88E" w14:textId="7344E59B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5C7512D" w14:textId="3BABFDB9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821347" w14:textId="352971F5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3B2A3BCC" w14:textId="7C4BDAB0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E44D301" w14:textId="79212032" w:rsidR="00B310DC" w:rsidRPr="00EE6C3D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15FBBA9" w14:textId="2130A21C" w:rsidR="00B310DC" w:rsidRPr="00EE6C3D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516</w:t>
            </w:r>
          </w:p>
        </w:tc>
        <w:tc>
          <w:tcPr>
            <w:tcW w:w="900" w:type="dxa"/>
          </w:tcPr>
          <w:p w14:paraId="0E3EA0B8" w14:textId="77777777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BE9A6F9" w14:textId="70A893E5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14:paraId="46191152" w14:textId="77777777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DB767F6" w14:textId="4ABA4F81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5" w:type="dxa"/>
          </w:tcPr>
          <w:p w14:paraId="099BF3C2" w14:textId="77777777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1C2979" w14:textId="3EE31771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5" w:type="dxa"/>
          </w:tcPr>
          <w:p w14:paraId="082CF8C9" w14:textId="77777777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36FF062" w14:textId="4050DA03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A5DD58F" w14:textId="77777777" w:rsidR="00B310DC" w:rsidRPr="00EE6C3D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4865A8E2" w14:textId="44A2A1B3" w:rsidR="00B310DC" w:rsidRPr="00EE6C3D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10</w:t>
            </w:r>
          </w:p>
        </w:tc>
        <w:tc>
          <w:tcPr>
            <w:tcW w:w="990" w:type="dxa"/>
            <w:vAlign w:val="bottom"/>
          </w:tcPr>
          <w:p w14:paraId="7F0CB24D" w14:textId="1EBF2E20" w:rsidR="00B310DC" w:rsidRPr="00EE6C3D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E6C3D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516</w:t>
            </w:r>
          </w:p>
        </w:tc>
      </w:tr>
      <w:tr w:rsidR="00B310DC" w:rsidRPr="000C21AE" w14:paraId="20806C2D" w14:textId="77777777" w:rsidTr="00EE6C3D">
        <w:trPr>
          <w:trHeight w:val="6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21D2" w14:textId="77777777" w:rsidR="00B310DC" w:rsidRPr="000C21AE" w:rsidRDefault="00B310DC" w:rsidP="00A1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GB"/>
              </w:rPr>
            </w:pPr>
            <w:r w:rsidRPr="000C21AE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32534B88" w14:textId="4FD3C37B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E6C3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0857CDE" w14:textId="04822B21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E6C3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5C143008" w14:textId="1DF2CC20" w:rsidR="00B310DC" w:rsidRPr="000C21AE" w:rsidRDefault="00B310DC" w:rsidP="00A11DA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838584" w14:textId="50316C29" w:rsidR="00B310DC" w:rsidRPr="000C21AE" w:rsidRDefault="00B310DC" w:rsidP="00A11DA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A5CDEE" w14:textId="059A570C" w:rsidR="00B310DC" w:rsidRPr="000C21AE" w:rsidRDefault="00B310DC" w:rsidP="00A11DA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38D9E70C" w14:textId="05119AD6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E6C3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818B0F" w14:textId="79D2BAA0" w:rsidR="00B310DC" w:rsidRPr="000C21AE" w:rsidRDefault="00040D64" w:rsidP="008747D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C06DCD" w14:textId="5AE45D83" w:rsidR="00B310DC" w:rsidRPr="000C21AE" w:rsidRDefault="00040D64" w:rsidP="00F3370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  <w:tc>
          <w:tcPr>
            <w:tcW w:w="900" w:type="dxa"/>
            <w:vAlign w:val="bottom"/>
          </w:tcPr>
          <w:p w14:paraId="4DE541F2" w14:textId="02F52E11" w:rsidR="00B310DC" w:rsidRPr="00EE6C3D" w:rsidRDefault="00040D64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E6C3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1" w:type="dxa"/>
            <w:vAlign w:val="bottom"/>
          </w:tcPr>
          <w:p w14:paraId="6F1FD0C8" w14:textId="12F4ECBD" w:rsidR="00B310DC" w:rsidRPr="00EE6C3D" w:rsidRDefault="00040D64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E6C3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5" w:type="dxa"/>
            <w:vAlign w:val="bottom"/>
          </w:tcPr>
          <w:p w14:paraId="329969C4" w14:textId="616424BC" w:rsidR="00B310DC" w:rsidRPr="000C21AE" w:rsidRDefault="00B310DC" w:rsidP="00A11DA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(61)</w:t>
            </w:r>
          </w:p>
        </w:tc>
        <w:tc>
          <w:tcPr>
            <w:tcW w:w="985" w:type="dxa"/>
            <w:vAlign w:val="bottom"/>
          </w:tcPr>
          <w:p w14:paraId="427B4744" w14:textId="75E6A412" w:rsidR="00B310DC" w:rsidRPr="000C21AE" w:rsidRDefault="00B310DC" w:rsidP="00A11DA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(53)</w:t>
            </w:r>
          </w:p>
        </w:tc>
        <w:tc>
          <w:tcPr>
            <w:tcW w:w="900" w:type="dxa"/>
            <w:vAlign w:val="bottom"/>
          </w:tcPr>
          <w:p w14:paraId="0E69C4FD" w14:textId="59E22B98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E6C3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AB6C3C1" w14:textId="27594117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EE6C3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</w:tr>
      <w:tr w:rsidR="00B310DC" w:rsidRPr="000C21AE" w14:paraId="3294D810" w14:textId="77777777" w:rsidTr="00EE6C3D">
        <w:trPr>
          <w:trHeight w:val="6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2C280" w14:textId="77777777" w:rsidR="00B310DC" w:rsidRPr="000C21AE" w:rsidRDefault="00B310DC" w:rsidP="00A1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3FACA5A1" w14:textId="1D15927C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E6C3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>3,</w:t>
            </w: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880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D5AF883" w14:textId="034A1143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3,439</w:t>
            </w: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05FCB06E" w14:textId="137BA69D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295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092295" w14:textId="22BF9CDA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8097ED" w14:textId="6076A842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6F514B37" w14:textId="3A37F7B7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BF814E" w14:textId="45C56937" w:rsidR="00B310DC" w:rsidRPr="00EE6C3D" w:rsidRDefault="00040D64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593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05EC8" w14:textId="369F09A5" w:rsidR="00B310DC" w:rsidRPr="00EE6C3D" w:rsidRDefault="00040D64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1,111</w:t>
            </w:r>
          </w:p>
        </w:tc>
        <w:tc>
          <w:tcPr>
            <w:tcW w:w="900" w:type="dxa"/>
            <w:vAlign w:val="bottom"/>
          </w:tcPr>
          <w:p w14:paraId="3C941083" w14:textId="6FA4A2E4" w:rsidR="00B310DC" w:rsidRPr="00EE6C3D" w:rsidRDefault="00040D64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bottom"/>
          </w:tcPr>
          <w:p w14:paraId="174A400B" w14:textId="0BE32781" w:rsidR="00B310DC" w:rsidRPr="00EE6C3D" w:rsidRDefault="00040D64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05" w:type="dxa"/>
            <w:vAlign w:val="bottom"/>
          </w:tcPr>
          <w:p w14:paraId="1687A04B" w14:textId="7D51825B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(61)</w:t>
            </w:r>
          </w:p>
        </w:tc>
        <w:tc>
          <w:tcPr>
            <w:tcW w:w="985" w:type="dxa"/>
            <w:vAlign w:val="bottom"/>
          </w:tcPr>
          <w:p w14:paraId="6C1D1CDC" w14:textId="54C797B8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(53)</w:t>
            </w:r>
          </w:p>
        </w:tc>
        <w:tc>
          <w:tcPr>
            <w:tcW w:w="900" w:type="dxa"/>
            <w:vAlign w:val="bottom"/>
          </w:tcPr>
          <w:p w14:paraId="33E905EE" w14:textId="1F7ACC08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4,746</w:t>
            </w:r>
          </w:p>
        </w:tc>
        <w:tc>
          <w:tcPr>
            <w:tcW w:w="990" w:type="dxa"/>
            <w:vAlign w:val="bottom"/>
          </w:tcPr>
          <w:p w14:paraId="0D95456B" w14:textId="3F87071B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E6C3D">
              <w:rPr>
                <w:rFonts w:ascii="Angsana New" w:hAnsi="Angsana New"/>
                <w:b/>
                <w:bCs/>
                <w:sz w:val="20"/>
                <w:szCs w:val="20"/>
              </w:rPr>
              <w:t>4,942</w:t>
            </w:r>
          </w:p>
        </w:tc>
      </w:tr>
      <w:tr w:rsidR="00B310DC" w:rsidRPr="000C21AE" w14:paraId="4B404229" w14:textId="77777777" w:rsidTr="00EE6C3D">
        <w:trPr>
          <w:trHeight w:val="6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1AE83" w14:textId="77777777" w:rsidR="00B310DC" w:rsidRPr="000C21AE" w:rsidRDefault="00B310DC" w:rsidP="00A1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7400A31D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77E9355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2DE71133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8BABE5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4E25EA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4A1164EA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5935DC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73EC06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DB4F893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52B12333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70A048D8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vAlign w:val="bottom"/>
          </w:tcPr>
          <w:p w14:paraId="50178732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AA6567" w14:textId="3D2B6669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E6C3D"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990" w:type="dxa"/>
            <w:vAlign w:val="bottom"/>
          </w:tcPr>
          <w:p w14:paraId="7100EAE5" w14:textId="3C70A23C" w:rsidR="00B310DC" w:rsidRPr="00EE6C3D" w:rsidRDefault="00B310DC" w:rsidP="00EE6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E6C3D">
              <w:rPr>
                <w:rFonts w:ascii="Angsana New" w:hAnsi="Angsana New"/>
                <w:sz w:val="20"/>
                <w:szCs w:val="20"/>
              </w:rPr>
              <w:t>89</w:t>
            </w:r>
          </w:p>
        </w:tc>
      </w:tr>
      <w:tr w:rsidR="00B310DC" w:rsidRPr="000C21AE" w14:paraId="52C2C4EB" w14:textId="77777777" w:rsidTr="00EE6C3D">
        <w:trPr>
          <w:trHeight w:val="191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6F92E" w14:textId="77777777" w:rsidR="00B310DC" w:rsidRPr="000C21AE" w:rsidRDefault="00B310DC" w:rsidP="00A1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07025532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F8B1FD3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1750D87E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8E108D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1D9C3B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26FF6751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2B46C6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46E42F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5FBC5A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bottom"/>
          </w:tcPr>
          <w:p w14:paraId="20C978A7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6C265BBB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vAlign w:val="bottom"/>
          </w:tcPr>
          <w:p w14:paraId="169A1690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0604F15" w14:textId="42F43EAD" w:rsidR="00B310DC" w:rsidRPr="000C21AE" w:rsidRDefault="00B310DC" w:rsidP="00EE6C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4,883</w:t>
            </w:r>
          </w:p>
        </w:tc>
        <w:tc>
          <w:tcPr>
            <w:tcW w:w="990" w:type="dxa"/>
            <w:vAlign w:val="bottom"/>
          </w:tcPr>
          <w:p w14:paraId="79C69804" w14:textId="0D616827" w:rsidR="00B310DC" w:rsidRPr="000C21AE" w:rsidRDefault="00B310DC" w:rsidP="00EE6C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5,031</w:t>
            </w:r>
          </w:p>
        </w:tc>
      </w:tr>
      <w:tr w:rsidR="00B310DC" w:rsidRPr="000C21AE" w14:paraId="5FEDB96E" w14:textId="77777777" w:rsidTr="00EE6C3D">
        <w:trPr>
          <w:trHeight w:val="11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941C4" w14:textId="77777777" w:rsidR="00B310DC" w:rsidRPr="000C21AE" w:rsidRDefault="00B310DC" w:rsidP="00A1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1F2CC03E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2D7BB4E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79395C53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97D6D0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18AA60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214D0349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83DC44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A5E0E4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47219B8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</w:tcPr>
          <w:p w14:paraId="78516189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</w:tcPr>
          <w:p w14:paraId="6517BFBA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B231F41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D72F4E6" w14:textId="77777777" w:rsidR="00B310DC" w:rsidRPr="000C21AE" w:rsidRDefault="00B310DC" w:rsidP="00A11DA4">
            <w:pPr>
              <w:pStyle w:val="BodyText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2A1828" w14:textId="77777777" w:rsidR="00B310DC" w:rsidRPr="000C21AE" w:rsidRDefault="00B310DC" w:rsidP="00A11DA4">
            <w:pPr>
              <w:pStyle w:val="BodyText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310DC" w:rsidRPr="000C21AE" w14:paraId="1187CA1A" w14:textId="77777777" w:rsidTr="00EE6C3D">
        <w:trPr>
          <w:trHeight w:val="4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06DF9" w14:textId="77777777" w:rsidR="00447F92" w:rsidRPr="000C21AE" w:rsidRDefault="00B310DC" w:rsidP="00A1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รวมกำไร (ขาดทุน) จากส่วนงานที่รายงาน</w:t>
            </w:r>
          </w:p>
          <w:p w14:paraId="5D56BBAB" w14:textId="118BF070" w:rsidR="00B310DC" w:rsidRPr="000C21AE" w:rsidRDefault="00447F92" w:rsidP="00A1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  </w:t>
            </w:r>
            <w:r w:rsidR="00B310DC" w:rsidRPr="000C21AE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ก่อนต้นทุนทางการเงินและภาษีเงินได้    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636A710D" w14:textId="4784EC69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556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57FE913" w14:textId="7C9E3702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499</w:t>
            </w: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171D4037" w14:textId="1F85E199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201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8354E4D" w14:textId="1724529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63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09D563" w14:textId="0826DABF" w:rsidR="00B310DC" w:rsidRPr="000C21AE" w:rsidRDefault="00B310DC" w:rsidP="00EE6C3D">
            <w:pPr>
              <w:tabs>
                <w:tab w:val="clear" w:pos="680"/>
              </w:tabs>
              <w:ind w:right="-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(30)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644C02A4" w14:textId="21C311BC" w:rsidR="00B310DC" w:rsidRPr="000C21AE" w:rsidRDefault="00B310DC" w:rsidP="00EE6C3D">
            <w:pPr>
              <w:ind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(7)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0E38F3" w14:textId="27268942" w:rsidR="00B310DC" w:rsidRPr="000C21AE" w:rsidRDefault="00040D64" w:rsidP="00A11DA4">
            <w:pPr>
              <w:tabs>
                <w:tab w:val="clear" w:pos="680"/>
              </w:tabs>
              <w:ind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143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ABA747" w14:textId="3F704E6B" w:rsidR="00B310DC" w:rsidRPr="000C21AE" w:rsidRDefault="00040D64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716</w:t>
            </w:r>
          </w:p>
        </w:tc>
        <w:tc>
          <w:tcPr>
            <w:tcW w:w="900" w:type="dxa"/>
          </w:tcPr>
          <w:p w14:paraId="4863824E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177E30" w14:textId="1279F272" w:rsidR="00B310DC" w:rsidRPr="000C21AE" w:rsidRDefault="00B310DC" w:rsidP="00EE6C3D">
            <w:pPr>
              <w:tabs>
                <w:tab w:val="clear" w:pos="680"/>
                <w:tab w:val="left" w:pos="609"/>
              </w:tabs>
              <w:ind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40D64" w:rsidRPr="000C21AE">
              <w:rPr>
                <w:rFonts w:asciiTheme="majorBidi" w:hAnsiTheme="majorBidi" w:cstheme="majorBidi"/>
                <w:sz w:val="20"/>
                <w:szCs w:val="20"/>
              </w:rPr>
              <w:t>120</w:t>
            </w:r>
            <w:r w:rsidRPr="000C21A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1" w:type="dxa"/>
          </w:tcPr>
          <w:p w14:paraId="7179AB36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63004F3" w14:textId="20DAEE6B" w:rsidR="00B310DC" w:rsidRPr="000C21AE" w:rsidRDefault="00040D64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905" w:type="dxa"/>
          </w:tcPr>
          <w:p w14:paraId="6657C7B4" w14:textId="77777777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08F58A6" w14:textId="50952E6A" w:rsidR="00B310DC" w:rsidRPr="000C21AE" w:rsidRDefault="00B310DC" w:rsidP="00EE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5" w:type="dxa"/>
          </w:tcPr>
          <w:p w14:paraId="2C955A1E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C11E90" w14:textId="5513C45B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900" w:type="dxa"/>
          </w:tcPr>
          <w:p w14:paraId="451C0D85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82A565" w14:textId="74B74693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990" w:type="dxa"/>
          </w:tcPr>
          <w:p w14:paraId="320341F3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736F76" w14:textId="73D72211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1,360</w:t>
            </w:r>
          </w:p>
        </w:tc>
      </w:tr>
      <w:tr w:rsidR="00B310DC" w:rsidRPr="000C21AE" w14:paraId="1358279F" w14:textId="77777777" w:rsidTr="00EE6C3D">
        <w:trPr>
          <w:trHeight w:val="4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0FED2" w14:textId="77777777" w:rsidR="00B310DC" w:rsidRPr="000C21AE" w:rsidRDefault="00B310DC" w:rsidP="00A1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211C7AAF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C9B4E7C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4D1ECCC1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A1DC8F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9728A0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26FE5153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82B6C5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2AA6056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8976F6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1" w:type="dxa"/>
          </w:tcPr>
          <w:p w14:paraId="7EA595BA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316E0306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6476B9CB" w14:textId="77777777" w:rsidR="00B310DC" w:rsidRPr="000C21AE" w:rsidRDefault="00B310DC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C29EED" w14:textId="72EF7995" w:rsidR="00B310DC" w:rsidRPr="000C21AE" w:rsidRDefault="00B310DC" w:rsidP="00A11DA4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(289)</w:t>
            </w:r>
          </w:p>
        </w:tc>
        <w:tc>
          <w:tcPr>
            <w:tcW w:w="990" w:type="dxa"/>
          </w:tcPr>
          <w:p w14:paraId="7A57BF70" w14:textId="6BA3A597" w:rsidR="00B310DC" w:rsidRPr="000C21AE" w:rsidRDefault="00B310DC" w:rsidP="00A11DA4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</w:rPr>
              <w:t>(240)</w:t>
            </w:r>
          </w:p>
        </w:tc>
      </w:tr>
      <w:tr w:rsidR="00B310DC" w:rsidRPr="000C21AE" w14:paraId="1E3E4D01" w14:textId="77777777" w:rsidTr="00EE6C3D">
        <w:trPr>
          <w:trHeight w:val="4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9ED2E" w14:textId="0D06DF12" w:rsidR="00B310DC" w:rsidRPr="000C21AE" w:rsidRDefault="00B310DC" w:rsidP="0011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 w:hanging="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4" w:name="_Hlk45551985"/>
            <w:r w:rsidRPr="000C21AE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</w:t>
            </w:r>
            <w:r w:rsidRPr="000C21A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0C21AE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</w:t>
            </w:r>
            <w:r w:rsidRPr="000C21AE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) </w:t>
            </w:r>
            <w:r w:rsidRPr="000C21AE">
              <w:rPr>
                <w:rFonts w:asciiTheme="majorBidi" w:hAnsiTheme="majorBidi" w:cstheme="majorBidi"/>
                <w:sz w:val="20"/>
                <w:szCs w:val="20"/>
                <w:cs/>
              </w:rPr>
              <w:t>จากเงินลงทุนในบริษัทร่วมและการร่วมค้าสุทธิจากกำไรที่ยังไม่เกิดขึ้นจากการขายอสังหาริมทรัพย์ให้บริษัทร่วมและการร่วมค้า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7C7CE855" w14:textId="77777777" w:rsidR="00B310DC" w:rsidRPr="000C21AE" w:rsidRDefault="00B310DC" w:rsidP="0011410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EE9F100" w14:textId="77777777" w:rsidR="00B310DC" w:rsidRPr="000C21AE" w:rsidRDefault="00B310DC" w:rsidP="0011410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4FCF6B09" w14:textId="77777777" w:rsidR="00B310DC" w:rsidRPr="000C21AE" w:rsidRDefault="00B310DC" w:rsidP="0011410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4A1089" w14:textId="77777777" w:rsidR="00B310DC" w:rsidRPr="000C21AE" w:rsidRDefault="00B310DC" w:rsidP="0011410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693090" w14:textId="77777777" w:rsidR="00B310DC" w:rsidRPr="000C21AE" w:rsidRDefault="00B310DC" w:rsidP="0011410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7D78C127" w14:textId="77777777" w:rsidR="00B310DC" w:rsidRPr="000C21AE" w:rsidRDefault="00B310DC" w:rsidP="0011410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96E1E4" w14:textId="77777777" w:rsidR="00B310DC" w:rsidRPr="000C21AE" w:rsidRDefault="00B310DC" w:rsidP="0011410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64B0E2" w14:textId="77777777" w:rsidR="00B310DC" w:rsidRPr="000C21AE" w:rsidRDefault="00B310DC" w:rsidP="0011410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9D6E85" w14:textId="77777777" w:rsidR="00B310DC" w:rsidRPr="000C21AE" w:rsidRDefault="00B310DC" w:rsidP="00576A5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1" w:type="dxa"/>
          </w:tcPr>
          <w:p w14:paraId="15A5C5A7" w14:textId="2A22E66F" w:rsidR="00576A59" w:rsidRPr="000C21AE" w:rsidRDefault="00576A59" w:rsidP="0011410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139C4946" w14:textId="77777777" w:rsidR="00B310DC" w:rsidRPr="000C21AE" w:rsidRDefault="00B310DC" w:rsidP="00576A5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6DB3BF58" w14:textId="77777777" w:rsidR="00B310DC" w:rsidRPr="000C21AE" w:rsidRDefault="00B310DC" w:rsidP="00576A5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366667" w14:textId="77777777" w:rsidR="00B310DC" w:rsidRPr="0047211B" w:rsidRDefault="00B310DC" w:rsidP="0011410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350D215" w14:textId="77777777" w:rsidR="00576A59" w:rsidRPr="0047211B" w:rsidRDefault="00576A59" w:rsidP="0011410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0F44D0A" w14:textId="77777777" w:rsidR="00576A59" w:rsidRPr="0047211B" w:rsidRDefault="00576A59" w:rsidP="0011410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C87CDBF" w14:textId="542244F1" w:rsidR="00B310DC" w:rsidRPr="0047211B" w:rsidRDefault="00B310DC" w:rsidP="0011410D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7211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D465A" w:rsidRPr="0047211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446735AB" w14:textId="77777777" w:rsidR="00B310DC" w:rsidRPr="000C21AE" w:rsidRDefault="00B310DC" w:rsidP="0011410D">
            <w:pPr>
              <w:pBdr>
                <w:bottom w:val="single" w:sz="4" w:space="0" w:color="auto"/>
              </w:pBd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6E0ECE0" w14:textId="77777777" w:rsidR="00B310DC" w:rsidRPr="000C21AE" w:rsidRDefault="00B310DC" w:rsidP="0011410D">
            <w:pPr>
              <w:pBdr>
                <w:bottom w:val="single" w:sz="4" w:space="0" w:color="auto"/>
              </w:pBd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76A370B" w14:textId="77777777" w:rsidR="00B310DC" w:rsidRPr="000C21AE" w:rsidRDefault="00B310DC" w:rsidP="0011410D">
            <w:pPr>
              <w:pBdr>
                <w:bottom w:val="single" w:sz="4" w:space="0" w:color="auto"/>
              </w:pBd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30C55AEF" w14:textId="37B0744B" w:rsidR="00B310DC" w:rsidRPr="000C21AE" w:rsidRDefault="00B310DC" w:rsidP="0011410D">
            <w:pPr>
              <w:pBdr>
                <w:bottom w:val="single" w:sz="4" w:space="0" w:color="auto"/>
              </w:pBd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(</w:t>
            </w:r>
            <w:r w:rsidRPr="000C21AE">
              <w:rPr>
                <w:rFonts w:asciiTheme="majorBidi" w:hAnsiTheme="majorBidi" w:cstheme="majorBidi"/>
                <w:sz w:val="20"/>
                <w:szCs w:val="20"/>
              </w:rPr>
              <w:t>184)</w:t>
            </w:r>
          </w:p>
        </w:tc>
      </w:tr>
      <w:bookmarkEnd w:id="4"/>
      <w:tr w:rsidR="00B310DC" w:rsidRPr="000C21AE" w14:paraId="3C1583FB" w14:textId="77777777" w:rsidTr="00EE6C3D">
        <w:trPr>
          <w:trHeight w:val="389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CF275" w14:textId="050EAB45" w:rsidR="00B310DC" w:rsidRPr="000C21AE" w:rsidRDefault="005659C1" w:rsidP="000C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center"/>
          </w:tcPr>
          <w:p w14:paraId="0C8E5D35" w14:textId="77777777" w:rsidR="00B310DC" w:rsidRPr="000C21AE" w:rsidRDefault="00B310DC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4C9A608B" w14:textId="77777777" w:rsidR="00B310DC" w:rsidRPr="000C21AE" w:rsidRDefault="00B310DC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vAlign w:val="center"/>
          </w:tcPr>
          <w:p w14:paraId="5976875E" w14:textId="77777777" w:rsidR="00B310DC" w:rsidRPr="000C21AE" w:rsidRDefault="00B310DC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33F6F1" w14:textId="77777777" w:rsidR="00B310DC" w:rsidRPr="000C21AE" w:rsidRDefault="00B310DC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B955490" w14:textId="77777777" w:rsidR="00B310DC" w:rsidRPr="000C21AE" w:rsidRDefault="00B310DC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center"/>
          </w:tcPr>
          <w:p w14:paraId="5ADA106C" w14:textId="77777777" w:rsidR="00B310DC" w:rsidRPr="000C21AE" w:rsidRDefault="00B310DC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AB4DFAA" w14:textId="77777777" w:rsidR="00B310DC" w:rsidRPr="000C21AE" w:rsidRDefault="00B310DC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7F57433" w14:textId="77777777" w:rsidR="00B310DC" w:rsidRPr="000C21AE" w:rsidRDefault="00B310DC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907089D" w14:textId="77777777" w:rsidR="00B310DC" w:rsidRPr="000C21AE" w:rsidRDefault="00B310DC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0DE23F96" w14:textId="77777777" w:rsidR="00B310DC" w:rsidRPr="000C21AE" w:rsidRDefault="00B310DC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14:paraId="3BAE1B15" w14:textId="77777777" w:rsidR="00B310DC" w:rsidRPr="000C21AE" w:rsidRDefault="00B310DC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14:paraId="2151DA4F" w14:textId="77777777" w:rsidR="00B310DC" w:rsidRPr="000C21AE" w:rsidRDefault="00B310DC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C30CED5" w14:textId="5A8ACBE4" w:rsidR="00B310DC" w:rsidRPr="0047211B" w:rsidRDefault="00B310DC" w:rsidP="000C21A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721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47</w:t>
            </w:r>
            <w:r w:rsidR="009D465A" w:rsidRPr="004721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14:paraId="577B9BD1" w14:textId="46D38D24" w:rsidR="00B310DC" w:rsidRPr="000C21AE" w:rsidRDefault="00B310DC" w:rsidP="000C21A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C2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936</w:t>
            </w:r>
          </w:p>
        </w:tc>
      </w:tr>
    </w:tbl>
    <w:p w14:paraId="11706E70" w14:textId="1AFB169D" w:rsidR="0004697B" w:rsidRDefault="0004697B"/>
    <w:tbl>
      <w:tblPr>
        <w:tblW w:w="15642" w:type="dxa"/>
        <w:tblInd w:w="-702" w:type="dxa"/>
        <w:tblLayout w:type="fixed"/>
        <w:tblLook w:val="00A0" w:firstRow="1" w:lastRow="0" w:firstColumn="1" w:lastColumn="0" w:noHBand="0" w:noVBand="0"/>
      </w:tblPr>
      <w:tblGrid>
        <w:gridCol w:w="2502"/>
        <w:gridCol w:w="876"/>
        <w:gridCol w:w="1014"/>
        <w:gridCol w:w="810"/>
        <w:gridCol w:w="990"/>
        <w:gridCol w:w="900"/>
        <w:gridCol w:w="990"/>
        <w:gridCol w:w="900"/>
        <w:gridCol w:w="990"/>
        <w:gridCol w:w="900"/>
        <w:gridCol w:w="990"/>
        <w:gridCol w:w="905"/>
        <w:gridCol w:w="985"/>
        <w:gridCol w:w="900"/>
        <w:gridCol w:w="990"/>
      </w:tblGrid>
      <w:tr w:rsidR="0032033E" w:rsidRPr="00B45AFD" w14:paraId="3B06750F" w14:textId="77777777" w:rsidTr="009F3DB9">
        <w:trPr>
          <w:trHeight w:val="73"/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7512F8" w14:textId="77777777" w:rsidR="0032033E" w:rsidRPr="00C57027" w:rsidRDefault="0032033E" w:rsidP="00D3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58551" w14:textId="77777777" w:rsidR="0032033E" w:rsidRPr="00C57027" w:rsidRDefault="0032033E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ส่วนงานที่ </w:t>
            </w: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84A5E" w14:textId="77777777" w:rsidR="0032033E" w:rsidRPr="00C57027" w:rsidRDefault="0032033E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ส่วนงานที่ </w:t>
            </w: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DF1A" w14:textId="77777777" w:rsidR="0032033E" w:rsidRPr="00C57027" w:rsidRDefault="0032033E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ส่วนงานที่ </w:t>
            </w: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0B1F3" w14:textId="77777777" w:rsidR="0032033E" w:rsidRPr="00C57027" w:rsidRDefault="0032033E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ส่วนงานที่ </w:t>
            </w: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90" w:type="dxa"/>
            <w:gridSpan w:val="2"/>
          </w:tcPr>
          <w:p w14:paraId="3F1DD107" w14:textId="77777777" w:rsidR="0032033E" w:rsidRPr="00C57027" w:rsidRDefault="0032033E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อื่นๆ</w:t>
            </w:r>
          </w:p>
        </w:tc>
        <w:tc>
          <w:tcPr>
            <w:tcW w:w="1890" w:type="dxa"/>
            <w:gridSpan w:val="2"/>
            <w:vAlign w:val="bottom"/>
          </w:tcPr>
          <w:p w14:paraId="75E8C2D2" w14:textId="77777777" w:rsidR="0032033E" w:rsidRPr="00C57027" w:rsidRDefault="0032033E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90" w:type="dxa"/>
            <w:gridSpan w:val="2"/>
            <w:vAlign w:val="bottom"/>
          </w:tcPr>
          <w:p w14:paraId="7D86E4DA" w14:textId="77777777" w:rsidR="0032033E" w:rsidRPr="00C57027" w:rsidRDefault="0032033E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2033E" w:rsidRPr="00B45AFD" w14:paraId="2D69D83A" w14:textId="77777777" w:rsidTr="009F3DB9">
        <w:trPr>
          <w:trHeight w:val="73"/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C58FA7" w14:textId="70F38E9D" w:rsidR="0032033E" w:rsidRPr="00C57027" w:rsidRDefault="0032033E" w:rsidP="0026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  <w:lang w:val="en-GB" w:bidi="ar-SA"/>
              </w:rPr>
            </w:pPr>
            <w:r w:rsidRPr="00C5702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สำหรับงวดเก้าเดือน</w:t>
            </w:r>
            <w:r w:rsidRPr="00C5702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br/>
              <w:t xml:space="preserve">   </w:t>
            </w:r>
            <w:r w:rsidRPr="00C5702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สิ้นสุดวันที่ </w:t>
            </w:r>
            <w:r w:rsidRPr="00C5702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30  </w:t>
            </w:r>
            <w:r w:rsidRPr="00C5702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ACEC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9682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A942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0D03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E0EBB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0DFA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CF4D4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4E05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14:paraId="7AF25016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vAlign w:val="bottom"/>
          </w:tcPr>
          <w:p w14:paraId="3CF75A79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5" w:type="dxa"/>
            <w:vAlign w:val="bottom"/>
          </w:tcPr>
          <w:p w14:paraId="78569ECF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85" w:type="dxa"/>
            <w:vAlign w:val="bottom"/>
          </w:tcPr>
          <w:p w14:paraId="2E1756A6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14:paraId="5063E410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vAlign w:val="bottom"/>
          </w:tcPr>
          <w:p w14:paraId="233117C6" w14:textId="77777777" w:rsidR="0032033E" w:rsidRPr="00C57027" w:rsidRDefault="0032033E" w:rsidP="002629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</w:tr>
      <w:tr w:rsidR="0032033E" w:rsidRPr="00B45AFD" w14:paraId="7F15F5B8" w14:textId="77777777" w:rsidTr="009F3DB9">
        <w:trPr>
          <w:trHeight w:val="73"/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9905FB" w14:textId="77777777" w:rsidR="0032033E" w:rsidRPr="00C57027" w:rsidRDefault="0032033E" w:rsidP="00D3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75104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D054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42A77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EC20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859C0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D139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5391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D60A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900" w:type="dxa"/>
            <w:vAlign w:val="bottom"/>
          </w:tcPr>
          <w:p w14:paraId="657556D9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191A24A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905" w:type="dxa"/>
            <w:vAlign w:val="bottom"/>
          </w:tcPr>
          <w:p w14:paraId="2B0BDA75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985" w:type="dxa"/>
            <w:vAlign w:val="bottom"/>
          </w:tcPr>
          <w:p w14:paraId="00C891BA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  <w:tc>
          <w:tcPr>
            <w:tcW w:w="900" w:type="dxa"/>
            <w:vAlign w:val="bottom"/>
          </w:tcPr>
          <w:p w14:paraId="298B2A2B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ADD83CB" w14:textId="77777777" w:rsidR="0032033E" w:rsidRPr="00C57027" w:rsidRDefault="0032033E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(ปรับปรุงใหม่)</w:t>
            </w:r>
          </w:p>
        </w:tc>
      </w:tr>
      <w:tr w:rsidR="00576A59" w:rsidRPr="00B45AFD" w14:paraId="3C88B40D" w14:textId="77777777" w:rsidTr="009F3DB9">
        <w:trPr>
          <w:trHeight w:val="73"/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CDC814" w14:textId="77777777" w:rsidR="00576A59" w:rsidRPr="00C57027" w:rsidRDefault="00576A59" w:rsidP="00D3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0"/>
                <w:szCs w:val="20"/>
                <w:cs/>
              </w:rPr>
            </w:pPr>
          </w:p>
        </w:tc>
        <w:tc>
          <w:tcPr>
            <w:tcW w:w="13140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590F56FB" w14:textId="6447AE17" w:rsidR="00576A59" w:rsidRPr="00C57027" w:rsidRDefault="00576A59" w:rsidP="00D320E6">
            <w:pPr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(ล้านบาท)</w:t>
            </w:r>
          </w:p>
        </w:tc>
      </w:tr>
      <w:tr w:rsidR="0032033E" w:rsidRPr="00B45AFD" w14:paraId="22EACF4A" w14:textId="77777777" w:rsidTr="009F3DB9">
        <w:trPr>
          <w:trHeight w:val="7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E2790" w14:textId="77777777" w:rsidR="0032033E" w:rsidRPr="00C57027" w:rsidRDefault="0032033E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7BE06EAA" w14:textId="2A0158E6" w:rsidR="0032033E" w:rsidRPr="00C57027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10,983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bottom"/>
          </w:tcPr>
          <w:p w14:paraId="6C02682A" w14:textId="38EF16ED" w:rsidR="0032033E" w:rsidRPr="009F3DB9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11,591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630F91" w14:textId="1C75282D" w:rsidR="0032033E" w:rsidRPr="009F3DB9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899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A58EE56" w14:textId="40869E54" w:rsidR="0032033E" w:rsidRPr="009F3DB9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883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0BC5014" w14:textId="01DB5796" w:rsidR="0032033E" w:rsidRPr="009F3DB9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290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358EC68" w14:textId="74B3CB4C" w:rsidR="0032033E" w:rsidRPr="009F3DB9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426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571FCCA" w14:textId="3CF825B6" w:rsidR="0032033E" w:rsidRPr="009F3DB9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1,</w:t>
            </w:r>
            <w:r w:rsidR="00F8653B" w:rsidRPr="009F3DB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618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0FBB544" w14:textId="6AFCB2B5" w:rsidR="0032033E" w:rsidRPr="009F3DB9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1,</w:t>
            </w:r>
            <w:r w:rsidR="00F8653B" w:rsidRPr="009F3DB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568</w:t>
            </w:r>
          </w:p>
        </w:tc>
        <w:tc>
          <w:tcPr>
            <w:tcW w:w="900" w:type="dxa"/>
            <w:vAlign w:val="bottom"/>
          </w:tcPr>
          <w:p w14:paraId="4EC916E2" w14:textId="60821BCA" w:rsidR="0032033E" w:rsidRPr="009F3DB9" w:rsidRDefault="00F8653B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</w:t>
            </w:r>
          </w:p>
        </w:tc>
        <w:tc>
          <w:tcPr>
            <w:tcW w:w="990" w:type="dxa"/>
            <w:vAlign w:val="bottom"/>
          </w:tcPr>
          <w:p w14:paraId="137FC2AE" w14:textId="4ABF5EA4" w:rsidR="0032033E" w:rsidRPr="009F3DB9" w:rsidRDefault="00F8653B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</w:t>
            </w:r>
          </w:p>
        </w:tc>
        <w:tc>
          <w:tcPr>
            <w:tcW w:w="905" w:type="dxa"/>
            <w:vAlign w:val="bottom"/>
          </w:tcPr>
          <w:p w14:paraId="275C5A3D" w14:textId="08E9CBFE" w:rsidR="0032033E" w:rsidRPr="009F3DB9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5" w:type="dxa"/>
            <w:vAlign w:val="bottom"/>
          </w:tcPr>
          <w:p w14:paraId="1CFEA583" w14:textId="7F5D0A27" w:rsidR="0032033E" w:rsidRPr="009F3DB9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02053C6" w14:textId="14BE40A8" w:rsidR="0032033E" w:rsidRPr="009F3DB9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13,815</w:t>
            </w:r>
          </w:p>
        </w:tc>
        <w:tc>
          <w:tcPr>
            <w:tcW w:w="990" w:type="dxa"/>
            <w:vAlign w:val="bottom"/>
          </w:tcPr>
          <w:p w14:paraId="233AD42F" w14:textId="452FA548" w:rsidR="0032033E" w:rsidRPr="009F3DB9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14,493</w:t>
            </w:r>
          </w:p>
        </w:tc>
      </w:tr>
      <w:tr w:rsidR="0032033E" w:rsidRPr="00B45AFD" w14:paraId="56A18871" w14:textId="77777777" w:rsidTr="009F3DB9">
        <w:trPr>
          <w:trHeight w:val="7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F958D" w14:textId="60D1ABDD" w:rsidR="00447F92" w:rsidRPr="00C57027" w:rsidRDefault="0032033E" w:rsidP="00A1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กำไรจากการจำหน่าย</w:t>
            </w:r>
            <w:r w:rsidR="00326446" w:rsidRPr="00C57027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</w:p>
          <w:p w14:paraId="7303B76D" w14:textId="4186860E" w:rsidR="0032033E" w:rsidRPr="00C57027" w:rsidRDefault="00447F92" w:rsidP="00A1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="0032033E" w:rsidRPr="00C57027">
              <w:rPr>
                <w:rFonts w:asciiTheme="majorBidi" w:hAnsiTheme="majorBidi" w:cstheme="majorBidi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70A0C0C3" w14:textId="61C3370F" w:rsidR="0032033E" w:rsidRPr="009F3DB9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3DB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bottom"/>
          </w:tcPr>
          <w:p w14:paraId="620FF5E5" w14:textId="474F495B" w:rsidR="0032033E" w:rsidRPr="00C57027" w:rsidRDefault="0032033E" w:rsidP="009F3DB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959322D" w14:textId="1AD18E09" w:rsidR="0032033E" w:rsidRPr="00C57027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DE6B5FA" w14:textId="0774C713" w:rsidR="0032033E" w:rsidRPr="00C57027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6DFF230" w14:textId="3F1360E6" w:rsidR="0032033E" w:rsidRPr="00C57027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5B0862" w14:textId="308B10AE" w:rsidR="0032033E" w:rsidRPr="00C57027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5D757D" w14:textId="0D385FDE" w:rsidR="0032033E" w:rsidRPr="00C57027" w:rsidRDefault="0032033E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77106BC" w14:textId="53F81E6A" w:rsidR="0032033E" w:rsidRPr="00C57027" w:rsidRDefault="0032033E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1,404</w:t>
            </w:r>
          </w:p>
        </w:tc>
        <w:tc>
          <w:tcPr>
            <w:tcW w:w="900" w:type="dxa"/>
          </w:tcPr>
          <w:p w14:paraId="32CF6186" w14:textId="77777777" w:rsidR="0032033E" w:rsidRPr="00C57027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D2B0C0" w14:textId="58DD2CB7" w:rsidR="0032033E" w:rsidRPr="00C57027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538D203" w14:textId="77777777" w:rsidR="0032033E" w:rsidRPr="00C57027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DD37D75" w14:textId="2FDD8912" w:rsidR="0032033E" w:rsidRPr="00C57027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5" w:type="dxa"/>
          </w:tcPr>
          <w:p w14:paraId="2FE997B5" w14:textId="77777777" w:rsidR="0032033E" w:rsidRPr="00C57027" w:rsidRDefault="0032033E" w:rsidP="00A1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80C4D3" w14:textId="24FD992A" w:rsidR="0032033E" w:rsidRPr="00C57027" w:rsidRDefault="0032033E" w:rsidP="00A1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5" w:type="dxa"/>
          </w:tcPr>
          <w:p w14:paraId="595BD061" w14:textId="77777777" w:rsidR="0032033E" w:rsidRPr="00C57027" w:rsidRDefault="0032033E" w:rsidP="00A1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80BABE4" w14:textId="3255F135" w:rsidR="0032033E" w:rsidRPr="00C57027" w:rsidRDefault="0032033E" w:rsidP="009F3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DCBE225" w14:textId="77777777" w:rsidR="0032033E" w:rsidRPr="00C57027" w:rsidRDefault="0032033E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2CE307C" w14:textId="1CFED78C" w:rsidR="0032033E" w:rsidRPr="00C57027" w:rsidRDefault="0032033E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90" w:type="dxa"/>
          </w:tcPr>
          <w:p w14:paraId="0F4C6990" w14:textId="77777777" w:rsidR="0032033E" w:rsidRPr="00C57027" w:rsidRDefault="0032033E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26B2AE" w14:textId="511BE012" w:rsidR="0032033E" w:rsidRPr="00C57027" w:rsidRDefault="0032033E" w:rsidP="00A11D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1,404</w:t>
            </w:r>
          </w:p>
        </w:tc>
      </w:tr>
      <w:tr w:rsidR="000C21AE" w:rsidRPr="00B45AFD" w14:paraId="72C1702A" w14:textId="77777777" w:rsidTr="009F3DB9">
        <w:trPr>
          <w:trHeight w:val="6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16E9" w14:textId="77777777" w:rsidR="000C21AE" w:rsidRPr="00C57027" w:rsidRDefault="000C21AE" w:rsidP="000C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GB"/>
              </w:rPr>
            </w:pPr>
            <w:r w:rsidRPr="00C57027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4BEB7FF" w14:textId="6BA915C0" w:rsidR="000C21AE" w:rsidRPr="009F3DB9" w:rsidRDefault="000C21AE" w:rsidP="009F3DB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F3DB9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13A572D4" w14:textId="47BDF7EF" w:rsidR="000C21AE" w:rsidRPr="009F3DB9" w:rsidRDefault="000C21AE" w:rsidP="009F3DB9">
            <w:pPr>
              <w:pBdr>
                <w:bottom w:val="single" w:sz="4" w:space="0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F3DB9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32E38A" w14:textId="7442BB2B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500BA3" w14:textId="2605CD1D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DB3245" w14:textId="65793031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247AE6" w14:textId="0B929795" w:rsidR="000C21AE" w:rsidRPr="009F3DB9" w:rsidRDefault="000C21AE" w:rsidP="009F3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F3DB9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8BB0E1" w14:textId="5A50F16D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185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0D9416" w14:textId="4621FE5C" w:rsidR="000C21AE" w:rsidRPr="00C57027" w:rsidRDefault="000C21AE" w:rsidP="000C2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159</w:t>
            </w:r>
          </w:p>
        </w:tc>
        <w:tc>
          <w:tcPr>
            <w:tcW w:w="900" w:type="dxa"/>
            <w:vAlign w:val="bottom"/>
          </w:tcPr>
          <w:p w14:paraId="4C49C593" w14:textId="78B3B894" w:rsidR="000C21AE" w:rsidRPr="009F3DB9" w:rsidRDefault="000C21AE" w:rsidP="009F3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F3DB9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52D70BE" w14:textId="12A846F7" w:rsidR="000C21AE" w:rsidRPr="009F3DB9" w:rsidRDefault="000C21AE" w:rsidP="009F3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F3DB9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5" w:type="dxa"/>
            <w:vAlign w:val="bottom"/>
          </w:tcPr>
          <w:p w14:paraId="7B4B08C7" w14:textId="640BA417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(191)</w:t>
            </w:r>
          </w:p>
        </w:tc>
        <w:tc>
          <w:tcPr>
            <w:tcW w:w="985" w:type="dxa"/>
            <w:vAlign w:val="bottom"/>
          </w:tcPr>
          <w:p w14:paraId="089CBFBE" w14:textId="4F0C2602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(163)</w:t>
            </w:r>
          </w:p>
        </w:tc>
        <w:tc>
          <w:tcPr>
            <w:tcW w:w="900" w:type="dxa"/>
            <w:vAlign w:val="bottom"/>
          </w:tcPr>
          <w:p w14:paraId="0074A2D6" w14:textId="779FE368" w:rsidR="000C21AE" w:rsidRPr="009F3DB9" w:rsidRDefault="000C21AE" w:rsidP="009F3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F3DB9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159791CF" w14:textId="6E209E85" w:rsidR="000C21AE" w:rsidRPr="009F3DB9" w:rsidRDefault="000C21AE" w:rsidP="009F3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F3DB9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</w:tr>
      <w:tr w:rsidR="000C21AE" w:rsidRPr="00B45AFD" w14:paraId="309807A4" w14:textId="77777777" w:rsidTr="009F3DB9">
        <w:trPr>
          <w:trHeight w:val="6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E8EB" w14:textId="77777777" w:rsidR="000C21AE" w:rsidRPr="00C57027" w:rsidRDefault="000C21AE" w:rsidP="000C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50C3F96" w14:textId="7C0D25AA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10,983</w:t>
            </w: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01F02A86" w14:textId="61A2433D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11,591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9C16AA" w14:textId="474885F2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1E7C9D" w14:textId="71AA4CB7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887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9F3906" w14:textId="6FD77AB2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5B788A" w14:textId="3E2E237E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2C3ACD" w14:textId="31275455" w:rsidR="000C21AE" w:rsidRPr="00C57027" w:rsidRDefault="000C21AE" w:rsidP="000C21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1,843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D876E8" w14:textId="11742956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3,131</w:t>
            </w:r>
          </w:p>
        </w:tc>
        <w:tc>
          <w:tcPr>
            <w:tcW w:w="900" w:type="dxa"/>
            <w:vAlign w:val="bottom"/>
          </w:tcPr>
          <w:p w14:paraId="68111649" w14:textId="2BADF809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7290D265" w14:textId="48CF7B3D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905" w:type="dxa"/>
            <w:vAlign w:val="bottom"/>
          </w:tcPr>
          <w:p w14:paraId="38E471C4" w14:textId="31E20A37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(191)</w:t>
            </w:r>
          </w:p>
        </w:tc>
        <w:tc>
          <w:tcPr>
            <w:tcW w:w="985" w:type="dxa"/>
            <w:vAlign w:val="bottom"/>
          </w:tcPr>
          <w:p w14:paraId="2EED3675" w14:textId="7AE9A611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(163)</w:t>
            </w:r>
          </w:p>
        </w:tc>
        <w:tc>
          <w:tcPr>
            <w:tcW w:w="900" w:type="dxa"/>
            <w:vAlign w:val="bottom"/>
          </w:tcPr>
          <w:p w14:paraId="5D4F0091" w14:textId="77FF3133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13,855</w:t>
            </w:r>
          </w:p>
        </w:tc>
        <w:tc>
          <w:tcPr>
            <w:tcW w:w="990" w:type="dxa"/>
            <w:vAlign w:val="bottom"/>
          </w:tcPr>
          <w:p w14:paraId="3AD5A141" w14:textId="5A19DE45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15,897</w:t>
            </w:r>
          </w:p>
        </w:tc>
      </w:tr>
      <w:tr w:rsidR="000C21AE" w:rsidRPr="00B45AFD" w14:paraId="51F17FFF" w14:textId="77777777" w:rsidTr="009F3DB9">
        <w:trPr>
          <w:trHeight w:val="6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EDED" w14:textId="77777777" w:rsidR="000C21AE" w:rsidRPr="00C57027" w:rsidRDefault="000C21AE" w:rsidP="000C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1D984A7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30C2AF32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7C7D14E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B56366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B2ED29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412511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3801F3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AF9C05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EF8365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590B51A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3B806024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vAlign w:val="bottom"/>
          </w:tcPr>
          <w:p w14:paraId="46F519AC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E6B819" w14:textId="08B0EA88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628</w:t>
            </w:r>
          </w:p>
        </w:tc>
        <w:tc>
          <w:tcPr>
            <w:tcW w:w="990" w:type="dxa"/>
            <w:vAlign w:val="bottom"/>
          </w:tcPr>
          <w:p w14:paraId="05315E0B" w14:textId="422D7880" w:rsidR="000C21AE" w:rsidRPr="00C57027" w:rsidRDefault="000C21AE" w:rsidP="000C21A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</w:tr>
      <w:tr w:rsidR="000C21AE" w:rsidRPr="00B45AFD" w14:paraId="09F12393" w14:textId="77777777" w:rsidTr="009F3DB9">
        <w:trPr>
          <w:trHeight w:val="6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35B9" w14:textId="77777777" w:rsidR="000C21AE" w:rsidRPr="00C57027" w:rsidRDefault="000C21AE" w:rsidP="000C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3C1DD1C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6F4C7261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CCF324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B988850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B255E7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966E0A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08376B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42F025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08D209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F6E7F0E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5D0D297B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vAlign w:val="bottom"/>
          </w:tcPr>
          <w:p w14:paraId="5CFD3504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8E7B26A" w14:textId="11953E69" w:rsidR="000C21AE" w:rsidRPr="00C57027" w:rsidRDefault="000C21AE" w:rsidP="000C21A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14,483</w:t>
            </w:r>
          </w:p>
        </w:tc>
        <w:tc>
          <w:tcPr>
            <w:tcW w:w="990" w:type="dxa"/>
            <w:vAlign w:val="bottom"/>
          </w:tcPr>
          <w:p w14:paraId="6BB49626" w14:textId="0B26DBB0" w:rsidR="000C21AE" w:rsidRPr="00C57027" w:rsidRDefault="000C21AE" w:rsidP="000C21A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16,211</w:t>
            </w:r>
          </w:p>
        </w:tc>
      </w:tr>
      <w:tr w:rsidR="000C21AE" w:rsidRPr="00B45AFD" w14:paraId="522BB9D2" w14:textId="77777777" w:rsidTr="009F3DB9">
        <w:trPr>
          <w:trHeight w:val="6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E63F2" w14:textId="77777777" w:rsidR="000C21AE" w:rsidRPr="00C57027" w:rsidRDefault="000C21AE" w:rsidP="000C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E7CEE78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69D523DF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CE0E49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06CC0D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CEFE24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F888D1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A57652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B8EAB3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28B2DB4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0064FB3B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</w:tcPr>
          <w:p w14:paraId="3D06B9AF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60E51B5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E615A88" w14:textId="77777777" w:rsidR="000C21AE" w:rsidRPr="00C57027" w:rsidRDefault="000C21AE" w:rsidP="000C21AE">
            <w:pPr>
              <w:pStyle w:val="BodyText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7DADBB6" w14:textId="77777777" w:rsidR="000C21AE" w:rsidRPr="00C57027" w:rsidRDefault="000C21AE" w:rsidP="000C21AE">
            <w:pPr>
              <w:pStyle w:val="BodyText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C21AE" w:rsidRPr="00B45AFD" w14:paraId="44214A9C" w14:textId="77777777" w:rsidTr="009F3DB9">
        <w:trPr>
          <w:trHeight w:val="4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42D7F" w14:textId="77777777" w:rsidR="000C21AE" w:rsidRPr="00C57027" w:rsidRDefault="000C21AE" w:rsidP="000C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รวมกำไร (ขาดทุน) จากส่วนงานที่รายงาน</w:t>
            </w:r>
          </w:p>
          <w:p w14:paraId="5BA273F6" w14:textId="1BBAF450" w:rsidR="000C21AE" w:rsidRPr="00C57027" w:rsidRDefault="000C21AE" w:rsidP="000C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 xml:space="preserve">   ก่อนต้นทุนทางการเงินและภาษีเงินได้    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247930A" w14:textId="3127B7D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1,494</w:t>
            </w: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0EE0A4FA" w14:textId="6D20C3B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1,682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25C318" w14:textId="6276104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366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BA4A02" w14:textId="488560D8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212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B603D8" w14:textId="629E516C" w:rsidR="000C21AE" w:rsidRPr="00C57027" w:rsidRDefault="000C21AE" w:rsidP="000C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(38)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BE5C80" w14:textId="3FE124BF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EF449C" w14:textId="18F4EEDB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546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27F1A9" w14:textId="07854739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1,996</w:t>
            </w:r>
          </w:p>
        </w:tc>
        <w:tc>
          <w:tcPr>
            <w:tcW w:w="900" w:type="dxa"/>
          </w:tcPr>
          <w:p w14:paraId="44FA1E24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FFA4986" w14:textId="70308776" w:rsidR="000C21AE" w:rsidRPr="00C57027" w:rsidRDefault="000C21AE" w:rsidP="009F3DB9">
            <w:pPr>
              <w:tabs>
                <w:tab w:val="clear" w:pos="680"/>
              </w:tabs>
              <w:ind w:right="-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(101)</w:t>
            </w:r>
          </w:p>
        </w:tc>
        <w:tc>
          <w:tcPr>
            <w:tcW w:w="990" w:type="dxa"/>
          </w:tcPr>
          <w:p w14:paraId="0EB23EC3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2EC57A" w14:textId="274E2C15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136</w:t>
            </w:r>
          </w:p>
        </w:tc>
        <w:tc>
          <w:tcPr>
            <w:tcW w:w="905" w:type="dxa"/>
          </w:tcPr>
          <w:p w14:paraId="2676419C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9D6D8A" w14:textId="798756ED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(4)</w:t>
            </w:r>
          </w:p>
        </w:tc>
        <w:tc>
          <w:tcPr>
            <w:tcW w:w="985" w:type="dxa"/>
          </w:tcPr>
          <w:p w14:paraId="77A806F6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3A4D01" w14:textId="6E3B653F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14:paraId="090B7367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65BCB6" w14:textId="1B4E3059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2,263</w:t>
            </w:r>
          </w:p>
        </w:tc>
        <w:tc>
          <w:tcPr>
            <w:tcW w:w="990" w:type="dxa"/>
          </w:tcPr>
          <w:p w14:paraId="6960D06A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EFB921D" w14:textId="079C2B0D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4,035</w:t>
            </w:r>
          </w:p>
        </w:tc>
      </w:tr>
      <w:tr w:rsidR="000C21AE" w:rsidRPr="00B45AFD" w14:paraId="63F9C506" w14:textId="77777777" w:rsidTr="009F3DB9">
        <w:trPr>
          <w:trHeight w:val="4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8280D" w14:textId="77777777" w:rsidR="000C21AE" w:rsidRPr="00C57027" w:rsidRDefault="000C21AE" w:rsidP="000C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1654B59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460859E4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6D6162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3DD97A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CCCDDF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02D8D2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44F74F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D077D4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E4868D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E0A98E1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1797B86C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328AC20E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435D1E" w14:textId="4E36890E" w:rsidR="000C21AE" w:rsidRPr="00C57027" w:rsidRDefault="000C21AE" w:rsidP="000C21AE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(840)</w:t>
            </w:r>
          </w:p>
        </w:tc>
        <w:tc>
          <w:tcPr>
            <w:tcW w:w="990" w:type="dxa"/>
          </w:tcPr>
          <w:p w14:paraId="03580D10" w14:textId="528542A0" w:rsidR="000C21AE" w:rsidRPr="00C57027" w:rsidRDefault="000C21AE" w:rsidP="000C21AE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(561)</w:t>
            </w:r>
          </w:p>
        </w:tc>
      </w:tr>
      <w:tr w:rsidR="000C21AE" w:rsidRPr="00B45AFD" w14:paraId="7BADEFC2" w14:textId="77777777" w:rsidTr="009F3DB9">
        <w:trPr>
          <w:trHeight w:val="4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86973" w14:textId="7ED192FD" w:rsidR="000C21AE" w:rsidRPr="009F3DB9" w:rsidRDefault="000C21AE" w:rsidP="000C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9F3DB9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DC21454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7992B327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EFE871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B4E18A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3D1E3B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BDB8FE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6EAFFC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620381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EEDC15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7DB67E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7ECEE7B2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629B9578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F5538B" w14:textId="06171000" w:rsidR="000C21AE" w:rsidRPr="00C57027" w:rsidRDefault="000C21AE" w:rsidP="009F3DB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384</w:t>
            </w:r>
          </w:p>
        </w:tc>
        <w:tc>
          <w:tcPr>
            <w:tcW w:w="990" w:type="dxa"/>
          </w:tcPr>
          <w:p w14:paraId="25670169" w14:textId="1DEF7BE7" w:rsidR="000C21AE" w:rsidRPr="00C57027" w:rsidRDefault="000C21AE" w:rsidP="00E60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C21AE" w:rsidRPr="00B45AFD" w14:paraId="04CC6F33" w14:textId="77777777" w:rsidTr="009F3DB9">
        <w:trPr>
          <w:trHeight w:val="43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2C43" w14:textId="4E65E67B" w:rsidR="000C21AE" w:rsidRPr="00C57027" w:rsidRDefault="000C21AE" w:rsidP="000C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 w:hanging="85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 (ขาดทุน) จากเงินลงทุนในบริษัทร่วมและการร่วมค้าสุทธิจากกำไรที่ยังไม่เกิดขึ้นจากการขายอสังหาริมทรัพย์ให้บริษัทร่วมและร่วมค้า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0BFD1DF" w14:textId="77777777" w:rsidR="000C21AE" w:rsidRPr="00C57027" w:rsidRDefault="000C21AE" w:rsidP="000C21A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79E30F15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C685E1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0AB5EB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F1E685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25303D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B88FA5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6B6D9B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41D961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3D2400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5" w:type="dxa"/>
          </w:tcPr>
          <w:p w14:paraId="429ACB99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47817DE1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C18498" w14:textId="77777777" w:rsidR="000C21AE" w:rsidRPr="0047211B" w:rsidRDefault="000C21AE" w:rsidP="000C21A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E0898CE" w14:textId="77777777" w:rsidR="000C21AE" w:rsidRPr="0047211B" w:rsidRDefault="000C21AE" w:rsidP="000C21A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A5479A3" w14:textId="77777777" w:rsidR="000C21AE" w:rsidRPr="0047211B" w:rsidRDefault="000C21AE" w:rsidP="000C21A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ADAEBA8" w14:textId="6BD7D5CD" w:rsidR="000C21AE" w:rsidRPr="0047211B" w:rsidRDefault="009D465A" w:rsidP="000C21A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7211B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990" w:type="dxa"/>
          </w:tcPr>
          <w:p w14:paraId="2619198C" w14:textId="77777777" w:rsidR="000C21AE" w:rsidRPr="00C57027" w:rsidRDefault="000C21AE" w:rsidP="000C21AE">
            <w:pPr>
              <w:pBdr>
                <w:bottom w:val="single" w:sz="4" w:space="0" w:color="auto"/>
              </w:pBd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BF5C8F5" w14:textId="77777777" w:rsidR="000C21AE" w:rsidRPr="00C57027" w:rsidRDefault="000C21AE" w:rsidP="000C21AE">
            <w:pPr>
              <w:pBdr>
                <w:bottom w:val="single" w:sz="4" w:space="0" w:color="auto"/>
              </w:pBd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A204394" w14:textId="77777777" w:rsidR="000C21AE" w:rsidRPr="00C57027" w:rsidRDefault="000C21AE" w:rsidP="000C21AE">
            <w:pPr>
              <w:pBdr>
                <w:bottom w:val="single" w:sz="4" w:space="0" w:color="auto"/>
              </w:pBd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0F2B2238" w14:textId="35CB0F8C" w:rsidR="000C21AE" w:rsidRPr="00C57027" w:rsidRDefault="000C21AE" w:rsidP="000C21AE">
            <w:pPr>
              <w:pBdr>
                <w:bottom w:val="single" w:sz="4" w:space="0" w:color="auto"/>
              </w:pBd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sz w:val="20"/>
                <w:szCs w:val="20"/>
                <w:lang w:val="en-GB"/>
              </w:rPr>
              <w:t>(225</w:t>
            </w:r>
            <w:r w:rsidRPr="00C570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C21AE" w:rsidRPr="00B45AFD" w14:paraId="14950682" w14:textId="77777777" w:rsidTr="009F3DB9">
        <w:trPr>
          <w:trHeight w:val="34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E8910" w14:textId="3184F5E6" w:rsidR="000C21AE" w:rsidRPr="00C57027" w:rsidRDefault="000C21AE" w:rsidP="000C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6ECF658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1BB3450B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6C7DE1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25F423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139C8F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69FC7B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07CF0E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9F13CA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41D503D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139BE8C3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</w:tcPr>
          <w:p w14:paraId="5F3D47F2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CFDF737" w14:textId="77777777" w:rsidR="000C21AE" w:rsidRPr="00C57027" w:rsidRDefault="000C21AE" w:rsidP="000C21AE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601CCD3" w14:textId="5C2F4EAF" w:rsidR="000C21AE" w:rsidRPr="0047211B" w:rsidRDefault="000C21AE" w:rsidP="000C21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721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</w:t>
            </w:r>
            <w:r w:rsidR="009D465A" w:rsidRPr="0047211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990" w:type="dxa"/>
          </w:tcPr>
          <w:p w14:paraId="4E1B9E4E" w14:textId="1554DD93" w:rsidR="000C21AE" w:rsidRPr="00C57027" w:rsidRDefault="000C21AE" w:rsidP="000C21A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70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3,249</w:t>
            </w:r>
          </w:p>
        </w:tc>
      </w:tr>
    </w:tbl>
    <w:p w14:paraId="21497C81" w14:textId="6A9B6B55" w:rsidR="0004697B" w:rsidRDefault="0004697B"/>
    <w:p w14:paraId="677190D7" w14:textId="77777777" w:rsidR="00E60393" w:rsidRDefault="00E60393"/>
    <w:tbl>
      <w:tblPr>
        <w:tblW w:w="15463" w:type="dxa"/>
        <w:tblInd w:w="-702" w:type="dxa"/>
        <w:tblLayout w:type="fixed"/>
        <w:tblLook w:val="00A0" w:firstRow="1" w:lastRow="0" w:firstColumn="1" w:lastColumn="0" w:noHBand="0" w:noVBand="0"/>
      </w:tblPr>
      <w:tblGrid>
        <w:gridCol w:w="2498"/>
        <w:gridCol w:w="984"/>
        <w:gridCol w:w="896"/>
        <w:gridCol w:w="905"/>
        <w:gridCol w:w="901"/>
        <w:gridCol w:w="900"/>
        <w:gridCol w:w="900"/>
        <w:gridCol w:w="900"/>
        <w:gridCol w:w="900"/>
        <w:gridCol w:w="963"/>
        <w:gridCol w:w="931"/>
        <w:gridCol w:w="1028"/>
        <w:gridCol w:w="956"/>
        <w:gridCol w:w="897"/>
        <w:gridCol w:w="904"/>
      </w:tblGrid>
      <w:tr w:rsidR="00576A59" w:rsidRPr="00B45AFD" w14:paraId="1CCE611F" w14:textId="77777777" w:rsidTr="00E60393">
        <w:trPr>
          <w:trHeight w:val="73"/>
          <w:tblHeader/>
        </w:trPr>
        <w:tc>
          <w:tcPr>
            <w:tcW w:w="2498" w:type="dxa"/>
            <w:tcBorders>
              <w:left w:val="nil"/>
              <w:right w:val="nil"/>
            </w:tcBorders>
            <w:noWrap/>
            <w:vAlign w:val="bottom"/>
          </w:tcPr>
          <w:p w14:paraId="3F2B818B" w14:textId="77777777" w:rsidR="00576A59" w:rsidRPr="00025BAF" w:rsidRDefault="00576A59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8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3157922" w14:textId="77777777" w:rsidR="00576A59" w:rsidRPr="00025BAF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ส่วนงานที่ </w:t>
            </w: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0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D4B357" w14:textId="77777777" w:rsidR="00576A59" w:rsidRPr="00025BAF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ส่วนงานที่ </w:t>
            </w: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FF0EDF9" w14:textId="77777777" w:rsidR="00576A59" w:rsidRPr="00025BAF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ส่วนงานที่ </w:t>
            </w: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E61A02" w14:textId="77777777" w:rsidR="00576A59" w:rsidRPr="00025BAF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ส่วนงานที่ </w:t>
            </w: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94" w:type="dxa"/>
            <w:gridSpan w:val="2"/>
          </w:tcPr>
          <w:p w14:paraId="1A7495DE" w14:textId="77777777" w:rsidR="00576A59" w:rsidRPr="00025BAF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025BAF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อื่นๆ</w:t>
            </w:r>
          </w:p>
        </w:tc>
        <w:tc>
          <w:tcPr>
            <w:tcW w:w="1984" w:type="dxa"/>
            <w:gridSpan w:val="2"/>
            <w:vAlign w:val="bottom"/>
          </w:tcPr>
          <w:p w14:paraId="05A62C3C" w14:textId="77777777" w:rsidR="00576A59" w:rsidRPr="00025BAF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01" w:type="dxa"/>
            <w:gridSpan w:val="2"/>
            <w:vAlign w:val="bottom"/>
          </w:tcPr>
          <w:p w14:paraId="52FBB151" w14:textId="77777777" w:rsidR="00576A59" w:rsidRPr="00025BAF" w:rsidRDefault="00576A59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76A59" w:rsidRPr="00B45AFD" w14:paraId="41C54799" w14:textId="77777777" w:rsidTr="00E60393">
        <w:trPr>
          <w:trHeight w:val="73"/>
          <w:tblHeader/>
        </w:trPr>
        <w:tc>
          <w:tcPr>
            <w:tcW w:w="24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709CEE" w14:textId="77777777" w:rsidR="00576A59" w:rsidRPr="00025BAF" w:rsidRDefault="00576A59" w:rsidP="0096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15CC5" w14:textId="02D17F42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มิถุนายน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E3C2" w14:textId="77777777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7800" w14:textId="6BB92043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มิถุนายน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26D1" w14:textId="77777777" w:rsidR="00E60393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53744688" w14:textId="199D2214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BA057" w14:textId="72FA8BCA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23D0" w14:textId="5A27A38C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FC05" w14:textId="2596413E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1E4F" w14:textId="2B2641F3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94B4" w14:textId="1775D051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มิถุนายน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2DC8D" w14:textId="77777777" w:rsidR="00E60393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7A4EA683" w14:textId="6E473C58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13B0B" w14:textId="79770208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EEA45" w14:textId="77777777" w:rsidR="00E60393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4AEEF5EC" w14:textId="19A64698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18B41" w14:textId="7C0FA134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มิถุนายน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5A55" w14:textId="77777777" w:rsidR="00E60393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14D81C60" w14:textId="5A9E239E" w:rsidR="00576A59" w:rsidRPr="00025BAF" w:rsidRDefault="00576A59" w:rsidP="009616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576A59" w:rsidRPr="00B45AFD" w14:paraId="57469EBE" w14:textId="77777777" w:rsidTr="00E60393">
        <w:trPr>
          <w:trHeight w:val="73"/>
          <w:tblHeader/>
        </w:trPr>
        <w:tc>
          <w:tcPr>
            <w:tcW w:w="24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587F50" w14:textId="77777777" w:rsidR="00576A59" w:rsidRPr="00025BAF" w:rsidRDefault="00576A59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0BE3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C58E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C9400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C5C6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2DD9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AD68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644DF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13E6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3" w:type="dxa"/>
            <w:vAlign w:val="bottom"/>
          </w:tcPr>
          <w:p w14:paraId="5463810E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1" w:type="dxa"/>
            <w:vAlign w:val="bottom"/>
          </w:tcPr>
          <w:p w14:paraId="085AE2E3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28" w:type="dxa"/>
            <w:vAlign w:val="bottom"/>
          </w:tcPr>
          <w:p w14:paraId="21BEC80D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56" w:type="dxa"/>
            <w:vAlign w:val="bottom"/>
          </w:tcPr>
          <w:p w14:paraId="2F0D6D4C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97" w:type="dxa"/>
            <w:vAlign w:val="bottom"/>
          </w:tcPr>
          <w:p w14:paraId="3126B688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4" w:type="dxa"/>
            <w:vAlign w:val="bottom"/>
          </w:tcPr>
          <w:p w14:paraId="3535428B" w14:textId="77777777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576A59" w:rsidRPr="00B45AFD" w14:paraId="63493257" w14:textId="77777777" w:rsidTr="00E60393">
        <w:trPr>
          <w:trHeight w:val="73"/>
          <w:tblHeader/>
        </w:trPr>
        <w:tc>
          <w:tcPr>
            <w:tcW w:w="24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037AC4" w14:textId="77777777" w:rsidR="00576A59" w:rsidRPr="00025BAF" w:rsidRDefault="00576A59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2965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71624DA2" w14:textId="368223A1" w:rsidR="00576A59" w:rsidRPr="00025BAF" w:rsidRDefault="00576A59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2217">
              <w:rPr>
                <w:rFonts w:ascii="Angsana New" w:hAnsi="Angsana New"/>
                <w:i/>
                <w:iCs/>
                <w:sz w:val="19"/>
                <w:szCs w:val="19"/>
                <w:cs/>
              </w:rPr>
              <w:t>(ล้านบาท)</w:t>
            </w:r>
          </w:p>
        </w:tc>
      </w:tr>
      <w:tr w:rsidR="00576A59" w:rsidRPr="00B45AFD" w14:paraId="72D48EB5" w14:textId="77777777" w:rsidTr="00E60393">
        <w:trPr>
          <w:trHeight w:val="73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A7AD" w14:textId="77777777" w:rsidR="00576A59" w:rsidRPr="00025BAF" w:rsidRDefault="00576A59" w:rsidP="00D4221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vAlign w:val="bottom"/>
          </w:tcPr>
          <w:p w14:paraId="1AB7809A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0CCD44E0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vAlign w:val="bottom"/>
          </w:tcPr>
          <w:p w14:paraId="39D8104E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30F64C64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3DD59D0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DCB7754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1AD813F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441C6A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42D6039E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27558AD5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17BBDD55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vAlign w:val="bottom"/>
          </w:tcPr>
          <w:p w14:paraId="1D26B217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bottom"/>
          </w:tcPr>
          <w:p w14:paraId="708AD646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194B24EE" w14:textId="77777777" w:rsidR="00576A59" w:rsidRPr="00025BAF" w:rsidRDefault="00576A59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6A59" w:rsidRPr="00B45AFD" w14:paraId="56BB388E" w14:textId="77777777" w:rsidTr="00E60393">
        <w:trPr>
          <w:trHeight w:val="63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0879" w14:textId="1421339F" w:rsidR="00576A59" w:rsidRPr="00025BAF" w:rsidRDefault="00576A59" w:rsidP="00E6039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28A502E5" w14:textId="4EE1DB91" w:rsidR="00576A59" w:rsidRPr="0047211B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211B">
              <w:rPr>
                <w:rFonts w:ascii="Angsana New" w:hAnsi="Angsana New"/>
                <w:sz w:val="22"/>
                <w:szCs w:val="22"/>
              </w:rPr>
              <w:t>35,</w:t>
            </w:r>
            <w:r w:rsidR="000C5730" w:rsidRPr="0047211B">
              <w:rPr>
                <w:rFonts w:ascii="Angsana New" w:hAnsi="Angsana New"/>
                <w:sz w:val="22"/>
                <w:szCs w:val="22"/>
              </w:rPr>
              <w:t>850</w:t>
            </w: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5D6CC542" w14:textId="7EEF279F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33,508</w:t>
            </w: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30D86C6A" w14:textId="7A44A1DC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7,202</w:t>
            </w: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79C3E683" w14:textId="1B94C24D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7,616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6F1EC8" w14:textId="26EDBAA9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FCCDC7" w14:textId="5722A32F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1,809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6F0D28" w14:textId="3BBB9D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</w:t>
            </w:r>
            <w:r w:rsidR="00C15F71">
              <w:rPr>
                <w:rFonts w:ascii="Angsana New" w:hAnsi="Angsana New"/>
                <w:sz w:val="22"/>
                <w:szCs w:val="22"/>
              </w:rPr>
              <w:t>538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588468" w14:textId="6C3454E0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</w:t>
            </w:r>
            <w:r w:rsidR="00C15F71">
              <w:rPr>
                <w:rFonts w:ascii="Angsana New" w:hAnsi="Angsana New"/>
                <w:sz w:val="22"/>
                <w:szCs w:val="22"/>
              </w:rPr>
              <w:t>756</w:t>
            </w:r>
          </w:p>
        </w:tc>
        <w:tc>
          <w:tcPr>
            <w:tcW w:w="963" w:type="dxa"/>
            <w:vAlign w:val="bottom"/>
          </w:tcPr>
          <w:p w14:paraId="7C351760" w14:textId="2CB7B9C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C15F71">
              <w:rPr>
                <w:rFonts w:ascii="Angsana New" w:hAnsi="Angsana New"/>
                <w:sz w:val="22"/>
                <w:szCs w:val="22"/>
              </w:rPr>
              <w:t>726</w:t>
            </w:r>
          </w:p>
        </w:tc>
        <w:tc>
          <w:tcPr>
            <w:tcW w:w="931" w:type="dxa"/>
            <w:vAlign w:val="bottom"/>
          </w:tcPr>
          <w:p w14:paraId="1BCEAB6C" w14:textId="18E5FBDB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3,</w:t>
            </w:r>
            <w:r w:rsidR="00C15F71"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1028" w:type="dxa"/>
            <w:vAlign w:val="bottom"/>
          </w:tcPr>
          <w:p w14:paraId="6293174A" w14:textId="560A11B9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(11,610)</w:t>
            </w:r>
          </w:p>
        </w:tc>
        <w:tc>
          <w:tcPr>
            <w:tcW w:w="956" w:type="dxa"/>
            <w:vAlign w:val="bottom"/>
          </w:tcPr>
          <w:p w14:paraId="3FF14F8B" w14:textId="7749D4A4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5BAF">
              <w:rPr>
                <w:rFonts w:ascii="Angsana New" w:hAnsi="Angsana New"/>
                <w:sz w:val="22"/>
                <w:szCs w:val="22"/>
              </w:rPr>
              <w:t>10,320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27856349" w14:textId="115C2DC8" w:rsidR="00576A59" w:rsidRPr="0047211B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211B">
              <w:rPr>
                <w:rFonts w:ascii="Angsana New" w:hAnsi="Angsana New"/>
                <w:sz w:val="22"/>
                <w:szCs w:val="22"/>
              </w:rPr>
              <w:t>82,4</w:t>
            </w:r>
            <w:r w:rsidR="000C5730" w:rsidRPr="0047211B">
              <w:rPr>
                <w:rFonts w:ascii="Angsana New" w:hAnsi="Angsana New"/>
                <w:sz w:val="22"/>
                <w:szCs w:val="22"/>
              </w:rPr>
              <w:t>0</w:t>
            </w:r>
            <w:r w:rsidR="0047211B" w:rsidRPr="0047211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4" w:type="dxa"/>
            <w:vAlign w:val="bottom"/>
          </w:tcPr>
          <w:p w14:paraId="433EAE8D" w14:textId="1A57723A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79,592</w:t>
            </w:r>
          </w:p>
        </w:tc>
      </w:tr>
      <w:tr w:rsidR="00576A59" w:rsidRPr="00B45AFD" w14:paraId="1503F889" w14:textId="77777777" w:rsidTr="00E60393">
        <w:trPr>
          <w:trHeight w:val="63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778D" w14:textId="77777777" w:rsidR="00576A59" w:rsidRPr="00025BAF" w:rsidRDefault="00576A59" w:rsidP="004D386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20783F81" w14:textId="77777777" w:rsidR="00576A59" w:rsidRPr="0047211B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40290531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00B8EDAA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51824376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62E242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8EBB7F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BBAF7B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47F24E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516CDCE6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5863414A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72CC96A3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vAlign w:val="bottom"/>
          </w:tcPr>
          <w:p w14:paraId="2DBBD47E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bottom"/>
          </w:tcPr>
          <w:p w14:paraId="19D3A132" w14:textId="1D71B675" w:rsidR="00576A59" w:rsidRPr="0047211B" w:rsidRDefault="005E25D2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211B">
              <w:rPr>
                <w:rFonts w:ascii="Angsana New" w:hAnsi="Angsana New"/>
                <w:sz w:val="22"/>
                <w:szCs w:val="22"/>
              </w:rPr>
              <w:t>10,7</w:t>
            </w:r>
            <w:r w:rsidR="000C5730" w:rsidRPr="0047211B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904" w:type="dxa"/>
            <w:vAlign w:val="bottom"/>
          </w:tcPr>
          <w:p w14:paraId="66DBB036" w14:textId="27C5DA63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9,547</w:t>
            </w:r>
          </w:p>
        </w:tc>
      </w:tr>
      <w:tr w:rsidR="00576A59" w:rsidRPr="00B45AFD" w14:paraId="6A6D34EE" w14:textId="77777777" w:rsidTr="00E60393">
        <w:trPr>
          <w:trHeight w:val="43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6F58" w14:textId="77777777" w:rsidR="00576A59" w:rsidRPr="00025BAF" w:rsidRDefault="00576A59" w:rsidP="004D386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5F56590F" w14:textId="77777777" w:rsidR="00576A59" w:rsidRPr="0047211B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0EA38957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32D88FDF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39141981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234C3E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30D353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27C0BD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19E53B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5D08766E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28B44868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274A8D95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vAlign w:val="bottom"/>
          </w:tcPr>
          <w:p w14:paraId="722651C3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bottom"/>
          </w:tcPr>
          <w:p w14:paraId="431B8E5D" w14:textId="11F4AC8B" w:rsidR="00576A59" w:rsidRPr="0047211B" w:rsidRDefault="005E25D2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211B">
              <w:rPr>
                <w:rFonts w:ascii="Angsana New" w:hAnsi="Angsana New"/>
                <w:sz w:val="22"/>
                <w:szCs w:val="22"/>
              </w:rPr>
              <w:t>2,93</w:t>
            </w:r>
            <w:r w:rsidR="0047211B" w:rsidRPr="0047211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4" w:type="dxa"/>
            <w:vAlign w:val="bottom"/>
          </w:tcPr>
          <w:p w14:paraId="13316E9D" w14:textId="6C57CE18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2,664</w:t>
            </w:r>
          </w:p>
        </w:tc>
      </w:tr>
      <w:tr w:rsidR="00576A59" w:rsidRPr="00B45AFD" w14:paraId="2B5723EC" w14:textId="77777777" w:rsidTr="00E60393">
        <w:trPr>
          <w:trHeight w:val="43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7BA1" w14:textId="77777777" w:rsidR="00576A59" w:rsidRPr="00025BAF" w:rsidRDefault="00576A59" w:rsidP="004D386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2D57C248" w14:textId="77777777" w:rsidR="00576A59" w:rsidRPr="0047211B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1AC50220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12EF416C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7FAD7DC2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BE7E27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FA6F9D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98C4E2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C5ECB0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3EFD4156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14C04F4B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30AEBBED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vAlign w:val="bottom"/>
          </w:tcPr>
          <w:p w14:paraId="3A6C381B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bottom"/>
          </w:tcPr>
          <w:p w14:paraId="64B148CF" w14:textId="7182A5C0" w:rsidR="00576A59" w:rsidRPr="0047211B" w:rsidRDefault="005E25D2" w:rsidP="004D38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211B">
              <w:rPr>
                <w:rFonts w:ascii="Angsana New" w:hAnsi="Angsana New"/>
                <w:sz w:val="22"/>
                <w:szCs w:val="22"/>
              </w:rPr>
              <w:t>63</w:t>
            </w:r>
            <w:r w:rsidR="0047211B" w:rsidRPr="0047211B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4" w:type="dxa"/>
            <w:vAlign w:val="bottom"/>
          </w:tcPr>
          <w:p w14:paraId="004327B6" w14:textId="7F8A6F84" w:rsidR="00576A59" w:rsidRPr="00025BAF" w:rsidRDefault="00576A59" w:rsidP="004D38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583</w:t>
            </w:r>
          </w:p>
        </w:tc>
      </w:tr>
      <w:tr w:rsidR="00576A59" w:rsidRPr="00B45AFD" w14:paraId="4756EDFD" w14:textId="77777777" w:rsidTr="00E60393">
        <w:trPr>
          <w:trHeight w:val="43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CE0E" w14:textId="77777777" w:rsidR="00576A59" w:rsidRPr="00025BAF" w:rsidRDefault="00576A59" w:rsidP="004D386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1832D597" w14:textId="77777777" w:rsidR="00576A59" w:rsidRPr="0047211B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7138C7E9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2A5A2F7B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60DC42A5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F5A049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130362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75B1F9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39828A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36DAEE80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07FC7919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7BBE6A54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vAlign w:val="bottom"/>
          </w:tcPr>
          <w:p w14:paraId="530205D6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bottom"/>
          </w:tcPr>
          <w:p w14:paraId="0FA6BD2F" w14:textId="1FAFF302" w:rsidR="00576A59" w:rsidRPr="0047211B" w:rsidRDefault="00576A59" w:rsidP="004D38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211B">
              <w:rPr>
                <w:rFonts w:ascii="Angsana New" w:hAnsi="Angsana New"/>
                <w:b/>
                <w:bCs/>
                <w:sz w:val="22"/>
                <w:szCs w:val="22"/>
              </w:rPr>
              <w:t>96,</w:t>
            </w:r>
            <w:r w:rsidR="000C5730" w:rsidRPr="0047211B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  <w:r w:rsidR="0047211B" w:rsidRPr="0047211B">
              <w:rPr>
                <w:rFonts w:ascii="Angsana New" w:hAnsi="Angsana New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904" w:type="dxa"/>
            <w:vAlign w:val="bottom"/>
          </w:tcPr>
          <w:p w14:paraId="0AB470C5" w14:textId="7CE52471" w:rsidR="00576A59" w:rsidRPr="00025BAF" w:rsidRDefault="00576A59" w:rsidP="004D38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92,386</w:t>
            </w:r>
          </w:p>
        </w:tc>
      </w:tr>
      <w:tr w:rsidR="00576A59" w:rsidRPr="00B45AFD" w14:paraId="2170C89E" w14:textId="77777777" w:rsidTr="00E60393">
        <w:trPr>
          <w:trHeight w:val="43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D421" w14:textId="77777777" w:rsidR="00576A59" w:rsidRPr="00025BAF" w:rsidRDefault="00576A59" w:rsidP="004D386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077AF24C" w14:textId="77777777" w:rsidR="00576A59" w:rsidRPr="0047211B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12AE0E47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3A6663E7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051371E8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0594B7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271C9A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811DE9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651E95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07488018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0366CFF2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1A44255F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vAlign w:val="bottom"/>
          </w:tcPr>
          <w:p w14:paraId="435A78AA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bottom"/>
          </w:tcPr>
          <w:p w14:paraId="00D3F2B8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5E1331F7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6A59" w:rsidRPr="00B45AFD" w14:paraId="7D618341" w14:textId="77777777" w:rsidTr="00E60393">
        <w:trPr>
          <w:trHeight w:val="43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2C50" w14:textId="77777777" w:rsidR="00576A59" w:rsidRPr="00025BAF" w:rsidRDefault="00576A59" w:rsidP="004D386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2029EDE1" w14:textId="77777777" w:rsidR="00576A59" w:rsidRPr="0047211B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03978B1D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67C077C1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5DBF04FF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2F9B55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66C68D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DBCB51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13AFD3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5F350744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1064B6F7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02CBCD7E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vAlign w:val="bottom"/>
          </w:tcPr>
          <w:p w14:paraId="5F97113F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bottom"/>
          </w:tcPr>
          <w:p w14:paraId="417D79C0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05B49FC2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6A59" w:rsidRPr="00B45AFD" w14:paraId="6512EF0F" w14:textId="77777777" w:rsidTr="00E60393">
        <w:trPr>
          <w:trHeight w:val="43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5425" w14:textId="4FEDB198" w:rsidR="00576A59" w:rsidRPr="00025BAF" w:rsidRDefault="00576A59" w:rsidP="004D386D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7EA9C8E8" w14:textId="031F7344" w:rsidR="00576A59" w:rsidRPr="0047211B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211B">
              <w:rPr>
                <w:rFonts w:ascii="Angsana New" w:hAnsi="Angsana New"/>
                <w:sz w:val="22"/>
                <w:szCs w:val="22"/>
              </w:rPr>
              <w:t>23,</w:t>
            </w:r>
            <w:r w:rsidR="000C5730" w:rsidRPr="0047211B"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528D78B2" w14:textId="37CFF60C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18,131</w:t>
            </w: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185C2DCB" w14:textId="3951A09E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6,606</w:t>
            </w: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23557228" w14:textId="34EEBF8B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6,974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091EDB" w14:textId="39E5CB3B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1857D" w14:textId="66DB2A3A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939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9ABC4B" w14:textId="6C620B00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</w:t>
            </w:r>
            <w:r w:rsidR="00C15F71">
              <w:rPr>
                <w:rFonts w:ascii="Angsana New" w:hAnsi="Angsana New"/>
                <w:sz w:val="22"/>
                <w:szCs w:val="22"/>
              </w:rPr>
              <w:t>721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363F58" w14:textId="4F79C624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28,5</w:t>
            </w:r>
            <w:r w:rsidR="00C15F71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963" w:type="dxa"/>
            <w:vAlign w:val="bottom"/>
          </w:tcPr>
          <w:p w14:paraId="41A7C2A6" w14:textId="14C92AFE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</w:t>
            </w:r>
            <w:r w:rsidR="00C15F71">
              <w:rPr>
                <w:rFonts w:ascii="Angsana New" w:hAnsi="Angsana New"/>
                <w:sz w:val="22"/>
                <w:szCs w:val="22"/>
              </w:rPr>
              <w:t>068</w:t>
            </w:r>
          </w:p>
        </w:tc>
        <w:tc>
          <w:tcPr>
            <w:tcW w:w="931" w:type="dxa"/>
            <w:vAlign w:val="bottom"/>
          </w:tcPr>
          <w:p w14:paraId="3721C7E8" w14:textId="03C1FEEC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4,7</w:t>
            </w:r>
            <w:r w:rsidR="00C15F71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28" w:type="dxa"/>
            <w:vAlign w:val="bottom"/>
          </w:tcPr>
          <w:p w14:paraId="3BCCC3C4" w14:textId="1643CBB3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(11,408)</w:t>
            </w:r>
          </w:p>
        </w:tc>
        <w:tc>
          <w:tcPr>
            <w:tcW w:w="956" w:type="dxa"/>
            <w:vAlign w:val="bottom"/>
          </w:tcPr>
          <w:p w14:paraId="5B0482C1" w14:textId="5E13D3F5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5BAF">
              <w:rPr>
                <w:rFonts w:ascii="Angsana New" w:hAnsi="Angsana New"/>
                <w:sz w:val="22"/>
                <w:szCs w:val="22"/>
              </w:rPr>
              <w:t>10,121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74960B84" w14:textId="0991BE7F" w:rsidR="00576A59" w:rsidRPr="0047211B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211B">
              <w:rPr>
                <w:rFonts w:ascii="Angsana New" w:hAnsi="Angsana New"/>
                <w:sz w:val="22"/>
                <w:szCs w:val="22"/>
              </w:rPr>
              <w:t>53,</w:t>
            </w:r>
            <w:r w:rsidR="000C5730" w:rsidRPr="0047211B">
              <w:rPr>
                <w:rFonts w:ascii="Angsana New" w:hAnsi="Angsana New"/>
                <w:sz w:val="22"/>
                <w:szCs w:val="22"/>
              </w:rPr>
              <w:t>139</w:t>
            </w:r>
          </w:p>
        </w:tc>
        <w:tc>
          <w:tcPr>
            <w:tcW w:w="904" w:type="dxa"/>
            <w:vAlign w:val="bottom"/>
          </w:tcPr>
          <w:p w14:paraId="596DD1B5" w14:textId="7FB991AA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49,239</w:t>
            </w:r>
          </w:p>
        </w:tc>
      </w:tr>
      <w:tr w:rsidR="00576A59" w:rsidRPr="00B45AFD" w14:paraId="1189E326" w14:textId="77777777" w:rsidTr="00E60393">
        <w:trPr>
          <w:trHeight w:val="43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9F847" w14:textId="77777777" w:rsidR="00576A59" w:rsidRPr="00025BAF" w:rsidRDefault="00576A59" w:rsidP="004D386D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56668FDD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37A9E37B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0B88C97E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19A69827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27DE8B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915430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57792C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D06E9E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087DAAD0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580EA455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44C3489D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vAlign w:val="bottom"/>
          </w:tcPr>
          <w:p w14:paraId="12C592EB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bottom"/>
          </w:tcPr>
          <w:p w14:paraId="40A1F9B8" w14:textId="5ABA3DDA" w:rsidR="00576A59" w:rsidRPr="0047211B" w:rsidRDefault="00576A59" w:rsidP="004D3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211B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04" w:type="dxa"/>
            <w:vAlign w:val="bottom"/>
          </w:tcPr>
          <w:p w14:paraId="20F5D21A" w14:textId="0D16265D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</w:tr>
      <w:tr w:rsidR="00576A59" w:rsidRPr="00B45AFD" w14:paraId="0A383AE7" w14:textId="77777777" w:rsidTr="00E60393">
        <w:trPr>
          <w:trHeight w:val="43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E904" w14:textId="77777777" w:rsidR="00576A59" w:rsidRPr="00025BAF" w:rsidRDefault="00576A59" w:rsidP="004D386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1C8731D8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098FFAD2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73960B79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5E432235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8431D4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788567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A2B620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31F79E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79B07BF0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028F9CE1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5A820C6C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vAlign w:val="bottom"/>
          </w:tcPr>
          <w:p w14:paraId="4A237D47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bottom"/>
          </w:tcPr>
          <w:p w14:paraId="4E89E8CE" w14:textId="714B0438" w:rsidR="00576A59" w:rsidRPr="0047211B" w:rsidRDefault="00576A59" w:rsidP="004D38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211B">
              <w:rPr>
                <w:rFonts w:ascii="Angsana New" w:hAnsi="Angsana New"/>
                <w:sz w:val="22"/>
                <w:szCs w:val="22"/>
              </w:rPr>
              <w:t>261</w:t>
            </w:r>
          </w:p>
        </w:tc>
        <w:tc>
          <w:tcPr>
            <w:tcW w:w="904" w:type="dxa"/>
            <w:vAlign w:val="bottom"/>
          </w:tcPr>
          <w:p w14:paraId="1BB502C7" w14:textId="25CA7E27" w:rsidR="00576A59" w:rsidRPr="00025BAF" w:rsidRDefault="00576A59" w:rsidP="004D38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277</w:t>
            </w:r>
          </w:p>
        </w:tc>
      </w:tr>
      <w:tr w:rsidR="00576A59" w:rsidRPr="00B45AFD" w14:paraId="08816D12" w14:textId="77777777" w:rsidTr="00E60393">
        <w:trPr>
          <w:trHeight w:val="443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862A5" w14:textId="77777777" w:rsidR="00576A59" w:rsidRPr="00025BAF" w:rsidRDefault="00576A59" w:rsidP="004D386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รวมหนี้สิน</w:t>
            </w: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502D2CA8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70170544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3E31F28C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1D32AD9E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3B4830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4D1F58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B85EDE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1C33B3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1282CC5E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3EE6E4E0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vAlign w:val="bottom"/>
          </w:tcPr>
          <w:p w14:paraId="3AE73E17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vAlign w:val="bottom"/>
          </w:tcPr>
          <w:p w14:paraId="5445D497" w14:textId="77777777" w:rsidR="00576A59" w:rsidRPr="00025BAF" w:rsidRDefault="00576A59" w:rsidP="004D386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vAlign w:val="bottom"/>
          </w:tcPr>
          <w:p w14:paraId="15F995B3" w14:textId="2CEDE2DD" w:rsidR="00576A59" w:rsidRPr="0047211B" w:rsidRDefault="00576A59" w:rsidP="004D38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211B">
              <w:rPr>
                <w:rFonts w:ascii="Angsana New" w:hAnsi="Angsana New"/>
                <w:b/>
                <w:bCs/>
                <w:sz w:val="22"/>
                <w:szCs w:val="22"/>
              </w:rPr>
              <w:t>68,4</w:t>
            </w:r>
            <w:r w:rsidR="000C5730" w:rsidRPr="0047211B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904" w:type="dxa"/>
            <w:vAlign w:val="bottom"/>
          </w:tcPr>
          <w:p w14:paraId="22F0BCA3" w14:textId="645652C4" w:rsidR="00576A59" w:rsidRPr="00025BAF" w:rsidRDefault="00576A59" w:rsidP="004D38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64,516</w:t>
            </w:r>
          </w:p>
        </w:tc>
      </w:tr>
    </w:tbl>
    <w:p w14:paraId="6841F353" w14:textId="77777777" w:rsidR="00F13EFA" w:rsidRPr="00B45AFD" w:rsidRDefault="00F13EFA" w:rsidP="00B3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920" w:type="dxa"/>
        <w:tblInd w:w="20722" w:type="dxa"/>
        <w:tblLayout w:type="fixed"/>
        <w:tblLook w:val="00A0" w:firstRow="1" w:lastRow="0" w:firstColumn="1" w:lastColumn="0" w:noHBand="0" w:noVBand="0"/>
      </w:tblPr>
      <w:tblGrid>
        <w:gridCol w:w="1102"/>
        <w:gridCol w:w="673"/>
        <w:gridCol w:w="611"/>
        <w:gridCol w:w="673"/>
        <w:gridCol w:w="611"/>
        <w:gridCol w:w="611"/>
        <w:gridCol w:w="611"/>
        <w:gridCol w:w="611"/>
        <w:gridCol w:w="611"/>
        <w:gridCol w:w="611"/>
        <w:gridCol w:w="611"/>
        <w:gridCol w:w="561"/>
        <w:gridCol w:w="576"/>
        <w:gridCol w:w="611"/>
        <w:gridCol w:w="611"/>
        <w:gridCol w:w="611"/>
        <w:gridCol w:w="614"/>
      </w:tblGrid>
      <w:tr w:rsidR="00835FE6" w:rsidRPr="00B45AFD" w14:paraId="03031C65" w14:textId="77777777" w:rsidTr="00923FE9">
        <w:trPr>
          <w:trHeight w:val="43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87A8" w14:textId="77777777" w:rsidR="00835FE6" w:rsidRPr="00B45AFD" w:rsidRDefault="00835FE6" w:rsidP="008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5906FC71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7C0F4EAB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7249EB3B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18D2330B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2FCE32B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AA3CEF9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94804F2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2AF26D44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vAlign w:val="bottom"/>
          </w:tcPr>
          <w:p w14:paraId="315689C5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vAlign w:val="bottom"/>
          </w:tcPr>
          <w:p w14:paraId="5FF009A8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1" w:type="dxa"/>
          </w:tcPr>
          <w:p w14:paraId="16AF49A0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5DA83F90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</w:tcPr>
          <w:p w14:paraId="1A9B593F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</w:tcPr>
          <w:p w14:paraId="54BB88DF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</w:tcPr>
          <w:p w14:paraId="397EBBB0" w14:textId="77777777" w:rsidR="00835FE6" w:rsidRPr="00B45AFD" w:rsidRDefault="00835FE6" w:rsidP="00835F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4" w:type="dxa"/>
          </w:tcPr>
          <w:p w14:paraId="4DF31F43" w14:textId="77777777" w:rsidR="00835FE6" w:rsidRPr="00B45AFD" w:rsidRDefault="00835FE6" w:rsidP="00835F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20F1B5BD" w14:textId="77777777" w:rsidR="009C5E31" w:rsidRPr="00B45AFD" w:rsidRDefault="009C5E31" w:rsidP="001618A0">
      <w:pPr>
        <w:spacing w:line="240" w:lineRule="auto"/>
        <w:rPr>
          <w:rFonts w:ascii="Angsana New" w:hAnsi="Angsana New"/>
          <w:sz w:val="30"/>
          <w:szCs w:val="30"/>
          <w:cs/>
        </w:rPr>
        <w:sectPr w:rsidR="009C5E31" w:rsidRPr="00B45AFD" w:rsidSect="00CD191B">
          <w:pgSz w:w="16834" w:h="11909" w:orient="landscape" w:code="9"/>
          <w:pgMar w:top="691" w:right="1152" w:bottom="576" w:left="1440" w:header="720" w:footer="720" w:gutter="0"/>
          <w:paperSrc w:first="7" w:other="7"/>
          <w:cols w:space="720"/>
          <w:docGrid w:linePitch="245"/>
        </w:sectPr>
      </w:pPr>
    </w:p>
    <w:p w14:paraId="73D5E94D" w14:textId="77777777" w:rsidR="00AB4A09" w:rsidRPr="00B45AFD" w:rsidRDefault="00AB4A09" w:rsidP="00AB4A09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B45AFD"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70642069" w14:textId="77777777" w:rsidR="00EA4E44" w:rsidRPr="00401DEB" w:rsidRDefault="00EA4E44" w:rsidP="00401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C3C5CA5" w14:textId="7C6022B9" w:rsidR="00053FFC" w:rsidRPr="00AA21D6" w:rsidRDefault="00053FFC" w:rsidP="00BB2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A21D6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AA21D6">
        <w:rPr>
          <w:rFonts w:ascii="Angsana New" w:hAnsi="Angsana New"/>
          <w:sz w:val="30"/>
          <w:szCs w:val="30"/>
          <w:cs/>
        </w:rPr>
        <w:t xml:space="preserve"> </w:t>
      </w:r>
      <w:r w:rsidRPr="00AA21D6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D70F82" w:rsidRPr="00AA21D6">
        <w:rPr>
          <w:rFonts w:ascii="Angsana New" w:hAnsi="Angsana New" w:hint="cs"/>
          <w:sz w:val="30"/>
          <w:szCs w:val="30"/>
          <w:cs/>
        </w:rPr>
        <w:t>เก้า</w:t>
      </w:r>
      <w:r w:rsidRPr="00AA21D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AA21D6">
        <w:rPr>
          <w:rFonts w:ascii="Angsana New" w:hAnsi="Angsana New" w:hint="eastAsia"/>
          <w:sz w:val="30"/>
          <w:szCs w:val="30"/>
        </w:rPr>
        <w:t> </w:t>
      </w:r>
      <w:r w:rsidR="008556AE" w:rsidRPr="00AA21D6">
        <w:rPr>
          <w:rFonts w:ascii="Angsana New" w:hAnsi="Angsana New"/>
          <w:sz w:val="30"/>
          <w:szCs w:val="30"/>
        </w:rPr>
        <w:t>3</w:t>
      </w:r>
      <w:r w:rsidR="00D70F82" w:rsidRPr="00AA21D6">
        <w:rPr>
          <w:rFonts w:ascii="Angsana New" w:hAnsi="Angsana New"/>
          <w:sz w:val="30"/>
          <w:szCs w:val="30"/>
        </w:rPr>
        <w:t xml:space="preserve">0 </w:t>
      </w:r>
      <w:r w:rsidR="00D70F82" w:rsidRPr="00AA21D6">
        <w:rPr>
          <w:rFonts w:ascii="Angsana New" w:hAnsi="Angsana New" w:hint="cs"/>
          <w:sz w:val="30"/>
          <w:szCs w:val="30"/>
          <w:cs/>
        </w:rPr>
        <w:t>มิถุนายน</w:t>
      </w:r>
      <w:r w:rsidRPr="00AA21D6">
        <w:rPr>
          <w:rFonts w:ascii="Angsana New" w:hAnsi="Angsana New" w:hint="eastAsia"/>
          <w:sz w:val="30"/>
          <w:szCs w:val="30"/>
        </w:rPr>
        <w:t> </w:t>
      </w:r>
      <w:r w:rsidR="008556AE" w:rsidRPr="00AA21D6">
        <w:rPr>
          <w:rFonts w:ascii="Angsana New" w:hAnsi="Angsana New"/>
          <w:sz w:val="30"/>
          <w:szCs w:val="30"/>
        </w:rPr>
        <w:t>2563</w:t>
      </w:r>
      <w:r w:rsidRPr="00AA21D6">
        <w:rPr>
          <w:rFonts w:ascii="Angsana New" w:hAnsi="Angsana New"/>
          <w:sz w:val="30"/>
          <w:szCs w:val="30"/>
        </w:rPr>
        <w:t> </w:t>
      </w:r>
      <w:r w:rsidRPr="00AA21D6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2C2382" w:rsidRPr="00AA21D6">
        <w:rPr>
          <w:rFonts w:ascii="Angsana New" w:hAnsi="Angsana New"/>
          <w:sz w:val="30"/>
          <w:szCs w:val="30"/>
        </w:rPr>
        <w:t>16.</w:t>
      </w:r>
      <w:r w:rsidR="0047211B">
        <w:rPr>
          <w:rFonts w:ascii="Angsana New" w:hAnsi="Angsana New"/>
          <w:sz w:val="30"/>
          <w:szCs w:val="30"/>
        </w:rPr>
        <w:t>91</w:t>
      </w:r>
      <w:r w:rsidRPr="00AA21D6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2C2382" w:rsidRPr="00AA21D6">
        <w:rPr>
          <w:rFonts w:ascii="Angsana New" w:hAnsi="Angsana New"/>
          <w:sz w:val="30"/>
          <w:szCs w:val="30"/>
        </w:rPr>
        <w:t>(11.78)</w:t>
      </w:r>
      <w:r w:rsidR="00C04331" w:rsidRPr="00AA21D6">
        <w:rPr>
          <w:rFonts w:ascii="Angsana New" w:hAnsi="Angsana New"/>
          <w:sz w:val="30"/>
          <w:szCs w:val="30"/>
        </w:rPr>
        <w:t xml:space="preserve"> </w:t>
      </w:r>
      <w:r w:rsidRPr="00AA21D6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2BB1390" w14:textId="77777777" w:rsidR="0026398D" w:rsidRPr="00AA21D6" w:rsidRDefault="0026398D" w:rsidP="00BB2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DEA4B30" w14:textId="427A8294" w:rsidR="00EB7170" w:rsidRPr="00AA21D6" w:rsidRDefault="00053FFC" w:rsidP="00EB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A21D6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จำนวนภาษีเงินได้ในงบกำไรขาดทุนของ</w:t>
      </w:r>
      <w:r w:rsidR="00E17785" w:rsidRPr="00AA21D6">
        <w:rPr>
          <w:rFonts w:ascii="Angsana New" w:hAnsi="Angsana New" w:hint="cs"/>
          <w:sz w:val="30"/>
          <w:szCs w:val="30"/>
          <w:cs/>
        </w:rPr>
        <w:t>งบ</w:t>
      </w:r>
      <w:r w:rsidR="00134FA3" w:rsidRPr="00AA21D6">
        <w:rPr>
          <w:rFonts w:ascii="Angsana New" w:hAnsi="Angsana New" w:hint="cs"/>
          <w:sz w:val="30"/>
          <w:szCs w:val="30"/>
          <w:cs/>
        </w:rPr>
        <w:t>การเงิน</w:t>
      </w:r>
      <w:r w:rsidR="00E17785" w:rsidRPr="00AA21D6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1F7D39" w:rsidRPr="00AA21D6">
        <w:rPr>
          <w:rFonts w:ascii="Angsana New" w:hAnsi="Angsana New" w:hint="cs"/>
          <w:sz w:val="30"/>
          <w:szCs w:val="30"/>
          <w:cs/>
        </w:rPr>
        <w:t>ต่ำ</w:t>
      </w:r>
      <w:r w:rsidRPr="00AA21D6">
        <w:rPr>
          <w:rFonts w:ascii="Angsana New" w:hAnsi="Angsana New" w:hint="cs"/>
          <w:sz w:val="30"/>
          <w:szCs w:val="30"/>
          <w:cs/>
        </w:rPr>
        <w:t>กว่าจำนวนภาษีเงินได้ที่คำนวณโดยการ</w:t>
      </w:r>
      <w:r w:rsidR="00AA21D6">
        <w:rPr>
          <w:rFonts w:ascii="Angsana New" w:hAnsi="Angsana New"/>
          <w:sz w:val="30"/>
          <w:szCs w:val="30"/>
          <w:cs/>
        </w:rPr>
        <w:br/>
      </w:r>
      <w:r w:rsidRPr="00AA21D6">
        <w:rPr>
          <w:rFonts w:ascii="Angsana New" w:hAnsi="Angsana New" w:hint="cs"/>
          <w:sz w:val="30"/>
          <w:szCs w:val="30"/>
          <w:cs/>
        </w:rPr>
        <w:t>ใช้อัตราภาษีเงินได้คูณกับยอดกำไรสุทธิตามบัญชีสำหรับงวด</w:t>
      </w:r>
      <w:r w:rsidRPr="00AA21D6">
        <w:rPr>
          <w:rFonts w:ascii="Angsana New" w:hAnsi="Angsana New"/>
          <w:sz w:val="30"/>
          <w:szCs w:val="30"/>
          <w:cs/>
        </w:rPr>
        <w:t xml:space="preserve"> </w:t>
      </w:r>
      <w:r w:rsidR="00701AE4" w:rsidRPr="00AA21D6">
        <w:rPr>
          <w:rFonts w:ascii="Angsana New" w:hAnsi="Angsana New" w:hint="cs"/>
          <w:sz w:val="30"/>
          <w:szCs w:val="30"/>
          <w:cs/>
        </w:rPr>
        <w:t>สาเหตุหลัก</w:t>
      </w:r>
      <w:r w:rsidRPr="00AA21D6">
        <w:rPr>
          <w:rFonts w:ascii="Angsana New" w:hAnsi="Angsana New" w:hint="cs"/>
          <w:sz w:val="30"/>
          <w:szCs w:val="30"/>
          <w:cs/>
        </w:rPr>
        <w:t>เนื่องจาก</w:t>
      </w:r>
      <w:r w:rsidR="00EB7170" w:rsidRPr="00AA21D6">
        <w:rPr>
          <w:rFonts w:ascii="Angsana New" w:hAnsi="Angsana New" w:hint="cs"/>
          <w:sz w:val="30"/>
          <w:szCs w:val="30"/>
          <w:cs/>
        </w:rPr>
        <w:t>การได้รับยกเว้นภาษี</w:t>
      </w:r>
      <w:r w:rsidR="00AA21D6">
        <w:rPr>
          <w:rFonts w:ascii="Angsana New" w:hAnsi="Angsana New"/>
          <w:sz w:val="30"/>
          <w:szCs w:val="30"/>
          <w:cs/>
        </w:rPr>
        <w:br/>
      </w:r>
      <w:r w:rsidR="00EB7170" w:rsidRPr="00AA21D6">
        <w:rPr>
          <w:rFonts w:ascii="Angsana New" w:hAnsi="Angsana New" w:hint="cs"/>
          <w:sz w:val="30"/>
          <w:szCs w:val="30"/>
          <w:cs/>
        </w:rPr>
        <w:t>สำหรับรายได้เงินปันผลรับ</w:t>
      </w:r>
      <w:r w:rsidR="009200FA" w:rsidRPr="00AA21D6">
        <w:rPr>
          <w:rFonts w:ascii="Angsana New" w:hAnsi="Angsana New" w:hint="cs"/>
          <w:sz w:val="30"/>
          <w:szCs w:val="30"/>
          <w:cs/>
        </w:rPr>
        <w:t>และการ</w:t>
      </w:r>
      <w:r w:rsidR="00A83993" w:rsidRPr="00AA21D6">
        <w:rPr>
          <w:rFonts w:ascii="Angsana New" w:hAnsi="Angsana New" w:hint="cs"/>
          <w:sz w:val="30"/>
          <w:szCs w:val="30"/>
          <w:cs/>
        </w:rPr>
        <w:t>รับรู้</w:t>
      </w:r>
      <w:r w:rsidR="009200FA" w:rsidRPr="00AA21D6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</w:t>
      </w:r>
      <w:r w:rsidR="00A057CA" w:rsidRPr="00AA21D6">
        <w:rPr>
          <w:rFonts w:ascii="Angsana New" w:hAnsi="Angsana New" w:hint="cs"/>
          <w:sz w:val="30"/>
          <w:szCs w:val="30"/>
          <w:cs/>
        </w:rPr>
        <w:t>จากผลขาดทุนทางภาษี</w:t>
      </w:r>
    </w:p>
    <w:p w14:paraId="40533C0A" w14:textId="77777777" w:rsidR="00937512" w:rsidRPr="00B45AFD" w:rsidRDefault="00937512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333009" w14:textId="77777777" w:rsidR="00937512" w:rsidRPr="00B45AFD" w:rsidRDefault="00937512" w:rsidP="0093751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4AC6B265" w14:textId="77777777" w:rsidR="00441344" w:rsidRPr="00B45AFD" w:rsidRDefault="00441344" w:rsidP="00441344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ab/>
      </w:r>
      <w:r w:rsidRPr="00B45AFD">
        <w:rPr>
          <w:rFonts w:ascii="Angsana New" w:hAnsi="Angsana New"/>
          <w:sz w:val="30"/>
          <w:szCs w:val="30"/>
          <w:cs/>
        </w:rPr>
        <w:tab/>
      </w:r>
    </w:p>
    <w:p w14:paraId="43B6A076" w14:textId="77777777" w:rsidR="00426AD0" w:rsidRPr="00B45AFD" w:rsidRDefault="00426AD0" w:rsidP="00B21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6AD0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24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มกราคม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ผู้ถือหุ้นมีมติอนุมัติการจัดสรรกำไรที่ต้องสำรองตามกฎหมายเป็นจำนวนเงิน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18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34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ล้านบาท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และจ่ายเงินปันผลในอัตราหุ้นละ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0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46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บาท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Pr="00426AD0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016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76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ล้านหุ้น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927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71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ล้านบาท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โดยกำหนดจ่ายเงินปันผลในวันที่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7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</w:p>
    <w:p w14:paraId="5036AB8E" w14:textId="77777777" w:rsidR="00937512" w:rsidRPr="00B45AFD" w:rsidRDefault="00937512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603483" w14:textId="77777777" w:rsidR="00426AD0" w:rsidRDefault="00426AD0" w:rsidP="0076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6AD0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มกราคม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ผู้ถือหุ้นมีมติอนุมัติการจัดสรรกำไรที่ต้องสำรองตามกฎหมายเป็นจำนวนเงิน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38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ล้านบาท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และจ่ายเงินปันผลในอัตราหุ้นละ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0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27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บาท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426AD0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834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15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ล้านหุ้น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495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22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ล้านบาท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โดยกำหนดจ่ายเงินปันผลในวันที่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7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</w:p>
    <w:p w14:paraId="71CB5BD4" w14:textId="77777777" w:rsidR="000C21D9" w:rsidRPr="00B45AFD" w:rsidRDefault="000C21D9" w:rsidP="0076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8ED6D8" w14:textId="77777777" w:rsidR="00BE5689" w:rsidRPr="00B45AFD" w:rsidRDefault="00BE5689" w:rsidP="003D190F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7FD4D5A3" w14:textId="77777777" w:rsidR="007440A3" w:rsidRPr="00B45AFD" w:rsidRDefault="007440A3" w:rsidP="00A63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4BEC2" w14:textId="77777777" w:rsidR="0055240A" w:rsidRPr="00B45AFD" w:rsidRDefault="009C1EC5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45AF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83EDC" w:rsidRPr="00B45AF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6DE6EBB8" w14:textId="77777777" w:rsidR="0055240A" w:rsidRPr="00B45AFD" w:rsidRDefault="0055240A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EEDEA7A" w14:textId="77777777" w:rsidR="00BE5689" w:rsidRPr="00B45AFD" w:rsidRDefault="0055240A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</w:rPr>
        <w:t xml:space="preserve">    </w:t>
      </w:r>
      <w:r w:rsidRPr="00B45AFD">
        <w:rPr>
          <w:rFonts w:ascii="Angsana New" w:hAnsi="Angsana New" w:hint="cs"/>
          <w:sz w:val="30"/>
          <w:szCs w:val="30"/>
          <w:cs/>
        </w:rPr>
        <w:t>ลําดับชั้นมูลค่ายุติธรรม</w:t>
      </w:r>
      <w:r w:rsidR="00E21AE9" w:rsidRPr="00B45AFD">
        <w:rPr>
          <w:rFonts w:ascii="Angsana New" w:hAnsi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แต่ไม่รวมถึงการแสดงข้อมูลมูลค่ายุติธรรมสําหรับสินทรัพย์ทางการเงินและหนี้สินทางการเงินที่</w:t>
      </w:r>
      <w:r w:rsidR="00CA7648" w:rsidRPr="00B45AFD">
        <w:rPr>
          <w:rFonts w:ascii="Angsana New" w:hAnsi="Angsana New" w:hint="cs"/>
          <w:sz w:val="30"/>
          <w:szCs w:val="30"/>
          <w:cs/>
        </w:rPr>
        <w:t>ไม่ได้</w:t>
      </w:r>
      <w:r w:rsidRPr="00B45AFD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849353F" w14:textId="77777777" w:rsidR="000D06E1" w:rsidRDefault="000D06E1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</w:rPr>
      </w:pPr>
    </w:p>
    <w:p w14:paraId="4B8C6D14" w14:textId="77777777" w:rsidR="000D06E1" w:rsidRDefault="000D06E1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</w:rPr>
      </w:pPr>
    </w:p>
    <w:p w14:paraId="65418522" w14:textId="77777777" w:rsidR="000D06E1" w:rsidRDefault="000D06E1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</w:rPr>
      </w:pPr>
    </w:p>
    <w:p w14:paraId="1D9D66A2" w14:textId="77777777" w:rsidR="000D06E1" w:rsidRDefault="000D06E1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</w:rPr>
      </w:pPr>
    </w:p>
    <w:p w14:paraId="3A77234D" w14:textId="77777777" w:rsidR="00C227B4" w:rsidRPr="00B45AFD" w:rsidRDefault="00C227B4" w:rsidP="00C227B4">
      <w:pPr>
        <w:spacing w:line="240" w:lineRule="auto"/>
        <w:rPr>
          <w:sz w:val="2"/>
          <w:szCs w:val="2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43"/>
        <w:gridCol w:w="927"/>
        <w:gridCol w:w="236"/>
        <w:gridCol w:w="934"/>
        <w:gridCol w:w="236"/>
        <w:gridCol w:w="934"/>
        <w:gridCol w:w="236"/>
        <w:gridCol w:w="934"/>
      </w:tblGrid>
      <w:tr w:rsidR="00FB7776" w:rsidRPr="000713D8" w14:paraId="698ECE3C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079221A2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0C210378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7776" w:rsidRPr="000713D8" w14:paraId="75C50878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268AC41E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4927117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7109500D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50F49E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B7776" w:rsidRPr="000713D8" w14:paraId="3F2559C1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22E2D0D7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2729BA6" w14:textId="77777777" w:rsidR="0055240A" w:rsidRPr="000713D8" w:rsidRDefault="0055240A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31CA1D73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1D89F38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E60E409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6190C0E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9F0464F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21C61AA5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7F8EC88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396E6E9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776" w:rsidRPr="000713D8" w14:paraId="46771BB1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16F1042D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3739FBA1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7776" w:rsidRPr="000713D8" w14:paraId="3E2738E7" w14:textId="77777777" w:rsidTr="007F0387">
        <w:tc>
          <w:tcPr>
            <w:tcW w:w="3420" w:type="dxa"/>
            <w:shd w:val="clear" w:color="auto" w:fill="auto"/>
          </w:tcPr>
          <w:p w14:paraId="626E24B9" w14:textId="4BE38BEF" w:rsidR="0055240A" w:rsidRPr="000713D8" w:rsidRDefault="008556AE" w:rsidP="004D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70F8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D70F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D70F8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3683BBBA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6C5A556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764BB1F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6B56E0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F09535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98F72F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54F9341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D0DB89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F82F614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776" w:rsidRPr="000713D8" w14:paraId="6AFDDD1D" w14:textId="77777777" w:rsidTr="007F0387">
        <w:tc>
          <w:tcPr>
            <w:tcW w:w="3420" w:type="dxa"/>
            <w:shd w:val="clear" w:color="auto" w:fill="auto"/>
          </w:tcPr>
          <w:p w14:paraId="01BED561" w14:textId="77777777" w:rsidR="00FB6C4C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</w:t>
            </w:r>
            <w:r w:rsidR="00FB6C4C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</w:t>
            </w:r>
            <w:r w:rsidR="00BD4FCC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</w:t>
            </w:r>
          </w:p>
          <w:p w14:paraId="110CAD74" w14:textId="77777777" w:rsidR="0055240A" w:rsidRPr="000713D8" w:rsidRDefault="00FB6C4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D4FCC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</w:t>
            </w:r>
            <w:r w:rsidR="0055240A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900" w:type="dxa"/>
            <w:shd w:val="clear" w:color="auto" w:fill="auto"/>
          </w:tcPr>
          <w:p w14:paraId="2E66EBFF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D78709A" w14:textId="77777777" w:rsidR="00281159" w:rsidRPr="000713D8" w:rsidRDefault="00281159" w:rsidP="0028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0848B0D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7D75A07" w14:textId="4B83C514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A56C06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42E05D6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A2ACB3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FC80D37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AFEE0B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04BE786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776" w:rsidRPr="000713D8" w14:paraId="338EE5D7" w14:textId="77777777" w:rsidTr="007F0387">
        <w:tc>
          <w:tcPr>
            <w:tcW w:w="3420" w:type="dxa"/>
            <w:shd w:val="clear" w:color="auto" w:fill="auto"/>
          </w:tcPr>
          <w:p w14:paraId="28188EC8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</w:t>
            </w:r>
          </w:p>
          <w:p w14:paraId="512A6233" w14:textId="147B16DB" w:rsidR="0021720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   จ่ายจาก</w:t>
            </w:r>
            <w:r w:rsidR="003E1BE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40F7AFD4" w14:textId="77777777" w:rsidR="00441344" w:rsidRDefault="00441344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1EC9CC6" w14:textId="2F8E4888" w:rsidR="005B25C5" w:rsidRPr="000713D8" w:rsidRDefault="005B25C5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551</w:t>
            </w:r>
          </w:p>
        </w:tc>
        <w:tc>
          <w:tcPr>
            <w:tcW w:w="243" w:type="dxa"/>
            <w:shd w:val="clear" w:color="auto" w:fill="auto"/>
          </w:tcPr>
          <w:p w14:paraId="0D472D0D" w14:textId="77777777" w:rsidR="0021720A" w:rsidRPr="000713D8" w:rsidRDefault="002172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E980C62" w14:textId="7E4A6E15" w:rsidR="0021720A" w:rsidRPr="000713D8" w:rsidRDefault="00247272" w:rsidP="0024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0271" w14:textId="77777777" w:rsidR="0021720A" w:rsidRPr="000713D8" w:rsidRDefault="002172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F034FAF" w14:textId="77777777" w:rsidR="005B25C5" w:rsidRDefault="005B25C5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E0AF307" w14:textId="3E996D4F" w:rsidR="00441344" w:rsidRPr="000713D8" w:rsidRDefault="005B25C5" w:rsidP="0024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1A110F" w14:textId="77777777" w:rsidR="0021720A" w:rsidRPr="000713D8" w:rsidRDefault="002172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0D4B28" w14:textId="25E12BED" w:rsidR="00516F71" w:rsidRPr="000713D8" w:rsidRDefault="005B25C5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6D092E25" w14:textId="77777777" w:rsidR="0021720A" w:rsidRPr="000713D8" w:rsidRDefault="002172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725BE5F" w14:textId="77777777" w:rsidR="005B25C5" w:rsidRDefault="005B25C5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6B7C860" w14:textId="5984CFD3" w:rsidR="00441344" w:rsidRPr="000713D8" w:rsidRDefault="005B25C5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D00ACA" w:rsidRPr="000713D8" w14:paraId="4D19377B" w14:textId="77777777" w:rsidTr="007F0387">
        <w:tc>
          <w:tcPr>
            <w:tcW w:w="3420" w:type="dxa"/>
            <w:shd w:val="clear" w:color="auto" w:fill="auto"/>
          </w:tcPr>
          <w:p w14:paraId="0C143037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D57B2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8A6FEA" w14:textId="72BD2E6B" w:rsidR="00D00ACA" w:rsidRPr="000713D8" w:rsidRDefault="005B25C5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F45E37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3CF47B6" w14:textId="5EAAA320" w:rsidR="00D00ACA" w:rsidRPr="000713D8" w:rsidRDefault="005B25C5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EE1E4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2CBA54" w14:textId="38751731" w:rsidR="00D00ACA" w:rsidRPr="000713D8" w:rsidRDefault="005B25C5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4DB78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9451DB" w14:textId="7F079328" w:rsidR="00D00ACA" w:rsidRPr="000713D8" w:rsidRDefault="005B25C5" w:rsidP="00C2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4E812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17C625" w14:textId="51BA08F0" w:rsidR="00D00ACA" w:rsidRPr="000713D8" w:rsidRDefault="005B25C5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43,452</w:t>
            </w:r>
          </w:p>
        </w:tc>
      </w:tr>
      <w:tr w:rsidR="00D00ACA" w:rsidRPr="000713D8" w14:paraId="3B7A5F08" w14:textId="77777777" w:rsidTr="007F0387">
        <w:tc>
          <w:tcPr>
            <w:tcW w:w="3420" w:type="dxa"/>
            <w:shd w:val="clear" w:color="auto" w:fill="auto"/>
          </w:tcPr>
          <w:p w14:paraId="5B7252CE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DFA2F8" w14:textId="3BBE6268" w:rsidR="00D00ACA" w:rsidRPr="000713D8" w:rsidRDefault="005B25C5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7BE0C7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46B2694" w14:textId="11D20E58" w:rsidR="00D00ACA" w:rsidRPr="000713D8" w:rsidRDefault="005B25C5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3F85F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4C310D" w14:textId="427D0249" w:rsidR="00D00ACA" w:rsidRPr="000713D8" w:rsidRDefault="005B25C5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27FB6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EA479B" w14:textId="3BE53202" w:rsidR="00D00ACA" w:rsidRPr="0047211B" w:rsidRDefault="005B25C5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56</w:t>
            </w:r>
            <w:r w:rsidR="00721192" w:rsidRPr="0047211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9BAA7" w14:textId="77777777" w:rsidR="00D00ACA" w:rsidRPr="0047211B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0AA576" w14:textId="6F5A061A" w:rsidR="00D00ACA" w:rsidRPr="0047211B" w:rsidRDefault="005B25C5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56</w:t>
            </w:r>
            <w:r w:rsidR="00721192" w:rsidRPr="0047211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227B4" w:rsidRPr="000713D8" w14:paraId="0F9DDE75" w14:textId="77777777" w:rsidTr="007F0387">
        <w:tc>
          <w:tcPr>
            <w:tcW w:w="3420" w:type="dxa"/>
            <w:shd w:val="clear" w:color="auto" w:fill="auto"/>
          </w:tcPr>
          <w:p w14:paraId="609C9477" w14:textId="77777777" w:rsidR="00C227B4" w:rsidRPr="000713D8" w:rsidRDefault="00C227B4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F87BE9" w14:textId="77777777" w:rsidR="00C227B4" w:rsidRPr="000713D8" w:rsidRDefault="00C227B4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4B67BF3" w14:textId="77777777" w:rsidR="00C227B4" w:rsidRPr="000713D8" w:rsidRDefault="00C227B4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7BDFF1B" w14:textId="77777777" w:rsidR="00C227B4" w:rsidRPr="000713D8" w:rsidRDefault="00C227B4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082E0" w14:textId="77777777" w:rsidR="00C227B4" w:rsidRPr="000713D8" w:rsidRDefault="00C227B4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BD9C3EF" w14:textId="77777777" w:rsidR="00C227B4" w:rsidRPr="000713D8" w:rsidRDefault="00C227B4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3E8BA0" w14:textId="77777777" w:rsidR="00C227B4" w:rsidRPr="000713D8" w:rsidRDefault="00C227B4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67F773C" w14:textId="77777777" w:rsidR="00C227B4" w:rsidRPr="000713D8" w:rsidRDefault="00C227B4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0DE0E2" w14:textId="77777777" w:rsidR="00C227B4" w:rsidRPr="000713D8" w:rsidRDefault="00C227B4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6791EC3" w14:textId="77777777" w:rsidR="00C227B4" w:rsidRPr="000713D8" w:rsidRDefault="00C227B4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776" w:rsidRPr="000713D8" w14:paraId="4F8F8B58" w14:textId="77777777" w:rsidTr="007F0387">
        <w:tc>
          <w:tcPr>
            <w:tcW w:w="3420" w:type="dxa"/>
            <w:shd w:val="clear" w:color="auto" w:fill="auto"/>
          </w:tcPr>
          <w:p w14:paraId="366BEA26" w14:textId="77777777" w:rsidR="002F04FC" w:rsidRPr="000713D8" w:rsidRDefault="008556AE" w:rsidP="00177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C227B4" w:rsidRPr="00071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027DC2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B9F6008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C33E39B" w14:textId="77777777" w:rsidR="002F04FC" w:rsidRPr="000713D8" w:rsidRDefault="002F04FC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AF7CD7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054FB2E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34DA97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B2CC9D" w14:textId="77777777" w:rsidR="00516F71" w:rsidRPr="000713D8" w:rsidRDefault="00516F71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608352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9AA3ED" w14:textId="77777777" w:rsidR="002F04FC" w:rsidRPr="000713D8" w:rsidRDefault="002F04FC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776" w:rsidRPr="000713D8" w14:paraId="52F4C41A" w14:textId="77777777" w:rsidTr="007F0387">
        <w:tc>
          <w:tcPr>
            <w:tcW w:w="3420" w:type="dxa"/>
            <w:shd w:val="clear" w:color="auto" w:fill="auto"/>
          </w:tcPr>
          <w:p w14:paraId="50E19D6A" w14:textId="77777777" w:rsidR="002F04FC" w:rsidRPr="000713D8" w:rsidRDefault="002F04FC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BD4FCC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</w:t>
            </w:r>
            <w:r w:rsidR="00FB6C4C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</w:t>
            </w:r>
            <w:r w:rsidR="00BD4FCC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</w:t>
            </w:r>
            <w:r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60BB4E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BFE8A55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F0DC768" w14:textId="77777777" w:rsidR="002F04FC" w:rsidRPr="000713D8" w:rsidRDefault="002F04FC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A7A33D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02E5FC9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1D68F9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951192F" w14:textId="77777777" w:rsidR="00516F71" w:rsidRPr="000713D8" w:rsidRDefault="00516F71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3FFC50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BF538A" w14:textId="77777777" w:rsidR="002F04FC" w:rsidRPr="000713D8" w:rsidRDefault="002F04FC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ECA" w:rsidRPr="000713D8" w14:paraId="0187259B" w14:textId="77777777" w:rsidTr="007F0387">
        <w:tc>
          <w:tcPr>
            <w:tcW w:w="3420" w:type="dxa"/>
            <w:shd w:val="clear" w:color="auto" w:fill="auto"/>
          </w:tcPr>
          <w:p w14:paraId="1313F3BD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</w:t>
            </w:r>
          </w:p>
          <w:p w14:paraId="7F7A4869" w14:textId="787B77CB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   จ่ายจาก</w:t>
            </w:r>
            <w:r w:rsidR="003E1BE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38F18A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096E551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7E83861" w14:textId="77777777" w:rsidR="002F3ECA" w:rsidRPr="000713D8" w:rsidRDefault="002F3ECA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C7C6EB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26EB81" w14:textId="77777777" w:rsidR="002F3ECA" w:rsidRPr="000713D8" w:rsidRDefault="002F3ECA" w:rsidP="0024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58E4E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8D10308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6E0254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85C21BC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2F3ECA" w:rsidRPr="000713D8" w14:paraId="009E4E9B" w14:textId="77777777" w:rsidTr="007F0387">
        <w:tc>
          <w:tcPr>
            <w:tcW w:w="3420" w:type="dxa"/>
            <w:shd w:val="clear" w:color="auto" w:fill="auto"/>
          </w:tcPr>
          <w:p w14:paraId="38BA6BF9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57B23">
              <w:rPr>
                <w:rFonts w:ascii="Angsana New" w:hAnsi="Angsana New"/>
                <w:sz w:val="30"/>
                <w:szCs w:val="30"/>
              </w:rPr>
              <w:t>(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CCFFEE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37</w:t>
            </w:r>
            <w:r w:rsidR="002F3ECA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8335E9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DB80D6D" w14:textId="77777777" w:rsidR="002F3ECA" w:rsidRPr="000713D8" w:rsidRDefault="002F3ECA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7EA15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0C1F83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38</w:t>
            </w:r>
            <w:r w:rsidR="002F3ECA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21D669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2B2A52" w14:textId="77777777" w:rsidR="002F3ECA" w:rsidRPr="000713D8" w:rsidRDefault="002F3ECA" w:rsidP="00C2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03841F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F08EAD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38</w:t>
            </w:r>
            <w:r w:rsidR="002F3ECA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2F3ECA" w:rsidRPr="000713D8" w14:paraId="60A2E85C" w14:textId="77777777" w:rsidTr="007F0387">
        <w:tc>
          <w:tcPr>
            <w:tcW w:w="3420" w:type="dxa"/>
            <w:shd w:val="clear" w:color="auto" w:fill="auto"/>
          </w:tcPr>
          <w:p w14:paraId="543A35EC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337F9E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AB3B062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A826D3A" w14:textId="77777777" w:rsidR="002F3ECA" w:rsidRPr="000713D8" w:rsidRDefault="002F3ECA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52ACE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67E76B" w14:textId="77777777" w:rsidR="002F3ECA" w:rsidRPr="000713D8" w:rsidRDefault="002F3ECA" w:rsidP="00C2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5D1C2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ECC9CE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06C4DE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ABB5B1A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</w:tbl>
    <w:p w14:paraId="64B8EB2F" w14:textId="77777777" w:rsidR="00C5541D" w:rsidRPr="000713D8" w:rsidRDefault="00C5541D" w:rsidP="00C91C1D">
      <w:pPr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36"/>
        <w:gridCol w:w="934"/>
        <w:gridCol w:w="236"/>
        <w:gridCol w:w="934"/>
        <w:gridCol w:w="236"/>
        <w:gridCol w:w="934"/>
        <w:gridCol w:w="236"/>
        <w:gridCol w:w="934"/>
      </w:tblGrid>
      <w:tr w:rsidR="007F0387" w:rsidRPr="000713D8" w14:paraId="4E82DBB5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25235B25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586C5196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387" w:rsidRPr="000713D8" w14:paraId="1BC55BC4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0D337E08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B76B321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14:paraId="63C2B1A2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F2579FB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F0387" w:rsidRPr="000713D8" w14:paraId="1BA35460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7D5E2FE9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1610950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22AF0BB8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0615A8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1DAA7DD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C669350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62E4F95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9AFFA12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F195072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92FD8F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F0387" w:rsidRPr="000713D8" w14:paraId="25C8F436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63E895C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6CC6E841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0387" w:rsidRPr="000713D8" w14:paraId="193464CD" w14:textId="77777777" w:rsidTr="00FE6162">
        <w:tc>
          <w:tcPr>
            <w:tcW w:w="3420" w:type="dxa"/>
            <w:shd w:val="clear" w:color="auto" w:fill="auto"/>
          </w:tcPr>
          <w:p w14:paraId="294D72FE" w14:textId="0FF62A4E" w:rsidR="007F0387" w:rsidRPr="000713D8" w:rsidRDefault="00D70F8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1B4136AB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DB0109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FC3719C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EA687C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B7056F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58497D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4083C45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CE049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235135C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0713D8" w14:paraId="3587C567" w14:textId="77777777" w:rsidTr="00FE6162">
        <w:tc>
          <w:tcPr>
            <w:tcW w:w="3420" w:type="dxa"/>
            <w:shd w:val="clear" w:color="auto" w:fill="auto"/>
          </w:tcPr>
          <w:p w14:paraId="0A0BBEAE" w14:textId="77777777" w:rsidR="007F0387" w:rsidRPr="000713D8" w:rsidRDefault="002873EC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</w:tcPr>
          <w:p w14:paraId="7F9EC125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64A18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7957FE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587BCF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692AB90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CC7459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5986DA6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B341B0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EEBC23E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0713D8" w14:paraId="6E1C260D" w14:textId="77777777" w:rsidTr="00FE6162">
        <w:tc>
          <w:tcPr>
            <w:tcW w:w="3420" w:type="dxa"/>
            <w:shd w:val="clear" w:color="auto" w:fill="auto"/>
          </w:tcPr>
          <w:p w14:paraId="34ACC414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EB0DED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82350E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3A52E0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8A075C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491FCC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55CAF8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C5881A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72E3B9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496F404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0713D8" w14:paraId="6C52B22A" w14:textId="77777777" w:rsidTr="00FE6162">
        <w:tc>
          <w:tcPr>
            <w:tcW w:w="3420" w:type="dxa"/>
            <w:shd w:val="clear" w:color="auto" w:fill="auto"/>
          </w:tcPr>
          <w:p w14:paraId="48ECB071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39B24C" w14:textId="140D5BFA" w:rsidR="007F0387" w:rsidRPr="000713D8" w:rsidRDefault="002C238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9DFE2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18EA582" w14:textId="12577147" w:rsidR="007F0387" w:rsidRPr="000713D8" w:rsidRDefault="002C2382" w:rsidP="0024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0663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B0DF45E" w14:textId="3FA171AE" w:rsidR="007F0387" w:rsidRPr="000713D8" w:rsidRDefault="002C2382" w:rsidP="0024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649051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0148EB" w14:textId="5F16B9A1" w:rsidR="007F0387" w:rsidRPr="000713D8" w:rsidRDefault="002C2382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5742E1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AD6D9B" w14:textId="580E24B0" w:rsidR="007F0387" w:rsidRPr="000713D8" w:rsidRDefault="002C238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11,514</w:t>
            </w:r>
          </w:p>
        </w:tc>
      </w:tr>
      <w:tr w:rsidR="007F0387" w:rsidRPr="000713D8" w14:paraId="19BFE052" w14:textId="77777777" w:rsidTr="005C0239">
        <w:trPr>
          <w:trHeight w:val="60"/>
        </w:trPr>
        <w:tc>
          <w:tcPr>
            <w:tcW w:w="3420" w:type="dxa"/>
            <w:shd w:val="clear" w:color="auto" w:fill="auto"/>
          </w:tcPr>
          <w:p w14:paraId="3B89F3D0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57B23">
              <w:rPr>
                <w:rFonts w:ascii="Angsana New" w:hAnsi="Angsana New"/>
                <w:sz w:val="30"/>
                <w:szCs w:val="30"/>
              </w:rPr>
              <w:t>(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5B4476" w14:textId="0673867D" w:rsidR="007F0387" w:rsidRPr="005B25C5" w:rsidRDefault="005B25C5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32,400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E2ACC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9CBC56" w14:textId="18FB19AB" w:rsidR="007F0387" w:rsidRPr="000713D8" w:rsidRDefault="005B25C5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1FC1F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661F2AC" w14:textId="057463B2" w:rsidR="007F0387" w:rsidRPr="000713D8" w:rsidRDefault="005B25C5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7A04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7BC9DEE" w14:textId="5D215F61" w:rsidR="007F0387" w:rsidRPr="000713D8" w:rsidRDefault="005B25C5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3A102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84492C9" w14:textId="33805BC1" w:rsidR="007F0387" w:rsidRPr="000713D8" w:rsidRDefault="005B25C5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32,866</w:t>
            </w:r>
          </w:p>
        </w:tc>
      </w:tr>
      <w:tr w:rsidR="007F0387" w:rsidRPr="000713D8" w14:paraId="623D21E3" w14:textId="77777777" w:rsidTr="00FE6162">
        <w:tc>
          <w:tcPr>
            <w:tcW w:w="3420" w:type="dxa"/>
            <w:shd w:val="clear" w:color="auto" w:fill="auto"/>
          </w:tcPr>
          <w:p w14:paraId="710D5F36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0A8804" w14:textId="33DBCD15" w:rsidR="007F0387" w:rsidRPr="000713D8" w:rsidRDefault="002C2382" w:rsidP="00E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0BC6D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1195333" w14:textId="2F930597" w:rsidR="007F0387" w:rsidRPr="000713D8" w:rsidRDefault="002C2382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9AECF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D40886" w14:textId="364A427B" w:rsidR="007F0387" w:rsidRPr="000713D8" w:rsidRDefault="002C2382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7E7E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5685FFC" w14:textId="3AE1BC1D" w:rsidR="007F0387" w:rsidRPr="000713D8" w:rsidRDefault="002C2382" w:rsidP="00E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3722EE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E44033E" w14:textId="7E1D9E07" w:rsidR="007F0387" w:rsidRPr="000713D8" w:rsidRDefault="002C2382" w:rsidP="00E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674450" w:rsidRPr="000713D8" w14:paraId="71EB95B4" w14:textId="77777777" w:rsidTr="005C0239">
        <w:trPr>
          <w:trHeight w:val="290"/>
        </w:trPr>
        <w:tc>
          <w:tcPr>
            <w:tcW w:w="3420" w:type="dxa"/>
            <w:shd w:val="clear" w:color="auto" w:fill="auto"/>
          </w:tcPr>
          <w:p w14:paraId="5E49DC6D" w14:textId="77777777" w:rsidR="00674450" w:rsidRPr="000713D8" w:rsidRDefault="00674450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9A2F11" w14:textId="77777777" w:rsidR="00674450" w:rsidRPr="000713D8" w:rsidRDefault="00674450" w:rsidP="00E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0C877B" w14:textId="77777777" w:rsidR="00674450" w:rsidRPr="000713D8" w:rsidRDefault="00674450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BB62729" w14:textId="77777777" w:rsidR="00674450" w:rsidRPr="000713D8" w:rsidRDefault="00674450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0959EB" w14:textId="77777777" w:rsidR="00674450" w:rsidRPr="000713D8" w:rsidRDefault="00674450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CB3D98" w14:textId="77777777" w:rsidR="00674450" w:rsidRPr="000713D8" w:rsidRDefault="00674450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06FD62" w14:textId="77777777" w:rsidR="00674450" w:rsidRPr="000713D8" w:rsidRDefault="00674450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E337A89" w14:textId="77777777" w:rsidR="00674450" w:rsidRPr="000713D8" w:rsidRDefault="00674450" w:rsidP="00E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F09CC2" w14:textId="77777777" w:rsidR="00674450" w:rsidRPr="000713D8" w:rsidRDefault="00674450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4BA80CA" w14:textId="77777777" w:rsidR="00674450" w:rsidRPr="000713D8" w:rsidRDefault="00674450" w:rsidP="00E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B45AFD" w14:paraId="2B324F62" w14:textId="77777777" w:rsidTr="00FE6162">
        <w:tc>
          <w:tcPr>
            <w:tcW w:w="3420" w:type="dxa"/>
            <w:shd w:val="clear" w:color="auto" w:fill="auto"/>
          </w:tcPr>
          <w:p w14:paraId="75DB0FCD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FA1D96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4DF5E8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DFAD34" w14:textId="77777777" w:rsidR="007F0387" w:rsidRPr="00B45AFD" w:rsidRDefault="007F0387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04A1A0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B922CF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793511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F5AD29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0CB84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08C8E0E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B45AFD" w14:paraId="35E02677" w14:textId="77777777" w:rsidTr="00FE6162">
        <w:tc>
          <w:tcPr>
            <w:tcW w:w="3420" w:type="dxa"/>
            <w:shd w:val="clear" w:color="auto" w:fill="auto"/>
          </w:tcPr>
          <w:p w14:paraId="441C2118" w14:textId="77777777" w:rsidR="007F0387" w:rsidRPr="00B45AFD" w:rsidRDefault="002873EC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="007F0387"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</w:t>
            </w:r>
            <w:r w:rsidR="00674450"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="007F0387"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2E676F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42B0B1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28145F3" w14:textId="77777777" w:rsidR="007F0387" w:rsidRPr="00B45AFD" w:rsidRDefault="007F0387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655856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FACC02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7150CE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35ADD9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B54D1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D1C0DA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B45AFD" w14:paraId="17333502" w14:textId="77777777" w:rsidTr="00FE6162">
        <w:tc>
          <w:tcPr>
            <w:tcW w:w="3420" w:type="dxa"/>
            <w:shd w:val="clear" w:color="auto" w:fill="auto"/>
          </w:tcPr>
          <w:p w14:paraId="733070B4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60A28D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48CA20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7EEB5E" w14:textId="77777777" w:rsidR="007F0387" w:rsidRPr="00B45AFD" w:rsidRDefault="007F0387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184267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B82750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C8DCE3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CECC7B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874042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B8F8F3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B45AFD" w14:paraId="1D72F1D0" w14:textId="77777777" w:rsidTr="00FE6162">
        <w:tc>
          <w:tcPr>
            <w:tcW w:w="3420" w:type="dxa"/>
            <w:shd w:val="clear" w:color="auto" w:fill="auto"/>
          </w:tcPr>
          <w:p w14:paraId="22854015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F81B80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</w:t>
            </w:r>
            <w:r w:rsidR="007F038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43EE59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1B6EBA" w14:textId="77777777" w:rsidR="007F0387" w:rsidRPr="00B45AFD" w:rsidRDefault="007F0387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73975C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826A54" w14:textId="77777777" w:rsidR="007F0387" w:rsidRPr="00B45AFD" w:rsidRDefault="007F038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360469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541F90" w14:textId="77777777" w:rsidR="007F0387" w:rsidRPr="00B45AFD" w:rsidRDefault="008556AE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</w:t>
            </w:r>
            <w:r w:rsidR="007F038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4BB50D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C6D701D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</w:t>
            </w:r>
            <w:r w:rsidR="007F038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7F0387" w:rsidRPr="00B45AFD" w14:paraId="016871F5" w14:textId="77777777" w:rsidTr="00FE6162">
        <w:tc>
          <w:tcPr>
            <w:tcW w:w="3420" w:type="dxa"/>
            <w:shd w:val="clear" w:color="auto" w:fill="auto"/>
          </w:tcPr>
          <w:p w14:paraId="5DB373E7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57B23">
              <w:rPr>
                <w:rFonts w:ascii="Angsana New" w:hAnsi="Angsana New"/>
                <w:sz w:val="30"/>
                <w:szCs w:val="30"/>
              </w:rPr>
              <w:t>(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725FBA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27</w:t>
            </w:r>
            <w:r w:rsidR="007F038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F313E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A10D16" w14:textId="77777777" w:rsidR="007F0387" w:rsidRPr="00B45AFD" w:rsidRDefault="007F0387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FDE9A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8BC371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28</w:t>
            </w:r>
            <w:r w:rsidR="007F038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D58584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6FED06" w14:textId="77777777" w:rsidR="007F0387" w:rsidRPr="00B45AFD" w:rsidRDefault="007F038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4D160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4133AF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28</w:t>
            </w:r>
            <w:r w:rsidR="007F038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7F0387" w:rsidRPr="00B45AFD" w14:paraId="59E9CEDA" w14:textId="77777777" w:rsidTr="00FE6162">
        <w:tc>
          <w:tcPr>
            <w:tcW w:w="3420" w:type="dxa"/>
            <w:shd w:val="clear" w:color="auto" w:fill="auto"/>
          </w:tcPr>
          <w:p w14:paraId="1EE86C05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84AF24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FEDAD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8DF617" w14:textId="77777777" w:rsidR="007F0387" w:rsidRPr="00B45AFD" w:rsidRDefault="007F0387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6ADF1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EBCB5E" w14:textId="77777777" w:rsidR="007F0387" w:rsidRPr="00B45AFD" w:rsidRDefault="007F038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E5C6AA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0348B8" w14:textId="77777777" w:rsidR="007F0387" w:rsidRPr="00B45AFD" w:rsidRDefault="008556AE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96FF9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4194E9F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</w:tbl>
    <w:p w14:paraId="79B157A9" w14:textId="77777777" w:rsidR="007F0387" w:rsidRPr="000713D8" w:rsidRDefault="007F0387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37CDFC3" w14:textId="77777777" w:rsidR="00C5541D" w:rsidRPr="000713D8" w:rsidRDefault="00C5541D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713D8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08A10EF0" w14:textId="77777777" w:rsidR="00C5541D" w:rsidRPr="000713D8" w:rsidRDefault="00C5541D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5C6D186" w14:textId="77777777" w:rsidR="00AD69B8" w:rsidRPr="000713D8" w:rsidRDefault="00C5541D" w:rsidP="002F3ECA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713D8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0713D8">
        <w:rPr>
          <w:rFonts w:ascii="Angsana New" w:hAnsi="Angsana New" w:hint="cs"/>
          <w:sz w:val="30"/>
          <w:szCs w:val="30"/>
          <w:cs/>
          <w:lang w:val="en-US" w:bidi="th-TH"/>
        </w:rPr>
        <w:t>ใกล้เคียงกับอัตราดอกเบี้ย</w:t>
      </w:r>
      <w:r w:rsidR="00FA6539" w:rsidRPr="000713D8">
        <w:rPr>
          <w:rFonts w:ascii="Angsana New" w:hAnsi="Angsana New"/>
          <w:sz w:val="30"/>
          <w:szCs w:val="30"/>
          <w:lang w:val="en-US" w:bidi="th-TH"/>
        </w:rPr>
        <w:br/>
      </w:r>
      <w:r w:rsidRPr="000713D8">
        <w:rPr>
          <w:rFonts w:ascii="Angsana New" w:hAnsi="Angsana New" w:hint="cs"/>
          <w:sz w:val="30"/>
          <w:szCs w:val="30"/>
          <w:cs/>
          <w:lang w:val="en-US" w:bidi="th-TH"/>
        </w:rPr>
        <w:t>ในตลาด</w:t>
      </w:r>
    </w:p>
    <w:p w14:paraId="5760CE55" w14:textId="77777777" w:rsidR="00704E33" w:rsidRPr="000713D8" w:rsidRDefault="00704E33" w:rsidP="002F3ECA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</w:rPr>
      </w:pPr>
    </w:p>
    <w:p w14:paraId="37D865C0" w14:textId="77777777" w:rsidR="00C5541D" w:rsidRPr="000713D8" w:rsidRDefault="00C5541D" w:rsidP="00DC7A90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0713D8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03C44C8C" w14:textId="77777777" w:rsidR="00C5541D" w:rsidRPr="000713D8" w:rsidRDefault="00C5541D" w:rsidP="00DC7A90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1CB94983" w14:textId="77777777" w:rsidR="00C5541D" w:rsidRPr="000713D8" w:rsidRDefault="00C5541D" w:rsidP="00DC7A90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0713D8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0B45F857" w14:textId="77777777" w:rsidR="00C5541D" w:rsidRPr="000713D8" w:rsidRDefault="00C5541D" w:rsidP="00DC7A90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1654DB9A" w14:textId="77777777" w:rsidR="00C5541D" w:rsidRPr="000713D8" w:rsidRDefault="00C5541D" w:rsidP="00C5541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0713D8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เครื่องมือทางการเงินที่ไม่ได้วัดด้วยมูลค่ายุติธรรม</w:t>
      </w:r>
    </w:p>
    <w:p w14:paraId="50796D0C" w14:textId="77777777" w:rsidR="00AD2664" w:rsidRPr="000713D8" w:rsidRDefault="00AD2664" w:rsidP="002F3ECA">
      <w:pPr>
        <w:pStyle w:val="block"/>
        <w:tabs>
          <w:tab w:val="left" w:pos="4320"/>
        </w:tabs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090" w:type="dxa"/>
        <w:tblInd w:w="378" w:type="dxa"/>
        <w:tblLook w:val="04A0" w:firstRow="1" w:lastRow="0" w:firstColumn="1" w:lastColumn="0" w:noHBand="0" w:noVBand="1"/>
      </w:tblPr>
      <w:tblGrid>
        <w:gridCol w:w="2880"/>
        <w:gridCol w:w="2952"/>
        <w:gridCol w:w="3258"/>
      </w:tblGrid>
      <w:tr w:rsidR="002F3ECA" w:rsidRPr="000713D8" w14:paraId="1A67624F" w14:textId="77777777" w:rsidTr="00CA3003">
        <w:tc>
          <w:tcPr>
            <w:tcW w:w="2880" w:type="dxa"/>
            <w:shd w:val="clear" w:color="auto" w:fill="auto"/>
          </w:tcPr>
          <w:p w14:paraId="5D5957D9" w14:textId="77777777" w:rsidR="002F3ECA" w:rsidRPr="000713D8" w:rsidRDefault="002F3ECA" w:rsidP="00CA3003">
            <w:pPr>
              <w:pStyle w:val="block"/>
              <w:spacing w:after="0" w:line="240" w:lineRule="atLeast"/>
              <w:ind w:left="18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ประเภท</w:t>
            </w:r>
          </w:p>
        </w:tc>
        <w:tc>
          <w:tcPr>
            <w:tcW w:w="2952" w:type="dxa"/>
            <w:shd w:val="clear" w:color="auto" w:fill="auto"/>
          </w:tcPr>
          <w:p w14:paraId="478C0EA7" w14:textId="77777777" w:rsidR="002F3ECA" w:rsidRPr="000713D8" w:rsidRDefault="002F3ECA" w:rsidP="00CA300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เทคนิคการประเมินมูลค่า</w:t>
            </w:r>
          </w:p>
        </w:tc>
        <w:tc>
          <w:tcPr>
            <w:tcW w:w="3258" w:type="dxa"/>
            <w:shd w:val="clear" w:color="auto" w:fill="auto"/>
          </w:tcPr>
          <w:p w14:paraId="631AE8F1" w14:textId="77777777" w:rsidR="002F3ECA" w:rsidRPr="000713D8" w:rsidRDefault="002F3ECA" w:rsidP="00CA3003">
            <w:pPr>
              <w:pStyle w:val="block"/>
              <w:spacing w:after="0" w:line="240" w:lineRule="atLeast"/>
              <w:ind w:left="-106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ข้อมูลที่ไม่สามารถสังเกตได้ที่มีนัยสำคัญ</w:t>
            </w:r>
          </w:p>
        </w:tc>
      </w:tr>
      <w:tr w:rsidR="002F3ECA" w:rsidRPr="000713D8" w14:paraId="4868554A" w14:textId="77777777" w:rsidTr="00CA3003">
        <w:tc>
          <w:tcPr>
            <w:tcW w:w="2880" w:type="dxa"/>
            <w:shd w:val="clear" w:color="auto" w:fill="auto"/>
          </w:tcPr>
          <w:p w14:paraId="0B3334BD" w14:textId="77777777" w:rsidR="002F3ECA" w:rsidRPr="000713D8" w:rsidRDefault="002F3ECA" w:rsidP="00F452F8">
            <w:pPr>
              <w:pStyle w:val="block"/>
              <w:spacing w:after="0" w:line="240" w:lineRule="atLeast"/>
              <w:ind w:left="60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เงินกู้ยืมระยะยาว</w:t>
            </w:r>
            <w:r w:rsidR="00552D5C" w:rsidRPr="00552D5C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จากผู้ถือหุ้น</w:t>
            </w:r>
            <w:r w:rsidR="00552D5C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br/>
            </w:r>
            <w:r w:rsidR="00552D5C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 xml:space="preserve">  </w:t>
            </w:r>
            <w:r w:rsidR="00B84F9D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 xml:space="preserve"> </w:t>
            </w:r>
            <w:r w:rsidR="00552D5C" w:rsidRPr="00552D5C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ของบริษัทย่อย</w:t>
            </w:r>
            <w:r w:rsidR="00552D5C" w:rsidRPr="000713D8">
              <w:rPr>
                <w:rFonts w:ascii="Angsana New" w:hAnsi="Angsana New"/>
                <w:spacing w:val="-4"/>
                <w:sz w:val="30"/>
                <w:szCs w:val="30"/>
                <w:cs/>
                <w:lang w:val="en-US" w:eastAsia="en-US" w:bidi="th-TH"/>
              </w:rPr>
              <w:t>และเงินให้กู้ยืม</w:t>
            </w:r>
            <w:r w:rsidR="00552D5C">
              <w:rPr>
                <w:rFonts w:ascii="Angsana New" w:hAnsi="Angsana New"/>
                <w:spacing w:val="-4"/>
                <w:sz w:val="30"/>
                <w:szCs w:val="30"/>
                <w:cs/>
                <w:lang w:val="en-US" w:eastAsia="en-US" w:bidi="th-TH"/>
              </w:rPr>
              <w:br/>
            </w:r>
            <w:r w:rsidR="00552D5C" w:rsidRPr="00E73B34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 w:eastAsia="en-US" w:bidi="th-TH"/>
              </w:rPr>
              <w:t xml:space="preserve">  </w:t>
            </w:r>
            <w:r w:rsidR="00B84F9D">
              <w:rPr>
                <w:rFonts w:ascii="Angsana New" w:hAnsi="Angsana New"/>
                <w:spacing w:val="-8"/>
                <w:sz w:val="30"/>
                <w:szCs w:val="30"/>
                <w:lang w:val="en-US" w:eastAsia="en-US" w:bidi="th-TH"/>
              </w:rPr>
              <w:t xml:space="preserve"> </w:t>
            </w:r>
            <w:r w:rsidR="00552D5C" w:rsidRPr="00B84F9D">
              <w:rPr>
                <w:rFonts w:ascii="Angsana New" w:hAnsi="Angsana New"/>
                <w:spacing w:val="-14"/>
                <w:sz w:val="30"/>
                <w:szCs w:val="30"/>
                <w:cs/>
                <w:lang w:val="en-US" w:eastAsia="en-US" w:bidi="th-TH"/>
              </w:rPr>
              <w:t>ระยะยาวแก่กิจการที่เกี่ยวข้อง</w:t>
            </w:r>
            <w:r w:rsidR="00E73B34" w:rsidRPr="00B84F9D">
              <w:rPr>
                <w:rFonts w:ascii="Angsana New" w:hAnsi="Angsana New" w:hint="cs"/>
                <w:spacing w:val="-14"/>
                <w:sz w:val="30"/>
                <w:szCs w:val="30"/>
                <w:cs/>
                <w:lang w:val="en-US" w:eastAsia="en-US" w:bidi="th-TH"/>
              </w:rPr>
              <w:t>กั</w:t>
            </w:r>
            <w:r w:rsidR="00552D5C" w:rsidRPr="00B84F9D">
              <w:rPr>
                <w:rFonts w:ascii="Angsana New" w:hAnsi="Angsana New"/>
                <w:spacing w:val="-14"/>
                <w:sz w:val="30"/>
                <w:szCs w:val="30"/>
                <w:cs/>
                <w:lang w:val="en-US" w:eastAsia="en-US" w:bidi="th-TH"/>
              </w:rPr>
              <w:t>น</w:t>
            </w:r>
          </w:p>
        </w:tc>
        <w:tc>
          <w:tcPr>
            <w:tcW w:w="2952" w:type="dxa"/>
            <w:shd w:val="clear" w:color="auto" w:fill="auto"/>
          </w:tcPr>
          <w:p w14:paraId="467AE770" w14:textId="77777777" w:rsidR="002F3ECA" w:rsidRPr="000713D8" w:rsidRDefault="002F3ECA" w:rsidP="00CA300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3258" w:type="dxa"/>
            <w:shd w:val="clear" w:color="auto" w:fill="auto"/>
          </w:tcPr>
          <w:p w14:paraId="740D970A" w14:textId="77777777" w:rsidR="002F3ECA" w:rsidRPr="000713D8" w:rsidRDefault="002F3ECA" w:rsidP="00CA3003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  <w:tr w:rsidR="002F3ECA" w:rsidRPr="000713D8" w14:paraId="28A0A04F" w14:textId="77777777" w:rsidTr="00CA3003">
        <w:tc>
          <w:tcPr>
            <w:tcW w:w="2880" w:type="dxa"/>
            <w:shd w:val="clear" w:color="auto" w:fill="auto"/>
          </w:tcPr>
          <w:p w14:paraId="659CDF0F" w14:textId="77777777" w:rsidR="002F3ECA" w:rsidRPr="000713D8" w:rsidRDefault="002F3ECA" w:rsidP="00F452F8">
            <w:pPr>
              <w:pStyle w:val="block"/>
              <w:spacing w:after="0" w:line="240" w:lineRule="atLeast"/>
              <w:ind w:left="60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</w:t>
            </w:r>
            <w:r w:rsidRPr="000713D8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มัดจำจากลูกค้า</w:t>
            </w:r>
          </w:p>
        </w:tc>
        <w:tc>
          <w:tcPr>
            <w:tcW w:w="2952" w:type="dxa"/>
            <w:shd w:val="clear" w:color="auto" w:fill="auto"/>
          </w:tcPr>
          <w:p w14:paraId="4E2620DC" w14:textId="77777777" w:rsidR="002F3ECA" w:rsidRPr="000713D8" w:rsidRDefault="002F3ECA" w:rsidP="00CA300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3258" w:type="dxa"/>
            <w:shd w:val="clear" w:color="auto" w:fill="auto"/>
          </w:tcPr>
          <w:p w14:paraId="27C76CAB" w14:textId="77777777" w:rsidR="002F3ECA" w:rsidRPr="000713D8" w:rsidRDefault="002F3ECA" w:rsidP="00CA3003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  <w:tr w:rsidR="002F3ECA" w:rsidRPr="000713D8" w14:paraId="42EBB4F8" w14:textId="77777777" w:rsidTr="00CA3003">
        <w:tc>
          <w:tcPr>
            <w:tcW w:w="2880" w:type="dxa"/>
            <w:shd w:val="clear" w:color="auto" w:fill="auto"/>
          </w:tcPr>
          <w:p w14:paraId="3532B56A" w14:textId="77777777" w:rsidR="002F3ECA" w:rsidRPr="000713D8" w:rsidRDefault="002F3ECA" w:rsidP="00F452F8">
            <w:pPr>
              <w:pStyle w:val="block"/>
              <w:spacing w:after="0" w:line="240" w:lineRule="atLeast"/>
              <w:ind w:left="6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หุ้นกู้</w:t>
            </w:r>
          </w:p>
        </w:tc>
        <w:tc>
          <w:tcPr>
            <w:tcW w:w="2952" w:type="dxa"/>
            <w:shd w:val="clear" w:color="auto" w:fill="auto"/>
            <w:vAlign w:val="bottom"/>
          </w:tcPr>
          <w:p w14:paraId="75667E9E" w14:textId="77777777" w:rsidR="002F3ECA" w:rsidRPr="000713D8" w:rsidRDefault="002F3ECA" w:rsidP="00311943">
            <w:pPr>
              <w:pStyle w:val="block"/>
              <w:spacing w:after="0" w:line="240" w:lineRule="atLeast"/>
              <w:ind w:left="0" w:right="-183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  <w:lang w:eastAsia="en-US" w:bidi="th-TH"/>
              </w:rPr>
            </w:pPr>
            <w:r w:rsidRPr="000713D8">
              <w:rPr>
                <w:rFonts w:ascii="Angsana New" w:hAnsi="Angsana New"/>
                <w:spacing w:val="-6"/>
                <w:sz w:val="30"/>
                <w:szCs w:val="30"/>
                <w:cs/>
                <w:lang w:eastAsia="en-US" w:bidi="th-TH"/>
              </w:rPr>
              <w:t>ราคาตลาด</w:t>
            </w:r>
          </w:p>
        </w:tc>
        <w:tc>
          <w:tcPr>
            <w:tcW w:w="3258" w:type="dxa"/>
            <w:shd w:val="clear" w:color="auto" w:fill="auto"/>
          </w:tcPr>
          <w:p w14:paraId="78146ECD" w14:textId="77777777" w:rsidR="002F3ECA" w:rsidRPr="000713D8" w:rsidRDefault="002F3ECA" w:rsidP="00CA3003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</w:tbl>
    <w:p w14:paraId="678A69BB" w14:textId="77777777" w:rsidR="006719AD" w:rsidRPr="00B45AFD" w:rsidRDefault="00704E33" w:rsidP="00704E3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713D8">
        <w:rPr>
          <w:b w:val="0"/>
          <w:bCs w:val="0"/>
          <w:sz w:val="30"/>
          <w:szCs w:val="30"/>
          <w:cs/>
        </w:rPr>
        <w:br w:type="page"/>
      </w:r>
      <w:r w:rsidR="00C35F8B" w:rsidRPr="00B45AFD">
        <w:rPr>
          <w:rFonts w:ascii="Angsana New" w:hAnsi="Angsana New"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44070A64" w14:textId="77777777" w:rsidR="00ED5CB2" w:rsidRPr="00B45AFD" w:rsidRDefault="00ED5CB2" w:rsidP="00047543">
      <w:pPr>
        <w:tabs>
          <w:tab w:val="clear" w:pos="680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976"/>
        <w:gridCol w:w="11"/>
        <w:gridCol w:w="266"/>
        <w:gridCol w:w="11"/>
        <w:gridCol w:w="999"/>
        <w:gridCol w:w="277"/>
        <w:gridCol w:w="1087"/>
        <w:gridCol w:w="7"/>
        <w:gridCol w:w="281"/>
        <w:gridCol w:w="1107"/>
      </w:tblGrid>
      <w:tr w:rsidR="00BE5689" w:rsidRPr="00B45AFD" w14:paraId="39E6624B" w14:textId="77777777" w:rsidTr="00E15687">
        <w:trPr>
          <w:tblHeader/>
        </w:trPr>
        <w:tc>
          <w:tcPr>
            <w:tcW w:w="2210" w:type="pct"/>
          </w:tcPr>
          <w:p w14:paraId="5D2687E7" w14:textId="77777777" w:rsidR="00C35F8B" w:rsidRPr="00B45AFD" w:rsidRDefault="00C35F8B" w:rsidP="00C3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5"/>
          </w:tcPr>
          <w:p w14:paraId="2A388023" w14:textId="77777777" w:rsidR="00C35F8B" w:rsidRPr="00B45AFD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549882AD" w14:textId="77777777" w:rsidR="00C35F8B" w:rsidRPr="00B45AFD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pct"/>
            <w:gridSpan w:val="4"/>
          </w:tcPr>
          <w:p w14:paraId="79D9F705" w14:textId="77777777" w:rsidR="00C35F8B" w:rsidRPr="00B45AFD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3974" w:rsidRPr="00B45AFD" w14:paraId="58FDFF3B" w14:textId="77777777" w:rsidTr="007F2273">
        <w:trPr>
          <w:trHeight w:val="344"/>
          <w:tblHeader/>
        </w:trPr>
        <w:tc>
          <w:tcPr>
            <w:tcW w:w="2210" w:type="pct"/>
          </w:tcPr>
          <w:p w14:paraId="5655AB3D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2F9734C1" w14:textId="397BDB06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D70F82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D70F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" w:type="pct"/>
            <w:gridSpan w:val="2"/>
          </w:tcPr>
          <w:p w14:paraId="56CF91AD" w14:textId="77777777" w:rsidR="00993974" w:rsidRPr="00B45AFD" w:rsidRDefault="00993974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4147136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993974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3974" w:rsidRPr="00B45A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14:paraId="4F481CE0" w14:textId="77777777" w:rsidR="00993974" w:rsidRPr="00B45AFD" w:rsidRDefault="00993974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1C88ABBF" w14:textId="1D85FB48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D70F82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D70F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" w:type="pct"/>
          </w:tcPr>
          <w:p w14:paraId="42318738" w14:textId="77777777" w:rsidR="00993974" w:rsidRPr="00B45AFD" w:rsidRDefault="00993974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11D381A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993974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3974" w:rsidRPr="00B45A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93974" w:rsidRPr="00B45AFD" w14:paraId="05BE4939" w14:textId="77777777" w:rsidTr="00467EE6">
        <w:trPr>
          <w:trHeight w:val="344"/>
          <w:tblHeader/>
        </w:trPr>
        <w:tc>
          <w:tcPr>
            <w:tcW w:w="2210" w:type="pct"/>
          </w:tcPr>
          <w:p w14:paraId="233566B5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52B1FEC0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4" w:type="pct"/>
            <w:gridSpan w:val="2"/>
          </w:tcPr>
          <w:p w14:paraId="1186F327" w14:textId="77777777" w:rsidR="00993974" w:rsidRPr="00B45AFD" w:rsidRDefault="00993974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12AEC20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4" w:type="pct"/>
          </w:tcPr>
          <w:p w14:paraId="66B129A4" w14:textId="77777777" w:rsidR="00993974" w:rsidRPr="00B45AFD" w:rsidRDefault="00993974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35976441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6" w:type="pct"/>
          </w:tcPr>
          <w:p w14:paraId="0BEDD13B" w14:textId="77777777" w:rsidR="00993974" w:rsidRPr="00B45AFD" w:rsidRDefault="00993974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D808014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227B4" w:rsidRPr="00B45AFD" w14:paraId="2290A638" w14:textId="77777777" w:rsidTr="00E15687">
        <w:trPr>
          <w:tblHeader/>
        </w:trPr>
        <w:tc>
          <w:tcPr>
            <w:tcW w:w="2210" w:type="pct"/>
          </w:tcPr>
          <w:p w14:paraId="700BCDE5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pct"/>
            <w:gridSpan w:val="10"/>
          </w:tcPr>
          <w:p w14:paraId="0FE6C141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06BF6"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227B4" w:rsidRPr="00B45AFD" w14:paraId="4A803B26" w14:textId="77777777" w:rsidTr="00467EE6">
        <w:tc>
          <w:tcPr>
            <w:tcW w:w="2210" w:type="pct"/>
          </w:tcPr>
          <w:p w14:paraId="22457063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8" w:type="pct"/>
            <w:gridSpan w:val="2"/>
          </w:tcPr>
          <w:p w14:paraId="5CF548B9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8F3DB57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4E32754B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00CA8C2D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5704A39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6FDC6F88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AF9F53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7B4" w:rsidRPr="00B45AFD" w14:paraId="2F933B22" w14:textId="77777777" w:rsidTr="00467EE6">
        <w:tc>
          <w:tcPr>
            <w:tcW w:w="2210" w:type="pct"/>
          </w:tcPr>
          <w:p w14:paraId="3469EE5B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8" w:type="pct"/>
            <w:gridSpan w:val="2"/>
          </w:tcPr>
          <w:p w14:paraId="5EE9F2D2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015535B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5D2BA791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6EC859E3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72D4F1B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4040792E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475A04C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1CF" w:rsidRPr="00B45AFD" w14:paraId="76846C16" w14:textId="77777777" w:rsidTr="00467EE6">
        <w:tc>
          <w:tcPr>
            <w:tcW w:w="2210" w:type="pct"/>
          </w:tcPr>
          <w:p w14:paraId="3E5051AE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8" w:type="pct"/>
            <w:gridSpan w:val="2"/>
          </w:tcPr>
          <w:p w14:paraId="2A5A613F" w14:textId="651C4B69" w:rsidR="00B141CF" w:rsidRPr="00B45AFD" w:rsidRDefault="002D1FF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148" w:type="pct"/>
          </w:tcPr>
          <w:p w14:paraId="685169F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165B8F96" w14:textId="60C59EDD" w:rsidR="00B141CF" w:rsidRPr="00B45AFD" w:rsidRDefault="002D1FF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4" w:type="pct"/>
          </w:tcPr>
          <w:p w14:paraId="51A03952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AC3D1BD" w14:textId="430A8812" w:rsidR="00B141CF" w:rsidRPr="00B45AFD" w:rsidRDefault="002D1FFF" w:rsidP="00954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160" w:type="pct"/>
            <w:gridSpan w:val="2"/>
          </w:tcPr>
          <w:p w14:paraId="1551F610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4597259" w14:textId="77777777" w:rsidR="00B141CF" w:rsidRPr="00B45AFD" w:rsidRDefault="00B141CF" w:rsidP="00BD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141CF" w:rsidRPr="00B45AFD" w14:paraId="05668060" w14:textId="77777777" w:rsidTr="00306EDB">
        <w:trPr>
          <w:trHeight w:val="182"/>
        </w:trPr>
        <w:tc>
          <w:tcPr>
            <w:tcW w:w="2210" w:type="pct"/>
          </w:tcPr>
          <w:p w14:paraId="51338B31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48" w:type="pct"/>
            <w:gridSpan w:val="2"/>
          </w:tcPr>
          <w:p w14:paraId="416FB2BD" w14:textId="729E274C" w:rsidR="00B141CF" w:rsidRPr="00B45AFD" w:rsidRDefault="009548DA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D1FF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7528D1A0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39FEE694" w14:textId="109780F9" w:rsidR="00B141CF" w:rsidRPr="00B45AFD" w:rsidRDefault="002D1FF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54" w:type="pct"/>
          </w:tcPr>
          <w:p w14:paraId="02E0948F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CAFEECA" w14:textId="061305B1" w:rsidR="00B141CF" w:rsidRPr="00B45AFD" w:rsidRDefault="002D1FFF" w:rsidP="00BD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0" w:type="pct"/>
            <w:gridSpan w:val="2"/>
          </w:tcPr>
          <w:p w14:paraId="0468A81C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E05F3CB" w14:textId="77777777" w:rsidR="00B141CF" w:rsidRPr="00B45AFD" w:rsidRDefault="00B141CF" w:rsidP="00BD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141CF" w:rsidRPr="00B45AFD" w14:paraId="28BE21C6" w14:textId="77777777" w:rsidTr="00467EE6">
        <w:tc>
          <w:tcPr>
            <w:tcW w:w="2210" w:type="pct"/>
          </w:tcPr>
          <w:p w14:paraId="48579D3E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</w:tcPr>
          <w:p w14:paraId="64384078" w14:textId="68F432DD" w:rsidR="00B141CF" w:rsidRPr="00B45AFD" w:rsidRDefault="002D1FFF" w:rsidP="00954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5D0E197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</w:tcPr>
          <w:p w14:paraId="00F44E04" w14:textId="1F3B8608" w:rsidR="00B141CF" w:rsidRPr="00207983" w:rsidRDefault="002D1FF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0798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14:paraId="3761AA1F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8C849B8" w14:textId="22CE010A" w:rsidR="00B141CF" w:rsidRPr="00B45AFD" w:rsidRDefault="002D1FFF" w:rsidP="00954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" w:type="pct"/>
            <w:gridSpan w:val="2"/>
          </w:tcPr>
          <w:p w14:paraId="76C0F0B5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62DF39ED" w14:textId="77777777" w:rsidR="00B141CF" w:rsidRPr="00B45AFD" w:rsidRDefault="00B141CF" w:rsidP="00D83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141CF" w:rsidRPr="00B45AFD" w14:paraId="0CC2A3E4" w14:textId="77777777" w:rsidTr="00467EE6">
        <w:tc>
          <w:tcPr>
            <w:tcW w:w="2210" w:type="pct"/>
          </w:tcPr>
          <w:p w14:paraId="21227941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9281AA" w14:textId="5A8C53A9" w:rsidR="00B141CF" w:rsidRPr="00B45AFD" w:rsidRDefault="002D1FF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48" w:type="pct"/>
          </w:tcPr>
          <w:p w14:paraId="09852270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86E7B2" w14:textId="75FB2B76" w:rsidR="00B141CF" w:rsidRPr="00207983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798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D1FFF" w:rsidRPr="0020798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4" w:type="pct"/>
          </w:tcPr>
          <w:p w14:paraId="79737CA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E828044" w14:textId="278D319A" w:rsidR="00B141CF" w:rsidRPr="000F655E" w:rsidRDefault="002D1FFF" w:rsidP="00BD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160" w:type="pct"/>
            <w:gridSpan w:val="2"/>
          </w:tcPr>
          <w:p w14:paraId="4F7F89F1" w14:textId="77777777" w:rsidR="00B141CF" w:rsidRPr="000F655E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ADBC933" w14:textId="77777777" w:rsidR="00B141CF" w:rsidRPr="000F655E" w:rsidRDefault="00B141CF" w:rsidP="00D83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6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141CF" w:rsidRPr="00B45AFD" w14:paraId="55328FCB" w14:textId="77777777" w:rsidTr="00467EE6">
        <w:tc>
          <w:tcPr>
            <w:tcW w:w="2210" w:type="pct"/>
          </w:tcPr>
          <w:p w14:paraId="221606C5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  <w:tcBorders>
              <w:top w:val="double" w:sz="4" w:space="0" w:color="auto"/>
            </w:tcBorders>
          </w:tcPr>
          <w:p w14:paraId="420E7C1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0BB9E54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double" w:sz="4" w:space="0" w:color="auto"/>
            </w:tcBorders>
          </w:tcPr>
          <w:p w14:paraId="78B5CEC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71CADFC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0EF84272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6519BED7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27BB3D7C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1CF" w:rsidRPr="00B45AFD" w14:paraId="373AEA7C" w14:textId="77777777" w:rsidTr="00467EE6">
        <w:trPr>
          <w:trHeight w:val="380"/>
        </w:trPr>
        <w:tc>
          <w:tcPr>
            <w:tcW w:w="2210" w:type="pct"/>
          </w:tcPr>
          <w:p w14:paraId="0FC33F1B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</w:p>
        </w:tc>
        <w:tc>
          <w:tcPr>
            <w:tcW w:w="548" w:type="pct"/>
            <w:gridSpan w:val="2"/>
          </w:tcPr>
          <w:p w14:paraId="5058B8E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6BAB522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73C3C82B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8E30C56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5D1CAD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0422061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8509A44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1CF" w:rsidRPr="00B45AFD" w14:paraId="1F2BAE20" w14:textId="77777777" w:rsidTr="00467EE6">
        <w:tc>
          <w:tcPr>
            <w:tcW w:w="2210" w:type="pct"/>
          </w:tcPr>
          <w:p w14:paraId="6A427155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ทั้งสิ้นภายใต้สัญญาเช่าดำเนินงานที่บอก</w:t>
            </w:r>
          </w:p>
        </w:tc>
        <w:tc>
          <w:tcPr>
            <w:tcW w:w="548" w:type="pct"/>
            <w:gridSpan w:val="2"/>
          </w:tcPr>
          <w:p w14:paraId="1202C55D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F5A4174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148DA941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19A2D93D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774BC9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7473FF56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1178A91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1CF" w:rsidRPr="00B45AFD" w14:paraId="49575DF5" w14:textId="77777777" w:rsidTr="00467EE6">
        <w:tc>
          <w:tcPr>
            <w:tcW w:w="2210" w:type="pct"/>
          </w:tcPr>
          <w:p w14:paraId="69C3C61B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เลิกไม่ได้</w:t>
            </w:r>
          </w:p>
        </w:tc>
        <w:tc>
          <w:tcPr>
            <w:tcW w:w="548" w:type="pct"/>
            <w:gridSpan w:val="2"/>
          </w:tcPr>
          <w:p w14:paraId="1693FAC3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607D578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35953323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7D797B0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4E309D6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74FD3AD8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1C76416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1CF" w:rsidRPr="00B45AFD" w14:paraId="5BAD28D3" w14:textId="77777777" w:rsidTr="00CA3003">
        <w:tc>
          <w:tcPr>
            <w:tcW w:w="2210" w:type="pct"/>
          </w:tcPr>
          <w:p w14:paraId="37BC622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8" w:type="pct"/>
            <w:gridSpan w:val="2"/>
            <w:shd w:val="clear" w:color="auto" w:fill="auto"/>
          </w:tcPr>
          <w:p w14:paraId="510E96C9" w14:textId="30B3ECA8" w:rsidR="00B141CF" w:rsidRPr="0047211B" w:rsidRDefault="009548DA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16</w:t>
            </w:r>
            <w:r w:rsidR="000B0ACD" w:rsidRPr="0047211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37BB7955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2E2A8354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54" w:type="pct"/>
          </w:tcPr>
          <w:p w14:paraId="2FFCF200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5DCC497" w14:textId="134D6FB2" w:rsidR="00B141CF" w:rsidRPr="00B45AFD" w:rsidRDefault="009E1BD7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60" w:type="pct"/>
            <w:gridSpan w:val="2"/>
          </w:tcPr>
          <w:p w14:paraId="516E9F7C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1BE92E97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B141CF" w:rsidRPr="00B45AFD" w14:paraId="5097FC0F" w14:textId="77777777" w:rsidTr="00CA3003">
        <w:tc>
          <w:tcPr>
            <w:tcW w:w="2210" w:type="pct"/>
          </w:tcPr>
          <w:p w14:paraId="1D041BEB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48" w:type="pct"/>
            <w:gridSpan w:val="2"/>
            <w:shd w:val="clear" w:color="auto" w:fill="auto"/>
          </w:tcPr>
          <w:p w14:paraId="41AFC41D" w14:textId="3FD09FCF" w:rsidR="00B141CF" w:rsidRPr="0047211B" w:rsidRDefault="009548DA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54</w:t>
            </w:r>
            <w:r w:rsidR="000B0ACD" w:rsidRPr="0047211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0F0359C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0E985847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154" w:type="pct"/>
          </w:tcPr>
          <w:p w14:paraId="057F509F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044996A" w14:textId="784D507C" w:rsidR="00B141CF" w:rsidRPr="00B45AFD" w:rsidRDefault="009E1BD7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60" w:type="pct"/>
            <w:gridSpan w:val="2"/>
          </w:tcPr>
          <w:p w14:paraId="62BE2D14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4D4539A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B141CF" w:rsidRPr="00B45AFD" w14:paraId="52DCDDF6" w14:textId="77777777" w:rsidTr="00CA3003">
        <w:tc>
          <w:tcPr>
            <w:tcW w:w="2210" w:type="pct"/>
          </w:tcPr>
          <w:p w14:paraId="71AD9F5E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548" w:type="pct"/>
            <w:gridSpan w:val="2"/>
            <w:shd w:val="clear" w:color="auto" w:fill="auto"/>
          </w:tcPr>
          <w:p w14:paraId="2CC7C3C6" w14:textId="170364ED" w:rsidR="00B141CF" w:rsidRPr="0047211B" w:rsidRDefault="009548DA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2,905</w:t>
            </w:r>
          </w:p>
        </w:tc>
        <w:tc>
          <w:tcPr>
            <w:tcW w:w="148" w:type="pct"/>
          </w:tcPr>
          <w:p w14:paraId="06AE48B1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672765E5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B141CF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54" w:type="pct"/>
          </w:tcPr>
          <w:p w14:paraId="6D7CF9D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E89FD1B" w14:textId="57C55E1B" w:rsidR="00B141CF" w:rsidRPr="00B45AFD" w:rsidRDefault="009E1BD7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160" w:type="pct"/>
            <w:gridSpan w:val="2"/>
          </w:tcPr>
          <w:p w14:paraId="3EBFD7A4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60C07888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B141CF" w:rsidRPr="00B45AFD" w14:paraId="531B1A92" w14:textId="77777777" w:rsidTr="00467EE6">
        <w:tc>
          <w:tcPr>
            <w:tcW w:w="2210" w:type="pct"/>
          </w:tcPr>
          <w:p w14:paraId="7E3BF710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212B4" w14:textId="7ADEED2C" w:rsidR="00B141CF" w:rsidRPr="0047211B" w:rsidRDefault="009548DA" w:rsidP="00F41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11B">
              <w:rPr>
                <w:rFonts w:ascii="Angsana New" w:hAnsi="Angsana New"/>
                <w:b/>
                <w:bCs/>
                <w:sz w:val="30"/>
                <w:szCs w:val="30"/>
              </w:rPr>
              <w:t>3,6</w:t>
            </w:r>
            <w:r w:rsidR="000B0ACD" w:rsidRPr="0047211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93BE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21460D3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D36BE6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141CF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154" w:type="pct"/>
          </w:tcPr>
          <w:p w14:paraId="43DF29F3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3592F7C" w14:textId="47403DD0" w:rsidR="00B141CF" w:rsidRPr="00B45AFD" w:rsidRDefault="009E1BD7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160" w:type="pct"/>
            <w:gridSpan w:val="2"/>
          </w:tcPr>
          <w:p w14:paraId="6F7F8A93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AF42423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</w:tr>
      <w:tr w:rsidR="00511290" w:rsidRPr="00B45AFD" w14:paraId="40028B48" w14:textId="77777777" w:rsidTr="00511290">
        <w:tc>
          <w:tcPr>
            <w:tcW w:w="2210" w:type="pct"/>
          </w:tcPr>
          <w:p w14:paraId="51D7344C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FE189B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A02D9B5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</w:tcBorders>
          </w:tcPr>
          <w:p w14:paraId="5A66E811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38E1C2FF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8027CEA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227EF367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7B4C7A73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41CF" w:rsidRPr="00B45AFD" w14:paraId="7A27D4EA" w14:textId="77777777" w:rsidTr="00467EE6">
        <w:tc>
          <w:tcPr>
            <w:tcW w:w="2210" w:type="pct"/>
          </w:tcPr>
          <w:p w14:paraId="3CA62C96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2" w:type="pct"/>
          </w:tcPr>
          <w:p w14:paraId="4E0951C1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56923C18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43183C8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13D7291E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4051131B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156B6EC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B4337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1CF" w:rsidRPr="00B45AFD" w14:paraId="03C12B55" w14:textId="77777777" w:rsidTr="00467EE6">
        <w:tc>
          <w:tcPr>
            <w:tcW w:w="2210" w:type="pct"/>
          </w:tcPr>
          <w:p w14:paraId="65201BA7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สัญญาซื้อขายที่ดิน</w:t>
            </w:r>
          </w:p>
        </w:tc>
        <w:tc>
          <w:tcPr>
            <w:tcW w:w="542" w:type="pct"/>
          </w:tcPr>
          <w:p w14:paraId="1BD1BF3F" w14:textId="662A6EC1" w:rsidR="00B141CF" w:rsidRPr="0047211B" w:rsidRDefault="000B0ACD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154" w:type="pct"/>
            <w:gridSpan w:val="2"/>
          </w:tcPr>
          <w:p w14:paraId="58A284BD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6DCB30FB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="00B141CF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54" w:type="pct"/>
          </w:tcPr>
          <w:p w14:paraId="272303B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05529179" w14:textId="06903E37" w:rsidR="00B141CF" w:rsidRPr="00B45AFD" w:rsidRDefault="009E1BD7" w:rsidP="00D83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4BA38A73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C034028" w14:textId="77777777" w:rsidR="00B141CF" w:rsidRPr="00B45AFD" w:rsidRDefault="00B141CF" w:rsidP="00D83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141CF" w:rsidRPr="00B45AFD" w14:paraId="14709737" w14:textId="77777777" w:rsidTr="00467EE6">
        <w:tc>
          <w:tcPr>
            <w:tcW w:w="2210" w:type="pct"/>
          </w:tcPr>
          <w:p w14:paraId="24A80577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2" w:type="pct"/>
          </w:tcPr>
          <w:p w14:paraId="5CE678CD" w14:textId="6C858ABF" w:rsidR="00B141CF" w:rsidRPr="0047211B" w:rsidRDefault="009548DA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7211B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154" w:type="pct"/>
            <w:gridSpan w:val="2"/>
          </w:tcPr>
          <w:p w14:paraId="10B530C2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121C459E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B141CF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154" w:type="pct"/>
          </w:tcPr>
          <w:p w14:paraId="61A76848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6E588099" w14:textId="752D4DAC" w:rsidR="00B141CF" w:rsidRPr="00B45AFD" w:rsidRDefault="009E1BD7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56" w:type="pct"/>
          </w:tcPr>
          <w:p w14:paraId="544A63BE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4E15B19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B141CF" w:rsidRPr="00B45AFD" w14:paraId="00BC1664" w14:textId="77777777" w:rsidTr="00CA3003">
        <w:tc>
          <w:tcPr>
            <w:tcW w:w="2210" w:type="pct"/>
          </w:tcPr>
          <w:p w14:paraId="3E65D73F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สัญญาจ้างเพื่องานโครงการอสังหาริมทรัพย์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ระหว่างการพัฒนา 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7E28EC0" w14:textId="77777777" w:rsidR="00311943" w:rsidRPr="0047211B" w:rsidRDefault="00311943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79B05FE" w14:textId="1E199A42" w:rsidR="009548DA" w:rsidRPr="0047211B" w:rsidRDefault="009548DA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7211B">
              <w:rPr>
                <w:rFonts w:ascii="Angsana New" w:hAnsi="Angsana New"/>
                <w:sz w:val="30"/>
                <w:szCs w:val="30"/>
                <w:lang w:val="en-GB"/>
              </w:rPr>
              <w:t>850</w:t>
            </w:r>
          </w:p>
        </w:tc>
        <w:tc>
          <w:tcPr>
            <w:tcW w:w="154" w:type="pct"/>
            <w:gridSpan w:val="2"/>
          </w:tcPr>
          <w:p w14:paraId="7141BF15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</w:tcPr>
          <w:p w14:paraId="024C725B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49CBCBEC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="00B141CF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54" w:type="pct"/>
          </w:tcPr>
          <w:p w14:paraId="2A5B05C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14:paraId="1DA724B9" w14:textId="77777777" w:rsidR="00311943" w:rsidRDefault="00311943" w:rsidP="009E1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B401D66" w14:textId="3038937E" w:rsidR="009E1BD7" w:rsidRPr="00B45AFD" w:rsidRDefault="009E1BD7" w:rsidP="00D83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35B47A12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67BBC35D" w14:textId="77777777" w:rsidR="00B141CF" w:rsidRPr="00B45AFD" w:rsidRDefault="00B141CF" w:rsidP="00D83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2942BF92" w14:textId="77777777" w:rsidR="00B141CF" w:rsidRPr="00B45AFD" w:rsidRDefault="00B141CF" w:rsidP="00D83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141CF" w:rsidRPr="00B45AFD" w14:paraId="13AC7BA2" w14:textId="77777777" w:rsidTr="00CA3003">
        <w:tc>
          <w:tcPr>
            <w:tcW w:w="2210" w:type="pct"/>
          </w:tcPr>
          <w:p w14:paraId="4AB39F58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7F4C277" w14:textId="54E890EA" w:rsidR="00B141CF" w:rsidRPr="0047211B" w:rsidRDefault="000B0ACD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11B">
              <w:rPr>
                <w:rFonts w:ascii="Angsana New" w:hAnsi="Angsana New"/>
                <w:b/>
                <w:bCs/>
                <w:sz w:val="30"/>
                <w:szCs w:val="30"/>
              </w:rPr>
              <w:t>5,399</w:t>
            </w:r>
          </w:p>
        </w:tc>
        <w:tc>
          <w:tcPr>
            <w:tcW w:w="154" w:type="pct"/>
            <w:gridSpan w:val="2"/>
          </w:tcPr>
          <w:p w14:paraId="33D5502F" w14:textId="77777777" w:rsidR="00B141CF" w:rsidRPr="00B45AFD" w:rsidRDefault="00B141CF" w:rsidP="00B141C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71E5B5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141CF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154" w:type="pct"/>
          </w:tcPr>
          <w:p w14:paraId="418600EF" w14:textId="77777777" w:rsidR="00B141CF" w:rsidRPr="00B45AFD" w:rsidRDefault="00B141CF" w:rsidP="00B141C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DEA2CC" w14:textId="75CD9BD4" w:rsidR="00B141CF" w:rsidRPr="00B45AFD" w:rsidRDefault="009E1BD7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56" w:type="pct"/>
          </w:tcPr>
          <w:p w14:paraId="14183B03" w14:textId="77777777" w:rsidR="00B141CF" w:rsidRPr="00B45AFD" w:rsidRDefault="00B141CF" w:rsidP="00B141C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09C9FD6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</w:tr>
    </w:tbl>
    <w:p w14:paraId="5B0FB3BE" w14:textId="77777777" w:rsidR="00C35F8B" w:rsidRPr="00B45AFD" w:rsidRDefault="00C35F8B" w:rsidP="00C35F8B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sz w:val="24"/>
          <w:szCs w:val="24"/>
        </w:rPr>
      </w:pPr>
    </w:p>
    <w:p w14:paraId="046F66B7" w14:textId="77777777" w:rsidR="00ED5CB2" w:rsidRPr="00B45AFD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C43ED1" w14:textId="77777777" w:rsidR="00ED5CB2" w:rsidRPr="00B45AFD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AAA494" w14:textId="77777777" w:rsidR="00ED5CB2" w:rsidRPr="00B45AFD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7894A4" w14:textId="77777777" w:rsidR="00ED5CB2" w:rsidRPr="00B45AFD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B0703" w14:textId="5CB683F8" w:rsidR="00ED5CB2" w:rsidRPr="00D3217F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217F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D70F82">
        <w:rPr>
          <w:rFonts w:ascii="Angsana New" w:hAnsi="Angsana New"/>
          <w:sz w:val="30"/>
          <w:szCs w:val="30"/>
        </w:rPr>
        <w:t xml:space="preserve">0 </w:t>
      </w:r>
      <w:r w:rsidR="00D70F82">
        <w:rPr>
          <w:rFonts w:ascii="Angsana New" w:hAnsi="Angsana New" w:hint="cs"/>
          <w:sz w:val="30"/>
          <w:szCs w:val="30"/>
          <w:cs/>
        </w:rPr>
        <w:t>มิถุนายน</w:t>
      </w:r>
      <w:r w:rsidRPr="00D3217F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D3217F">
        <w:rPr>
          <w:rFonts w:ascii="Angsana New" w:hAnsi="Angsana New"/>
          <w:sz w:val="30"/>
          <w:szCs w:val="30"/>
          <w:cs/>
        </w:rPr>
        <w:t xml:space="preserve"> สัญญาสำคัญที่ทำกับบุคคลหรือกิจการที่ไม่เกี่ยวข้องกัน มีดังต่อไปนี้</w:t>
      </w:r>
    </w:p>
    <w:p w14:paraId="7378B0BD" w14:textId="77777777" w:rsidR="00ED5CB2" w:rsidRPr="00D3217F" w:rsidRDefault="00ED5CB2" w:rsidP="00ED5C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78213AC4" w14:textId="77777777" w:rsidR="00ED5CB2" w:rsidRPr="00D3217F" w:rsidRDefault="00ED5CB2" w:rsidP="00ED5C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firstLine="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3217F">
        <w:rPr>
          <w:rFonts w:ascii="Angsana New" w:hAnsi="Angsana New"/>
          <w:sz w:val="30"/>
          <w:szCs w:val="30"/>
          <w:cs/>
        </w:rPr>
        <w:t>สัญญาเช่าที่ดิน</w:t>
      </w:r>
    </w:p>
    <w:p w14:paraId="2DD87800" w14:textId="77777777" w:rsidR="00ED5CB2" w:rsidRPr="00A6143D" w:rsidRDefault="00ED5CB2" w:rsidP="007A4E5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</w:p>
    <w:p w14:paraId="64806925" w14:textId="08FED4E8" w:rsidR="00ED5CB2" w:rsidRPr="00D3217F" w:rsidRDefault="00ED5CB2" w:rsidP="00ED5CB2">
      <w:pPr>
        <w:tabs>
          <w:tab w:val="clear" w:pos="227"/>
          <w:tab w:val="clear" w:pos="454"/>
          <w:tab w:val="clear" w:pos="907"/>
        </w:tabs>
        <w:spacing w:line="240" w:lineRule="auto"/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A043B3">
        <w:rPr>
          <w:rFonts w:ascii="Angsana New" w:eastAsia="MS Mincho" w:hAnsi="Angsana New"/>
          <w:spacing w:val="-4"/>
          <w:sz w:val="30"/>
          <w:szCs w:val="30"/>
          <w:cs/>
        </w:rPr>
        <w:t>บริษัทย่อยได้ทำสั</w:t>
      </w:r>
      <w:r w:rsidR="00290BBE" w:rsidRPr="00A043B3">
        <w:rPr>
          <w:rFonts w:ascii="Angsana New" w:eastAsia="MS Mincho" w:hAnsi="Angsana New" w:hint="cs"/>
          <w:spacing w:val="-4"/>
          <w:sz w:val="30"/>
          <w:szCs w:val="30"/>
          <w:cs/>
        </w:rPr>
        <w:t>ญ</w:t>
      </w:r>
      <w:r w:rsidRPr="00A043B3">
        <w:rPr>
          <w:rFonts w:ascii="Angsana New" w:eastAsia="MS Mincho" w:hAnsi="Angsana New"/>
          <w:spacing w:val="-4"/>
          <w:sz w:val="30"/>
          <w:szCs w:val="30"/>
          <w:cs/>
        </w:rPr>
        <w:t>ญาเช่าที่ดิน</w:t>
      </w:r>
      <w:r w:rsidR="00837C0F" w:rsidRPr="00A043B3">
        <w:rPr>
          <w:rFonts w:ascii="Angsana New" w:eastAsia="MS Mincho" w:hAnsi="Angsana New" w:hint="cs"/>
          <w:spacing w:val="-4"/>
          <w:sz w:val="30"/>
          <w:szCs w:val="30"/>
          <w:cs/>
        </w:rPr>
        <w:t>ซึ่ง</w:t>
      </w:r>
      <w:r w:rsidR="00B43A07" w:rsidRPr="00A043B3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มีระยะเวลาการเช่า </w:t>
      </w:r>
      <w:r w:rsidR="008556AE" w:rsidRPr="00A043B3">
        <w:rPr>
          <w:rFonts w:ascii="Angsana New" w:eastAsia="MS Mincho" w:hAnsi="Angsana New"/>
          <w:spacing w:val="-4"/>
          <w:sz w:val="30"/>
          <w:szCs w:val="30"/>
        </w:rPr>
        <w:t>30</w:t>
      </w:r>
      <w:r w:rsidR="00B43A07" w:rsidRPr="00A043B3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B43A07" w:rsidRPr="00A043B3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ปี และมีอัตราค่าเช่า </w:t>
      </w:r>
      <w:r w:rsidR="008556AE" w:rsidRPr="00A043B3">
        <w:rPr>
          <w:rFonts w:ascii="Angsana New" w:eastAsia="MS Mincho" w:hAnsi="Angsana New"/>
          <w:spacing w:val="-4"/>
          <w:sz w:val="30"/>
          <w:szCs w:val="30"/>
        </w:rPr>
        <w:t>7</w:t>
      </w:r>
      <w:r w:rsidR="006B0054" w:rsidRPr="00A043B3">
        <w:rPr>
          <w:rFonts w:ascii="Angsana New" w:eastAsia="MS Mincho" w:hAnsi="Angsana New"/>
          <w:spacing w:val="-4"/>
          <w:sz w:val="30"/>
          <w:szCs w:val="30"/>
        </w:rPr>
        <w:t>.</w:t>
      </w:r>
      <w:r w:rsidR="008556AE" w:rsidRPr="00A043B3">
        <w:rPr>
          <w:rFonts w:ascii="Angsana New" w:eastAsia="MS Mincho" w:hAnsi="Angsana New"/>
          <w:spacing w:val="-4"/>
          <w:sz w:val="30"/>
          <w:szCs w:val="30"/>
        </w:rPr>
        <w:t>77</w:t>
      </w:r>
      <w:r w:rsidR="00B43A07" w:rsidRPr="00A043B3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B43A07" w:rsidRPr="00A043B3">
        <w:rPr>
          <w:rFonts w:ascii="Angsana New" w:eastAsia="MS Mincho" w:hAnsi="Angsana New" w:hint="cs"/>
          <w:spacing w:val="-4"/>
          <w:sz w:val="30"/>
          <w:szCs w:val="30"/>
          <w:cs/>
        </w:rPr>
        <w:t>ล้านบาทต่อปี</w:t>
      </w:r>
      <w:r w:rsidR="00CA5637" w:rsidRPr="00A043B3">
        <w:rPr>
          <w:rFonts w:ascii="Angsana New" w:eastAsia="MS Mincho" w:hAnsi="Angsana New" w:hint="cs"/>
          <w:spacing w:val="-4"/>
          <w:sz w:val="30"/>
          <w:szCs w:val="30"/>
          <w:cs/>
        </w:rPr>
        <w:t>สำหรับปี</w:t>
      </w:r>
      <w:r w:rsidR="00CA5637">
        <w:rPr>
          <w:rFonts w:ascii="Angsana New" w:eastAsia="MS Mincho" w:hAnsi="Angsana New" w:hint="cs"/>
          <w:sz w:val="30"/>
          <w:szCs w:val="30"/>
          <w:cs/>
        </w:rPr>
        <w:t xml:space="preserve">แรก </w:t>
      </w:r>
      <w:r w:rsidR="00B43A07">
        <w:rPr>
          <w:rFonts w:ascii="Angsana New" w:eastAsia="MS Mincho" w:hAnsi="Angsana New" w:hint="cs"/>
          <w:sz w:val="30"/>
          <w:szCs w:val="30"/>
          <w:cs/>
        </w:rPr>
        <w:t>ซึ่งค่าเช่าจะถูกปรับเพิ่มตามเงื่อนไขในสัญญา</w:t>
      </w:r>
    </w:p>
    <w:p w14:paraId="2D4EA5C8" w14:textId="77777777" w:rsidR="00ED5CB2" w:rsidRPr="00D3217F" w:rsidRDefault="00ED5CB2" w:rsidP="007A4E5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</w:p>
    <w:p w14:paraId="3D3AAE5E" w14:textId="58498748" w:rsidR="001A3F15" w:rsidRDefault="00B43A07" w:rsidP="001A3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D5CB2" w:rsidRPr="00D3217F">
        <w:rPr>
          <w:rFonts w:ascii="Angsana New" w:hAnsi="Angsana New"/>
          <w:sz w:val="30"/>
          <w:szCs w:val="30"/>
          <w:cs/>
        </w:rPr>
        <w:t>ได้ทำสัญญาเช่าที่ดินเพื่อการพัฒนาโครงการอสังหาริมทรัพย์</w:t>
      </w:r>
      <w:r>
        <w:rPr>
          <w:rFonts w:ascii="Angsana New" w:hAnsi="Angsana New" w:hint="cs"/>
          <w:sz w:val="30"/>
          <w:szCs w:val="30"/>
          <w:cs/>
        </w:rPr>
        <w:t xml:space="preserve"> โครงการอสังหาริมทรัพย์เพื่อการลงทุนเพื่ออุตสาหกรรม และอสังหาริมทรัพย์เพื่อการลงทุนเพื่อการพาณิชย์</w:t>
      </w:r>
      <w:r w:rsidR="00ED5CB2" w:rsidRPr="00D3217F">
        <w:rPr>
          <w:rFonts w:ascii="Angsana New" w:hAnsi="Angsana New"/>
          <w:sz w:val="30"/>
          <w:szCs w:val="30"/>
          <w:cs/>
        </w:rPr>
        <w:t xml:space="preserve">หลายสัญญา โดยสัญญามีระยะเวลาตั้งแต่ </w:t>
      </w:r>
      <w:r w:rsidR="008556AE" w:rsidRPr="008556AE">
        <w:rPr>
          <w:rFonts w:ascii="Angsana New" w:hAnsi="Angsana New"/>
          <w:sz w:val="30"/>
          <w:szCs w:val="30"/>
        </w:rPr>
        <w:t>27</w:t>
      </w:r>
      <w:r w:rsidR="00ED5CB2" w:rsidRPr="006B0054">
        <w:rPr>
          <w:rFonts w:ascii="Angsana New" w:hAnsi="Angsana New"/>
          <w:sz w:val="30"/>
          <w:szCs w:val="30"/>
        </w:rPr>
        <w:t xml:space="preserve"> </w:t>
      </w:r>
      <w:r w:rsidR="00ED5CB2" w:rsidRPr="006B0054">
        <w:rPr>
          <w:rFonts w:ascii="Angsana New" w:hAnsi="Angsana New"/>
          <w:sz w:val="30"/>
          <w:szCs w:val="30"/>
          <w:cs/>
        </w:rPr>
        <w:t xml:space="preserve">ปี ถึง </w:t>
      </w:r>
      <w:r w:rsidR="008556AE" w:rsidRPr="008556AE">
        <w:rPr>
          <w:rFonts w:ascii="Angsana New" w:hAnsi="Angsana New"/>
          <w:sz w:val="30"/>
          <w:szCs w:val="30"/>
        </w:rPr>
        <w:t>34</w:t>
      </w:r>
      <w:r w:rsidR="00ED5CB2" w:rsidRPr="00D3217F">
        <w:rPr>
          <w:rFonts w:ascii="Angsana New" w:hAnsi="Angsana New"/>
          <w:sz w:val="30"/>
          <w:szCs w:val="30"/>
        </w:rPr>
        <w:t xml:space="preserve"> </w:t>
      </w:r>
      <w:r w:rsidR="00ED5CB2" w:rsidRPr="00D3217F">
        <w:rPr>
          <w:rFonts w:ascii="Angsana New" w:hAnsi="Angsana New"/>
          <w:sz w:val="30"/>
          <w:szCs w:val="30"/>
          <w:cs/>
        </w:rPr>
        <w:t xml:space="preserve">ปี สิ้นสุดปี </w:t>
      </w:r>
      <w:r w:rsidR="008556AE" w:rsidRPr="008556AE">
        <w:rPr>
          <w:rFonts w:ascii="Angsana New" w:hAnsi="Angsana New"/>
          <w:sz w:val="30"/>
          <w:szCs w:val="30"/>
        </w:rPr>
        <w:t>259</w:t>
      </w:r>
      <w:r w:rsidR="009548DA">
        <w:rPr>
          <w:rFonts w:ascii="Angsana New" w:hAnsi="Angsana New"/>
          <w:sz w:val="30"/>
          <w:szCs w:val="30"/>
        </w:rPr>
        <w:t>0</w:t>
      </w:r>
      <w:r w:rsidR="0005535E">
        <w:rPr>
          <w:rFonts w:ascii="Angsana New" w:hAnsi="Angsana New" w:hint="cs"/>
          <w:sz w:val="30"/>
          <w:szCs w:val="30"/>
          <w:cs/>
        </w:rPr>
        <w:t xml:space="preserve"> </w:t>
      </w:r>
      <w:r w:rsidR="00ED5CB2" w:rsidRPr="00D3217F">
        <w:rPr>
          <w:rFonts w:ascii="Angsana New" w:hAnsi="Angsana New"/>
          <w:sz w:val="30"/>
          <w:szCs w:val="30"/>
          <w:cs/>
        </w:rPr>
        <w:t>โดย</w:t>
      </w:r>
      <w:r w:rsidR="006B005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D5CB2" w:rsidRPr="00D3217F">
        <w:rPr>
          <w:rFonts w:ascii="Angsana New" w:hAnsi="Angsana New"/>
          <w:sz w:val="30"/>
          <w:szCs w:val="30"/>
          <w:cs/>
        </w:rPr>
        <w:t>จะต้องปฏิบัติตามข้อกำหนดและเงื่อนไขที่</w:t>
      </w:r>
      <w:r w:rsidR="00311856">
        <w:rPr>
          <w:rFonts w:ascii="Angsana New" w:hAnsi="Angsana New"/>
          <w:sz w:val="30"/>
          <w:szCs w:val="30"/>
          <w:cs/>
        </w:rPr>
        <w:br/>
      </w:r>
      <w:r w:rsidR="00ED5CB2" w:rsidRPr="00D3217F">
        <w:rPr>
          <w:rFonts w:ascii="Angsana New" w:hAnsi="Angsana New"/>
          <w:sz w:val="30"/>
          <w:szCs w:val="30"/>
          <w:cs/>
        </w:rPr>
        <w:t>ระบุไว้ในสัญญา</w:t>
      </w:r>
    </w:p>
    <w:p w14:paraId="0F401548" w14:textId="77777777" w:rsidR="0005535E" w:rsidRPr="0005535E" w:rsidRDefault="0005535E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4"/>
          <w:szCs w:val="24"/>
          <w:cs/>
        </w:rPr>
      </w:pPr>
    </w:p>
    <w:p w14:paraId="287D296C" w14:textId="30E0EDDB" w:rsidR="00ED5CB2" w:rsidRPr="00D3217F" w:rsidRDefault="00ED5CB2" w:rsidP="00ED5CB2">
      <w:pPr>
        <w:pStyle w:val="block"/>
        <w:spacing w:after="0" w:line="240" w:lineRule="atLeast"/>
        <w:ind w:left="900" w:right="-313"/>
        <w:jc w:val="thaiDistribute"/>
        <w:rPr>
          <w:rFonts w:ascii="Angsana New" w:hAnsi="Angsana New"/>
          <w:sz w:val="30"/>
          <w:szCs w:val="30"/>
        </w:rPr>
      </w:pPr>
      <w:r w:rsidRPr="00D3217F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8556AE" w:rsidRPr="008556AE">
        <w:rPr>
          <w:rFonts w:ascii="Angsana New" w:hAnsi="Angsana New"/>
          <w:sz w:val="30"/>
          <w:szCs w:val="30"/>
          <w:lang w:val="en-US"/>
        </w:rPr>
        <w:t>3</w:t>
      </w:r>
      <w:r w:rsidR="0096166E">
        <w:rPr>
          <w:rFonts w:ascii="Angsana New" w:hAnsi="Angsana New"/>
          <w:sz w:val="30"/>
          <w:szCs w:val="30"/>
          <w:lang w:val="en-US"/>
        </w:rPr>
        <w:t xml:space="preserve">0 </w:t>
      </w:r>
      <w:r w:rsidR="0096166E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D3217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8556AE" w:rsidRPr="008556AE">
        <w:rPr>
          <w:rFonts w:ascii="Angsana New" w:hAnsi="Angsana New"/>
          <w:sz w:val="30"/>
          <w:szCs w:val="30"/>
          <w:lang w:val="en-US" w:bidi="th-TH"/>
        </w:rPr>
        <w:t>2563</w:t>
      </w:r>
      <w:r w:rsidRPr="00D3217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3217F">
        <w:rPr>
          <w:rFonts w:ascii="Angsana New" w:hAnsi="Angsana New"/>
          <w:sz w:val="30"/>
          <w:szCs w:val="30"/>
          <w:cs/>
          <w:lang w:bidi="th-TH"/>
        </w:rPr>
        <w:t>ภาระผูกพันค่าเช่าที่ดินของ</w:t>
      </w:r>
      <w:r w:rsidRPr="00D3217F">
        <w:rPr>
          <w:rFonts w:ascii="Angsana New" w:hAnsi="Angsana New"/>
          <w:sz w:val="30"/>
          <w:szCs w:val="30"/>
        </w:rPr>
        <w:t xml:space="preserve"> GOLD </w:t>
      </w:r>
      <w:r w:rsidRPr="00D3217F">
        <w:rPr>
          <w:rFonts w:ascii="Angsana New" w:hAnsi="Angsana New"/>
          <w:sz w:val="30"/>
          <w:szCs w:val="30"/>
          <w:cs/>
        </w:rPr>
        <w:t xml:space="preserve">และบริษัทย่อยของ </w:t>
      </w:r>
      <w:r w:rsidRPr="00D3217F">
        <w:rPr>
          <w:rFonts w:ascii="Angsana New" w:hAnsi="Angsana New"/>
          <w:sz w:val="30"/>
          <w:szCs w:val="30"/>
        </w:rPr>
        <w:t>GOLD</w:t>
      </w:r>
      <w:r w:rsidRPr="00D3217F">
        <w:rPr>
          <w:rFonts w:ascii="Angsana New" w:hAnsi="Angsana New"/>
          <w:sz w:val="30"/>
          <w:szCs w:val="30"/>
          <w:cs/>
          <w:lang w:bidi="th-TH"/>
        </w:rPr>
        <w:t xml:space="preserve"> ได้ในอนาคต มีดังนี้</w:t>
      </w:r>
    </w:p>
    <w:p w14:paraId="64AAEBE6" w14:textId="77777777" w:rsidR="00ED5CB2" w:rsidRPr="00D3217F" w:rsidRDefault="00ED5CB2" w:rsidP="00ED5C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 w:val="30"/>
          <w:szCs w:val="30"/>
        </w:rPr>
      </w:pPr>
    </w:p>
    <w:tbl>
      <w:tblPr>
        <w:tblW w:w="8375" w:type="dxa"/>
        <w:tblInd w:w="1008" w:type="dxa"/>
        <w:tblLook w:val="01E0" w:firstRow="1" w:lastRow="1" w:firstColumn="1" w:lastColumn="1" w:noHBand="0" w:noVBand="0"/>
      </w:tblPr>
      <w:tblGrid>
        <w:gridCol w:w="2609"/>
        <w:gridCol w:w="1356"/>
        <w:gridCol w:w="270"/>
        <w:gridCol w:w="1170"/>
        <w:gridCol w:w="270"/>
        <w:gridCol w:w="1260"/>
        <w:gridCol w:w="270"/>
        <w:gridCol w:w="1170"/>
      </w:tblGrid>
      <w:tr w:rsidR="00ED5CB2" w:rsidRPr="00D3217F" w14:paraId="398F07CB" w14:textId="77777777" w:rsidTr="00A43F7E">
        <w:trPr>
          <w:trHeight w:val="902"/>
          <w:tblHeader/>
        </w:trPr>
        <w:tc>
          <w:tcPr>
            <w:tcW w:w="2610" w:type="dxa"/>
          </w:tcPr>
          <w:p w14:paraId="0C28C454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130081F7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14:paraId="1586A418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สาทร</w:t>
            </w:r>
            <w:r w:rsidRPr="00D321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17F">
              <w:rPr>
                <w:rFonts w:ascii="Angsana New" w:hAnsi="Angsana New"/>
                <w:sz w:val="30"/>
                <w:szCs w:val="30"/>
                <w:cs/>
              </w:rPr>
              <w:t>สแควร์</w:t>
            </w:r>
            <w:r w:rsidRPr="00D321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17F">
              <w:rPr>
                <w:rFonts w:ascii="Angsana New" w:hAnsi="Angsana New"/>
                <w:sz w:val="30"/>
                <w:szCs w:val="30"/>
                <w:cs/>
              </w:rPr>
              <w:t>และ ดับบลิว โฮเต็ล แบงคอก</w:t>
            </w:r>
          </w:p>
        </w:tc>
        <w:tc>
          <w:tcPr>
            <w:tcW w:w="270" w:type="dxa"/>
            <w:vAlign w:val="bottom"/>
          </w:tcPr>
          <w:p w14:paraId="6951EB82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6C4BC50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14:paraId="4478F39F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เอฟ วาย ไอ</w:t>
            </w:r>
          </w:p>
          <w:p w14:paraId="6F26FB31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เซ็นเตอร์</w:t>
            </w:r>
          </w:p>
        </w:tc>
        <w:tc>
          <w:tcPr>
            <w:tcW w:w="270" w:type="dxa"/>
            <w:vAlign w:val="bottom"/>
          </w:tcPr>
          <w:p w14:paraId="457F7E3D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1AB251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14:paraId="6637A431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 w:hanging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โกลเด้นแลนด์</w:t>
            </w:r>
          </w:p>
          <w:p w14:paraId="7FA2D2AC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บิวดิ้ง</w:t>
            </w:r>
          </w:p>
        </w:tc>
        <w:tc>
          <w:tcPr>
            <w:tcW w:w="270" w:type="dxa"/>
            <w:vAlign w:val="bottom"/>
          </w:tcPr>
          <w:p w14:paraId="24791FC0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C3C79D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CDBB15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D5CB2" w:rsidRPr="00D3217F" w14:paraId="27EF887B" w14:textId="77777777" w:rsidTr="00A43F7E">
        <w:trPr>
          <w:trHeight w:val="407"/>
          <w:tblHeader/>
        </w:trPr>
        <w:tc>
          <w:tcPr>
            <w:tcW w:w="2610" w:type="dxa"/>
          </w:tcPr>
          <w:p w14:paraId="3F2AD78E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5" w:type="dxa"/>
            <w:gridSpan w:val="7"/>
          </w:tcPr>
          <w:p w14:paraId="699C3022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21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5CB2" w:rsidRPr="00D3217F" w14:paraId="37283446" w14:textId="77777777" w:rsidTr="00A43F7E">
        <w:tc>
          <w:tcPr>
            <w:tcW w:w="2610" w:type="dxa"/>
          </w:tcPr>
          <w:p w14:paraId="2B53A164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D321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17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14:paraId="4263307A" w14:textId="1974228E" w:rsidR="00ED5CB2" w:rsidRPr="00D3217F" w:rsidRDefault="009548DA" w:rsidP="00B41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247862B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F31542" w14:textId="2EB90737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48365B5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1BDB3" w14:textId="55FE1815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23759EA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13056" w14:textId="1C7D5340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ED5CB2" w:rsidRPr="00D3217F" w14:paraId="5D2D34FA" w14:textId="77777777" w:rsidTr="00A43F7E">
        <w:tc>
          <w:tcPr>
            <w:tcW w:w="2610" w:type="dxa"/>
          </w:tcPr>
          <w:p w14:paraId="1C6A43E3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D321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17F">
              <w:rPr>
                <w:rFonts w:ascii="Angsana New" w:hAnsi="Angsana New"/>
                <w:sz w:val="30"/>
                <w:szCs w:val="30"/>
                <w:cs/>
              </w:rPr>
              <w:t xml:space="preserve">แต่ภายใน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</w:t>
            </w:r>
            <w:r w:rsidRPr="00D321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17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14:paraId="33BB28DE" w14:textId="73613216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2E1B987A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B55343" w14:textId="440EC2BC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0E483478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118E47" w14:textId="0FEEC722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8BF37D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8D702" w14:textId="6BA81610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ED5CB2" w:rsidRPr="00D3217F" w14:paraId="4AE2409B" w14:textId="77777777" w:rsidTr="00A43F7E">
        <w:tc>
          <w:tcPr>
            <w:tcW w:w="2610" w:type="dxa"/>
          </w:tcPr>
          <w:p w14:paraId="2A563F13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9BE9717" w14:textId="5B17E92E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2FB7295E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BAD716" w14:textId="3A251B3D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3ADA3BF6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3B2575" w14:textId="565A0D3C" w:rsidR="00ED5CB2" w:rsidRPr="00D3217F" w:rsidRDefault="009548DA" w:rsidP="00207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8D238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458A95" w14:textId="2DB09FE0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1,548</w:t>
            </w:r>
          </w:p>
        </w:tc>
      </w:tr>
      <w:tr w:rsidR="00ED5CB2" w:rsidRPr="00D3217F" w14:paraId="01FEEA31" w14:textId="77777777" w:rsidTr="00A43F7E">
        <w:tc>
          <w:tcPr>
            <w:tcW w:w="2610" w:type="dxa"/>
          </w:tcPr>
          <w:p w14:paraId="64D56947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1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A34A301" w14:textId="699BF96E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14:paraId="005E51E2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77E986" w14:textId="28336032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3C4689C8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20862F" w14:textId="57BAA53D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FC8B2AE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7BB5ED" w14:textId="05AB0D72" w:rsidR="00ED5CB2" w:rsidRPr="00D3217F" w:rsidRDefault="009548DA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1,931</w:t>
            </w:r>
          </w:p>
        </w:tc>
      </w:tr>
    </w:tbl>
    <w:p w14:paraId="2B6B09E8" w14:textId="77777777" w:rsidR="006B0054" w:rsidRDefault="006B0054" w:rsidP="006B00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4467DFC9" w14:textId="77777777" w:rsidR="00ED5CB2" w:rsidRDefault="00ED5CB2" w:rsidP="00ED5C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firstLine="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3140A">
        <w:rPr>
          <w:rFonts w:ascii="Angsana New" w:hAnsi="Angsana New"/>
          <w:sz w:val="30"/>
          <w:szCs w:val="30"/>
          <w:cs/>
        </w:rPr>
        <w:t>สัญญาเช่าอุปกรณ์สำนักงาน</w:t>
      </w:r>
    </w:p>
    <w:p w14:paraId="6000ECAF" w14:textId="77777777" w:rsidR="0005535E" w:rsidRPr="0005535E" w:rsidRDefault="0005535E" w:rsidP="000553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contextualSpacing w:val="0"/>
        <w:jc w:val="thaiDistribute"/>
        <w:rPr>
          <w:rFonts w:ascii="Angsana New" w:hAnsi="Angsana New"/>
          <w:sz w:val="24"/>
          <w:szCs w:val="24"/>
        </w:rPr>
      </w:pPr>
    </w:p>
    <w:p w14:paraId="1E84E2D2" w14:textId="44B86EF3" w:rsidR="00ED5CB2" w:rsidRDefault="00ED5CB2" w:rsidP="007D4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C067C9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8556AE" w:rsidRPr="00C067C9">
        <w:rPr>
          <w:rFonts w:ascii="Angsana New" w:hAnsi="Angsana New"/>
          <w:spacing w:val="-2"/>
          <w:sz w:val="30"/>
          <w:szCs w:val="30"/>
        </w:rPr>
        <w:t>3</w:t>
      </w:r>
      <w:r w:rsidR="005D3C17" w:rsidRPr="00C067C9">
        <w:rPr>
          <w:rFonts w:ascii="Angsana New" w:hAnsi="Angsana New"/>
          <w:spacing w:val="-2"/>
          <w:sz w:val="30"/>
          <w:szCs w:val="30"/>
        </w:rPr>
        <w:t>0</w:t>
      </w:r>
      <w:r w:rsidRPr="00C067C9">
        <w:rPr>
          <w:rFonts w:ascii="Angsana New" w:hAnsi="Angsana New"/>
          <w:spacing w:val="-2"/>
          <w:sz w:val="30"/>
          <w:szCs w:val="30"/>
        </w:rPr>
        <w:t xml:space="preserve"> </w:t>
      </w:r>
      <w:r w:rsidR="00993974" w:rsidRPr="00C067C9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="005D3C17" w:rsidRPr="00C067C9">
        <w:rPr>
          <w:rFonts w:ascii="Angsana New" w:hAnsi="Angsana New" w:hint="cs"/>
          <w:spacing w:val="-2"/>
          <w:sz w:val="30"/>
          <w:szCs w:val="30"/>
          <w:cs/>
        </w:rPr>
        <w:t>ิถุนายน</w:t>
      </w:r>
      <w:r w:rsidRPr="00C067C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556AE" w:rsidRPr="00C067C9">
        <w:rPr>
          <w:rFonts w:ascii="Angsana New" w:hAnsi="Angsana New"/>
          <w:spacing w:val="-2"/>
          <w:sz w:val="30"/>
          <w:szCs w:val="30"/>
        </w:rPr>
        <w:t>2563</w:t>
      </w:r>
      <w:r w:rsidRPr="00C067C9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กลุ่มบริษัทมีสัญญาเช่าดำเนินงานหลายฉบับเพื่อเช่าอุปกรณ์สำนักงาน โดยสัญญา</w:t>
      </w:r>
      <w:r w:rsidRPr="00A3140A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A3140A">
        <w:rPr>
          <w:rFonts w:ascii="Angsana New" w:hAnsi="Angsana New"/>
          <w:sz w:val="30"/>
          <w:szCs w:val="30"/>
          <w:cs/>
        </w:rPr>
        <w:t xml:space="preserve"> ปี ถึง </w:t>
      </w:r>
      <w:r w:rsidR="008556AE" w:rsidRPr="008556AE">
        <w:rPr>
          <w:rFonts w:ascii="Angsana New" w:hAnsi="Angsana New"/>
          <w:sz w:val="30"/>
          <w:szCs w:val="30"/>
        </w:rPr>
        <w:t>5</w:t>
      </w:r>
      <w:r w:rsidRPr="00A3140A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ตามเงื่อนไขที่กำหนดในสัญญาแต่ละปีซึ่งจะสิ้นสุดในเดือนต่างๆ</w:t>
      </w:r>
      <w:r w:rsidRPr="0047211B">
        <w:rPr>
          <w:rFonts w:ascii="Angsana New" w:hAnsi="Angsana New"/>
          <w:sz w:val="30"/>
          <w:szCs w:val="30"/>
          <w:cs/>
        </w:rPr>
        <w:t>จนถึงเดือน</w:t>
      </w:r>
      <w:r w:rsidR="000B0ACD" w:rsidRPr="0047211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0B0ACD" w:rsidRPr="0047211B">
        <w:rPr>
          <w:rFonts w:ascii="Angsana New" w:hAnsi="Angsana New"/>
          <w:sz w:val="30"/>
          <w:szCs w:val="30"/>
        </w:rPr>
        <w:t>2568</w:t>
      </w:r>
    </w:p>
    <w:p w14:paraId="6AFE65AF" w14:textId="77777777" w:rsidR="00115A23" w:rsidRDefault="00115A23" w:rsidP="007D4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C8FCAC8" w14:textId="77777777" w:rsidR="00115A23" w:rsidRDefault="00115A23" w:rsidP="007D4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73633D2F" w14:textId="77777777" w:rsidR="00115A23" w:rsidRPr="00A3140A" w:rsidRDefault="00115A23" w:rsidP="007D4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12F2ECF" w14:textId="77777777" w:rsidR="00ED5CB2" w:rsidRPr="00A3140A" w:rsidRDefault="00ED5CB2" w:rsidP="00ED5C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firstLine="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3140A">
        <w:rPr>
          <w:rFonts w:ascii="Angsana New" w:hAnsi="Angsana New"/>
          <w:sz w:val="30"/>
          <w:szCs w:val="30"/>
          <w:cs/>
        </w:rPr>
        <w:lastRenderedPageBreak/>
        <w:t>สัญญาบริหารโครงการ</w:t>
      </w:r>
    </w:p>
    <w:p w14:paraId="4A23830E" w14:textId="77777777" w:rsidR="00ED5CB2" w:rsidRPr="00793406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4F679158" w14:textId="0E2F9107" w:rsidR="00ED5CB2" w:rsidRPr="00A3140A" w:rsidRDefault="00ED5CB2" w:rsidP="00176A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A3140A">
        <w:rPr>
          <w:rFonts w:ascii="Angsana New" w:hAnsi="Angsana New"/>
          <w:sz w:val="30"/>
          <w:szCs w:val="30"/>
        </w:rPr>
        <w:t xml:space="preserve">GOLD </w:t>
      </w:r>
      <w:r w:rsidRPr="00A3140A">
        <w:rPr>
          <w:rFonts w:ascii="Angsana New" w:hAnsi="Angsana New"/>
          <w:sz w:val="30"/>
          <w:szCs w:val="30"/>
          <w:cs/>
        </w:rPr>
        <w:t xml:space="preserve">ได้เข้าทำสัญญาจ้างบริหารโครงการอาคารเพื่อการพาณิชย์ มีกำหนด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>ปี สิ้นสุดวันที่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 xml:space="preserve">ตุลาคม </w:t>
      </w:r>
      <w:r w:rsidR="008556AE" w:rsidRPr="008556AE">
        <w:rPr>
          <w:rFonts w:ascii="Angsana New" w:hAnsi="Angsana New"/>
          <w:sz w:val="30"/>
          <w:szCs w:val="30"/>
        </w:rPr>
        <w:t>2564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>บริษัทดังกล่าวจะให้บริการด้านบริหารโครงการอาคารพาณิชย์ และ</w:t>
      </w:r>
      <w:r w:rsidR="009548D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</w:rPr>
        <w:t xml:space="preserve">GOLD </w:t>
      </w:r>
      <w:r w:rsidRPr="00A3140A">
        <w:rPr>
          <w:rFonts w:ascii="Angsana New" w:hAnsi="Angsana New"/>
          <w:sz w:val="30"/>
          <w:szCs w:val="30"/>
          <w:cs/>
        </w:rPr>
        <w:t>จะต้องจ่ายค่าบริการตามที่ระบุในสัญญา</w:t>
      </w:r>
    </w:p>
    <w:p w14:paraId="533FADF7" w14:textId="77777777" w:rsidR="00ED5CB2" w:rsidRPr="00793406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4D01C422" w14:textId="1254C879" w:rsidR="00ED5CB2" w:rsidRPr="00A3140A" w:rsidRDefault="00ED5CB2" w:rsidP="00176A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3140A">
        <w:rPr>
          <w:rFonts w:ascii="Angsana New" w:hAnsi="Angsana New"/>
          <w:sz w:val="30"/>
          <w:szCs w:val="30"/>
          <w:cs/>
        </w:rPr>
        <w:t>บริษัทย่อย</w:t>
      </w:r>
      <w:r w:rsidRPr="00A3140A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A3140A">
        <w:rPr>
          <w:rFonts w:ascii="Angsana New" w:hAnsi="Angsana New"/>
          <w:sz w:val="30"/>
          <w:szCs w:val="30"/>
        </w:rPr>
        <w:t xml:space="preserve">GOLD </w:t>
      </w:r>
      <w:r w:rsidRPr="00A3140A">
        <w:rPr>
          <w:rFonts w:ascii="Angsana New" w:hAnsi="Angsana New"/>
          <w:sz w:val="30"/>
          <w:szCs w:val="30"/>
          <w:cs/>
        </w:rPr>
        <w:t xml:space="preserve">แห่งหนึ่งได้เข้าทำสัญญาจ้างบริหารโครงการอาคารเพื่อการพาณิชย์สองแห่ง </w:t>
      </w:r>
      <w:r w:rsidR="00656E74" w:rsidRPr="00A3140A">
        <w:rPr>
          <w:rFonts w:ascii="Angsana New" w:hAnsi="Angsana New"/>
          <w:sz w:val="30"/>
          <w:szCs w:val="30"/>
        </w:rPr>
        <w:br/>
      </w:r>
      <w:r w:rsidRPr="00A3140A">
        <w:rPr>
          <w:rFonts w:ascii="Angsana New" w:hAnsi="Angsana New"/>
          <w:sz w:val="30"/>
          <w:szCs w:val="30"/>
          <w:cs/>
        </w:rPr>
        <w:t xml:space="preserve">มีกำหนด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 xml:space="preserve">ปี 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="00F416AB" w:rsidRPr="00A3140A">
        <w:rPr>
          <w:rFonts w:ascii="Angsana New" w:hAnsi="Angsana New" w:hint="cs"/>
          <w:sz w:val="30"/>
          <w:szCs w:val="30"/>
          <w:cs/>
        </w:rPr>
        <w:t>กรกฎาคม</w:t>
      </w:r>
      <w:r w:rsidRPr="00A3140A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2565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 xml:space="preserve">และ </w:t>
      </w:r>
      <w:r w:rsidR="008556AE" w:rsidRPr="008556AE">
        <w:rPr>
          <w:rFonts w:ascii="Angsana New" w:hAnsi="Angsana New"/>
          <w:sz w:val="30"/>
          <w:szCs w:val="30"/>
        </w:rPr>
        <w:t>28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="00F416AB" w:rsidRPr="00A3140A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3140A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2566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>และสามารถต่ออายุสัญญาได้อีก</w:t>
      </w:r>
      <w:r w:rsidR="00EC6467">
        <w:rPr>
          <w:rFonts w:ascii="Angsana New" w:hAnsi="Angsana New"/>
          <w:sz w:val="30"/>
          <w:szCs w:val="30"/>
          <w:cs/>
        </w:rPr>
        <w:br/>
      </w:r>
      <w:r w:rsidRPr="00A3140A">
        <w:rPr>
          <w:rFonts w:ascii="Angsana New" w:hAnsi="Angsana New"/>
          <w:sz w:val="30"/>
          <w:szCs w:val="30"/>
          <w:cs/>
        </w:rPr>
        <w:t xml:space="preserve">เป็นเวลา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>ปี บริษัทดังกล่าวจะให้บริการด้านบริหารโครงการอาคารพาณิชย์ และบริษัทย่อย</w:t>
      </w:r>
      <w:r w:rsidRPr="00A3140A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A3140A">
        <w:rPr>
          <w:rFonts w:ascii="Angsana New" w:hAnsi="Angsana New"/>
          <w:sz w:val="30"/>
          <w:szCs w:val="30"/>
        </w:rPr>
        <w:t xml:space="preserve">GOLD </w:t>
      </w:r>
      <w:r w:rsidRPr="00A3140A">
        <w:rPr>
          <w:rFonts w:ascii="Angsana New" w:hAnsi="Angsana New"/>
          <w:sz w:val="30"/>
          <w:szCs w:val="30"/>
          <w:cs/>
        </w:rPr>
        <w:t>จะต้องจ่ายค่าบริการตามที่ระบุในสัญญา</w:t>
      </w:r>
    </w:p>
    <w:p w14:paraId="57CE194D" w14:textId="77777777" w:rsidR="00DD199D" w:rsidRPr="00793406" w:rsidRDefault="00DD199D" w:rsidP="00ED5C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4"/>
          <w:szCs w:val="24"/>
        </w:rPr>
      </w:pPr>
    </w:p>
    <w:p w14:paraId="18AD8DB8" w14:textId="77777777" w:rsidR="00DD199D" w:rsidRPr="00A3140A" w:rsidRDefault="00DD199D" w:rsidP="00DD199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A3140A">
        <w:rPr>
          <w:rFonts w:ascii="Angsana New" w:hAnsi="Angsana New" w:hint="cs"/>
          <w:sz w:val="30"/>
          <w:szCs w:val="30"/>
          <w:cs/>
        </w:rPr>
        <w:t>สัญญาจ้างผู้รับเหมาก่อสร้าง</w:t>
      </w:r>
    </w:p>
    <w:p w14:paraId="55229127" w14:textId="77777777" w:rsidR="00DD199D" w:rsidRPr="00793406" w:rsidRDefault="00DD199D" w:rsidP="00DD19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p w14:paraId="2A275FAF" w14:textId="4B5A3BC6" w:rsidR="00DD199D" w:rsidRPr="00A3140A" w:rsidRDefault="00157F51" w:rsidP="00DD19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="00DD199D" w:rsidRPr="00A3140A">
        <w:rPr>
          <w:rFonts w:ascii="Angsana New" w:hAnsi="Angsana New" w:hint="cs"/>
          <w:sz w:val="30"/>
          <w:szCs w:val="30"/>
          <w:cs/>
        </w:rPr>
        <w:t>ได้ทำสัญญาจ้างผู้รับเหมาก่อสร้างกับบริษัท</w:t>
      </w:r>
      <w:r w:rsidR="00880E5E">
        <w:rPr>
          <w:rFonts w:ascii="Angsana New" w:hAnsi="Angsana New" w:hint="cs"/>
          <w:sz w:val="30"/>
          <w:szCs w:val="30"/>
          <w:cs/>
        </w:rPr>
        <w:t>หลาย</w:t>
      </w:r>
      <w:r w:rsidR="009548DA">
        <w:rPr>
          <w:rFonts w:ascii="Angsana New" w:hAnsi="Angsana New" w:hint="cs"/>
          <w:sz w:val="30"/>
          <w:szCs w:val="30"/>
          <w:cs/>
        </w:rPr>
        <w:t>แห่ง</w:t>
      </w:r>
      <w:r w:rsidR="00DD199D" w:rsidRPr="00A3140A">
        <w:rPr>
          <w:rFonts w:ascii="Angsana New" w:hAnsi="Angsana New" w:hint="cs"/>
          <w:sz w:val="30"/>
          <w:szCs w:val="30"/>
          <w:cs/>
        </w:rPr>
        <w:t xml:space="preserve"> เพื่อสร้างคลังสินค้า</w:t>
      </w:r>
      <w:r w:rsidR="00D172CF">
        <w:rPr>
          <w:rFonts w:ascii="Angsana New" w:hAnsi="Angsana New" w:hint="cs"/>
          <w:sz w:val="30"/>
          <w:szCs w:val="30"/>
          <w:cs/>
        </w:rPr>
        <w:t>ใน</w:t>
      </w:r>
      <w:r w:rsidR="00A156A8">
        <w:rPr>
          <w:rFonts w:ascii="Angsana New" w:hAnsi="Angsana New" w:hint="cs"/>
          <w:sz w:val="30"/>
          <w:szCs w:val="30"/>
          <w:cs/>
        </w:rPr>
        <w:t>จำนวนเงิน</w:t>
      </w:r>
      <w:r w:rsidR="00DD199D" w:rsidRPr="00A3140A">
        <w:rPr>
          <w:rFonts w:ascii="Angsana New" w:hAnsi="Angsana New" w:hint="cs"/>
          <w:sz w:val="30"/>
          <w:szCs w:val="30"/>
          <w:cs/>
        </w:rPr>
        <w:t>รวม</w:t>
      </w:r>
      <w:r w:rsidR="00290BBE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="009B104C" w:rsidRPr="007A4E57">
        <w:rPr>
          <w:rFonts w:ascii="Angsana New" w:hAnsi="Angsana New"/>
          <w:sz w:val="30"/>
          <w:szCs w:val="30"/>
        </w:rPr>
        <w:t>,</w:t>
      </w:r>
      <w:r w:rsidR="009548DA">
        <w:rPr>
          <w:rFonts w:ascii="Angsana New" w:hAnsi="Angsana New" w:hint="cs"/>
          <w:sz w:val="30"/>
          <w:szCs w:val="30"/>
          <w:cs/>
        </w:rPr>
        <w:t>377.98</w:t>
      </w:r>
      <w:r w:rsidR="00DD199D" w:rsidRPr="00A3140A">
        <w:rPr>
          <w:rFonts w:ascii="Angsana New" w:hAnsi="Angsana New"/>
          <w:sz w:val="30"/>
          <w:szCs w:val="30"/>
        </w:rPr>
        <w:t xml:space="preserve"> </w:t>
      </w:r>
      <w:r w:rsidR="00DD199D" w:rsidRPr="00A3140A">
        <w:rPr>
          <w:rFonts w:ascii="Angsana New" w:hAnsi="Angsana New" w:hint="cs"/>
          <w:sz w:val="30"/>
          <w:szCs w:val="30"/>
          <w:cs/>
        </w:rPr>
        <w:t>ล้านบาท</w:t>
      </w:r>
    </w:p>
    <w:p w14:paraId="438E803C" w14:textId="77777777" w:rsidR="00F21C99" w:rsidRPr="00793406" w:rsidRDefault="00F21C99" w:rsidP="00177383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p w14:paraId="4CDA5876" w14:textId="77777777" w:rsidR="00516F71" w:rsidRPr="00A3140A" w:rsidRDefault="003E0F03" w:rsidP="00ED5C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3140A">
        <w:rPr>
          <w:rFonts w:ascii="Angsana New" w:hAnsi="Angsana New"/>
          <w:sz w:val="30"/>
          <w:szCs w:val="30"/>
          <w:cs/>
        </w:rPr>
        <w:t>สัญญาบริการ</w:t>
      </w:r>
    </w:p>
    <w:p w14:paraId="6F807876" w14:textId="77777777" w:rsidR="008A3239" w:rsidRPr="00793406" w:rsidRDefault="008A3239" w:rsidP="00C35F8B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  <w:cs/>
        </w:rPr>
      </w:pPr>
    </w:p>
    <w:p w14:paraId="2E9A3FA7" w14:textId="6172591C" w:rsidR="00C35F8B" w:rsidRPr="00A3140A" w:rsidRDefault="008A3239" w:rsidP="00C6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A3140A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="00853C1C" w:rsidRPr="00A3140A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A3140A">
        <w:rPr>
          <w:rFonts w:ascii="Angsana New" w:eastAsia="MS Mincho" w:hAnsi="Angsana New" w:hint="cs"/>
          <w:sz w:val="30"/>
          <w:szCs w:val="30"/>
          <w:cs/>
        </w:rPr>
        <w:t>ได้ทำสัญญาบริการกับบริษัทแห่งหนึ่ง</w:t>
      </w:r>
      <w:r w:rsidRPr="00A3140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3140A">
        <w:rPr>
          <w:rFonts w:ascii="Angsana New" w:eastAsia="MS Mincho" w:hAnsi="Angsana New" w:hint="cs"/>
          <w:sz w:val="30"/>
          <w:szCs w:val="30"/>
          <w:cs/>
        </w:rPr>
        <w:t>เพื่อรับบริการที่ปรึกษาในการบริหารโครงการ</w:t>
      </w:r>
      <w:r w:rsidRPr="00A3140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3140A">
        <w:rPr>
          <w:rFonts w:ascii="Angsana New" w:eastAsia="MS Mincho" w:hAnsi="Angsana New" w:hint="cs"/>
          <w:sz w:val="30"/>
          <w:szCs w:val="30"/>
          <w:cs/>
        </w:rPr>
        <w:t>เพื่อประกอบการสร้าง</w:t>
      </w:r>
      <w:r w:rsidR="00912520">
        <w:rPr>
          <w:rFonts w:ascii="Angsana New" w:eastAsia="MS Mincho" w:hAnsi="Angsana New" w:hint="cs"/>
          <w:sz w:val="30"/>
          <w:szCs w:val="30"/>
          <w:cs/>
        </w:rPr>
        <w:t>คลังสินค้า</w:t>
      </w:r>
      <w:r w:rsidR="00A04823">
        <w:rPr>
          <w:rFonts w:ascii="Angsana New" w:eastAsia="MS Mincho" w:hAnsi="Angsana New" w:hint="cs"/>
          <w:sz w:val="30"/>
          <w:szCs w:val="30"/>
          <w:cs/>
        </w:rPr>
        <w:t>ตาม</w:t>
      </w:r>
      <w:r w:rsidRPr="00A3140A">
        <w:rPr>
          <w:rFonts w:ascii="Angsana New" w:eastAsia="MS Mincho" w:hAnsi="Angsana New" w:hint="cs"/>
          <w:sz w:val="30"/>
          <w:szCs w:val="30"/>
          <w:cs/>
        </w:rPr>
        <w:t>มาตรฐานให้เช่า</w:t>
      </w:r>
      <w:r w:rsidRPr="00A3140A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8491B" w:rsidRPr="00A3140A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="00D75196" w:rsidRPr="00A3140A">
        <w:rPr>
          <w:rFonts w:ascii="Angsana New" w:eastAsia="MS Mincho" w:hAnsi="Angsana New" w:hint="cs"/>
          <w:sz w:val="30"/>
          <w:szCs w:val="30"/>
          <w:cs/>
        </w:rPr>
        <w:t>ย่อย</w:t>
      </w:r>
      <w:r w:rsidR="0038491B" w:rsidRPr="00A3140A">
        <w:rPr>
          <w:rFonts w:ascii="Angsana New" w:eastAsia="MS Mincho" w:hAnsi="Angsana New" w:hint="cs"/>
          <w:sz w:val="30"/>
          <w:szCs w:val="30"/>
          <w:cs/>
        </w:rPr>
        <w:t>ตกลงที่จะ</w:t>
      </w:r>
      <w:r w:rsidRPr="00A3140A">
        <w:rPr>
          <w:rFonts w:ascii="Angsana New" w:eastAsia="MS Mincho" w:hAnsi="Angsana New" w:hint="cs"/>
          <w:sz w:val="30"/>
          <w:szCs w:val="30"/>
          <w:cs/>
        </w:rPr>
        <w:t>จ่ายค่าบริการตามที่กำหนดในสัญญา</w:t>
      </w:r>
      <w:r w:rsidR="00AA4712">
        <w:rPr>
          <w:rFonts w:ascii="Angsana New" w:eastAsia="MS Mincho" w:hAnsi="Angsana New" w:hint="cs"/>
          <w:sz w:val="30"/>
          <w:szCs w:val="30"/>
          <w:cs/>
        </w:rPr>
        <w:t xml:space="preserve"> เป็นระยะเวลา </w:t>
      </w:r>
      <w:r w:rsidR="008556AE" w:rsidRPr="008556AE">
        <w:rPr>
          <w:rFonts w:ascii="Angsana New" w:eastAsia="MS Mincho" w:hAnsi="Angsana New"/>
          <w:sz w:val="30"/>
          <w:szCs w:val="30"/>
        </w:rPr>
        <w:t>10</w:t>
      </w:r>
      <w:r w:rsidR="00AA4712">
        <w:rPr>
          <w:rFonts w:ascii="Angsana New" w:eastAsia="MS Mincho" w:hAnsi="Angsana New" w:hint="cs"/>
          <w:sz w:val="30"/>
          <w:szCs w:val="30"/>
          <w:cs/>
        </w:rPr>
        <w:t xml:space="preserve"> ปี</w:t>
      </w:r>
      <w:r w:rsidR="006A1CB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6A1CB4" w:rsidRPr="00A3140A">
        <w:rPr>
          <w:rFonts w:ascii="Angsana New" w:eastAsia="MS Mincho" w:hAnsi="Angsana New" w:hint="cs"/>
          <w:sz w:val="30"/>
          <w:szCs w:val="30"/>
          <w:cs/>
        </w:rPr>
        <w:t>โดยมีมูลค่ารวม</w:t>
      </w:r>
      <w:r w:rsidR="006A1CB4" w:rsidRPr="00A3140A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6A1CB4" w:rsidRPr="008556AE">
        <w:rPr>
          <w:rFonts w:ascii="Angsana New" w:eastAsia="MS Mincho" w:hAnsi="Angsana New"/>
          <w:sz w:val="30"/>
          <w:szCs w:val="30"/>
        </w:rPr>
        <w:t>40</w:t>
      </w:r>
      <w:r w:rsidR="006A1CB4" w:rsidRPr="00A3140A">
        <w:rPr>
          <w:rFonts w:ascii="Angsana New" w:eastAsia="MS Mincho" w:hAnsi="Angsana New" w:hint="cs"/>
          <w:sz w:val="30"/>
          <w:szCs w:val="30"/>
          <w:cs/>
        </w:rPr>
        <w:t xml:space="preserve"> ล้านบาท</w:t>
      </w:r>
    </w:p>
    <w:p w14:paraId="6E88BC03" w14:textId="77777777" w:rsidR="001E38CF" w:rsidRPr="00793406" w:rsidRDefault="001E38CF" w:rsidP="001E38CF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rPr>
          <w:rFonts w:ascii="Angsana New" w:eastAsia="MS Mincho" w:hAnsi="Angsana New"/>
          <w:sz w:val="24"/>
          <w:szCs w:val="24"/>
        </w:rPr>
      </w:pPr>
    </w:p>
    <w:p w14:paraId="0EA1B0D6" w14:textId="77777777" w:rsidR="00C667F4" w:rsidRPr="00B45AFD" w:rsidRDefault="001E186A" w:rsidP="00C667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6C09AB06" w14:textId="49B33A80" w:rsidR="00A3140A" w:rsidRPr="00793406" w:rsidRDefault="00A3140A" w:rsidP="009B3884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2DB37F0E" w14:textId="77777777" w:rsidR="00793406" w:rsidRPr="00A91E0C" w:rsidRDefault="00793406" w:rsidP="00793406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A91E0C">
        <w:rPr>
          <w:rFonts w:ascii="Angsana New" w:eastAsia="MS Mincho" w:hAnsi="Angsana New"/>
          <w:i/>
          <w:iCs/>
          <w:sz w:val="30"/>
          <w:szCs w:val="30"/>
          <w:cs/>
        </w:rPr>
        <w:t>การเ</w:t>
      </w:r>
      <w:r>
        <w:rPr>
          <w:rFonts w:ascii="Angsana New" w:eastAsia="MS Mincho" w:hAnsi="Angsana New" w:hint="cs"/>
          <w:i/>
          <w:iCs/>
          <w:sz w:val="30"/>
          <w:szCs w:val="30"/>
          <w:cs/>
        </w:rPr>
        <w:t>รียกชำระค่าหุ้น</w:t>
      </w:r>
      <w:r w:rsidRPr="00A91E0C">
        <w:rPr>
          <w:rFonts w:ascii="Angsana New" w:eastAsia="MS Mincho" w:hAnsi="Angsana New"/>
          <w:i/>
          <w:iCs/>
          <w:sz w:val="30"/>
          <w:szCs w:val="30"/>
          <w:cs/>
        </w:rPr>
        <w:t>ใ</w:t>
      </w:r>
      <w:r>
        <w:rPr>
          <w:rFonts w:ascii="Angsana New" w:eastAsia="MS Mincho" w:hAnsi="Angsana New" w:hint="cs"/>
          <w:i/>
          <w:iCs/>
          <w:sz w:val="30"/>
          <w:szCs w:val="30"/>
          <w:cs/>
        </w:rPr>
        <w:t>น</w:t>
      </w:r>
      <w:r w:rsidRPr="00A91E0C">
        <w:rPr>
          <w:rFonts w:ascii="Angsana New" w:eastAsia="MS Mincho" w:hAnsi="Angsana New"/>
          <w:i/>
          <w:iCs/>
          <w:sz w:val="30"/>
          <w:szCs w:val="30"/>
          <w:cs/>
        </w:rPr>
        <w:t>การร่วมค้า</w:t>
      </w:r>
    </w:p>
    <w:p w14:paraId="5A1DF627" w14:textId="77777777" w:rsidR="00793406" w:rsidRPr="00793406" w:rsidRDefault="00793406" w:rsidP="00793406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24"/>
          <w:szCs w:val="24"/>
        </w:rPr>
      </w:pPr>
    </w:p>
    <w:p w14:paraId="4A792D9A" w14:textId="594103FE" w:rsidR="00793406" w:rsidRPr="00793406" w:rsidRDefault="00793406" w:rsidP="00793406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93406">
        <w:rPr>
          <w:rFonts w:ascii="Angsana New" w:eastAsia="MS Mincho" w:hAnsi="Angsana New"/>
          <w:sz w:val="30"/>
          <w:szCs w:val="30"/>
          <w:cs/>
        </w:rPr>
        <w:t>ในเดือน</w:t>
      </w:r>
      <w:r w:rsidRPr="00793406">
        <w:rPr>
          <w:rFonts w:ascii="Angsana New" w:eastAsia="MS Mincho" w:hAnsi="Angsana New" w:hint="cs"/>
          <w:sz w:val="30"/>
          <w:szCs w:val="30"/>
          <w:cs/>
        </w:rPr>
        <w:t>กรกฎาคม</w:t>
      </w:r>
      <w:r w:rsidRPr="0079340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93406">
        <w:rPr>
          <w:rFonts w:ascii="Angsana New" w:eastAsia="MS Mincho" w:hAnsi="Angsana New"/>
          <w:sz w:val="30"/>
          <w:szCs w:val="30"/>
        </w:rPr>
        <w:t xml:space="preserve">2563 </w:t>
      </w:r>
      <w:r w:rsidRPr="00793406">
        <w:rPr>
          <w:rFonts w:ascii="Angsana New" w:eastAsia="MS Mincho" w:hAnsi="Angsana New" w:hint="cs"/>
          <w:sz w:val="30"/>
          <w:szCs w:val="30"/>
          <w:cs/>
        </w:rPr>
        <w:t>การร่วมค้า</w:t>
      </w:r>
      <w:r w:rsidRPr="00793406">
        <w:rPr>
          <w:rFonts w:ascii="Angsana New" w:eastAsia="MS Mincho" w:hAnsi="Angsana New"/>
          <w:sz w:val="30"/>
          <w:szCs w:val="30"/>
          <w:cs/>
        </w:rPr>
        <w:t>ของบริษัท</w:t>
      </w:r>
      <w:r w:rsidRPr="00793406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793406">
        <w:rPr>
          <w:rFonts w:ascii="Angsana New" w:eastAsia="MS Mincho" w:hAnsi="Angsana New"/>
          <w:sz w:val="30"/>
          <w:szCs w:val="30"/>
          <w:cs/>
        </w:rPr>
        <w:t>มีการเ</w:t>
      </w:r>
      <w:r w:rsidRPr="00793406">
        <w:rPr>
          <w:rFonts w:ascii="Angsana New" w:eastAsia="MS Mincho" w:hAnsi="Angsana New" w:hint="cs"/>
          <w:sz w:val="30"/>
          <w:szCs w:val="30"/>
          <w:cs/>
        </w:rPr>
        <w:t>รียกชำระค่าหุ้นเพิ่ม</w:t>
      </w:r>
      <w:r w:rsidRPr="00793406">
        <w:rPr>
          <w:rFonts w:ascii="Angsana New" w:eastAsia="MS Mincho" w:hAnsi="Angsana New"/>
          <w:sz w:val="30"/>
          <w:szCs w:val="30"/>
          <w:cs/>
        </w:rPr>
        <w:t xml:space="preserve"> โดยมีรายละเอียดดังนี้</w:t>
      </w:r>
    </w:p>
    <w:p w14:paraId="25D75B51" w14:textId="77777777" w:rsidR="00793406" w:rsidRPr="00793406" w:rsidRDefault="00793406" w:rsidP="00793406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24"/>
          <w:szCs w:val="24"/>
          <w:cs/>
        </w:rPr>
      </w:pPr>
    </w:p>
    <w:tbl>
      <w:tblPr>
        <w:tblStyle w:val="TableGrid"/>
        <w:tblW w:w="891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5"/>
        <w:gridCol w:w="2700"/>
        <w:gridCol w:w="1620"/>
        <w:gridCol w:w="1350"/>
        <w:gridCol w:w="1440"/>
      </w:tblGrid>
      <w:tr w:rsidR="00793406" w:rsidRPr="00A91E0C" w14:paraId="3DECD6D3" w14:textId="77777777" w:rsidTr="0089712E">
        <w:trPr>
          <w:trHeight w:val="255"/>
        </w:trPr>
        <w:tc>
          <w:tcPr>
            <w:tcW w:w="1805" w:type="dxa"/>
          </w:tcPr>
          <w:p w14:paraId="51D6FB41" w14:textId="77777777" w:rsidR="00793406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3F71DBBB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0" w:type="dxa"/>
          </w:tcPr>
          <w:p w14:paraId="0E077D16" w14:textId="77777777" w:rsidR="00793406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50567AE6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ถือหุ้นโดย</w:t>
            </w:r>
          </w:p>
        </w:tc>
        <w:tc>
          <w:tcPr>
            <w:tcW w:w="1620" w:type="dxa"/>
          </w:tcPr>
          <w:p w14:paraId="20B5B574" w14:textId="77777777" w:rsidR="00793406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75FEEC31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350" w:type="dxa"/>
          </w:tcPr>
          <w:p w14:paraId="4FB817D3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9B3884"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ทุน</w:t>
            </w:r>
            <w:r w:rsidRPr="0069339F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t>เ</w:t>
            </w:r>
            <w:r w:rsidRPr="0069339F"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รียก</w:t>
            </w:r>
            <w:r w:rsidRPr="009B3884"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ชำระเพิ่</w:t>
            </w:r>
            <w:r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ม</w:t>
            </w:r>
          </w:p>
        </w:tc>
        <w:tc>
          <w:tcPr>
            <w:tcW w:w="1440" w:type="dxa"/>
          </w:tcPr>
          <w:p w14:paraId="6476D596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9B3884"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ทุนชำระเพิ่</w:t>
            </w:r>
            <w:r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br/>
            </w:r>
            <w:r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โดยบริษัทย่อย</w:t>
            </w:r>
          </w:p>
        </w:tc>
      </w:tr>
      <w:tr w:rsidR="00793406" w:rsidRPr="00A91E0C" w14:paraId="45FF13E0" w14:textId="77777777" w:rsidTr="0089712E">
        <w:trPr>
          <w:trHeight w:val="255"/>
        </w:trPr>
        <w:tc>
          <w:tcPr>
            <w:tcW w:w="1805" w:type="dxa"/>
          </w:tcPr>
          <w:p w14:paraId="41FA35BE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2700" w:type="dxa"/>
          </w:tcPr>
          <w:p w14:paraId="36EC92BD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CC638E6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(%)</w:t>
            </w:r>
          </w:p>
        </w:tc>
        <w:tc>
          <w:tcPr>
            <w:tcW w:w="2790" w:type="dxa"/>
            <w:gridSpan w:val="2"/>
          </w:tcPr>
          <w:p w14:paraId="4B819A08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  <w:t>ล้านบาท</w:t>
            </w:r>
            <w:r w:rsidRPr="00D64A2F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793406" w:rsidRPr="00A91E0C" w14:paraId="5FB0DDCF" w14:textId="77777777" w:rsidTr="0089712E">
        <w:trPr>
          <w:trHeight w:val="485"/>
        </w:trPr>
        <w:tc>
          <w:tcPr>
            <w:tcW w:w="1805" w:type="dxa"/>
          </w:tcPr>
          <w:p w14:paraId="65AA5296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ind w:left="133" w:hanging="133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E7219D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บริษัท</w:t>
            </w:r>
            <w:r w:rsidRPr="00E7219D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E7219D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เฟรเซอร์ส</w:t>
            </w:r>
            <w:r w:rsidRPr="00E7219D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E7219D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พร็อพเพอร์ตี้</w:t>
            </w:r>
            <w:r w:rsidRPr="00E7219D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E7219D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บีเอฟทีแซด</w:t>
            </w:r>
            <w:r w:rsidRPr="00E7219D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E7219D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2700" w:type="dxa"/>
          </w:tcPr>
          <w:p w14:paraId="522F3901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E7219D">
              <w:rPr>
                <w:rFonts w:ascii="Angsana New" w:eastAsia="MS Mincho" w:hAnsi="Angsana New" w:hint="cs"/>
                <w:sz w:val="30"/>
                <w:szCs w:val="30"/>
                <w:cs/>
              </w:rPr>
              <w:t>บริษัท</w:t>
            </w:r>
            <w:r w:rsidRPr="00E7219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E7219D">
              <w:rPr>
                <w:rFonts w:ascii="Angsana New" w:eastAsia="MS Mincho" w:hAnsi="Angsana New" w:hint="cs"/>
                <w:sz w:val="30"/>
                <w:szCs w:val="30"/>
                <w:cs/>
              </w:rPr>
              <w:t>เฟรเซอร์ส</w:t>
            </w:r>
            <w:r w:rsidRPr="00E7219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E7219D">
              <w:rPr>
                <w:rFonts w:ascii="Angsana New" w:eastAsia="MS Mincho" w:hAnsi="Angsana New" w:hint="cs"/>
                <w:sz w:val="30"/>
                <w:szCs w:val="30"/>
                <w:cs/>
              </w:rPr>
              <w:t>พร็อพเพอร์ตี้</w:t>
            </w:r>
            <w:r w:rsidRPr="00E7219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E7219D">
              <w:rPr>
                <w:rFonts w:ascii="Angsana New" w:eastAsia="MS Mincho" w:hAnsi="Angsana New" w:hint="cs"/>
                <w:sz w:val="30"/>
                <w:szCs w:val="30"/>
                <w:cs/>
              </w:rPr>
              <w:t>อินดัสเทรียล</w:t>
            </w:r>
            <w:r w:rsidRPr="00E7219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(</w:t>
            </w:r>
            <w:r w:rsidRPr="00E7219D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ประเทศไทย</w:t>
            </w:r>
            <w:r w:rsidRPr="00E7219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) </w:t>
            </w:r>
            <w:r w:rsidRPr="00E7219D">
              <w:rPr>
                <w:rFonts w:ascii="Angsana New" w:eastAsia="MS Mincho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</w:tcPr>
          <w:p w14:paraId="78AAC682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A8E5FB0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2F9C385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D64A2F">
              <w:rPr>
                <w:rFonts w:ascii="Angsana New" w:eastAsia="MS Mincho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eastAsia="MS Mincho" w:hAnsi="Angsana New"/>
                <w:sz w:val="30"/>
                <w:szCs w:val="30"/>
              </w:rPr>
              <w:t>9</w:t>
            </w:r>
            <w:r w:rsidRPr="00D64A2F">
              <w:rPr>
                <w:rFonts w:ascii="Angsana New" w:eastAsia="MS Mincho" w:hAnsi="Angsana New"/>
                <w:sz w:val="30"/>
                <w:szCs w:val="30"/>
              </w:rPr>
              <w:t>.</w:t>
            </w:r>
            <w:r>
              <w:rPr>
                <w:rFonts w:ascii="Angsana New" w:eastAsia="MS Mincho" w:hAnsi="Angsana New"/>
                <w:sz w:val="30"/>
                <w:szCs w:val="30"/>
              </w:rPr>
              <w:t>99</w:t>
            </w:r>
          </w:p>
        </w:tc>
        <w:tc>
          <w:tcPr>
            <w:tcW w:w="1350" w:type="dxa"/>
          </w:tcPr>
          <w:p w14:paraId="52CEA453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C82EA47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6295BD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>
              <w:rPr>
                <w:rFonts w:ascii="Angsana New" w:eastAsia="MS Mincho" w:hAnsi="Angsana New"/>
                <w:spacing w:val="-6"/>
                <w:sz w:val="30"/>
                <w:szCs w:val="30"/>
              </w:rPr>
              <w:t>60</w:t>
            </w:r>
          </w:p>
        </w:tc>
        <w:tc>
          <w:tcPr>
            <w:tcW w:w="1440" w:type="dxa"/>
          </w:tcPr>
          <w:p w14:paraId="5217355F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F6762D0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C46B595" w14:textId="77777777" w:rsidR="00793406" w:rsidRPr="00D64A2F" w:rsidRDefault="00793406" w:rsidP="0089712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pacing w:val="-6"/>
                <w:sz w:val="30"/>
                <w:szCs w:val="30"/>
              </w:rPr>
              <w:t>36</w:t>
            </w:r>
          </w:p>
        </w:tc>
      </w:tr>
    </w:tbl>
    <w:p w14:paraId="16388CA2" w14:textId="77777777" w:rsidR="00793406" w:rsidRPr="00F73C55" w:rsidRDefault="00793406" w:rsidP="00793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การเพิ่มทุนหุ้นสามัญ</w:t>
      </w:r>
    </w:p>
    <w:p w14:paraId="1277E803" w14:textId="77777777" w:rsidR="00793406" w:rsidRPr="00793406" w:rsidRDefault="00793406" w:rsidP="00793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14"/>
          <w:szCs w:val="14"/>
        </w:rPr>
      </w:pPr>
    </w:p>
    <w:p w14:paraId="1D0C87AB" w14:textId="77777777" w:rsidR="00793406" w:rsidRPr="00793406" w:rsidRDefault="00793406" w:rsidP="007934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C1440">
        <w:rPr>
          <w:rFonts w:ascii="Angsana New" w:eastAsia="Times New Roman" w:hAnsi="Angsana New" w:hint="cs"/>
          <w:sz w:val="30"/>
          <w:szCs w:val="30"/>
          <w:cs/>
        </w:rPr>
        <w:t>ที่</w:t>
      </w:r>
      <w:r w:rsidRPr="00793406">
        <w:rPr>
          <w:rFonts w:ascii="Angsana New" w:hAnsi="Angsana New" w:hint="cs"/>
          <w:sz w:val="30"/>
          <w:szCs w:val="30"/>
          <w:cs/>
        </w:rPr>
        <w:t>ประชุมคณะกรรมการของบริษัท</w:t>
      </w:r>
      <w:r w:rsidRPr="00793406">
        <w:rPr>
          <w:rFonts w:ascii="Angsana New" w:hAnsi="Angsana New"/>
          <w:sz w:val="30"/>
          <w:szCs w:val="30"/>
          <w:cs/>
        </w:rPr>
        <w:t xml:space="preserve"> </w:t>
      </w:r>
      <w:r w:rsidRPr="0079340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3406">
        <w:rPr>
          <w:rFonts w:ascii="Angsana New" w:hAnsi="Angsana New"/>
          <w:sz w:val="30"/>
          <w:szCs w:val="30"/>
          <w:cs/>
        </w:rPr>
        <w:t xml:space="preserve"> </w:t>
      </w:r>
      <w:r w:rsidRPr="00793406">
        <w:rPr>
          <w:rFonts w:ascii="Angsana New" w:hAnsi="Angsana New"/>
          <w:sz w:val="30"/>
          <w:szCs w:val="30"/>
        </w:rPr>
        <w:t>12</w:t>
      </w:r>
      <w:r w:rsidRPr="00793406">
        <w:rPr>
          <w:rFonts w:ascii="Angsana New" w:hAnsi="Angsana New"/>
          <w:sz w:val="30"/>
          <w:szCs w:val="30"/>
          <w:cs/>
        </w:rPr>
        <w:t xml:space="preserve"> </w:t>
      </w:r>
      <w:r w:rsidRPr="00793406">
        <w:rPr>
          <w:rFonts w:ascii="Angsana New" w:hAnsi="Angsana New" w:hint="cs"/>
          <w:sz w:val="30"/>
          <w:szCs w:val="30"/>
          <w:cs/>
        </w:rPr>
        <w:t>พฤษภาคม</w:t>
      </w:r>
      <w:r w:rsidRPr="00793406">
        <w:rPr>
          <w:rFonts w:ascii="Angsana New" w:hAnsi="Angsana New"/>
          <w:sz w:val="30"/>
          <w:szCs w:val="30"/>
          <w:cs/>
        </w:rPr>
        <w:t xml:space="preserve"> </w:t>
      </w:r>
      <w:r w:rsidRPr="00793406">
        <w:rPr>
          <w:rFonts w:ascii="Angsana New" w:hAnsi="Angsana New"/>
          <w:sz w:val="30"/>
          <w:szCs w:val="30"/>
        </w:rPr>
        <w:t>2563</w:t>
      </w:r>
      <w:r w:rsidRPr="00793406">
        <w:rPr>
          <w:rFonts w:ascii="Angsana New" w:hAnsi="Angsana New"/>
          <w:sz w:val="30"/>
          <w:szCs w:val="30"/>
          <w:cs/>
        </w:rPr>
        <w:t xml:space="preserve"> </w:t>
      </w:r>
      <w:r w:rsidRPr="00793406">
        <w:rPr>
          <w:rFonts w:ascii="Angsana New" w:hAnsi="Angsana New" w:hint="cs"/>
          <w:sz w:val="30"/>
          <w:szCs w:val="30"/>
          <w:cs/>
        </w:rPr>
        <w:t>มีมติอนุมัติการจัดสรรหุ้นสามัญเพิ่มทุน</w:t>
      </w:r>
      <w:r w:rsidRPr="00793406">
        <w:rPr>
          <w:rFonts w:ascii="Angsana New" w:hAnsi="Angsana New"/>
          <w:sz w:val="30"/>
          <w:szCs w:val="30"/>
          <w:cs/>
        </w:rPr>
        <w:t xml:space="preserve"> </w:t>
      </w:r>
      <w:r w:rsidRPr="00793406">
        <w:rPr>
          <w:rFonts w:ascii="Angsana New" w:hAnsi="Angsana New" w:hint="cs"/>
          <w:sz w:val="30"/>
          <w:szCs w:val="30"/>
          <w:cs/>
        </w:rPr>
        <w:t>จำนวนไม่เกิน</w:t>
      </w:r>
      <w:r w:rsidRPr="00793406">
        <w:rPr>
          <w:rFonts w:ascii="Angsana New" w:hAnsi="Angsana New"/>
          <w:sz w:val="30"/>
          <w:szCs w:val="30"/>
          <w:cs/>
        </w:rPr>
        <w:t xml:space="preserve"> 302.51 </w:t>
      </w:r>
      <w:r w:rsidRPr="00793406">
        <w:rPr>
          <w:rFonts w:ascii="Angsana New" w:hAnsi="Angsana New" w:hint="cs"/>
          <w:sz w:val="30"/>
          <w:szCs w:val="30"/>
          <w:cs/>
        </w:rPr>
        <w:t>ล้านหุ้น</w:t>
      </w:r>
      <w:r w:rsidRPr="00793406">
        <w:rPr>
          <w:rFonts w:ascii="Angsana New" w:hAnsi="Angsana New"/>
          <w:sz w:val="30"/>
          <w:szCs w:val="30"/>
          <w:cs/>
        </w:rPr>
        <w:t xml:space="preserve"> </w:t>
      </w:r>
      <w:r w:rsidRPr="00793406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793406">
        <w:rPr>
          <w:rFonts w:ascii="Angsana New" w:hAnsi="Angsana New"/>
          <w:sz w:val="30"/>
          <w:szCs w:val="30"/>
          <w:cs/>
        </w:rPr>
        <w:t xml:space="preserve"> 1 </w:t>
      </w:r>
      <w:r w:rsidRPr="00793406">
        <w:rPr>
          <w:rFonts w:ascii="Angsana New" w:hAnsi="Angsana New" w:hint="cs"/>
          <w:sz w:val="30"/>
          <w:szCs w:val="30"/>
          <w:cs/>
        </w:rPr>
        <w:t>บาท</w:t>
      </w:r>
      <w:r w:rsidRPr="00793406">
        <w:rPr>
          <w:rFonts w:ascii="Angsana New" w:hAnsi="Angsana New"/>
          <w:sz w:val="30"/>
          <w:szCs w:val="30"/>
          <w:cs/>
        </w:rPr>
        <w:t xml:space="preserve"> </w:t>
      </w:r>
      <w:r w:rsidRPr="00793406">
        <w:rPr>
          <w:rFonts w:ascii="Angsana New" w:hAnsi="Angsana New" w:hint="cs"/>
          <w:sz w:val="30"/>
          <w:szCs w:val="30"/>
          <w:cs/>
        </w:rPr>
        <w:t>ในราคาเสนอขาย</w:t>
      </w:r>
      <w:r w:rsidRPr="00793406">
        <w:rPr>
          <w:rFonts w:ascii="Angsana New" w:hAnsi="Angsana New"/>
          <w:sz w:val="30"/>
          <w:szCs w:val="30"/>
          <w:cs/>
        </w:rPr>
        <w:t xml:space="preserve"> 10.60 </w:t>
      </w:r>
      <w:r w:rsidRPr="00793406">
        <w:rPr>
          <w:rFonts w:ascii="Angsana New" w:hAnsi="Angsana New" w:hint="cs"/>
          <w:sz w:val="30"/>
          <w:szCs w:val="30"/>
          <w:cs/>
        </w:rPr>
        <w:t>บาทต่อหุ้น</w:t>
      </w:r>
      <w:r w:rsidRPr="00793406">
        <w:rPr>
          <w:rFonts w:ascii="Angsana New" w:hAnsi="Angsana New"/>
          <w:sz w:val="30"/>
          <w:szCs w:val="30"/>
          <w:cs/>
        </w:rPr>
        <w:t xml:space="preserve"> </w:t>
      </w:r>
      <w:r w:rsidRPr="00793406">
        <w:rPr>
          <w:rFonts w:ascii="Angsana New" w:hAnsi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เพื่อเสนอขายให้แก่ผู้ถือหุ้นเดิมของบริษัทตามสัดส่วนการถือหุ้นแบบมอบอำนาจทั่วไป</w:t>
      </w:r>
      <w:r w:rsidRPr="00793406">
        <w:rPr>
          <w:rFonts w:ascii="Angsana New" w:hAnsi="Angsana New"/>
          <w:sz w:val="30"/>
          <w:szCs w:val="30"/>
          <w:cs/>
        </w:rPr>
        <w:t xml:space="preserve"> </w:t>
      </w:r>
      <w:r w:rsidRPr="00793406">
        <w:rPr>
          <w:rFonts w:ascii="Angsana New" w:hAnsi="Angsana New" w:hint="cs"/>
          <w:sz w:val="30"/>
          <w:szCs w:val="30"/>
          <w:cs/>
        </w:rPr>
        <w:t>โดย</w:t>
      </w:r>
      <w:r w:rsidRPr="00793406">
        <w:rPr>
          <w:rFonts w:ascii="Angsana New" w:hAnsi="Angsana New"/>
          <w:sz w:val="30"/>
          <w:szCs w:val="30"/>
          <w:cs/>
        </w:rPr>
        <w:t xml:space="preserve">บริษัทได้รับชำระเงินเพิ่มทุนดังกล่าวเป็นจำนวนเงิน </w:t>
      </w:r>
      <w:r w:rsidRPr="00793406">
        <w:rPr>
          <w:rFonts w:ascii="Angsana New" w:hAnsi="Angsana New"/>
          <w:sz w:val="30"/>
          <w:szCs w:val="30"/>
        </w:rPr>
        <w:t>3,206.65</w:t>
      </w:r>
      <w:r w:rsidRPr="00793406">
        <w:rPr>
          <w:rFonts w:ascii="Angsana New" w:hAnsi="Angsana New" w:hint="cs"/>
          <w:sz w:val="30"/>
          <w:szCs w:val="30"/>
          <w:cs/>
        </w:rPr>
        <w:t xml:space="preserve"> ล้านบาทในเดือนกรกฎาคม </w:t>
      </w:r>
      <w:r w:rsidRPr="00793406">
        <w:rPr>
          <w:rFonts w:ascii="Angsana New" w:hAnsi="Angsana New"/>
          <w:sz w:val="30"/>
          <w:szCs w:val="30"/>
        </w:rPr>
        <w:t>2563</w:t>
      </w:r>
      <w:r w:rsidRPr="00793406">
        <w:rPr>
          <w:rFonts w:ascii="Angsana New" w:hAnsi="Angsana New" w:hint="cs"/>
          <w:sz w:val="30"/>
          <w:szCs w:val="30"/>
          <w:cs/>
        </w:rPr>
        <w:t xml:space="preserve"> และจดทะเบียนการเพิ่มทุนชำระแล้วกับกระทรวงพาณิชย์เมื่อวันที่ </w:t>
      </w:r>
      <w:r w:rsidRPr="00793406">
        <w:rPr>
          <w:rFonts w:ascii="Angsana New" w:hAnsi="Angsana New"/>
          <w:sz w:val="30"/>
          <w:szCs w:val="30"/>
        </w:rPr>
        <w:t>9</w:t>
      </w:r>
      <w:r w:rsidRPr="00793406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793406">
        <w:rPr>
          <w:rFonts w:ascii="Angsana New" w:hAnsi="Angsana New"/>
          <w:sz w:val="30"/>
          <w:szCs w:val="30"/>
        </w:rPr>
        <w:t>2563</w:t>
      </w:r>
      <w:r w:rsidRPr="00793406">
        <w:rPr>
          <w:rFonts w:ascii="Angsana New" w:hAnsi="Angsana New" w:hint="cs"/>
          <w:sz w:val="30"/>
          <w:szCs w:val="30"/>
          <w:cs/>
        </w:rPr>
        <w:t xml:space="preserve"> ทำให้ทุนชำระแล้วของบริษัทเพิ่มจาก </w:t>
      </w:r>
      <w:r w:rsidRPr="00793406">
        <w:rPr>
          <w:rFonts w:ascii="Angsana New" w:hAnsi="Angsana New"/>
          <w:sz w:val="30"/>
          <w:szCs w:val="30"/>
        </w:rPr>
        <w:t>2,016.76</w:t>
      </w:r>
      <w:r w:rsidRPr="00793406">
        <w:rPr>
          <w:rFonts w:ascii="Angsana New" w:hAnsi="Angsana New" w:hint="cs"/>
          <w:sz w:val="30"/>
          <w:szCs w:val="30"/>
          <w:cs/>
        </w:rPr>
        <w:t xml:space="preserve"> ล้านบาทเป็น </w:t>
      </w:r>
      <w:r w:rsidRPr="00793406">
        <w:rPr>
          <w:rFonts w:ascii="Angsana New" w:hAnsi="Angsana New"/>
          <w:sz w:val="30"/>
          <w:szCs w:val="30"/>
        </w:rPr>
        <w:t>2,319.28</w:t>
      </w:r>
      <w:r w:rsidRPr="00793406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04BD7707" w14:textId="77777777" w:rsidR="00793406" w:rsidRPr="00793406" w:rsidRDefault="00793406" w:rsidP="00793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14"/>
          <w:szCs w:val="14"/>
        </w:rPr>
      </w:pPr>
    </w:p>
    <w:p w14:paraId="738BFB17" w14:textId="77777777" w:rsidR="00793406" w:rsidRPr="00657756" w:rsidRDefault="00793406" w:rsidP="00793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57756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การเพิกถอนหลักทรัพย์ของ </w:t>
      </w:r>
      <w:r w:rsidRPr="00657756">
        <w:rPr>
          <w:rFonts w:ascii="Angsana New" w:eastAsia="Times New Roman" w:hAnsi="Angsana New"/>
          <w:i/>
          <w:iCs/>
          <w:sz w:val="30"/>
          <w:szCs w:val="30"/>
        </w:rPr>
        <w:t>G</w:t>
      </w:r>
      <w:r>
        <w:rPr>
          <w:rFonts w:ascii="Angsana New" w:eastAsia="Times New Roman" w:hAnsi="Angsana New"/>
          <w:i/>
          <w:iCs/>
          <w:sz w:val="30"/>
          <w:szCs w:val="30"/>
        </w:rPr>
        <w:t>OLD</w:t>
      </w:r>
    </w:p>
    <w:p w14:paraId="5C2CA05C" w14:textId="77777777" w:rsidR="00793406" w:rsidRPr="00793406" w:rsidRDefault="00793406" w:rsidP="00793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12"/>
          <w:szCs w:val="12"/>
        </w:rPr>
      </w:pPr>
    </w:p>
    <w:p w14:paraId="3710BEC4" w14:textId="5AA555B8" w:rsidR="00793406" w:rsidRDefault="00793406" w:rsidP="00793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1C1440">
        <w:rPr>
          <w:rFonts w:ascii="Angsana New" w:eastAsia="Times New Roman" w:hAnsi="Angsana New" w:hint="cs"/>
          <w:sz w:val="30"/>
          <w:szCs w:val="30"/>
          <w:cs/>
        </w:rPr>
        <w:t>ที่ประชุมคณะกรรมการบริษัท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เมื่อวันที่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12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2563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มีมติอนุมัติให้บริษัททำคำเสนอซื้อหลักทรัพย์เพื่อเพิกถอน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หุ้นของบริษัท</w:t>
      </w:r>
      <w:r w:rsidRPr="00833A1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แผ่นดินทอง</w:t>
      </w:r>
      <w:r w:rsidRPr="00833A1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พร็อพเพอร์ตี้</w:t>
      </w:r>
      <w:r w:rsidRPr="00833A1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ดีเวลลอปเม้นท์</w:t>
      </w:r>
      <w:r w:rsidRPr="00833A1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จำกัด</w:t>
      </w:r>
      <w:r w:rsidRPr="00833A15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มหาชน</w:t>
      </w:r>
      <w:r w:rsidRPr="00833A15">
        <w:rPr>
          <w:rFonts w:ascii="Angsana New" w:eastAsia="Times New Roman" w:hAnsi="Angsana New"/>
          <w:sz w:val="30"/>
          <w:szCs w:val="30"/>
          <w:cs/>
        </w:rPr>
        <w:t>) “</w:t>
      </w:r>
      <w:r w:rsidRPr="00833A15">
        <w:rPr>
          <w:rFonts w:ascii="Angsana New" w:eastAsia="Times New Roman" w:hAnsi="Angsana New"/>
          <w:sz w:val="30"/>
          <w:szCs w:val="30"/>
        </w:rPr>
        <w:t xml:space="preserve">GOLD” 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ออกจากตลาดหลักทรัพย์แห่งประเทศไทย</w:t>
      </w:r>
      <w:r w:rsidRPr="00833A1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ในราคา</w:t>
      </w:r>
      <w:r w:rsidRPr="00833A1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833A15">
        <w:rPr>
          <w:rFonts w:ascii="Angsana New" w:eastAsia="Times New Roman" w:hAnsi="Angsana New"/>
          <w:sz w:val="30"/>
          <w:szCs w:val="30"/>
        </w:rPr>
        <w:t>8.50</w:t>
      </w:r>
      <w:r w:rsidRPr="00833A1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 xml:space="preserve">บาทต่อหุ้น โดยบริษัทได้ชำระค่าหุ้นตามคำเสนอซื้อหลักทรัพย์ดังกล่าวเมื่อวันที่ </w:t>
      </w:r>
      <w:r w:rsidRPr="00833A15">
        <w:rPr>
          <w:rFonts w:ascii="Angsana New" w:eastAsia="Times New Roman" w:hAnsi="Angsana New"/>
          <w:sz w:val="30"/>
          <w:szCs w:val="30"/>
        </w:rPr>
        <w:t>2</w:t>
      </w:r>
      <w:r w:rsidR="00833A15" w:rsidRPr="00833A15">
        <w:rPr>
          <w:rFonts w:ascii="Angsana New" w:eastAsia="Times New Roman" w:hAnsi="Angsana New"/>
          <w:sz w:val="30"/>
          <w:szCs w:val="30"/>
        </w:rPr>
        <w:t>4</w:t>
      </w:r>
      <w:r w:rsidRPr="00833A15">
        <w:rPr>
          <w:rFonts w:ascii="Angsana New" w:eastAsia="Times New Roman" w:hAnsi="Angsana New"/>
          <w:sz w:val="30"/>
          <w:szCs w:val="30"/>
        </w:rPr>
        <w:t xml:space="preserve"> 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กรกฎาคม</w:t>
      </w:r>
      <w:r w:rsidRPr="00833A15">
        <w:rPr>
          <w:rFonts w:ascii="Angsana New" w:eastAsia="Times New Roman" w:hAnsi="Angsana New"/>
          <w:sz w:val="30"/>
          <w:szCs w:val="30"/>
        </w:rPr>
        <w:t xml:space="preserve"> 2563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 xml:space="preserve"> เป็นจำนวนเงิน </w:t>
      </w:r>
      <w:r w:rsidR="00BA5393" w:rsidRPr="00833A15">
        <w:rPr>
          <w:rFonts w:ascii="Angsana New" w:eastAsia="Times New Roman" w:hAnsi="Angsana New"/>
          <w:sz w:val="30"/>
          <w:szCs w:val="30"/>
        </w:rPr>
        <w:t>746.40</w:t>
      </w:r>
      <w:r w:rsidRPr="00833A15">
        <w:rPr>
          <w:rFonts w:ascii="Angsana New" w:eastAsia="Times New Roman" w:hAnsi="Angsana New"/>
          <w:sz w:val="30"/>
          <w:szCs w:val="30"/>
        </w:rPr>
        <w:t xml:space="preserve"> 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ล้านบาทและอยู่ระหว่างดำเนินการเพิกถอนหุ้นของบริษัท</w:t>
      </w:r>
      <w:r w:rsidRPr="00833A1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แผ่นดินทอง</w:t>
      </w:r>
      <w:r w:rsidRPr="00833A1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พร็อพเพอร์ตี้</w:t>
      </w:r>
      <w:r w:rsidRPr="00833A1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ดีเวลลอปเม้นท์</w:t>
      </w:r>
      <w:r w:rsidRPr="00833A1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จำกัด</w:t>
      </w:r>
      <w:r w:rsidRPr="00833A15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833A15">
        <w:rPr>
          <w:rFonts w:ascii="Angsana New" w:eastAsia="Times New Roman" w:hAnsi="Angsana New" w:hint="cs"/>
          <w:sz w:val="30"/>
          <w:szCs w:val="30"/>
          <w:cs/>
        </w:rPr>
        <w:t>มหาชน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ออกจากตลาดหลักทรัพย์แห่งประเทศไทย</w:t>
      </w:r>
    </w:p>
    <w:p w14:paraId="24377660" w14:textId="7321C702" w:rsidR="00A43E3C" w:rsidRPr="00AC01AF" w:rsidRDefault="00A43E3C" w:rsidP="00053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12"/>
          <w:szCs w:val="12"/>
        </w:rPr>
      </w:pPr>
    </w:p>
    <w:p w14:paraId="4929BC52" w14:textId="77777777" w:rsidR="00C35F8B" w:rsidRPr="00A51A48" w:rsidRDefault="001E186A" w:rsidP="00E32E4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bookmarkStart w:id="5" w:name="_Hlk29462212"/>
      <w:bookmarkStart w:id="6" w:name="_Hlk29308479"/>
      <w:r w:rsidRPr="00A51A48">
        <w:rPr>
          <w:rFonts w:ascii="Angsana New" w:hAnsi="Angsana New" w:hint="cs"/>
          <w:sz w:val="30"/>
          <w:szCs w:val="30"/>
          <w:cs/>
        </w:rPr>
        <w:t>มาตรฐานกา</w:t>
      </w:r>
      <w:r w:rsidR="007F0387" w:rsidRPr="00A51A48">
        <w:rPr>
          <w:rFonts w:ascii="Angsana New" w:hAnsi="Angsana New" w:hint="cs"/>
          <w:sz w:val="30"/>
          <w:szCs w:val="30"/>
          <w:cs/>
        </w:rPr>
        <w:t>ร</w:t>
      </w:r>
      <w:r w:rsidRPr="00A51A48">
        <w:rPr>
          <w:rFonts w:ascii="Angsana New" w:hAnsi="Angsana New" w:hint="cs"/>
          <w:sz w:val="30"/>
          <w:szCs w:val="30"/>
          <w:cs/>
        </w:rPr>
        <w:t>รายงานทางการเงินที่ยังไม่ได้ใช้</w:t>
      </w:r>
    </w:p>
    <w:bookmarkEnd w:id="5"/>
    <w:p w14:paraId="612A789E" w14:textId="77777777" w:rsidR="001E186A" w:rsidRPr="00AC01AF" w:rsidRDefault="001E186A" w:rsidP="001E186A">
      <w:pPr>
        <w:rPr>
          <w:lang w:val="x-none" w:eastAsia="x-none"/>
        </w:rPr>
      </w:pPr>
    </w:p>
    <w:bookmarkEnd w:id="6"/>
    <w:p w14:paraId="356235A4" w14:textId="1BBCF8EB" w:rsidR="001E186A" w:rsidRDefault="001E186A" w:rsidP="001E1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pacing w:val="8"/>
          <w:sz w:val="30"/>
          <w:szCs w:val="30"/>
        </w:rPr>
      </w:pPr>
      <w:r w:rsidRPr="00A51A48">
        <w:rPr>
          <w:rFonts w:ascii="Angsana New" w:eastAsia="Times New Roman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Pr="00A51A48">
        <w:rPr>
          <w:rFonts w:ascii="Angsana New" w:eastAsia="Times New Roman" w:hAnsi="Angsana New" w:cs="Times New Roman"/>
          <w:sz w:val="30"/>
          <w:szCs w:val="30"/>
        </w:rPr>
        <w:t xml:space="preserve"> </w:t>
      </w:r>
      <w:r w:rsidRPr="00A51A48">
        <w:rPr>
          <w:rFonts w:ascii="Angsana New" w:eastAsia="Times New Roman" w:hAnsi="Angsana New" w:hint="cs"/>
          <w:sz w:val="30"/>
          <w:szCs w:val="30"/>
          <w:cs/>
        </w:rPr>
        <w:t>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</w:t>
      </w:r>
      <w:r w:rsidR="00A2533B" w:rsidRPr="00A51A48">
        <w:rPr>
          <w:rFonts w:ascii="Angsana New" w:eastAsia="Times New Roman" w:hAnsi="Angsana New" w:cs="Cordia New"/>
          <w:sz w:val="30"/>
          <w:szCs w:val="30"/>
        </w:rPr>
        <w:br/>
      </w:r>
      <w:r w:rsidRPr="00A51A48">
        <w:rPr>
          <w:rFonts w:ascii="Angsana New" w:eastAsia="Times New Roman" w:hAnsi="Angsana New" w:hint="cs"/>
          <w:sz w:val="30"/>
          <w:szCs w:val="30"/>
          <w:cs/>
        </w:rPr>
        <w:t>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</w:t>
      </w:r>
      <w:r w:rsidRPr="00A51A48">
        <w:rPr>
          <w:rFonts w:ascii="Angsana New" w:eastAsia="Times New Roman" w:hAnsi="Angsana New" w:hint="cs"/>
          <w:spacing w:val="8"/>
          <w:sz w:val="30"/>
          <w:szCs w:val="30"/>
          <w:cs/>
        </w:rPr>
        <w:t>ในหรือหลังวันที่</w:t>
      </w:r>
      <w:r w:rsidRPr="00A51A48">
        <w:rPr>
          <w:rFonts w:ascii="Angsana New" w:eastAsia="Times New Roman" w:hAnsi="Angsana New" w:cs="Times New Roman"/>
          <w:spacing w:val="8"/>
          <w:sz w:val="30"/>
          <w:szCs w:val="30"/>
        </w:rPr>
        <w:t xml:space="preserve"> </w:t>
      </w:r>
      <w:r w:rsidR="008556AE" w:rsidRPr="00A51A48">
        <w:rPr>
          <w:rFonts w:ascii="Angsana New" w:eastAsia="Times New Roman" w:hAnsi="Angsana New" w:cs="Times New Roman"/>
          <w:spacing w:val="8"/>
          <w:sz w:val="30"/>
          <w:szCs w:val="30"/>
        </w:rPr>
        <w:t>1</w:t>
      </w:r>
      <w:r w:rsidRPr="00A51A48">
        <w:rPr>
          <w:rFonts w:ascii="Angsana New" w:eastAsia="Times New Roman" w:hAnsi="Angsana New" w:cs="Times New Roman"/>
          <w:spacing w:val="8"/>
          <w:sz w:val="30"/>
          <w:szCs w:val="30"/>
          <w:cs/>
        </w:rPr>
        <w:t xml:space="preserve"> </w:t>
      </w:r>
      <w:r w:rsidRPr="00A51A48">
        <w:rPr>
          <w:rFonts w:ascii="Angsana New" w:eastAsia="Times New Roman" w:hAnsi="Angsana New" w:hint="cs"/>
          <w:spacing w:val="8"/>
          <w:sz w:val="30"/>
          <w:szCs w:val="30"/>
          <w:cs/>
        </w:rPr>
        <w:t>มกราคม</w:t>
      </w:r>
      <w:r w:rsidRPr="00A51A48">
        <w:rPr>
          <w:rFonts w:ascii="Angsana New" w:eastAsia="Times New Roman" w:hAnsi="Angsana New" w:cs="Times New Roman"/>
          <w:spacing w:val="8"/>
          <w:sz w:val="30"/>
          <w:szCs w:val="30"/>
          <w:cs/>
        </w:rPr>
        <w:t xml:space="preserve"> </w:t>
      </w:r>
      <w:r w:rsidRPr="00A51A48">
        <w:rPr>
          <w:rFonts w:ascii="Angsana New" w:eastAsia="Times New Roman" w:hAnsi="Angsana New" w:hint="cs"/>
          <w:spacing w:val="8"/>
          <w:sz w:val="30"/>
          <w:szCs w:val="30"/>
          <w:cs/>
        </w:rPr>
        <w:t>ในปีดังต่อไปนี้</w:t>
      </w:r>
    </w:p>
    <w:p w14:paraId="3BA601A6" w14:textId="77777777" w:rsidR="00AC01AF" w:rsidRPr="00AC01AF" w:rsidRDefault="00AC01AF" w:rsidP="001E1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 w:cs="Times New Roman"/>
          <w:spacing w:val="8"/>
          <w:sz w:val="12"/>
          <w:szCs w:val="12"/>
        </w:rPr>
      </w:pPr>
    </w:p>
    <w:p w14:paraId="13B0B22B" w14:textId="77777777" w:rsidR="001E186A" w:rsidRPr="00793406" w:rsidRDefault="001E186A" w:rsidP="001E1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 w:cs="Times New Roman"/>
          <w:sz w:val="12"/>
          <w:szCs w:val="12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4158"/>
        <w:gridCol w:w="4032"/>
        <w:gridCol w:w="1170"/>
      </w:tblGrid>
      <w:tr w:rsidR="001E186A" w:rsidRPr="00A51A48" w14:paraId="200CB173" w14:textId="77777777" w:rsidTr="002B50A7">
        <w:trPr>
          <w:tblHeader/>
        </w:trPr>
        <w:tc>
          <w:tcPr>
            <w:tcW w:w="4158" w:type="dxa"/>
            <w:shd w:val="clear" w:color="auto" w:fill="auto"/>
            <w:vAlign w:val="bottom"/>
          </w:tcPr>
          <w:p w14:paraId="7CAFCA13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51A4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shd w:val="clear" w:color="auto" w:fill="auto"/>
            <w:vAlign w:val="bottom"/>
          </w:tcPr>
          <w:p w14:paraId="7EE82C6A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51A4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170" w:type="dxa"/>
            <w:shd w:val="clear" w:color="auto" w:fill="auto"/>
          </w:tcPr>
          <w:p w14:paraId="2BFCE5E8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51A4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1E186A" w:rsidRPr="00A51A48" w14:paraId="0CB1B9E4" w14:textId="77777777" w:rsidTr="002B50A7">
        <w:tc>
          <w:tcPr>
            <w:tcW w:w="4158" w:type="dxa"/>
            <w:shd w:val="clear" w:color="auto" w:fill="auto"/>
          </w:tcPr>
          <w:p w14:paraId="22005D26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A51A4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8556AE" w:rsidRPr="00A51A48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A51A48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032" w:type="dxa"/>
            <w:shd w:val="clear" w:color="auto" w:fill="auto"/>
          </w:tcPr>
          <w:p w14:paraId="03024284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51A48">
              <w:rPr>
                <w:rFonts w:ascii="Angsana New" w:eastAsia="Times New Roman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8BE6EEA" w14:textId="77777777" w:rsidR="001E186A" w:rsidRPr="00A51A48" w:rsidRDefault="008556AE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51A4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1E186A" w:rsidRPr="00A51A48" w14:paraId="1C09B731" w14:textId="77777777" w:rsidTr="002B50A7">
        <w:tc>
          <w:tcPr>
            <w:tcW w:w="4158" w:type="dxa"/>
            <w:shd w:val="clear" w:color="auto" w:fill="auto"/>
          </w:tcPr>
          <w:p w14:paraId="193510C0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270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51A4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8556AE" w:rsidRPr="00A51A48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Pr="00A51A48">
              <w:rPr>
                <w:rFonts w:ascii="Angsana New" w:eastAsia="Times New Roman" w:hAnsi="Angsana New"/>
                <w:sz w:val="30"/>
                <w:szCs w:val="30"/>
              </w:rPr>
              <w:t>*</w:t>
            </w:r>
          </w:p>
        </w:tc>
        <w:tc>
          <w:tcPr>
            <w:tcW w:w="4032" w:type="dxa"/>
            <w:shd w:val="clear" w:color="auto" w:fill="auto"/>
          </w:tcPr>
          <w:p w14:paraId="23D0516C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51A48">
              <w:rPr>
                <w:rFonts w:ascii="Angsana New" w:eastAsia="Times New Roman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9D06D9C" w14:textId="77777777" w:rsidR="001E186A" w:rsidRPr="00A51A48" w:rsidRDefault="008556AE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51A4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1E186A" w:rsidRPr="00A51A48" w14:paraId="28D5B02B" w14:textId="77777777" w:rsidTr="002B50A7">
        <w:tc>
          <w:tcPr>
            <w:tcW w:w="4158" w:type="dxa"/>
            <w:shd w:val="clear" w:color="auto" w:fill="auto"/>
          </w:tcPr>
          <w:p w14:paraId="3BC58B26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51A4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8556AE" w:rsidRPr="00A51A48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032" w:type="dxa"/>
            <w:shd w:val="clear" w:color="auto" w:fill="auto"/>
          </w:tcPr>
          <w:p w14:paraId="2477FB10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51A48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</w:tcPr>
          <w:p w14:paraId="29E74884" w14:textId="77777777" w:rsidR="001E186A" w:rsidRPr="00A51A48" w:rsidRDefault="008556AE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51A4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1E186A" w:rsidRPr="00A51A48" w14:paraId="470F0262" w14:textId="77777777" w:rsidTr="002B50A7">
        <w:tc>
          <w:tcPr>
            <w:tcW w:w="4158" w:type="dxa"/>
            <w:shd w:val="clear" w:color="auto" w:fill="auto"/>
          </w:tcPr>
          <w:p w14:paraId="28D42EA6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jc w:val="thaiDistribute"/>
              <w:rPr>
                <w:rFonts w:ascii="Angsana New" w:eastAsia="Times New Roman" w:hAnsi="Angsana New"/>
                <w:sz w:val="30"/>
                <w:szCs w:val="30"/>
                <w:shd w:val="clear" w:color="auto" w:fill="D9D9D9"/>
                <w:cs/>
              </w:rPr>
            </w:pPr>
            <w:r w:rsidRPr="00A51A4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8556AE" w:rsidRPr="00A51A48">
              <w:rPr>
                <w:rFonts w:ascii="Angsana New" w:eastAsia="Times New Roman" w:hAnsi="Angsana New"/>
                <w:sz w:val="30"/>
                <w:szCs w:val="30"/>
              </w:rPr>
              <w:t>32</w:t>
            </w:r>
            <w:r w:rsidRPr="00A51A48">
              <w:rPr>
                <w:rFonts w:ascii="Angsana New" w:eastAsia="Times New Roman" w:hAnsi="Angsana New"/>
                <w:sz w:val="30"/>
                <w:szCs w:val="30"/>
              </w:rPr>
              <w:t>*</w:t>
            </w:r>
          </w:p>
        </w:tc>
        <w:tc>
          <w:tcPr>
            <w:tcW w:w="4032" w:type="dxa"/>
            <w:shd w:val="clear" w:color="auto" w:fill="auto"/>
          </w:tcPr>
          <w:p w14:paraId="6F0E65A7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30"/>
                <w:szCs w:val="30"/>
                <w:shd w:val="clear" w:color="auto" w:fill="D9D9D9"/>
                <w:cs/>
              </w:rPr>
            </w:pPr>
            <w:r w:rsidRPr="00A51A48">
              <w:rPr>
                <w:rFonts w:ascii="Angsana New" w:eastAsia="Times New Roman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165E9F39" w14:textId="77777777" w:rsidR="001E186A" w:rsidRPr="00A51A48" w:rsidRDefault="008556AE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51A4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1E186A" w:rsidRPr="00A51A48" w14:paraId="3C7BA4F9" w14:textId="77777777" w:rsidTr="00A2533B">
        <w:tc>
          <w:tcPr>
            <w:tcW w:w="4158" w:type="dxa"/>
            <w:shd w:val="clear" w:color="auto" w:fill="auto"/>
          </w:tcPr>
          <w:p w14:paraId="25DB37AE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51A4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8556AE" w:rsidRPr="00A51A48">
              <w:rPr>
                <w:rFonts w:ascii="Angsana New" w:eastAsia="Times New Roman" w:hAnsi="Angsana New"/>
                <w:sz w:val="30"/>
                <w:szCs w:val="30"/>
              </w:rPr>
              <w:t>16</w:t>
            </w:r>
            <w:r w:rsidRPr="00A51A48">
              <w:rPr>
                <w:rFonts w:ascii="Angsana New" w:eastAsia="Times New Roman" w:hAnsi="Angsana New"/>
                <w:sz w:val="30"/>
                <w:szCs w:val="30"/>
              </w:rPr>
              <w:t>*</w:t>
            </w:r>
          </w:p>
        </w:tc>
        <w:tc>
          <w:tcPr>
            <w:tcW w:w="4032" w:type="dxa"/>
            <w:shd w:val="clear" w:color="auto" w:fill="auto"/>
          </w:tcPr>
          <w:p w14:paraId="65F3CC06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51A48">
              <w:rPr>
                <w:rFonts w:ascii="Angsana New" w:eastAsia="Times New Roman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E6FCC3" w14:textId="77777777" w:rsidR="001E186A" w:rsidRPr="00A51A48" w:rsidRDefault="008556AE" w:rsidP="00A25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51A4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1E186A" w:rsidRPr="00A51A48" w14:paraId="5C6E021F" w14:textId="77777777" w:rsidTr="002B50A7">
        <w:tc>
          <w:tcPr>
            <w:tcW w:w="4158" w:type="dxa"/>
            <w:shd w:val="clear" w:color="auto" w:fill="auto"/>
          </w:tcPr>
          <w:p w14:paraId="6E74C004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51A4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8556AE" w:rsidRPr="00A51A48">
              <w:rPr>
                <w:rFonts w:ascii="Angsana New" w:eastAsia="Times New Roman" w:hAnsi="Angsana New"/>
                <w:sz w:val="30"/>
                <w:szCs w:val="30"/>
              </w:rPr>
              <w:t>19</w:t>
            </w:r>
            <w:r w:rsidRPr="00A51A48">
              <w:rPr>
                <w:rFonts w:ascii="Angsana New" w:eastAsia="Times New Roman" w:hAnsi="Angsana New"/>
                <w:sz w:val="30"/>
                <w:szCs w:val="30"/>
              </w:rPr>
              <w:t>*</w:t>
            </w:r>
          </w:p>
        </w:tc>
        <w:tc>
          <w:tcPr>
            <w:tcW w:w="4032" w:type="dxa"/>
            <w:shd w:val="clear" w:color="auto" w:fill="auto"/>
          </w:tcPr>
          <w:p w14:paraId="0FF7584F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51A48">
              <w:rPr>
                <w:rFonts w:ascii="Angsana New" w:eastAsia="Times New Roman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170" w:type="dxa"/>
            <w:shd w:val="clear" w:color="auto" w:fill="auto"/>
          </w:tcPr>
          <w:p w14:paraId="1F03961C" w14:textId="77777777" w:rsidR="001E186A" w:rsidRPr="00A51A48" w:rsidRDefault="008556AE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51A4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14:paraId="67A2679E" w14:textId="77777777" w:rsidR="001E186A" w:rsidRPr="00A51A48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0354446B" w14:textId="77777777" w:rsidR="001E186A" w:rsidRPr="00793406" w:rsidRDefault="001E186A" w:rsidP="001E1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Times New Roman" w:hAnsi="Angsana New"/>
          <w:sz w:val="12"/>
          <w:szCs w:val="12"/>
        </w:rPr>
      </w:pPr>
    </w:p>
    <w:p w14:paraId="52D17897" w14:textId="105909E1" w:rsidR="001E186A" w:rsidRPr="00A51A48" w:rsidRDefault="001E186A" w:rsidP="00502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A51A48">
        <w:rPr>
          <w:rFonts w:ascii="Angsana New" w:eastAsia="Times New Roman" w:hAnsi="Angsana New"/>
          <w:i/>
          <w:iCs/>
          <w:sz w:val="30"/>
          <w:szCs w:val="30"/>
        </w:rPr>
        <w:t xml:space="preserve">* </w:t>
      </w:r>
      <w:r w:rsidRPr="00A51A48">
        <w:rPr>
          <w:rFonts w:ascii="Angsana New" w:eastAsia="Times New Roman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796C5C" w:rsidRPr="00A51A48">
        <w:rPr>
          <w:rFonts w:ascii="Angsana New" w:eastAsia="Times New Roman" w:hAnsi="Angsana New" w:hint="cs"/>
          <w:i/>
          <w:iCs/>
          <w:sz w:val="30"/>
          <w:szCs w:val="30"/>
          <w:cs/>
        </w:rPr>
        <w:t>ที่เกี่ยวข้องกับ</w:t>
      </w:r>
      <w:r w:rsidRPr="00A51A48">
        <w:rPr>
          <w:rFonts w:ascii="Angsana New" w:eastAsia="Times New Roman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490C09C8" w14:textId="77777777" w:rsidR="001E186A" w:rsidRPr="00A51A48" w:rsidRDefault="001E186A" w:rsidP="005D6FD4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contextualSpacing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A51A48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6DE00EBA" w14:textId="77777777" w:rsidR="009449CA" w:rsidRPr="00A51A48" w:rsidRDefault="009449CA" w:rsidP="00944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</w:p>
    <w:p w14:paraId="47A1E3F1" w14:textId="77777777" w:rsidR="001E186A" w:rsidRPr="00A51A48" w:rsidRDefault="009449CA" w:rsidP="00A96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A51A48">
        <w:rPr>
          <w:rFonts w:ascii="Angsana New" w:eastAsia="Times New Roman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A51A4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51A48">
        <w:rPr>
          <w:rFonts w:ascii="Angsana New" w:eastAsia="Times New Roman" w:hAnsi="Angsana New" w:hint="cs"/>
          <w:sz w:val="30"/>
          <w:szCs w:val="30"/>
          <w:cs/>
        </w:rPr>
        <w:t>การวัดมูลค่า</w:t>
      </w:r>
      <w:r w:rsidRPr="00A51A4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51A48">
        <w:rPr>
          <w:rFonts w:ascii="Angsana New" w:eastAsia="Times New Roman" w:hAnsi="Angsana New" w:hint="cs"/>
          <w:sz w:val="30"/>
          <w:szCs w:val="30"/>
          <w:cs/>
        </w:rPr>
        <w:t>การด้อยค่าและการตัดรายการ</w:t>
      </w:r>
      <w:r w:rsidRPr="00A51A4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51A48">
        <w:rPr>
          <w:rFonts w:ascii="Angsana New" w:eastAsia="Times New Roman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A51A4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51A48">
        <w:rPr>
          <w:rFonts w:ascii="Angsana New" w:eastAsia="Times New Roman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="00FC2985" w:rsidRPr="00A51A48">
        <w:rPr>
          <w:rFonts w:ascii="Angsana New" w:eastAsia="Times New Roman" w:hAnsi="Angsana New"/>
          <w:sz w:val="30"/>
          <w:szCs w:val="30"/>
        </w:rPr>
        <w:br/>
      </w:r>
      <w:r w:rsidRPr="00A51A48">
        <w:rPr>
          <w:rFonts w:ascii="Angsana New" w:eastAsia="Times New Roman" w:hAnsi="Angsana New" w:hint="cs"/>
          <w:sz w:val="30"/>
          <w:szCs w:val="30"/>
          <w:cs/>
        </w:rPr>
        <w:t>จะทำให้มาตรฐานการบัญชี</w:t>
      </w:r>
      <w:r w:rsidRPr="00A51A4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51A48">
        <w:rPr>
          <w:rFonts w:ascii="Angsana New" w:eastAsia="Times New Roman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28B25D75" w14:textId="77777777" w:rsidR="00CB7FA6" w:rsidRPr="00A51A48" w:rsidRDefault="00CB7FA6" w:rsidP="00A96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30"/>
          <w:szCs w:val="30"/>
        </w:rPr>
      </w:pPr>
    </w:p>
    <w:p w14:paraId="5DB8213A" w14:textId="77777777" w:rsidR="00CB7FA6" w:rsidRPr="00A51A48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1A48">
        <w:rPr>
          <w:rFonts w:ascii="Angsana New" w:hAnsi="Angsana New" w:hint="cs"/>
          <w:i/>
          <w:iCs/>
          <w:sz w:val="30"/>
          <w:szCs w:val="30"/>
          <w:cs/>
        </w:rPr>
        <w:t>ผลกระทบที่อาจจะเกิดขึ้นต่องบการเงิน</w:t>
      </w:r>
    </w:p>
    <w:p w14:paraId="7BDF9219" w14:textId="77777777" w:rsidR="00CB7FA6" w:rsidRPr="00A51A48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AF4B5BA" w14:textId="69C7D61C" w:rsidR="00CB7FA6" w:rsidRPr="00A51A48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1A48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กลุ่มเครื่องมือทางการเงิน</w:t>
      </w:r>
    </w:p>
    <w:p w14:paraId="28EC8919" w14:textId="77777777" w:rsidR="009449CA" w:rsidRPr="005654EF" w:rsidRDefault="009449CA" w:rsidP="00944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14"/>
          <w:szCs w:val="14"/>
        </w:rPr>
      </w:pPr>
    </w:p>
    <w:p w14:paraId="15544679" w14:textId="77777777" w:rsidR="001E186A" w:rsidRPr="009F3BB6" w:rsidRDefault="001E186A" w:rsidP="00A51A4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 w:rsidRPr="009F3BB6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="008556AE" w:rsidRPr="009F3BB6">
        <w:rPr>
          <w:rFonts w:ascii="Angsana New" w:eastAsia="Times New Roman" w:hAnsi="Angsana New"/>
          <w:b/>
          <w:bCs/>
          <w:i/>
          <w:iCs/>
          <w:sz w:val="30"/>
          <w:szCs w:val="30"/>
        </w:rPr>
        <w:t>16</w:t>
      </w:r>
      <w:r w:rsidRPr="009F3BB6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5D2040E2" w14:textId="77777777" w:rsidR="001E186A" w:rsidRPr="009F3BB6" w:rsidRDefault="001E186A" w:rsidP="001E1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5"/>
        <w:jc w:val="thaiDistribute"/>
        <w:rPr>
          <w:rFonts w:ascii="Angsana New" w:eastAsia="Times New Roman" w:hAnsi="Angsana New" w:cs="Times New Roman"/>
          <w:sz w:val="30"/>
          <w:szCs w:val="30"/>
        </w:rPr>
      </w:pPr>
    </w:p>
    <w:p w14:paraId="39660F65" w14:textId="77777777" w:rsidR="00CB7FA6" w:rsidRPr="009F3BB6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F3BB6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8556AE" w:rsidRPr="009F3BB6">
        <w:rPr>
          <w:rFonts w:ascii="Angsana New" w:hAnsi="Angsana New" w:hint="cs"/>
          <w:sz w:val="30"/>
          <w:szCs w:val="30"/>
        </w:rPr>
        <w:t>16</w:t>
      </w:r>
      <w:r w:rsidRPr="009F3BB6">
        <w:rPr>
          <w:rFonts w:ascii="Angsana New" w:hAnsi="Angsana New" w:hint="cs"/>
          <w:sz w:val="30"/>
          <w:szCs w:val="30"/>
          <w:cs/>
        </w:rPr>
        <w:t xml:space="preserve"> </w:t>
      </w:r>
      <w:r w:rsidRPr="009F3BB6">
        <w:rPr>
          <w:rFonts w:ascii="Angsana New" w:hAnsi="Angsana New" w:hint="cs"/>
          <w:sz w:val="30"/>
          <w:szCs w:val="30"/>
        </w:rPr>
        <w:t xml:space="preserve">(“TFRS </w:t>
      </w:r>
      <w:r w:rsidR="008556AE" w:rsidRPr="009F3BB6">
        <w:rPr>
          <w:rFonts w:ascii="Angsana New" w:hAnsi="Angsana New" w:hint="cs"/>
          <w:sz w:val="30"/>
          <w:szCs w:val="30"/>
        </w:rPr>
        <w:t>16</w:t>
      </w:r>
      <w:r w:rsidRPr="009F3BB6">
        <w:rPr>
          <w:rFonts w:ascii="Angsana New" w:hAnsi="Angsana New" w:hint="cs"/>
          <w:sz w:val="30"/>
          <w:szCs w:val="30"/>
        </w:rPr>
        <w:t xml:space="preserve">”) </w:t>
      </w:r>
      <w:r w:rsidRPr="009F3BB6">
        <w:rPr>
          <w:rFonts w:ascii="Angsana New" w:hAnsi="Angsana New" w:hint="cs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1B6961BF" w14:textId="77777777" w:rsidR="00CB7FA6" w:rsidRPr="009F3BB6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4D79DE0" w14:textId="6599FDC4" w:rsidR="00CB7FA6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F3BB6">
        <w:rPr>
          <w:rFonts w:ascii="Angsana New" w:hAnsi="Angsana New" w:hint="cs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9F3BB6">
        <w:rPr>
          <w:rFonts w:ascii="Angsana New" w:hAnsi="Angsana New" w:hint="cs"/>
          <w:sz w:val="30"/>
          <w:szCs w:val="30"/>
        </w:rPr>
        <w:t xml:space="preserve"> TFRS</w:t>
      </w:r>
      <w:r w:rsidRPr="009F3BB6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9F3BB6">
        <w:rPr>
          <w:rFonts w:ascii="Angsana New" w:hAnsi="Angsana New" w:hint="cs"/>
          <w:sz w:val="30"/>
          <w:szCs w:val="30"/>
        </w:rPr>
        <w:t>16</w:t>
      </w:r>
      <w:r w:rsidRPr="009F3BB6">
        <w:rPr>
          <w:rFonts w:ascii="Angsana New" w:hAnsi="Angsana New" w:hint="cs"/>
          <w:sz w:val="30"/>
          <w:szCs w:val="30"/>
        </w:rPr>
        <w:t xml:space="preserve"> </w:t>
      </w:r>
      <w:r w:rsidRPr="009F3BB6">
        <w:rPr>
          <w:rFonts w:ascii="Angsana New" w:hAnsi="Angsana New" w:hint="cs"/>
          <w:sz w:val="30"/>
          <w:szCs w:val="30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 ตามที่เปิดเผยในหมายเหตุข้อ </w:t>
      </w:r>
      <w:r w:rsidR="008556AE" w:rsidRPr="009F3BB6">
        <w:rPr>
          <w:rFonts w:ascii="Angsana New" w:hAnsi="Angsana New"/>
          <w:sz w:val="30"/>
          <w:szCs w:val="30"/>
        </w:rPr>
        <w:t>20</w:t>
      </w:r>
      <w:r w:rsidRPr="009F3BB6">
        <w:rPr>
          <w:rFonts w:ascii="Angsana New" w:hAnsi="Angsana New"/>
          <w:sz w:val="30"/>
          <w:szCs w:val="30"/>
          <w:cs/>
        </w:rPr>
        <w:t xml:space="preserve"> ส่งผล</w:t>
      </w:r>
      <w:r w:rsidRPr="009F3BB6">
        <w:rPr>
          <w:rFonts w:ascii="Angsana New" w:hAnsi="Angsana New" w:hint="cs"/>
          <w:sz w:val="30"/>
          <w:szCs w:val="30"/>
          <w:cs/>
        </w:rPr>
        <w:t xml:space="preserve">ให้ลักษณะของค่าใช้จ่ายที่เกี่ยวข้องกับสัญญาเช่าดังกล่าวเปลี่ยนแปลงไปโดย 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5FA9397E" w14:textId="5B79E689" w:rsidR="00091535" w:rsidRDefault="00091535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8DFD18" w14:textId="58336E10" w:rsidR="00793406" w:rsidRDefault="0079340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124ED4" w14:textId="0166EDE4" w:rsidR="00793406" w:rsidRDefault="0079340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C0F341" w14:textId="77777777" w:rsidR="00793406" w:rsidRPr="009F3BB6" w:rsidRDefault="0079340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8CFFF1F" w14:textId="3FE42F1B" w:rsidR="00CB7FA6" w:rsidRPr="009F3BB6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F3BB6">
        <w:rPr>
          <w:rFonts w:ascii="Angsana New" w:hAnsi="Angsana New" w:hint="cs"/>
          <w:sz w:val="30"/>
          <w:szCs w:val="30"/>
          <w:cs/>
        </w:rPr>
        <w:lastRenderedPageBreak/>
        <w:t>กลุ่มบริษัทให้เช่าช่วงสินทรัพย์บางรายการ</w:t>
      </w:r>
      <w:r w:rsidR="00FA6D3B">
        <w:rPr>
          <w:rFonts w:ascii="Angsana New" w:hAnsi="Angsana New" w:hint="cs"/>
          <w:sz w:val="30"/>
          <w:szCs w:val="30"/>
          <w:cs/>
        </w:rPr>
        <w:t xml:space="preserve"> </w:t>
      </w:r>
      <w:r w:rsidRPr="009F3BB6">
        <w:rPr>
          <w:rFonts w:ascii="Angsana New" w:hAnsi="Angsana New" w:hint="cs"/>
          <w:sz w:val="30"/>
          <w:szCs w:val="30"/>
          <w:cs/>
        </w:rPr>
        <w:t xml:space="preserve">ปัจจุบันสัญญาเช่าหลักและสัญญาเช่าช่วงถูกจัดประเภทเป็นสัญญาเช่าดำเนินงานและรับรู้ค่าเช่ารับและค่าเช่าจ่ายในกำไรหรือขาดทุนโดยวิธีเส้นตรงตลอดอายุสัญญาเช่า ตาม </w:t>
      </w:r>
      <w:r w:rsidRPr="009F3BB6">
        <w:rPr>
          <w:rFonts w:ascii="Angsana New" w:hAnsi="Angsana New" w:hint="cs"/>
          <w:sz w:val="30"/>
          <w:szCs w:val="30"/>
        </w:rPr>
        <w:t xml:space="preserve">TFRS </w:t>
      </w:r>
      <w:r w:rsidR="008556AE" w:rsidRPr="009F3BB6">
        <w:rPr>
          <w:rFonts w:ascii="Angsana New" w:hAnsi="Angsana New" w:hint="cs"/>
          <w:sz w:val="30"/>
          <w:szCs w:val="30"/>
        </w:rPr>
        <w:t>16</w:t>
      </w:r>
      <w:r w:rsidRPr="009F3BB6">
        <w:rPr>
          <w:rFonts w:ascii="Angsana New" w:hAnsi="Angsana New" w:hint="cs"/>
          <w:sz w:val="30"/>
          <w:szCs w:val="30"/>
        </w:rPr>
        <w:t xml:space="preserve"> </w:t>
      </w:r>
      <w:r w:rsidRPr="009F3BB6"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จะรับรู้ตามสัญญาเช่าหลักเป็นอสังหาริมทรัพย์เพื่อการลงทุนและวัดมูลค่าด้วยวิธีราคาทุน กลุ่มบริษัทได้ทบทวนการจัดประเภทสัญญาให้เช่าช่วงและคาดว่าจะจัดประเภทเป็นสัญญาเช่าเงินทุน ส่งผลให้กลุ่มบริษัท จะรับรู้ลูกหนี้สัญญาเช่าเงินทุน </w:t>
      </w:r>
    </w:p>
    <w:p w14:paraId="5E7B501B" w14:textId="77777777" w:rsidR="00CB7FA6" w:rsidRPr="00793406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BBD01C9" w14:textId="77777777" w:rsidR="00CB7FA6" w:rsidRPr="009F3BB6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F3BB6">
        <w:rPr>
          <w:rFonts w:ascii="Angsana New" w:hAnsi="Angsana New" w:hint="cs"/>
          <w:i/>
          <w:iCs/>
          <w:sz w:val="30"/>
          <w:szCs w:val="30"/>
          <w:cs/>
        </w:rPr>
        <w:t>การปฏิบัติในช่วงเปลี่ยนแปลง</w:t>
      </w:r>
    </w:p>
    <w:p w14:paraId="5CFA5E06" w14:textId="77777777" w:rsidR="00CB7FA6" w:rsidRPr="00793406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BF5FC80" w14:textId="77777777" w:rsidR="00CB7FA6" w:rsidRPr="009F3BB6" w:rsidRDefault="00CB7FA6" w:rsidP="007E55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F3BB6">
        <w:rPr>
          <w:rFonts w:ascii="Angsana New" w:hAnsi="Angsana New"/>
          <w:sz w:val="30"/>
          <w:szCs w:val="30"/>
          <w:cs/>
        </w:rPr>
        <w:t xml:space="preserve">กลุ่มบริษัทคาดว่าจะถือปฏิบัติตาม </w:t>
      </w:r>
      <w:r w:rsidRPr="009F3BB6">
        <w:rPr>
          <w:rFonts w:ascii="Angsana New" w:hAnsi="Angsana New"/>
          <w:sz w:val="30"/>
          <w:szCs w:val="30"/>
        </w:rPr>
        <w:t xml:space="preserve">TFRS </w:t>
      </w:r>
      <w:r w:rsidR="008556AE" w:rsidRPr="009F3BB6">
        <w:rPr>
          <w:rFonts w:ascii="Angsana New" w:hAnsi="Angsana New"/>
          <w:sz w:val="30"/>
          <w:szCs w:val="30"/>
        </w:rPr>
        <w:t>16</w:t>
      </w:r>
      <w:r w:rsidRPr="009F3BB6">
        <w:rPr>
          <w:rFonts w:ascii="Angsana New" w:hAnsi="Angsana New"/>
          <w:sz w:val="30"/>
          <w:szCs w:val="30"/>
        </w:rPr>
        <w:t xml:space="preserve"> </w:t>
      </w:r>
      <w:r w:rsidRPr="009F3BB6">
        <w:rPr>
          <w:rFonts w:ascii="Angsana New" w:hAnsi="Angsana New"/>
          <w:sz w:val="30"/>
          <w:szCs w:val="30"/>
          <w:cs/>
        </w:rPr>
        <w:t xml:space="preserve">เป็นครั้งแรก ณ วันที่ </w:t>
      </w:r>
      <w:r w:rsidR="008556AE" w:rsidRPr="009F3BB6">
        <w:rPr>
          <w:rFonts w:ascii="Angsana New" w:hAnsi="Angsana New"/>
          <w:sz w:val="30"/>
          <w:szCs w:val="30"/>
        </w:rPr>
        <w:t>1</w:t>
      </w:r>
      <w:r w:rsidRPr="009F3BB6">
        <w:rPr>
          <w:rFonts w:ascii="Angsana New" w:hAnsi="Angsana New"/>
          <w:sz w:val="30"/>
          <w:szCs w:val="30"/>
          <w:cs/>
        </w:rPr>
        <w:t xml:space="preserve"> ตุลาคม </w:t>
      </w:r>
      <w:r w:rsidR="008556AE" w:rsidRPr="009F3BB6">
        <w:rPr>
          <w:rFonts w:ascii="Angsana New" w:hAnsi="Angsana New"/>
          <w:sz w:val="30"/>
          <w:szCs w:val="30"/>
        </w:rPr>
        <w:t>2563</w:t>
      </w:r>
      <w:r w:rsidRPr="009F3BB6">
        <w:rPr>
          <w:rFonts w:ascii="Angsana New" w:hAnsi="Angsana New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9F3BB6">
        <w:rPr>
          <w:rFonts w:ascii="Angsana New" w:hAnsi="Angsana New"/>
          <w:sz w:val="30"/>
          <w:szCs w:val="30"/>
        </w:rPr>
        <w:t xml:space="preserve">TFRS </w:t>
      </w:r>
      <w:r w:rsidR="008556AE" w:rsidRPr="009F3BB6">
        <w:rPr>
          <w:rFonts w:ascii="Angsana New" w:hAnsi="Angsana New"/>
          <w:sz w:val="30"/>
          <w:szCs w:val="30"/>
        </w:rPr>
        <w:t>16</w:t>
      </w:r>
      <w:r w:rsidRPr="009F3BB6">
        <w:rPr>
          <w:rFonts w:ascii="Angsana New" w:hAnsi="Angsana New"/>
          <w:sz w:val="30"/>
          <w:szCs w:val="30"/>
        </w:rPr>
        <w:t xml:space="preserve"> </w:t>
      </w:r>
      <w:r w:rsidRPr="009F3BB6">
        <w:rPr>
          <w:rFonts w:ascii="Angsana New" w:hAnsi="Angsana New"/>
          <w:sz w:val="30"/>
          <w:szCs w:val="30"/>
          <w:cs/>
        </w:rPr>
        <w:t>จะปรับปรุงกับยอดยกมาของกำไรสะสม ณ วันที่</w:t>
      </w:r>
      <w:r w:rsidRPr="009F3BB6">
        <w:rPr>
          <w:rFonts w:ascii="Angsana New" w:hAnsi="Angsana New"/>
          <w:sz w:val="30"/>
          <w:szCs w:val="30"/>
        </w:rPr>
        <w:t xml:space="preserve"> </w:t>
      </w:r>
      <w:r w:rsidR="008556AE" w:rsidRPr="009F3BB6">
        <w:rPr>
          <w:rFonts w:ascii="Angsana New" w:hAnsi="Angsana New"/>
          <w:sz w:val="30"/>
          <w:szCs w:val="30"/>
        </w:rPr>
        <w:t>1</w:t>
      </w:r>
      <w:r w:rsidRPr="009F3BB6">
        <w:rPr>
          <w:rFonts w:ascii="Angsana New" w:hAnsi="Angsana New"/>
          <w:sz w:val="30"/>
          <w:szCs w:val="30"/>
        </w:rPr>
        <w:t xml:space="preserve"> </w:t>
      </w:r>
      <w:r w:rsidRPr="009F3BB6">
        <w:rPr>
          <w:rFonts w:ascii="Angsana New" w:hAnsi="Angsana New"/>
          <w:sz w:val="30"/>
          <w:szCs w:val="30"/>
          <w:cs/>
        </w:rPr>
        <w:t xml:space="preserve">ตุลาคม </w:t>
      </w:r>
      <w:r w:rsidR="008556AE" w:rsidRPr="009F3BB6">
        <w:rPr>
          <w:rFonts w:ascii="Angsana New" w:hAnsi="Angsana New"/>
          <w:sz w:val="30"/>
          <w:szCs w:val="30"/>
        </w:rPr>
        <w:t>2563</w:t>
      </w:r>
      <w:r w:rsidRPr="009F3BB6">
        <w:rPr>
          <w:rFonts w:ascii="Angsana New" w:hAnsi="Angsana New"/>
          <w:sz w:val="30"/>
          <w:szCs w:val="30"/>
        </w:rPr>
        <w:t xml:space="preserve"> </w:t>
      </w:r>
      <w:r w:rsidRPr="009F3BB6">
        <w:rPr>
          <w:rFonts w:ascii="Angsana New" w:hAnsi="Angsana New"/>
          <w:sz w:val="30"/>
          <w:szCs w:val="30"/>
          <w:cs/>
        </w:rPr>
        <w:t>โดยไม่ปรับปรุงข้อมูลเปรียบเทียบ</w:t>
      </w:r>
    </w:p>
    <w:p w14:paraId="76E478B0" w14:textId="77777777" w:rsidR="00DA12E4" w:rsidRPr="00793406" w:rsidRDefault="00DA12E4" w:rsidP="007E55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35F6EF00" w14:textId="77777777" w:rsidR="00CB7FA6" w:rsidRPr="009F3BB6" w:rsidRDefault="00CB7FA6" w:rsidP="00CB7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F3BB6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9F3BB6">
        <w:rPr>
          <w:rFonts w:ascii="Angsana New" w:hAnsi="Angsana New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9F3BB6">
        <w:rPr>
          <w:rFonts w:ascii="Angsana New" w:hAnsi="Angsana New"/>
          <w:sz w:val="30"/>
          <w:szCs w:val="30"/>
        </w:rPr>
        <w:t>TFRS</w:t>
      </w:r>
      <w:r w:rsidRPr="009F3BB6">
        <w:rPr>
          <w:rFonts w:ascii="Angsana New" w:hAnsi="Angsana New"/>
          <w:sz w:val="30"/>
          <w:szCs w:val="30"/>
          <w:cs/>
        </w:rPr>
        <w:t xml:space="preserve"> </w:t>
      </w:r>
      <w:r w:rsidR="008556AE" w:rsidRPr="009F3BB6">
        <w:rPr>
          <w:rFonts w:ascii="Angsana New" w:hAnsi="Angsana New"/>
          <w:sz w:val="30"/>
          <w:szCs w:val="30"/>
        </w:rPr>
        <w:t>16</w:t>
      </w:r>
      <w:r w:rsidRPr="009F3BB6">
        <w:rPr>
          <w:rFonts w:ascii="Angsana New" w:hAnsi="Angsana New"/>
          <w:sz w:val="30"/>
          <w:szCs w:val="30"/>
        </w:rPr>
        <w:t xml:space="preserve"> </w:t>
      </w:r>
      <w:r w:rsidRPr="009F3BB6">
        <w:rPr>
          <w:rFonts w:ascii="Angsana New" w:hAnsi="Angsana New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="008556AE" w:rsidRPr="009F3BB6">
        <w:rPr>
          <w:rFonts w:ascii="Angsana New" w:hAnsi="Angsana New"/>
          <w:sz w:val="30"/>
          <w:szCs w:val="30"/>
        </w:rPr>
        <w:t>1</w:t>
      </w:r>
      <w:r w:rsidRPr="009F3BB6">
        <w:rPr>
          <w:rFonts w:ascii="Angsana New" w:hAnsi="Angsana New"/>
          <w:sz w:val="30"/>
          <w:szCs w:val="30"/>
          <w:cs/>
        </w:rPr>
        <w:t xml:space="preserve"> ตุลาคม </w:t>
      </w:r>
      <w:r w:rsidR="008556AE" w:rsidRPr="009F3BB6">
        <w:rPr>
          <w:rFonts w:ascii="Angsana New" w:hAnsi="Angsana New"/>
          <w:sz w:val="30"/>
          <w:szCs w:val="30"/>
        </w:rPr>
        <w:t>2563</w:t>
      </w:r>
      <w:r w:rsidRPr="009F3BB6">
        <w:rPr>
          <w:rFonts w:ascii="Angsana New" w:hAnsi="Angsana New"/>
          <w:sz w:val="30"/>
          <w:szCs w:val="30"/>
          <w:cs/>
        </w:rPr>
        <w:t xml:space="preserve"> และ</w:t>
      </w:r>
      <w:r w:rsidRPr="009F3BB6">
        <w:rPr>
          <w:rFonts w:ascii="Angsana New" w:hAnsi="Angsana New" w:hint="cs"/>
          <w:sz w:val="30"/>
          <w:szCs w:val="30"/>
          <w:cs/>
        </w:rPr>
        <w:t xml:space="preserve">เคยระบุเป็นสัญญาเช่าตามมาตรฐานการบัญชี ฉบับที่ </w:t>
      </w:r>
      <w:r w:rsidR="008556AE" w:rsidRPr="009F3BB6">
        <w:rPr>
          <w:rFonts w:ascii="Angsana New" w:hAnsi="Angsana New" w:hint="cs"/>
          <w:sz w:val="30"/>
          <w:szCs w:val="30"/>
        </w:rPr>
        <w:t>17</w:t>
      </w:r>
    </w:p>
    <w:p w14:paraId="5D3B9E9A" w14:textId="77777777" w:rsidR="00CB7FA6" w:rsidRPr="00793406" w:rsidRDefault="00CB7FA6" w:rsidP="00CB7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shd w:val="clear" w:color="auto" w:fill="E0E0E0"/>
        </w:rPr>
      </w:pPr>
    </w:p>
    <w:p w14:paraId="53405E59" w14:textId="77777777" w:rsidR="00CB7FA6" w:rsidRPr="009F3BB6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F3BB6">
        <w:rPr>
          <w:rFonts w:ascii="Angsana New" w:hAnsi="Angsana New" w:hint="cs"/>
          <w:sz w:val="30"/>
          <w:szCs w:val="30"/>
          <w:cs/>
        </w:rPr>
        <w:t xml:space="preserve">การประเมินผลกระทบเบื้องต้นของการถือปฏิบัติตามมาตรฐานการรายงานทางการเงินที่ฉบับที่ </w:t>
      </w:r>
      <w:r w:rsidR="008556AE" w:rsidRPr="009F3BB6">
        <w:rPr>
          <w:rFonts w:ascii="Angsana New" w:hAnsi="Angsana New" w:hint="cs"/>
          <w:sz w:val="30"/>
          <w:szCs w:val="30"/>
        </w:rPr>
        <w:t>16</w:t>
      </w:r>
      <w:r w:rsidRPr="009F3BB6">
        <w:rPr>
          <w:rFonts w:ascii="Angsana New" w:hAnsi="Angsana New" w:hint="cs"/>
          <w:sz w:val="30"/>
          <w:szCs w:val="30"/>
          <w:cs/>
        </w:rPr>
        <w:t xml:space="preserve"> เป็นครั้งแรกต่องบการเงิน มีดังต่อไปนี้</w:t>
      </w:r>
    </w:p>
    <w:p w14:paraId="67706574" w14:textId="77777777" w:rsidR="00511290" w:rsidRPr="00793406" w:rsidRDefault="00511290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5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37"/>
        <w:gridCol w:w="2204"/>
        <w:gridCol w:w="236"/>
        <w:gridCol w:w="2033"/>
      </w:tblGrid>
      <w:tr w:rsidR="00CB7FA6" w:rsidRPr="009F3BB6" w14:paraId="0F095CA8" w14:textId="77777777" w:rsidTr="00FD3A02">
        <w:trPr>
          <w:tblHeader/>
        </w:trPr>
        <w:tc>
          <w:tcPr>
            <w:tcW w:w="5037" w:type="dxa"/>
            <w:shd w:val="clear" w:color="auto" w:fill="auto"/>
            <w:vAlign w:val="bottom"/>
            <w:hideMark/>
          </w:tcPr>
          <w:p w14:paraId="5DF10D46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F3BB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2204" w:type="dxa"/>
            <w:shd w:val="clear" w:color="auto" w:fill="auto"/>
            <w:vAlign w:val="bottom"/>
            <w:hideMark/>
          </w:tcPr>
          <w:p w14:paraId="0397131F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C533D3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  <w:hideMark/>
          </w:tcPr>
          <w:p w14:paraId="0961FBE6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B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FA6" w:rsidRPr="009F3BB6" w14:paraId="46903415" w14:textId="77777777" w:rsidTr="00FD3A02">
        <w:trPr>
          <w:tblHeader/>
        </w:trPr>
        <w:tc>
          <w:tcPr>
            <w:tcW w:w="5037" w:type="dxa"/>
            <w:shd w:val="clear" w:color="auto" w:fill="auto"/>
            <w:vAlign w:val="bottom"/>
          </w:tcPr>
          <w:p w14:paraId="7534520C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04" w:type="dxa"/>
            <w:shd w:val="clear" w:color="auto" w:fill="auto"/>
            <w:vAlign w:val="bottom"/>
            <w:hideMark/>
          </w:tcPr>
          <w:p w14:paraId="733C9F53" w14:textId="77777777" w:rsidR="00CB7FA6" w:rsidRPr="009F3BB6" w:rsidRDefault="008556AE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3BB6">
              <w:rPr>
                <w:rFonts w:ascii="Angsana New" w:hAnsi="Angsana New" w:hint="cs"/>
                <w:sz w:val="30"/>
                <w:szCs w:val="30"/>
              </w:rPr>
              <w:t>1</w:t>
            </w:r>
            <w:r w:rsidR="00CB7FA6" w:rsidRPr="009F3BB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B7FA6" w:rsidRPr="009F3BB6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9F3BB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F3B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B934DA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  <w:hideMark/>
          </w:tcPr>
          <w:p w14:paraId="172D7939" w14:textId="77777777" w:rsidR="00CB7FA6" w:rsidRPr="009F3BB6" w:rsidRDefault="008556AE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 w:hint="cs"/>
                <w:sz w:val="30"/>
                <w:szCs w:val="30"/>
              </w:rPr>
              <w:t>1</w:t>
            </w:r>
            <w:r w:rsidR="00CB7FA6" w:rsidRPr="009F3BB6"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 </w:t>
            </w:r>
            <w:r w:rsidRPr="009F3BB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F3B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B7FA6" w:rsidRPr="009F3BB6" w14:paraId="6A4BB5F3" w14:textId="77777777" w:rsidTr="008804AC">
        <w:trPr>
          <w:trHeight w:val="70"/>
          <w:tblHeader/>
        </w:trPr>
        <w:tc>
          <w:tcPr>
            <w:tcW w:w="5037" w:type="dxa"/>
            <w:shd w:val="clear" w:color="auto" w:fill="auto"/>
            <w:vAlign w:val="bottom"/>
          </w:tcPr>
          <w:p w14:paraId="252AE232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73" w:type="dxa"/>
            <w:gridSpan w:val="3"/>
            <w:shd w:val="clear" w:color="auto" w:fill="auto"/>
            <w:vAlign w:val="bottom"/>
          </w:tcPr>
          <w:p w14:paraId="79346676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3B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7FA6" w:rsidRPr="009F3BB6" w14:paraId="77293656" w14:textId="77777777" w:rsidTr="00FD3A02">
        <w:tc>
          <w:tcPr>
            <w:tcW w:w="5037" w:type="dxa"/>
            <w:shd w:val="clear" w:color="auto" w:fill="auto"/>
            <w:hideMark/>
          </w:tcPr>
          <w:p w14:paraId="7590197E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 w:hint="cs"/>
                <w:sz w:val="30"/>
                <w:szCs w:val="30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342EFE65" w14:textId="0A2435EA" w:rsidR="00CB7FA6" w:rsidRPr="009F3BB6" w:rsidRDefault="001A6E01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239D8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46D1BC14" w14:textId="77777777" w:rsidR="00CB7FA6" w:rsidRPr="009F3BB6" w:rsidRDefault="00AF2506" w:rsidP="0020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FA6" w:rsidRPr="009F3BB6" w14:paraId="085FB7C8" w14:textId="77777777" w:rsidTr="00FD3A02">
        <w:tc>
          <w:tcPr>
            <w:tcW w:w="5037" w:type="dxa"/>
            <w:shd w:val="clear" w:color="auto" w:fill="auto"/>
            <w:hideMark/>
          </w:tcPr>
          <w:p w14:paraId="031670BD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 อาคาร และอุปกรณ์เพิ่มขึ้น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0EEFC0EE" w14:textId="2D6FBF9E" w:rsidR="00CB7FA6" w:rsidRPr="009F3BB6" w:rsidRDefault="001A6E01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36" w:type="dxa"/>
            <w:shd w:val="clear" w:color="auto" w:fill="auto"/>
          </w:tcPr>
          <w:p w14:paraId="1EC91BC5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243B0C9D" w14:textId="023D5CF8" w:rsidR="00CB7FA6" w:rsidRPr="009F3BB6" w:rsidRDefault="0047211B" w:rsidP="005B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4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B7FA6" w:rsidRPr="009F3BB6" w14:paraId="71C88ABD" w14:textId="77777777" w:rsidTr="00FD3A02">
        <w:tc>
          <w:tcPr>
            <w:tcW w:w="5037" w:type="dxa"/>
            <w:shd w:val="clear" w:color="auto" w:fill="auto"/>
            <w:hideMark/>
          </w:tcPr>
          <w:p w14:paraId="5B1A37D7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สิทธิการใช้อสังหาริมทรัพย์เพื่อการลงทุนเพิ่มขึ้น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17DD1830" w14:textId="1C34CBF8" w:rsidR="00CB7FA6" w:rsidRPr="009F3BB6" w:rsidRDefault="001A6E01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36" w:type="dxa"/>
            <w:shd w:val="clear" w:color="auto" w:fill="auto"/>
          </w:tcPr>
          <w:p w14:paraId="17F59E31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44C26C7B" w14:textId="212F7D2B" w:rsidR="00CB7FA6" w:rsidRPr="009F3BB6" w:rsidRDefault="0047211B" w:rsidP="005B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4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CB7FA6" w:rsidRPr="009F3BB6" w14:paraId="0AD90E80" w14:textId="77777777" w:rsidTr="00FD3A02">
        <w:tc>
          <w:tcPr>
            <w:tcW w:w="5037" w:type="dxa"/>
            <w:shd w:val="clear" w:color="auto" w:fill="auto"/>
            <w:hideMark/>
          </w:tcPr>
          <w:p w14:paraId="357F6F9E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อสังหาริมทรัพย์เพื่อการลงทุนลดลง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74E9DD15" w14:textId="5AD6ECDA" w:rsidR="00CB7FA6" w:rsidRPr="009F3BB6" w:rsidRDefault="001A6E01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(2,835)</w:t>
            </w:r>
          </w:p>
        </w:tc>
        <w:tc>
          <w:tcPr>
            <w:tcW w:w="236" w:type="dxa"/>
            <w:shd w:val="clear" w:color="auto" w:fill="auto"/>
          </w:tcPr>
          <w:p w14:paraId="4AD362EB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2A86A79D" w14:textId="77777777" w:rsidR="00CB7FA6" w:rsidRPr="009F3BB6" w:rsidRDefault="00AF2506" w:rsidP="0020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FA6" w:rsidRPr="009F3BB6" w14:paraId="253F991B" w14:textId="77777777" w:rsidTr="00FD3A02">
        <w:tc>
          <w:tcPr>
            <w:tcW w:w="5037" w:type="dxa"/>
            <w:shd w:val="clear" w:color="auto" w:fill="auto"/>
            <w:hideMark/>
          </w:tcPr>
          <w:p w14:paraId="440DFD85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3BB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เงินลงทุนในบริษัทร่วมและการร่วมค้าลดลง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67C3B9EC" w14:textId="5F7B5974" w:rsidR="00CB7FA6" w:rsidRPr="009F3BB6" w:rsidRDefault="001A6E01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(437)</w:t>
            </w:r>
          </w:p>
        </w:tc>
        <w:tc>
          <w:tcPr>
            <w:tcW w:w="236" w:type="dxa"/>
            <w:shd w:val="clear" w:color="auto" w:fill="auto"/>
          </w:tcPr>
          <w:p w14:paraId="5AC06E12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234B927D" w14:textId="77777777" w:rsidR="00CB7FA6" w:rsidRPr="009F3BB6" w:rsidRDefault="00AF2506" w:rsidP="0020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FA6" w:rsidRPr="009F3BB6" w14:paraId="0FD91C7E" w14:textId="77777777" w:rsidTr="00FD3A02">
        <w:tc>
          <w:tcPr>
            <w:tcW w:w="5037" w:type="dxa"/>
            <w:shd w:val="clear" w:color="auto" w:fill="auto"/>
            <w:hideMark/>
          </w:tcPr>
          <w:p w14:paraId="500AE8B3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 w:hint="cs"/>
                <w:sz w:val="30"/>
                <w:szCs w:val="30"/>
                <w:cs/>
              </w:rPr>
              <w:t>ค่าเช่าที่ดินจ่ายล่วงหน้าลดลง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4D8E03DA" w14:textId="2E21DF6D" w:rsidR="00CB7FA6" w:rsidRPr="009F3BB6" w:rsidRDefault="001A6E01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(2,050)</w:t>
            </w:r>
          </w:p>
        </w:tc>
        <w:tc>
          <w:tcPr>
            <w:tcW w:w="236" w:type="dxa"/>
            <w:shd w:val="clear" w:color="auto" w:fill="auto"/>
          </w:tcPr>
          <w:p w14:paraId="5C36A074" w14:textId="77777777" w:rsidR="00CB7FA6" w:rsidRPr="009F3BB6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36B66F50" w14:textId="0F1D1EF5" w:rsidR="00CB7FA6" w:rsidRPr="009F3BB6" w:rsidRDefault="00B83C10" w:rsidP="00B83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994FA8" w:rsidRPr="009F3BB6" w14:paraId="06AE9B9C" w14:textId="77777777" w:rsidTr="005462F7">
        <w:tc>
          <w:tcPr>
            <w:tcW w:w="5037" w:type="dxa"/>
            <w:shd w:val="clear" w:color="auto" w:fill="auto"/>
          </w:tcPr>
          <w:p w14:paraId="1726CBBE" w14:textId="77777777" w:rsidR="00994FA8" w:rsidRPr="009F3BB6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3BB6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สินทรัพย์อื่นเพิ่มขึ้น</w:t>
            </w:r>
            <w:r w:rsidR="00AA3941" w:rsidRPr="009F3BB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A3941" w:rsidRPr="009F3BB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AA3941" w:rsidRPr="009F3B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4662F3D1" w14:textId="62A3831F" w:rsidR="00994FA8" w:rsidRPr="009F3BB6" w:rsidRDefault="001A6E01" w:rsidP="00AA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070D1" w14:textId="77777777" w:rsidR="00994FA8" w:rsidRPr="009F3BB6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2664DE3D" w14:textId="57DFC095" w:rsidR="00994FA8" w:rsidRPr="009F3BB6" w:rsidRDefault="00B83C10" w:rsidP="005B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4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94FA8" w:rsidRPr="009F3BB6" w14:paraId="0702ED61" w14:textId="77777777" w:rsidTr="002061A3">
        <w:trPr>
          <w:trHeight w:val="263"/>
        </w:trPr>
        <w:tc>
          <w:tcPr>
            <w:tcW w:w="5037" w:type="dxa"/>
            <w:shd w:val="clear" w:color="auto" w:fill="auto"/>
            <w:hideMark/>
          </w:tcPr>
          <w:p w14:paraId="73947427" w14:textId="77777777" w:rsidR="00994FA8" w:rsidRPr="009F3BB6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3BB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2138FD1F" w14:textId="58F6D81D" w:rsidR="00994FA8" w:rsidRPr="009F3BB6" w:rsidRDefault="001A6E01" w:rsidP="0099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(2,208)</w:t>
            </w:r>
          </w:p>
        </w:tc>
        <w:tc>
          <w:tcPr>
            <w:tcW w:w="236" w:type="dxa"/>
            <w:shd w:val="clear" w:color="auto" w:fill="auto"/>
          </w:tcPr>
          <w:p w14:paraId="225358F8" w14:textId="77777777" w:rsidR="00994FA8" w:rsidRPr="009F3BB6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7288D93D" w14:textId="41489BFA" w:rsidR="00994FA8" w:rsidRPr="009F3BB6" w:rsidRDefault="00B83C10" w:rsidP="005B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495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(265)</w:t>
            </w:r>
          </w:p>
        </w:tc>
      </w:tr>
      <w:tr w:rsidR="00994FA8" w:rsidRPr="009F3BB6" w14:paraId="6B2D024F" w14:textId="77777777" w:rsidTr="002061A3">
        <w:trPr>
          <w:trHeight w:val="254"/>
        </w:trPr>
        <w:tc>
          <w:tcPr>
            <w:tcW w:w="5037" w:type="dxa"/>
            <w:shd w:val="clear" w:color="auto" w:fill="auto"/>
            <w:hideMark/>
          </w:tcPr>
          <w:p w14:paraId="16594B3A" w14:textId="77777777" w:rsidR="00994FA8" w:rsidRPr="009F3BB6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รายได้ค่าเช่ารับล่วงหน้าลดลง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7AA7B141" w14:textId="2099EA69" w:rsidR="00994FA8" w:rsidRPr="009F3BB6" w:rsidRDefault="001A6E01" w:rsidP="0099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6,329</w:t>
            </w:r>
          </w:p>
        </w:tc>
        <w:tc>
          <w:tcPr>
            <w:tcW w:w="236" w:type="dxa"/>
            <w:shd w:val="clear" w:color="auto" w:fill="auto"/>
          </w:tcPr>
          <w:p w14:paraId="0E480BDE" w14:textId="77777777" w:rsidR="00994FA8" w:rsidRPr="009F3BB6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7CFC03DC" w14:textId="77777777" w:rsidR="00994FA8" w:rsidRPr="009F3BB6" w:rsidRDefault="00AF2506" w:rsidP="0020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4FA8" w:rsidRPr="009F3BB6" w14:paraId="3BEC2338" w14:textId="77777777" w:rsidTr="00FD3A02">
        <w:tc>
          <w:tcPr>
            <w:tcW w:w="5037" w:type="dxa"/>
            <w:shd w:val="clear" w:color="auto" w:fill="auto"/>
            <w:hideMark/>
          </w:tcPr>
          <w:p w14:paraId="38BE866A" w14:textId="77777777" w:rsidR="00994FA8" w:rsidRPr="009F3BB6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164" w:hanging="16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003751C6" w14:textId="23E60591" w:rsidR="00994FA8" w:rsidRPr="009F3BB6" w:rsidRDefault="001A6E01" w:rsidP="0099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27F41">
              <w:rPr>
                <w:rFonts w:ascii="Angsana New" w:hAnsi="Angsana New"/>
                <w:sz w:val="30"/>
                <w:szCs w:val="30"/>
              </w:rPr>
              <w:t>403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48D46C" w14:textId="77777777" w:rsidR="00994FA8" w:rsidRPr="009F3BB6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360A159E" w14:textId="77777777" w:rsidR="00994FA8" w:rsidRPr="009F3BB6" w:rsidRDefault="00AF2506" w:rsidP="0020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4FA8" w:rsidRPr="009F3BB6" w14:paraId="04C95288" w14:textId="77777777" w:rsidTr="00FD3A02">
        <w:tc>
          <w:tcPr>
            <w:tcW w:w="5037" w:type="dxa"/>
            <w:shd w:val="clear" w:color="auto" w:fill="auto"/>
          </w:tcPr>
          <w:p w14:paraId="6D0FE67F" w14:textId="77777777" w:rsidR="00994FA8" w:rsidRPr="009F3BB6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3BB6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หนี้สินอื่นลดลง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160A7719" w14:textId="448917A8" w:rsidR="00994FA8" w:rsidRPr="009F3BB6" w:rsidRDefault="001A6E01" w:rsidP="005B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A87AF5C" w14:textId="77777777" w:rsidR="00994FA8" w:rsidRPr="009F3BB6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325F1585" w14:textId="77777777" w:rsidR="00994FA8" w:rsidRPr="009F3BB6" w:rsidRDefault="00AF2506" w:rsidP="0020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4FA8" w:rsidRPr="009F3BB6" w14:paraId="6D9E811B" w14:textId="77777777" w:rsidTr="00FD3A02">
        <w:tc>
          <w:tcPr>
            <w:tcW w:w="5037" w:type="dxa"/>
            <w:shd w:val="clear" w:color="auto" w:fill="auto"/>
            <w:hideMark/>
          </w:tcPr>
          <w:p w14:paraId="3A6FDC43" w14:textId="77777777" w:rsidR="00994FA8" w:rsidRPr="009F3BB6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3BB6">
              <w:rPr>
                <w:rFonts w:ascii="Angsana New" w:hAnsi="Angsana New" w:hint="cs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7061BA4C" w14:textId="6E339338" w:rsidR="00994FA8" w:rsidRPr="009F3BB6" w:rsidRDefault="001A6E01" w:rsidP="0099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B159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B159C">
              <w:rPr>
                <w:rFonts w:ascii="Angsana New" w:hAnsi="Angsana New"/>
                <w:sz w:val="30"/>
                <w:szCs w:val="30"/>
              </w:rPr>
              <w:t>01</w:t>
            </w:r>
            <w:r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236" w:type="dxa"/>
            <w:shd w:val="clear" w:color="auto" w:fill="auto"/>
          </w:tcPr>
          <w:p w14:paraId="7034EC25" w14:textId="77777777" w:rsidR="00994FA8" w:rsidRPr="009F3BB6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39542F11" w14:textId="77777777" w:rsidR="00994FA8" w:rsidRPr="009F3BB6" w:rsidRDefault="00AF2506" w:rsidP="0020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B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4CBD228" w14:textId="77777777" w:rsidR="00CB7FA6" w:rsidRPr="00B45AFD" w:rsidRDefault="00704E33" w:rsidP="00704E3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cs/>
        </w:rPr>
        <w:br w:type="page"/>
      </w:r>
      <w:r w:rsidR="00CB7FA6" w:rsidRPr="00B45AFD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การจัดประเภทรายการใหม่</w:t>
      </w:r>
      <w:r w:rsidR="00CB7FA6" w:rsidRPr="00B45AFD">
        <w:rPr>
          <w:rFonts w:ascii="Angsana New" w:hAnsi="Angsana New"/>
          <w:sz w:val="30"/>
          <w:szCs w:val="30"/>
          <w:cs/>
        </w:rPr>
        <w:t xml:space="preserve">   </w:t>
      </w:r>
    </w:p>
    <w:p w14:paraId="4A4A315B" w14:textId="77777777" w:rsidR="00CB7FA6" w:rsidRPr="008513CF" w:rsidRDefault="00CB7FA6" w:rsidP="008513CF">
      <w:pPr>
        <w:rPr>
          <w:sz w:val="30"/>
          <w:szCs w:val="30"/>
        </w:rPr>
      </w:pPr>
    </w:p>
    <w:p w14:paraId="1B544E65" w14:textId="26DD5C70" w:rsidR="00CB7FA6" w:rsidRPr="00CB68D9" w:rsidRDefault="00CB7FA6" w:rsidP="00CA7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-133"/>
        <w:jc w:val="thaiDistribute"/>
        <w:rPr>
          <w:rFonts w:ascii="Angsana New" w:eastAsia="MS Mincho" w:hAnsi="Angsana New"/>
          <w:sz w:val="30"/>
          <w:szCs w:val="30"/>
        </w:rPr>
      </w:pPr>
      <w:r w:rsidRPr="00CB68D9">
        <w:rPr>
          <w:rFonts w:ascii="Angsana New" w:eastAsia="MS Mincho" w:hAnsi="Angsana New" w:hint="cs"/>
          <w:sz w:val="30"/>
          <w:szCs w:val="30"/>
          <w:cs/>
        </w:rPr>
        <w:t>รายการบางรายการในงบการเงิน</w:t>
      </w:r>
      <w:r w:rsidR="00422263" w:rsidRPr="00CB68D9">
        <w:rPr>
          <w:rFonts w:ascii="Angsana New" w:eastAsia="MS Mincho" w:hAnsi="Angsana New" w:hint="cs"/>
          <w:sz w:val="30"/>
          <w:szCs w:val="30"/>
          <w:cs/>
        </w:rPr>
        <w:t>งวด</w:t>
      </w:r>
      <w:r w:rsidR="00647759" w:rsidRPr="00CB68D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897E97" w:rsidRPr="00CB68D9">
        <w:rPr>
          <w:rFonts w:ascii="Angsana New" w:eastAsia="MS Mincho" w:hAnsi="Angsana New"/>
          <w:sz w:val="30"/>
          <w:szCs w:val="30"/>
        </w:rPr>
        <w:t>/</w:t>
      </w:r>
      <w:r w:rsidR="00647759" w:rsidRPr="00CB68D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897E97" w:rsidRPr="00CB68D9">
        <w:rPr>
          <w:rFonts w:ascii="Angsana New" w:eastAsia="MS Mincho" w:hAnsi="Angsana New" w:hint="cs"/>
          <w:sz w:val="30"/>
          <w:szCs w:val="30"/>
          <w:cs/>
        </w:rPr>
        <w:t>ปี</w:t>
      </w:r>
      <w:r w:rsidRPr="00CB68D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8556AE" w:rsidRPr="00CB68D9">
        <w:rPr>
          <w:rFonts w:ascii="Angsana New" w:eastAsia="MS Mincho" w:hAnsi="Angsana New"/>
          <w:sz w:val="30"/>
          <w:szCs w:val="30"/>
        </w:rPr>
        <w:t>2562</w:t>
      </w:r>
      <w:r w:rsidRPr="00CB68D9">
        <w:rPr>
          <w:rFonts w:ascii="Angsana New" w:eastAsia="MS Mincho" w:hAnsi="Angsana New"/>
          <w:sz w:val="30"/>
          <w:szCs w:val="30"/>
        </w:rPr>
        <w:t xml:space="preserve"> </w:t>
      </w:r>
      <w:r w:rsidRPr="00CB68D9">
        <w:rPr>
          <w:rFonts w:ascii="Angsana New" w:eastAsia="MS Mincho" w:hAnsi="Angsana New" w:hint="cs"/>
          <w:sz w:val="30"/>
          <w:szCs w:val="30"/>
          <w:cs/>
        </w:rPr>
        <w:t>ได้จัดประเภทรายการใหม่ให้สอดคล้องกับการนำเสนองบการเงิน</w:t>
      </w:r>
      <w:r w:rsidR="00422263" w:rsidRPr="00CB68D9">
        <w:rPr>
          <w:rFonts w:ascii="Angsana New" w:eastAsia="MS Mincho" w:hAnsi="Angsana New" w:hint="cs"/>
          <w:sz w:val="30"/>
          <w:szCs w:val="30"/>
          <w:cs/>
        </w:rPr>
        <w:t>งวด</w:t>
      </w:r>
      <w:r w:rsidRPr="00CB68D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8556AE" w:rsidRPr="00CB68D9">
        <w:rPr>
          <w:rFonts w:ascii="Angsana New" w:eastAsia="MS Mincho" w:hAnsi="Angsana New"/>
          <w:sz w:val="30"/>
          <w:szCs w:val="30"/>
        </w:rPr>
        <w:t>2563</w:t>
      </w:r>
      <w:r w:rsidR="00E67316" w:rsidRPr="00CB68D9">
        <w:rPr>
          <w:rFonts w:ascii="Angsana New" w:eastAsia="MS Mincho" w:hAnsi="Angsana New"/>
          <w:sz w:val="30"/>
          <w:szCs w:val="30"/>
        </w:rPr>
        <w:t xml:space="preserve"> </w:t>
      </w:r>
      <w:r w:rsidRPr="00CB68D9">
        <w:rPr>
          <w:rFonts w:ascii="Angsana New" w:eastAsia="MS Mincho" w:hAnsi="Angsana New" w:hint="cs"/>
          <w:sz w:val="30"/>
          <w:szCs w:val="30"/>
          <w:cs/>
        </w:rPr>
        <w:t>มีดังนี้</w:t>
      </w:r>
      <w:r w:rsidR="00647759" w:rsidRPr="00CB68D9">
        <w:rPr>
          <w:rFonts w:ascii="Angsana New" w:eastAsia="MS Mincho" w:hAnsi="Angsana New" w:hint="cs"/>
          <w:sz w:val="30"/>
          <w:szCs w:val="30"/>
          <w:cs/>
        </w:rPr>
        <w:t xml:space="preserve"> </w:t>
      </w:r>
    </w:p>
    <w:p w14:paraId="0C504678" w14:textId="77777777" w:rsidR="00C1701B" w:rsidRPr="00B45AFD" w:rsidRDefault="00C1701B" w:rsidP="00704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right="-43"/>
        <w:jc w:val="thaiDistribute"/>
        <w:rPr>
          <w:rFonts w:ascii="Angsana New" w:eastAsia="MS Mincho" w:hAnsi="Angsana New"/>
          <w:spacing w:val="-2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50"/>
        <w:gridCol w:w="810"/>
        <w:gridCol w:w="237"/>
        <w:gridCol w:w="843"/>
        <w:gridCol w:w="270"/>
        <w:gridCol w:w="810"/>
        <w:gridCol w:w="270"/>
        <w:gridCol w:w="900"/>
        <w:gridCol w:w="270"/>
        <w:gridCol w:w="1080"/>
        <w:gridCol w:w="270"/>
        <w:gridCol w:w="990"/>
      </w:tblGrid>
      <w:tr w:rsidR="00C1701B" w:rsidRPr="00B45AFD" w14:paraId="2752A79D" w14:textId="77777777" w:rsidTr="00CD34BD">
        <w:trPr>
          <w:tblHeader/>
        </w:trPr>
        <w:tc>
          <w:tcPr>
            <w:tcW w:w="2250" w:type="dxa"/>
          </w:tcPr>
          <w:p w14:paraId="7EAC31E5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  <w:right w:val="nil"/>
            </w:tcBorders>
          </w:tcPr>
          <w:p w14:paraId="2F032942" w14:textId="77777777" w:rsidR="00C1701B" w:rsidRPr="00B45AFD" w:rsidRDefault="008556A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C1701B" w:rsidRPr="00B45AFD" w14:paraId="490CE694" w14:textId="77777777" w:rsidTr="00CD34BD">
        <w:trPr>
          <w:tblHeader/>
        </w:trPr>
        <w:tc>
          <w:tcPr>
            <w:tcW w:w="2250" w:type="dxa"/>
          </w:tcPr>
          <w:p w14:paraId="28F4F553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87428F9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54BEA8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D2329F0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701B" w:rsidRPr="00B45AFD" w14:paraId="0BD9BA23" w14:textId="77777777" w:rsidTr="00CD34BD">
        <w:trPr>
          <w:tblHeader/>
        </w:trPr>
        <w:tc>
          <w:tcPr>
            <w:tcW w:w="2250" w:type="dxa"/>
          </w:tcPr>
          <w:p w14:paraId="0EF6A87D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7AA8C64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54D8AF05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14:paraId="17BF32BA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D09D03B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8625ED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</w:tcPr>
          <w:p w14:paraId="6169BB4E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304380BE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28AED7F6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69FB129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C65F5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3EC04FB4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72BE9536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46F3D3E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8D3A7C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67095B0C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CF6B772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FE87352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9CE1A4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903AE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275EFF68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  <w:p w14:paraId="0279006B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7711AEDB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C6E0B48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B3C683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FD36516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หลังจัดประเภท</w:t>
            </w:r>
            <w:r w:rsidRPr="00B45AFD">
              <w:rPr>
                <w:rFonts w:ascii="Angsana New" w:hAnsi="Angsana New"/>
                <w:sz w:val="30"/>
                <w:szCs w:val="30"/>
              </w:rPr>
              <w:br/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</w:tr>
      <w:tr w:rsidR="00C1701B" w:rsidRPr="00B45AFD" w14:paraId="5FA7D819" w14:textId="77777777" w:rsidTr="00CD34BD">
        <w:trPr>
          <w:trHeight w:val="317"/>
          <w:tblHeader/>
        </w:trPr>
        <w:tc>
          <w:tcPr>
            <w:tcW w:w="2250" w:type="dxa"/>
          </w:tcPr>
          <w:p w14:paraId="3AC68C95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  <w:hideMark/>
          </w:tcPr>
          <w:p w14:paraId="6E0C0EFC" w14:textId="77777777" w:rsidR="00C1701B" w:rsidRPr="00B45AFD" w:rsidRDefault="00C1701B" w:rsidP="00C1701B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1701B" w:rsidRPr="00B45AFD" w14:paraId="46F9B949" w14:textId="77777777" w:rsidTr="00CD34BD">
        <w:tc>
          <w:tcPr>
            <w:tcW w:w="2250" w:type="dxa"/>
            <w:hideMark/>
          </w:tcPr>
          <w:p w14:paraId="451A2F58" w14:textId="77777777" w:rsidR="00C1701B" w:rsidRPr="00B45AFD" w:rsidRDefault="00C1701B" w:rsidP="00C1701B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810" w:type="dxa"/>
          </w:tcPr>
          <w:p w14:paraId="18970AE7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58A01C7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</w:tcPr>
          <w:p w14:paraId="4A732288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0A355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86CB3F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001CA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C143F3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8A982" w14:textId="77777777" w:rsidR="00C1701B" w:rsidRPr="00B45AFD" w:rsidRDefault="00C1701B" w:rsidP="00C170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6B9DBE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8F60BB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7ED68D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701B" w:rsidRPr="00B45AFD" w14:paraId="1E46EC36" w14:textId="77777777" w:rsidTr="00CD34BD">
        <w:trPr>
          <w:trHeight w:val="353"/>
        </w:trPr>
        <w:tc>
          <w:tcPr>
            <w:tcW w:w="2250" w:type="dxa"/>
          </w:tcPr>
          <w:p w14:paraId="75460C18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B45AF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กันยายน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14:paraId="1B4AE81C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3B74986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</w:tcPr>
          <w:p w14:paraId="498C5ADE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6D18A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7215B45" w14:textId="77777777" w:rsidR="00C1701B" w:rsidRPr="00B45AFD" w:rsidRDefault="00C1701B" w:rsidP="00C1701B">
            <w:pPr>
              <w:tabs>
                <w:tab w:val="clear" w:pos="680"/>
                <w:tab w:val="decimal" w:pos="612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7527D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E458E1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296EA" w14:textId="77777777" w:rsidR="00C1701B" w:rsidRPr="00B45AFD" w:rsidRDefault="00C1701B" w:rsidP="00C170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D46D6B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27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6769D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B14F96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701B" w:rsidRPr="00B45AFD" w14:paraId="49E12D9D" w14:textId="77777777" w:rsidTr="00CD34BD">
        <w:tc>
          <w:tcPr>
            <w:tcW w:w="2250" w:type="dxa"/>
            <w:hideMark/>
          </w:tcPr>
          <w:p w14:paraId="21E0885E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DDC5331" w14:textId="7A04A07B" w:rsidR="00C1701B" w:rsidRPr="00B45AFD" w:rsidRDefault="00E2472E" w:rsidP="00B3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37" w:type="dxa"/>
          </w:tcPr>
          <w:p w14:paraId="48705EDC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</w:tcPr>
          <w:p w14:paraId="19F3F285" w14:textId="3CE4FC95" w:rsidR="00C1701B" w:rsidRPr="00B45AFD" w:rsidRDefault="00E2472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AB8E91" w14:textId="77777777" w:rsidR="00C1701B" w:rsidRPr="00B45AFD" w:rsidRDefault="00C1701B" w:rsidP="00C1701B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68917A2" w14:textId="77FD8A65" w:rsidR="00C1701B" w:rsidRPr="00B45AFD" w:rsidRDefault="00E2472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645C7C37" w14:textId="77777777" w:rsidR="00C1701B" w:rsidRPr="00B45AFD" w:rsidRDefault="00C1701B" w:rsidP="00C1701B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162611" w14:textId="6636D096" w:rsidR="00C1701B" w:rsidRPr="00B45AFD" w:rsidRDefault="00E2472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2BBF3D15" w14:textId="77777777" w:rsidR="00C1701B" w:rsidRPr="00B45AFD" w:rsidRDefault="00C1701B" w:rsidP="00C170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71F7A" w14:textId="3C4766DE" w:rsidR="00C1701B" w:rsidRPr="00B45AFD" w:rsidRDefault="00E2472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A9F64C9" w14:textId="77777777" w:rsidR="00C1701B" w:rsidRPr="00B45AFD" w:rsidRDefault="00C1701B" w:rsidP="00C1701B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EA4837" w14:textId="78300363" w:rsidR="00C1701B" w:rsidRPr="00B45AFD" w:rsidRDefault="00E2472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C1701B" w:rsidRPr="00B45AFD" w14:paraId="4613903D" w14:textId="77777777" w:rsidTr="00CD34BD">
        <w:tc>
          <w:tcPr>
            <w:tcW w:w="2250" w:type="dxa"/>
            <w:hideMark/>
          </w:tcPr>
          <w:p w14:paraId="5E9FAC63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2EA52F54" w14:textId="273A00D7" w:rsidR="00C1701B" w:rsidRPr="00B45AFD" w:rsidRDefault="00E2472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37" w:type="dxa"/>
          </w:tcPr>
          <w:p w14:paraId="1215696F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A7A787A" w14:textId="63265CEC" w:rsidR="00C1701B" w:rsidRPr="00B45AFD" w:rsidRDefault="00E2472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276CC028" w14:textId="77777777" w:rsidR="00C1701B" w:rsidRPr="00B45AFD" w:rsidRDefault="00C1701B" w:rsidP="00C1701B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147E39" w14:textId="66EA82EB" w:rsidR="00C1701B" w:rsidRPr="00B45AFD" w:rsidRDefault="00E2472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373B1352" w14:textId="77777777" w:rsidR="00C1701B" w:rsidRPr="00B45AFD" w:rsidRDefault="00C1701B" w:rsidP="00C170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60F69F" w14:textId="228C8E2D" w:rsidR="00C1701B" w:rsidRPr="00B45AFD" w:rsidRDefault="00E2472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52E216B0" w14:textId="77777777" w:rsidR="00C1701B" w:rsidRPr="00B45AFD" w:rsidRDefault="00C1701B" w:rsidP="00C170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8D518D" w14:textId="5A08CFDB" w:rsidR="00C1701B" w:rsidRPr="00B45AFD" w:rsidRDefault="00E2472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367E727A" w14:textId="77777777" w:rsidR="00C1701B" w:rsidRPr="00B45AFD" w:rsidRDefault="00C1701B" w:rsidP="00C170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FA8D82" w14:textId="6D43EDA6" w:rsidR="00C1701B" w:rsidRPr="00B45AFD" w:rsidRDefault="00E2472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F32921" w:rsidRPr="00B45AFD" w14:paraId="5AB837E9" w14:textId="77777777" w:rsidTr="00CD34BD">
        <w:tc>
          <w:tcPr>
            <w:tcW w:w="2250" w:type="dxa"/>
          </w:tcPr>
          <w:p w14:paraId="77915018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</w:p>
          <w:p w14:paraId="1CBAA40E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810" w:type="dxa"/>
          </w:tcPr>
          <w:p w14:paraId="49B181CF" w14:textId="77777777" w:rsidR="00F32921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7524705" w14:textId="412B8047" w:rsidR="00E2472E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(8,092)</w:t>
            </w:r>
          </w:p>
        </w:tc>
        <w:tc>
          <w:tcPr>
            <w:tcW w:w="237" w:type="dxa"/>
          </w:tcPr>
          <w:p w14:paraId="0A7B5ED1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822134A" w14:textId="77777777" w:rsidR="00F32921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1EA594E" w14:textId="4E4AEAE7" w:rsidR="00E2472E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710311" w14:textId="77777777" w:rsidR="00F32921" w:rsidRPr="00B45AFD" w:rsidRDefault="00F32921" w:rsidP="00F3292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EDF175" w14:textId="77777777" w:rsidR="00F32921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290E193" w14:textId="091F3BAB" w:rsidR="00E2472E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(8,089)</w:t>
            </w:r>
          </w:p>
        </w:tc>
        <w:tc>
          <w:tcPr>
            <w:tcW w:w="270" w:type="dxa"/>
          </w:tcPr>
          <w:p w14:paraId="7B2AA488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F9FB62" w14:textId="77777777" w:rsidR="00F32921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67B5084" w14:textId="71D61097" w:rsidR="00E2472E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(3,000)</w:t>
            </w:r>
          </w:p>
        </w:tc>
        <w:tc>
          <w:tcPr>
            <w:tcW w:w="270" w:type="dxa"/>
          </w:tcPr>
          <w:p w14:paraId="73CCD395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3D4773" w14:textId="77777777" w:rsidR="00F32921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445650C4" w14:textId="1DEAF6A6" w:rsidR="00E2472E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654BAA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1D2A4D" w14:textId="77777777" w:rsidR="00F32921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641D7FAF" w14:textId="1FE8203A" w:rsidR="00E2472E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2,997</w:t>
            </w:r>
          </w:p>
        </w:tc>
      </w:tr>
      <w:tr w:rsidR="00F32921" w:rsidRPr="00B45AFD" w14:paraId="3FC81A81" w14:textId="77777777" w:rsidTr="004D386D">
        <w:trPr>
          <w:trHeight w:val="235"/>
        </w:trPr>
        <w:tc>
          <w:tcPr>
            <w:tcW w:w="2250" w:type="dxa"/>
          </w:tcPr>
          <w:p w14:paraId="6845CF97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39CDEA" w14:textId="77777777" w:rsidR="00F32921" w:rsidRPr="00B45AFD" w:rsidRDefault="00F32921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99D5FBA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E349E" w14:textId="2B2284D9" w:rsidR="00F32921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7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E56744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B77BB1" w14:textId="77777777" w:rsidR="00F32921" w:rsidRPr="00B45AFD" w:rsidRDefault="00F32921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0DC91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EA610C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9CFF1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B2E70" w14:textId="5A04F90C" w:rsidR="00F32921" w:rsidRPr="00B45AFD" w:rsidRDefault="00E2472E" w:rsidP="00C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5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7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C14905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AFF7C" w14:textId="77777777" w:rsidR="00F32921" w:rsidRPr="00B45AFD" w:rsidRDefault="00F32921" w:rsidP="00F32921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2921" w:rsidRPr="00B45AFD" w14:paraId="68645875" w14:textId="77777777" w:rsidTr="00156F14">
        <w:trPr>
          <w:trHeight w:val="179"/>
        </w:trPr>
        <w:tc>
          <w:tcPr>
            <w:tcW w:w="2250" w:type="dxa"/>
          </w:tcPr>
          <w:p w14:paraId="7AAD9469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0238045" w14:textId="77777777" w:rsidR="00F32921" w:rsidRPr="00B45AFD" w:rsidRDefault="00F32921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CFCC849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</w:tcPr>
          <w:p w14:paraId="289C5DAE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2A8CA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D21948" w14:textId="77777777" w:rsidR="00F32921" w:rsidRPr="00B45AFD" w:rsidRDefault="00F32921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20DF6F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287DF7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541FF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771C89A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9842C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C09016" w14:textId="77777777" w:rsidR="00F32921" w:rsidRPr="00B45AFD" w:rsidRDefault="00F32921" w:rsidP="00F32921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2921" w:rsidRPr="00B45AFD" w14:paraId="00B23454" w14:textId="77777777" w:rsidTr="00CD34BD">
        <w:tc>
          <w:tcPr>
            <w:tcW w:w="2250" w:type="dxa"/>
          </w:tcPr>
          <w:p w14:paraId="6CA270BE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810" w:type="dxa"/>
          </w:tcPr>
          <w:p w14:paraId="2ECC2CF9" w14:textId="77777777" w:rsidR="00F32921" w:rsidRPr="00B45AFD" w:rsidRDefault="00F32921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9E62159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3C9A4BD1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B6DC4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8EADB3" w14:textId="77777777" w:rsidR="00F32921" w:rsidRPr="00B45AFD" w:rsidRDefault="00F32921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AA065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D7F99E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FDB58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DE9A9A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0BC4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647EE" w14:textId="77777777" w:rsidR="00F32921" w:rsidRPr="00B45AFD" w:rsidRDefault="00F32921" w:rsidP="00F32921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7316" w:rsidRPr="00B45AFD" w14:paraId="79260056" w14:textId="77777777" w:rsidTr="00CD34BD">
        <w:tc>
          <w:tcPr>
            <w:tcW w:w="2250" w:type="dxa"/>
          </w:tcPr>
          <w:p w14:paraId="4F8E3D34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810" w:type="dxa"/>
          </w:tcPr>
          <w:p w14:paraId="1ECEC0B2" w14:textId="77777777" w:rsidR="00E67316" w:rsidRPr="00B45AFD" w:rsidRDefault="00E67316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C33292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777F6EF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91E3F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1A0E30" w14:textId="77777777" w:rsidR="00E67316" w:rsidRPr="00B45AFD" w:rsidRDefault="00E67316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EFCDD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577FAF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A40FB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2B9FF1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3DAAE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94843" w14:textId="77777777" w:rsidR="00E67316" w:rsidRPr="00B45AFD" w:rsidRDefault="00E67316" w:rsidP="00F32921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7316" w:rsidRPr="00B45AFD" w14:paraId="60F93748" w14:textId="77777777" w:rsidTr="00CD34BD">
        <w:tc>
          <w:tcPr>
            <w:tcW w:w="2250" w:type="dxa"/>
          </w:tcPr>
          <w:p w14:paraId="41E7E6D1" w14:textId="60C063F6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วันที่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3</w:t>
            </w:r>
            <w:r w:rsidR="0096166E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0 </w:t>
            </w:r>
            <w:r w:rsidR="0096166E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มิถุนายน </w:t>
            </w:r>
            <w:r w:rsidR="0096166E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256</w:t>
            </w:r>
            <w:r w:rsidR="005D3C17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14:paraId="788EB843" w14:textId="77777777" w:rsidR="00E67316" w:rsidRPr="00B45AFD" w:rsidRDefault="00E67316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63FE877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2CC5D61A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3781D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13D41D" w14:textId="77777777" w:rsidR="00E67316" w:rsidRPr="00B45AFD" w:rsidRDefault="00E67316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D45BC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29180A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BE9D6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96850C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C9B9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95FB3" w14:textId="77777777" w:rsidR="00E67316" w:rsidRPr="00B45AFD" w:rsidRDefault="00E67316" w:rsidP="00F32921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2921" w:rsidRPr="00B45AFD" w14:paraId="71C38330" w14:textId="77777777" w:rsidTr="00CD34BD">
        <w:tc>
          <w:tcPr>
            <w:tcW w:w="2250" w:type="dxa"/>
          </w:tcPr>
          <w:p w14:paraId="53CABC84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</w:t>
            </w:r>
          </w:p>
          <w:p w14:paraId="23AEFB5B" w14:textId="77777777" w:rsidR="00F32921" w:rsidRPr="00B45AFD" w:rsidRDefault="00F32921" w:rsidP="00F32921">
            <w:pPr>
              <w:ind w:left="43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บริการที่เกี่ยวข้อง</w:t>
            </w:r>
          </w:p>
        </w:tc>
        <w:tc>
          <w:tcPr>
            <w:tcW w:w="810" w:type="dxa"/>
          </w:tcPr>
          <w:p w14:paraId="40463708" w14:textId="77777777" w:rsidR="009864B3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8F9FE78" w14:textId="3624E4D1" w:rsidR="00E2472E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(425)</w:t>
            </w:r>
          </w:p>
        </w:tc>
        <w:tc>
          <w:tcPr>
            <w:tcW w:w="237" w:type="dxa"/>
          </w:tcPr>
          <w:p w14:paraId="09A42D45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ECFFDB0" w14:textId="77777777" w:rsidR="009864B3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367C01" w14:textId="62925BA0" w:rsidR="00E2472E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(42)</w:t>
            </w:r>
          </w:p>
        </w:tc>
        <w:tc>
          <w:tcPr>
            <w:tcW w:w="270" w:type="dxa"/>
          </w:tcPr>
          <w:p w14:paraId="1D400D1B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0E993C" w14:textId="77777777" w:rsidR="009864B3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0397C63" w14:textId="4F73C0AE" w:rsidR="00E2472E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(467)</w:t>
            </w:r>
          </w:p>
        </w:tc>
        <w:tc>
          <w:tcPr>
            <w:tcW w:w="270" w:type="dxa"/>
          </w:tcPr>
          <w:p w14:paraId="1865DB0D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7A2D7E" w14:textId="77777777" w:rsidR="009864B3" w:rsidRDefault="009864B3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EC09405" w14:textId="3CF26D60" w:rsidR="00E2472E" w:rsidRPr="00B45AFD" w:rsidRDefault="00E2472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270" w:type="dxa"/>
          </w:tcPr>
          <w:p w14:paraId="76B154BF" w14:textId="77777777" w:rsidR="009864B3" w:rsidRPr="00B45AFD" w:rsidRDefault="009864B3" w:rsidP="00F32921">
            <w:pPr>
              <w:tabs>
                <w:tab w:val="clear" w:pos="454"/>
                <w:tab w:val="decimal" w:pos="432"/>
                <w:tab w:val="decimal" w:pos="612"/>
              </w:tabs>
              <w:ind w:left="-108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E1CF2F" w14:textId="77777777" w:rsidR="009864B3" w:rsidRDefault="009864B3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D2CBFD8" w14:textId="4C53881E" w:rsidR="00E2472E" w:rsidRPr="00B45AFD" w:rsidRDefault="00E2472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C038D5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C8B41B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A2401C" w14:textId="77777777" w:rsidR="009864B3" w:rsidRDefault="009864B3" w:rsidP="00E2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36017A74" w14:textId="51FC5040" w:rsidR="00E2472E" w:rsidRPr="00B45AFD" w:rsidRDefault="00E2472E" w:rsidP="00E2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</w:t>
            </w:r>
            <w:r w:rsidR="008A09A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2472E" w:rsidRPr="00B45AFD" w14:paraId="2553F913" w14:textId="77777777" w:rsidTr="00CD34BD">
        <w:tc>
          <w:tcPr>
            <w:tcW w:w="2250" w:type="dxa"/>
          </w:tcPr>
          <w:p w14:paraId="351811DE" w14:textId="77777777" w:rsidR="00E2472E" w:rsidRDefault="00E2472E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  <w:p w14:paraId="16840CD9" w14:textId="0CD07B55" w:rsidR="00E2472E" w:rsidRPr="00B45AFD" w:rsidRDefault="00E2472E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</w:t>
            </w:r>
          </w:p>
        </w:tc>
        <w:tc>
          <w:tcPr>
            <w:tcW w:w="810" w:type="dxa"/>
          </w:tcPr>
          <w:p w14:paraId="774DE600" w14:textId="77777777" w:rsidR="00E2472E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2ED92A8" w14:textId="31B9E347" w:rsidR="00E2472E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(948)</w:t>
            </w:r>
          </w:p>
        </w:tc>
        <w:tc>
          <w:tcPr>
            <w:tcW w:w="237" w:type="dxa"/>
          </w:tcPr>
          <w:p w14:paraId="4F202F37" w14:textId="77777777" w:rsidR="00E2472E" w:rsidRPr="00B45AFD" w:rsidRDefault="00E2472E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45E030B2" w14:textId="77777777" w:rsidR="00E2472E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0C0384F" w14:textId="111791AA" w:rsidR="00E2472E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093CF4B0" w14:textId="77777777" w:rsidR="00E2472E" w:rsidRPr="00B45AFD" w:rsidRDefault="00E2472E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66B656" w14:textId="77777777" w:rsidR="00E2472E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283AA15" w14:textId="546DF00F" w:rsidR="00E2472E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08634" w14:textId="77777777" w:rsidR="00E2472E" w:rsidRPr="00B45AFD" w:rsidRDefault="00E2472E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6977C8" w14:textId="77777777" w:rsidR="00E2472E" w:rsidRDefault="00E2472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AC93090" w14:textId="14250854" w:rsidR="00E2472E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58F395" w14:textId="77777777" w:rsidR="00E2472E" w:rsidRPr="00B45AFD" w:rsidRDefault="00E2472E" w:rsidP="00F32921">
            <w:pPr>
              <w:tabs>
                <w:tab w:val="clear" w:pos="454"/>
                <w:tab w:val="decimal" w:pos="432"/>
                <w:tab w:val="decimal" w:pos="612"/>
              </w:tabs>
              <w:ind w:left="-108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90D09C" w14:textId="77777777" w:rsidR="00E2472E" w:rsidRDefault="00E2472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6856ADB" w14:textId="579FBFDF" w:rsidR="00E2472E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611139" w14:textId="77777777" w:rsidR="00E2472E" w:rsidRPr="00B45AFD" w:rsidRDefault="00E2472E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D6E665" w14:textId="77777777" w:rsidR="00E2472E" w:rsidRDefault="00E2472E" w:rsidP="00E2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11DEA45B" w14:textId="645171BA" w:rsidR="00E2472E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562AA828" w14:textId="77777777" w:rsidTr="00CD34BD">
        <w:tc>
          <w:tcPr>
            <w:tcW w:w="2250" w:type="dxa"/>
          </w:tcPr>
          <w:p w14:paraId="748CBA7A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810" w:type="dxa"/>
          </w:tcPr>
          <w:p w14:paraId="55DAC5D7" w14:textId="70985BCD" w:rsidR="00F32921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37" w:type="dxa"/>
          </w:tcPr>
          <w:p w14:paraId="44E4BC1F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1611C423" w14:textId="503BDA9C" w:rsidR="00F32921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29E2225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790BE75" w14:textId="189F6218" w:rsidR="00F32921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76041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64579C" w14:textId="5D8D1917" w:rsidR="00F32921" w:rsidRPr="00B45AFD" w:rsidRDefault="00E2472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3581C5C7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8D2F6B" w14:textId="2690A7A1" w:rsidR="00F32921" w:rsidRPr="00B45AFD" w:rsidRDefault="00E2472E" w:rsidP="00E2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610AB1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E3F494" w14:textId="2384DFE3" w:rsidR="00F32921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074C" w:rsidRPr="00B45AFD" w14:paraId="74043FDA" w14:textId="77777777" w:rsidTr="00CD34BD">
        <w:tc>
          <w:tcPr>
            <w:tcW w:w="2250" w:type="dxa"/>
          </w:tcPr>
          <w:p w14:paraId="3D81F0EE" w14:textId="77777777" w:rsidR="007E074C" w:rsidRPr="00B45AFD" w:rsidRDefault="007E074C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810" w:type="dxa"/>
          </w:tcPr>
          <w:p w14:paraId="3D04B19A" w14:textId="64183BFA" w:rsidR="007E074C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37" w:type="dxa"/>
          </w:tcPr>
          <w:p w14:paraId="781E444C" w14:textId="77777777" w:rsidR="007E074C" w:rsidRPr="00B45AFD" w:rsidRDefault="007E074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3C2F1244" w14:textId="2B154370" w:rsidR="007E074C" w:rsidRPr="00B45AFD" w:rsidRDefault="00E2472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4DCA1E0" w14:textId="77777777" w:rsidR="007E074C" w:rsidRPr="00B45AFD" w:rsidRDefault="007E074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3B1326" w14:textId="3582E2C0" w:rsidR="007E074C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A6D8D" w14:textId="77777777" w:rsidR="007E074C" w:rsidRPr="00B45AFD" w:rsidRDefault="007E074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297E69" w14:textId="48CBBEFD" w:rsidR="007E074C" w:rsidRPr="00B45AFD" w:rsidRDefault="00E2472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42E340DC" w14:textId="77777777" w:rsidR="007E074C" w:rsidRPr="00B45AFD" w:rsidRDefault="007E074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3C1309" w14:textId="167B8842" w:rsidR="007E074C" w:rsidRPr="00B45AFD" w:rsidRDefault="00E2472E" w:rsidP="00E2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B31550" w14:textId="77777777" w:rsidR="007E074C" w:rsidRPr="00B45AFD" w:rsidRDefault="007E074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457E1F" w14:textId="3B8DCFD9" w:rsidR="007E074C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73BE8988" w14:textId="77777777" w:rsidTr="00CD34BD">
        <w:tc>
          <w:tcPr>
            <w:tcW w:w="2250" w:type="dxa"/>
          </w:tcPr>
          <w:p w14:paraId="6212912B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  <w:p w14:paraId="7D580BF0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จากบริษัทร่วม</w:t>
            </w:r>
          </w:p>
        </w:tc>
        <w:tc>
          <w:tcPr>
            <w:tcW w:w="810" w:type="dxa"/>
          </w:tcPr>
          <w:p w14:paraId="797727CA" w14:textId="77777777" w:rsidR="009864B3" w:rsidRDefault="009864B3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FE34B3E" w14:textId="4270189D" w:rsidR="00E2472E" w:rsidRPr="00B45AFD" w:rsidRDefault="00E2472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(77)</w:t>
            </w:r>
          </w:p>
        </w:tc>
        <w:tc>
          <w:tcPr>
            <w:tcW w:w="237" w:type="dxa"/>
          </w:tcPr>
          <w:p w14:paraId="2DCA7A5E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CA3D287" w14:textId="77777777" w:rsidR="009864B3" w:rsidRDefault="009864B3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6EC3653" w14:textId="3B8FD8E1" w:rsidR="00E2472E" w:rsidRPr="00B45AFD" w:rsidRDefault="00E2472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0EED02AB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352D29" w14:textId="77777777" w:rsidR="009864B3" w:rsidRDefault="009864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B8A7A61" w14:textId="21126154" w:rsidR="00E2472E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5BBBE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D8793E" w14:textId="77777777" w:rsidR="009864B3" w:rsidRDefault="009864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3E64DDA" w14:textId="54B036E2" w:rsidR="00E2472E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5470A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EBE240" w14:textId="77777777" w:rsidR="009864B3" w:rsidRDefault="009864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F448B31" w14:textId="14538792" w:rsidR="00E2472E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CC4F3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ACA898" w14:textId="77777777" w:rsidR="009864B3" w:rsidRDefault="009864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153029C1" w14:textId="32CC92E1" w:rsidR="00E2472E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31623A75" w14:textId="77777777" w:rsidTr="00CD34BD">
        <w:tc>
          <w:tcPr>
            <w:tcW w:w="2250" w:type="dxa"/>
          </w:tcPr>
          <w:p w14:paraId="6FAF1DFD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810" w:type="dxa"/>
          </w:tcPr>
          <w:p w14:paraId="2C1E6F38" w14:textId="616D26CF" w:rsidR="00F32921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69D7802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211B534" w14:textId="50F77E7A" w:rsidR="00F32921" w:rsidRPr="00B45AFD" w:rsidRDefault="00E2472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(77)</w:t>
            </w:r>
          </w:p>
        </w:tc>
        <w:tc>
          <w:tcPr>
            <w:tcW w:w="270" w:type="dxa"/>
          </w:tcPr>
          <w:p w14:paraId="7C614283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418564" w14:textId="1490A271" w:rsidR="00F32921" w:rsidRPr="00B45AFD" w:rsidRDefault="00E2472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(77)</w:t>
            </w:r>
          </w:p>
        </w:tc>
        <w:tc>
          <w:tcPr>
            <w:tcW w:w="270" w:type="dxa"/>
          </w:tcPr>
          <w:p w14:paraId="7EA72A29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09691E" w14:textId="07366382" w:rsidR="00F32921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129869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6DDF5E" w14:textId="34579335" w:rsidR="00F32921" w:rsidRPr="00B45AFD" w:rsidRDefault="00E2472E" w:rsidP="00E2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270" w:type="dxa"/>
          </w:tcPr>
          <w:p w14:paraId="301EF04B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F52A3D" w14:textId="58D93797" w:rsidR="00F32921" w:rsidRPr="00B45AFD" w:rsidRDefault="00E2472E" w:rsidP="00E2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(28)</w:t>
            </w:r>
          </w:p>
        </w:tc>
      </w:tr>
      <w:tr w:rsidR="00F32921" w:rsidRPr="00ED0774" w14:paraId="07F6B288" w14:textId="77777777" w:rsidTr="00CD34BD">
        <w:tc>
          <w:tcPr>
            <w:tcW w:w="2250" w:type="dxa"/>
          </w:tcPr>
          <w:p w14:paraId="20695B3F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04DE30F8" w14:textId="3376C2FE" w:rsidR="00F32921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B094C98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ECC4D65" w14:textId="41BBF41C" w:rsidR="00F32921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C1DDED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6BBCD0" w14:textId="1C336CEF" w:rsidR="00F32921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7711A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FA978A" w14:textId="63F8E602" w:rsidR="00F32921" w:rsidRPr="00B45AFD" w:rsidRDefault="00E2472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0394393E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64A429" w14:textId="1EB73491" w:rsidR="00F32921" w:rsidRPr="00B45AFD" w:rsidRDefault="00E2472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7FAB246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963185" w14:textId="2036897A" w:rsidR="00F32921" w:rsidRPr="00B45AFD" w:rsidRDefault="00E2472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294FB667" w14:textId="77777777" w:rsidTr="00CD34BD">
        <w:tc>
          <w:tcPr>
            <w:tcW w:w="2250" w:type="dxa"/>
          </w:tcPr>
          <w:p w14:paraId="13B428C5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810" w:type="dxa"/>
          </w:tcPr>
          <w:p w14:paraId="018CC551" w14:textId="7766E478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237" w:type="dxa"/>
          </w:tcPr>
          <w:p w14:paraId="107A6D4D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43BFD148" w14:textId="7AEA4B93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30CC7FE0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5285E6" w14:textId="140B1434" w:rsidR="00F32921" w:rsidRPr="00B45AFD" w:rsidRDefault="0022078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E79401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25E732" w14:textId="30EC2B9C" w:rsidR="00F32921" w:rsidRPr="00B45AFD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(169)</w:t>
            </w:r>
          </w:p>
        </w:tc>
        <w:tc>
          <w:tcPr>
            <w:tcW w:w="270" w:type="dxa"/>
          </w:tcPr>
          <w:p w14:paraId="2423342B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9528A4" w14:textId="11F7B684" w:rsidR="00F32921" w:rsidRPr="00B45AFD" w:rsidRDefault="009E2B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7644FF4E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034A8C" w14:textId="6721A3C4" w:rsidR="00F32921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6306209A" w14:textId="77777777" w:rsidTr="00CD34BD">
        <w:tc>
          <w:tcPr>
            <w:tcW w:w="2250" w:type="dxa"/>
          </w:tcPr>
          <w:p w14:paraId="72154337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810" w:type="dxa"/>
          </w:tcPr>
          <w:p w14:paraId="34C07EDB" w14:textId="4157B99E" w:rsidR="00F32921" w:rsidRPr="00B45AFD" w:rsidRDefault="0022078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7CF645C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4A49FE3B" w14:textId="4442A31E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270" w:type="dxa"/>
          </w:tcPr>
          <w:p w14:paraId="13AAEAFD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F059F50" w14:textId="7C4571D9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270" w:type="dxa"/>
          </w:tcPr>
          <w:p w14:paraId="35BD8AC4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815EB7" w14:textId="6F51CF05" w:rsidR="00F32921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B6054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4B6C28" w14:textId="4207D901" w:rsidR="00F32921" w:rsidRPr="00B45AFD" w:rsidRDefault="009E2BB3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  <w:tc>
          <w:tcPr>
            <w:tcW w:w="270" w:type="dxa"/>
          </w:tcPr>
          <w:p w14:paraId="6680F4C0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3A48C1" w14:textId="10544440" w:rsidR="00F32921" w:rsidRPr="00B45AFD" w:rsidRDefault="00C12D5B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</w:tr>
      <w:tr w:rsidR="00F32921" w:rsidRPr="00B45AFD" w14:paraId="2703F8AD" w14:textId="77777777" w:rsidTr="00CD34BD">
        <w:tc>
          <w:tcPr>
            <w:tcW w:w="2250" w:type="dxa"/>
          </w:tcPr>
          <w:p w14:paraId="7D1DA3F6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</w:t>
            </w:r>
          </w:p>
          <w:p w14:paraId="75280368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อสังหาริมทรัพย์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เพื่อการ</w:t>
            </w:r>
          </w:p>
          <w:p w14:paraId="1B17B47B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56F14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810" w:type="dxa"/>
          </w:tcPr>
          <w:p w14:paraId="7BFCC047" w14:textId="77777777" w:rsidR="00620420" w:rsidRDefault="00620420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673534D" w14:textId="77777777" w:rsidR="0022078C" w:rsidRDefault="0022078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8923AD6" w14:textId="314F7FCC" w:rsidR="0022078C" w:rsidRPr="00B45AFD" w:rsidRDefault="0022078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CE81D47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CDB640F" w14:textId="77777777" w:rsidR="00620420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00560A7" w14:textId="77777777" w:rsidR="0022078C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245F10F" w14:textId="38B7E80D" w:rsidR="0022078C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(516)</w:t>
            </w:r>
          </w:p>
        </w:tc>
        <w:tc>
          <w:tcPr>
            <w:tcW w:w="270" w:type="dxa"/>
          </w:tcPr>
          <w:p w14:paraId="003DC5D6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378E37" w14:textId="77777777" w:rsidR="00620420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E4D55A8" w14:textId="77777777" w:rsidR="009E2BB3" w:rsidRDefault="009E2B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4C93ECB" w14:textId="53F1655B" w:rsidR="009E2BB3" w:rsidRPr="00B45AFD" w:rsidRDefault="009E2B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(516)</w:t>
            </w:r>
          </w:p>
        </w:tc>
        <w:tc>
          <w:tcPr>
            <w:tcW w:w="270" w:type="dxa"/>
          </w:tcPr>
          <w:p w14:paraId="677AECA0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3F42E8" w14:textId="77777777" w:rsidR="00620420" w:rsidRDefault="00620420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A50C2C2" w14:textId="77777777" w:rsidR="009E2BB3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DB88F19" w14:textId="674C72E7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69FA1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FF2D1B" w14:textId="77777777" w:rsidR="00620420" w:rsidRDefault="00620420" w:rsidP="0029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70EA3B1" w14:textId="77777777" w:rsidR="009E2BB3" w:rsidRDefault="009E2BB3" w:rsidP="0029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818BC89" w14:textId="27AA7C2B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05C06B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31E380" w14:textId="77777777" w:rsidR="00620420" w:rsidRDefault="00620420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9BA5240" w14:textId="77777777" w:rsidR="009E2BB3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152228A" w14:textId="6BF23B04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6666D8B5" w14:textId="77777777" w:rsidTr="00CD34BD">
        <w:tc>
          <w:tcPr>
            <w:tcW w:w="2250" w:type="dxa"/>
          </w:tcPr>
          <w:p w14:paraId="5E67D7F1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0" w:type="dxa"/>
          </w:tcPr>
          <w:p w14:paraId="50D4233F" w14:textId="56C2A744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237" w:type="dxa"/>
          </w:tcPr>
          <w:p w14:paraId="75591AE6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669E2C9" w14:textId="0A073803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72E3553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C0982E" w14:textId="0B3B603F" w:rsidR="00F32921" w:rsidRPr="00B45AFD" w:rsidRDefault="009E2B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70" w:type="dxa"/>
          </w:tcPr>
          <w:p w14:paraId="519AED2F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8A0110" w14:textId="3B20245B" w:rsidR="00F32921" w:rsidRPr="00B45AFD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(42)</w:t>
            </w:r>
          </w:p>
        </w:tc>
        <w:tc>
          <w:tcPr>
            <w:tcW w:w="270" w:type="dxa"/>
          </w:tcPr>
          <w:p w14:paraId="2C578640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C60B02" w14:textId="64FDF99D" w:rsidR="00F32921" w:rsidRPr="00B45AFD" w:rsidRDefault="009E2B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2CA129B0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C9163C" w14:textId="44439E70" w:rsidR="00F32921" w:rsidRPr="00B45AFD" w:rsidRDefault="009E2B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F32921" w:rsidRPr="00B45AFD" w14:paraId="7E1918CA" w14:textId="77777777" w:rsidTr="00CD34BD">
        <w:tc>
          <w:tcPr>
            <w:tcW w:w="2250" w:type="dxa"/>
          </w:tcPr>
          <w:p w14:paraId="12947A96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</w:t>
            </w:r>
          </w:p>
          <w:p w14:paraId="652F965F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บริการที่เกี่ยวข้อง</w:t>
            </w:r>
          </w:p>
        </w:tc>
        <w:tc>
          <w:tcPr>
            <w:tcW w:w="810" w:type="dxa"/>
          </w:tcPr>
          <w:p w14:paraId="4E863FDA" w14:textId="77777777" w:rsidR="00620420" w:rsidRDefault="00620420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7DFCBE6" w14:textId="481A325A" w:rsidR="0022078C" w:rsidRPr="00B45AFD" w:rsidRDefault="0022078C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37" w:type="dxa"/>
          </w:tcPr>
          <w:p w14:paraId="5F9E2812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EE3C597" w14:textId="77777777" w:rsidR="00F416AB" w:rsidRDefault="00F416AB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E52927E" w14:textId="161E3FC4" w:rsidR="0022078C" w:rsidRPr="00B45AFD" w:rsidRDefault="0075513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70CADF89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85D83C" w14:textId="77777777" w:rsidR="00F416AB" w:rsidRDefault="00F416AB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53F9C43" w14:textId="39A0E4AF" w:rsidR="009E2BB3" w:rsidRPr="00B45AFD" w:rsidRDefault="007F3BEF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5513E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14:paraId="145A6F97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2C1801" w14:textId="77777777" w:rsidR="00620420" w:rsidRDefault="00620420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40DC88D" w14:textId="59F36B40" w:rsidR="009E2BB3" w:rsidRPr="00B45AFD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FD3B472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910336" w14:textId="77777777" w:rsidR="00620420" w:rsidRDefault="00620420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B225B12" w14:textId="66971865" w:rsidR="009E2BB3" w:rsidRPr="00B45AFD" w:rsidRDefault="00C038D5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5513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00C99F5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B6206" w14:textId="77777777" w:rsidR="00F416AB" w:rsidRDefault="00F416AB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1964D1E" w14:textId="7A346395" w:rsidR="009E2BB3" w:rsidRPr="00B45AFD" w:rsidRDefault="0075513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F32921" w:rsidRPr="00B45AFD" w14:paraId="3E458C30" w14:textId="77777777" w:rsidTr="00CD34BD">
        <w:tc>
          <w:tcPr>
            <w:tcW w:w="2250" w:type="dxa"/>
          </w:tcPr>
          <w:p w14:paraId="23D8F39F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810" w:type="dxa"/>
          </w:tcPr>
          <w:p w14:paraId="5506F1E7" w14:textId="39F7C7BB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37" w:type="dxa"/>
          </w:tcPr>
          <w:p w14:paraId="067B0E47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39DF67BA" w14:textId="76D25F78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(432)</w:t>
            </w:r>
          </w:p>
        </w:tc>
        <w:tc>
          <w:tcPr>
            <w:tcW w:w="270" w:type="dxa"/>
          </w:tcPr>
          <w:p w14:paraId="4A9B0B4F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0DAD24" w14:textId="28DF1BC7" w:rsidR="00F32921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B816F1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5505BA" w14:textId="1A097B2D" w:rsidR="00F32921" w:rsidRPr="00B45AFD" w:rsidRDefault="00062964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C972CE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46388F" w14:textId="78C73DAB" w:rsidR="00F32921" w:rsidRPr="00B45AFD" w:rsidRDefault="00062964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472C3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E347C8" w14:textId="0E95BE89" w:rsidR="00F32921" w:rsidRPr="00B45AFD" w:rsidRDefault="00062964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33C2BAD5" w14:textId="77777777" w:rsidTr="00CD34BD">
        <w:tc>
          <w:tcPr>
            <w:tcW w:w="2250" w:type="dxa"/>
          </w:tcPr>
          <w:p w14:paraId="0D1FE0B0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ต้นทุนค่าสาธารณูปโภค</w:t>
            </w:r>
          </w:p>
        </w:tc>
        <w:tc>
          <w:tcPr>
            <w:tcW w:w="810" w:type="dxa"/>
          </w:tcPr>
          <w:p w14:paraId="1AFB6BD9" w14:textId="71B617D0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3A65283E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5C5A624" w14:textId="7779E514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1A83A832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7D835F8" w14:textId="12395BE4" w:rsidR="00F32921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9B4096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099DFE" w14:textId="74887F83" w:rsidR="00F32921" w:rsidRPr="00B45AFD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FF21DE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C32095" w14:textId="2E163C97" w:rsidR="00F32921" w:rsidRPr="00B45AFD" w:rsidRDefault="009E2BB3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20C5D34A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478B95" w14:textId="261F3769" w:rsidR="00F32921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641D" w:rsidRPr="00B45AFD" w14:paraId="2274ED71" w14:textId="77777777" w:rsidTr="00CD34BD">
        <w:tc>
          <w:tcPr>
            <w:tcW w:w="2250" w:type="dxa"/>
          </w:tcPr>
          <w:p w14:paraId="50863FD7" w14:textId="77777777" w:rsidR="0093641D" w:rsidRPr="00B45AFD" w:rsidRDefault="009F3A6D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</w:tcPr>
          <w:p w14:paraId="494BF95D" w14:textId="71BC8051" w:rsidR="0093641D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02AA51F6" w14:textId="77777777" w:rsidR="0093641D" w:rsidRPr="00B45AFD" w:rsidRDefault="0093641D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B16F06E" w14:textId="74D3BCB0" w:rsidR="0093641D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A12904B" w14:textId="77777777" w:rsidR="0093641D" w:rsidRPr="00B45AFD" w:rsidRDefault="0093641D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36600A" w14:textId="7C89D829" w:rsidR="0093641D" w:rsidRPr="00B45AFD" w:rsidRDefault="009E2BB3" w:rsidP="009F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20F54D3" w14:textId="77777777" w:rsidR="0093641D" w:rsidRPr="00B45AFD" w:rsidRDefault="0093641D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35D96D" w14:textId="169D86B9" w:rsidR="0093641D" w:rsidRPr="00B45AFD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E2FBF8" w14:textId="77777777" w:rsidR="0093641D" w:rsidRPr="00B45AFD" w:rsidRDefault="0093641D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E93CFA" w14:textId="344616F0" w:rsidR="0093641D" w:rsidRPr="00B45AFD" w:rsidRDefault="009E2B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5D4FB2B" w14:textId="77777777" w:rsidR="0093641D" w:rsidRPr="00B45AFD" w:rsidRDefault="0093641D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B46AE1" w14:textId="6C6304BE" w:rsidR="0093641D" w:rsidRPr="00B45AFD" w:rsidRDefault="009E2BB3" w:rsidP="009F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9F3A6D" w:rsidRPr="00B45AFD" w14:paraId="782BFCC8" w14:textId="77777777" w:rsidTr="00CD34BD">
        <w:tc>
          <w:tcPr>
            <w:tcW w:w="2250" w:type="dxa"/>
          </w:tcPr>
          <w:p w14:paraId="7AC5C843" w14:textId="77777777" w:rsidR="009F3A6D" w:rsidRPr="00B45AFD" w:rsidRDefault="009F3A6D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ต้นทุนค่าจัดการ</w:t>
            </w:r>
          </w:p>
        </w:tc>
        <w:tc>
          <w:tcPr>
            <w:tcW w:w="810" w:type="dxa"/>
          </w:tcPr>
          <w:p w14:paraId="10A0A5BC" w14:textId="6793AA12" w:rsidR="009F3A6D" w:rsidRPr="00B45AFD" w:rsidRDefault="0022078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E02C647" w14:textId="77777777" w:rsidR="009F3A6D" w:rsidRPr="00B45AFD" w:rsidRDefault="009F3A6D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4B7D9FB5" w14:textId="2131CCD3" w:rsidR="009F3A6D" w:rsidRPr="00B45AFD" w:rsidRDefault="0022078C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2D64BDCB" w14:textId="77777777" w:rsidR="009F3A6D" w:rsidRPr="00B45AFD" w:rsidRDefault="009F3A6D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D1E2D3" w14:textId="7B0DB2A8" w:rsidR="009F3A6D" w:rsidRPr="00B45AFD" w:rsidRDefault="009E2BB3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6AF77677" w14:textId="77777777" w:rsidR="009F3A6D" w:rsidRPr="00B45AFD" w:rsidRDefault="009F3A6D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88ADD0" w14:textId="2DB9CEF5" w:rsidR="009F3A6D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80E4B2" w14:textId="77777777" w:rsidR="009F3A6D" w:rsidRPr="00B45AFD" w:rsidRDefault="009F3A6D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D25C3A" w14:textId="1F026BB1" w:rsidR="009F3A6D" w:rsidRPr="00B45AFD" w:rsidRDefault="009E2B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A09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028F590" w14:textId="77777777" w:rsidR="009F3A6D" w:rsidRPr="00B45AFD" w:rsidRDefault="009F3A6D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15CA4" w14:textId="43496A82" w:rsidR="009F3A6D" w:rsidRPr="00B45AFD" w:rsidRDefault="009E2BB3" w:rsidP="009F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A09A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E074C" w:rsidRPr="00B45AFD" w14:paraId="545D2F45" w14:textId="77777777" w:rsidTr="00CD34BD">
        <w:tc>
          <w:tcPr>
            <w:tcW w:w="2250" w:type="dxa"/>
          </w:tcPr>
          <w:p w14:paraId="4A8D7293" w14:textId="77777777" w:rsidR="007E074C" w:rsidRPr="00B45AFD" w:rsidRDefault="007E074C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810" w:type="dxa"/>
          </w:tcPr>
          <w:p w14:paraId="2F715D3A" w14:textId="6E5755C0" w:rsidR="007E074C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7" w:type="dxa"/>
          </w:tcPr>
          <w:p w14:paraId="2B123C29" w14:textId="77777777" w:rsidR="007E074C" w:rsidRPr="00B45AFD" w:rsidRDefault="007E074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59AAC4F" w14:textId="60A409E0" w:rsidR="007E074C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49D1547A" w14:textId="77777777" w:rsidR="007E074C" w:rsidRPr="00B45AFD" w:rsidRDefault="007E074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A296DF" w14:textId="578BCF5D" w:rsidR="007E074C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82DEF3" w14:textId="77777777" w:rsidR="007E074C" w:rsidRPr="00B45AFD" w:rsidRDefault="007E074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AFE685" w14:textId="795E6CDD" w:rsidR="007E074C" w:rsidRPr="00B45AFD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02B58C8" w14:textId="77777777" w:rsidR="007E074C" w:rsidRPr="00B45AFD" w:rsidRDefault="007E074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F9A9AD" w14:textId="67C6AC3E" w:rsidR="007E074C" w:rsidRPr="00B45AFD" w:rsidRDefault="009E2B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39EF3474" w14:textId="77777777" w:rsidR="007E074C" w:rsidRPr="00B45AFD" w:rsidRDefault="007E074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BC217B" w14:textId="4BCAA382" w:rsidR="007E074C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0F751187" w14:textId="77777777" w:rsidTr="00CD34BD">
        <w:tc>
          <w:tcPr>
            <w:tcW w:w="2250" w:type="dxa"/>
          </w:tcPr>
          <w:p w14:paraId="15EB3DC4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7CAD378E" w14:textId="1EA0DE40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37" w:type="dxa"/>
          </w:tcPr>
          <w:p w14:paraId="1C393B00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A991E94" w14:textId="471A998B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5513E">
              <w:rPr>
                <w:rFonts w:ascii="Angsana New" w:hAnsi="Angsana New"/>
                <w:sz w:val="30"/>
                <w:szCs w:val="30"/>
              </w:rPr>
              <w:t>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36FAB8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3D2E59" w14:textId="38BF0BA7" w:rsidR="00F32921" w:rsidRPr="00B45AFD" w:rsidRDefault="007F3BEF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5513E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3527ED71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CCCB1C" w14:textId="31972DEF" w:rsidR="00F32921" w:rsidRPr="00B45AFD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6698E0D0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F57E22" w14:textId="384CD9C4" w:rsidR="00F32921" w:rsidRPr="00B45AFD" w:rsidRDefault="009E2B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5513E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F4876A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BB5A9" w14:textId="1601C6B0" w:rsidR="00F32921" w:rsidRPr="00B45AFD" w:rsidRDefault="009E2B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F3BEF">
              <w:rPr>
                <w:rFonts w:ascii="Angsana New" w:hAnsi="Angsana New"/>
                <w:sz w:val="30"/>
                <w:szCs w:val="30"/>
              </w:rPr>
              <w:t>0</w:t>
            </w:r>
            <w:r w:rsidR="0075513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32921" w:rsidRPr="00B45AFD" w14:paraId="2A59445D" w14:textId="77777777" w:rsidTr="0015175C">
        <w:tc>
          <w:tcPr>
            <w:tcW w:w="2250" w:type="dxa"/>
          </w:tcPr>
          <w:p w14:paraId="192E28B5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1ADC783B" w14:textId="37B0705C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7" w:type="dxa"/>
          </w:tcPr>
          <w:p w14:paraId="16FD260F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8A9D0E3" w14:textId="0BE2AE9E" w:rsidR="00F32921" w:rsidRPr="00B45AFD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(34)</w:t>
            </w:r>
          </w:p>
        </w:tc>
        <w:tc>
          <w:tcPr>
            <w:tcW w:w="270" w:type="dxa"/>
          </w:tcPr>
          <w:p w14:paraId="75BF5A38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F51AAB" w14:textId="51387558" w:rsidR="00F32921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0CE391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831C86" w14:textId="52B970EA" w:rsidR="00F32921" w:rsidRPr="00B45AFD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3EA1B6A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2AB06F" w14:textId="67939970" w:rsidR="00F32921" w:rsidRPr="00B45AFD" w:rsidRDefault="009E2B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70" w:type="dxa"/>
          </w:tcPr>
          <w:p w14:paraId="3BBF8723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B02A73" w14:textId="59DD6952" w:rsidR="00F32921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75C" w:rsidRPr="00B45AFD" w14:paraId="4E18CD5B" w14:textId="77777777" w:rsidTr="0022078C">
        <w:tc>
          <w:tcPr>
            <w:tcW w:w="2250" w:type="dxa"/>
          </w:tcPr>
          <w:p w14:paraId="51F34BDF" w14:textId="27FB21B4" w:rsidR="007878C7" w:rsidRDefault="0015175C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A4A73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4C55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7DB9">
              <w:rPr>
                <w:rFonts w:ascii="Angsana New" w:hAnsi="Angsana New"/>
                <w:sz w:val="30"/>
                <w:szCs w:val="30"/>
              </w:rPr>
              <w:t>(</w:t>
            </w:r>
            <w:r w:rsidRPr="005A4A7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297DB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5A4A7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A4A73">
              <w:rPr>
                <w:rFonts w:ascii="Angsana New" w:hAnsi="Angsana New"/>
                <w:spacing w:val="-10"/>
                <w:sz w:val="30"/>
                <w:szCs w:val="30"/>
              </w:rPr>
              <w:br/>
            </w:r>
            <w:r w:rsidRPr="005A4A73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="007A2FE3" w:rsidRPr="005A4A73">
              <w:rPr>
                <w:rFonts w:ascii="Angsana New" w:hAnsi="Angsana New"/>
                <w:spacing w:val="-10"/>
                <w:sz w:val="30"/>
                <w:szCs w:val="30"/>
              </w:rPr>
              <w:t xml:space="preserve">  </w:t>
            </w:r>
            <w:r w:rsidRPr="005A4A7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จากเงินลงทุนในบริษัท</w:t>
            </w:r>
            <w:r w:rsidR="005A4A73" w:rsidRPr="005A4A7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ร่วม</w:t>
            </w:r>
            <w:r w:rsidRPr="005A4A73">
              <w:rPr>
                <w:rFonts w:ascii="Angsana New" w:hAnsi="Angsana New"/>
                <w:spacing w:val="-10"/>
                <w:sz w:val="30"/>
                <w:szCs w:val="30"/>
              </w:rPr>
              <w:br/>
            </w:r>
            <w:r w:rsidR="007A2FE3" w:rsidRPr="005A4A73">
              <w:rPr>
                <w:rFonts w:ascii="Angsana New" w:hAnsi="Angsana New"/>
                <w:spacing w:val="-10"/>
                <w:sz w:val="30"/>
                <w:szCs w:val="30"/>
              </w:rPr>
              <w:t xml:space="preserve">   </w:t>
            </w:r>
            <w:r w:rsidRPr="005A4A7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="00CD091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</w:t>
            </w:r>
            <w:r w:rsidRPr="005A4A7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ร่วมค้าสุทธิจาก</w:t>
            </w:r>
            <w:r w:rsidR="00CD0913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 w:rsidR="00CD0913" w:rsidRPr="005A4A73">
              <w:rPr>
                <w:rFonts w:ascii="Angsana New" w:hAnsi="Angsana New"/>
                <w:spacing w:val="-12"/>
                <w:sz w:val="30"/>
                <w:szCs w:val="30"/>
              </w:rPr>
              <w:t xml:space="preserve">   </w:t>
            </w:r>
            <w:r w:rsidR="005A4A73" w:rsidRPr="00CD091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CD0913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</w:t>
            </w:r>
            <w:r w:rsidR="005A4A73" w:rsidRPr="00CD0913">
              <w:rPr>
                <w:rFonts w:ascii="Angsana New" w:hAnsi="Angsana New" w:hint="cs"/>
                <w:sz w:val="30"/>
                <w:szCs w:val="30"/>
                <w:cs/>
              </w:rPr>
              <w:t>ขึ้นจาก</w:t>
            </w:r>
          </w:p>
          <w:p w14:paraId="61EAAF58" w14:textId="77777777" w:rsidR="007878C7" w:rsidRDefault="007878C7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15175C" w:rsidRPr="00CD0913">
              <w:rPr>
                <w:rFonts w:ascii="Angsana New" w:hAnsi="Angsana New" w:hint="cs"/>
                <w:sz w:val="30"/>
                <w:szCs w:val="30"/>
                <w:cs/>
              </w:rPr>
              <w:t>การขายอสังหาริมทรัพย์</w:t>
            </w:r>
          </w:p>
          <w:p w14:paraId="0913A820" w14:textId="77777777" w:rsidR="007878C7" w:rsidRDefault="007878C7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110"/>
              <w:rPr>
                <w:rFonts w:ascii="Angsana New" w:hAnsi="Angsana New"/>
                <w:spacing w:val="-1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5A4A73" w:rsidRPr="00CD0913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15175C" w:rsidRPr="005A4A7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บริษัทร่วมและ</w:t>
            </w:r>
          </w:p>
          <w:p w14:paraId="3DA05B4F" w14:textId="09525810" w:rsidR="0015175C" w:rsidRPr="005A4A73" w:rsidRDefault="007878C7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11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</w:t>
            </w:r>
            <w:r w:rsidR="0015175C" w:rsidRPr="005A4A7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การ</w:t>
            </w:r>
            <w:r w:rsidR="005A4A73" w:rsidRPr="005A4A7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810" w:type="dxa"/>
          </w:tcPr>
          <w:p w14:paraId="70A1ABE0" w14:textId="77777777" w:rsidR="0015175C" w:rsidRDefault="0015175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06BED20" w14:textId="77777777" w:rsidR="0022078C" w:rsidRDefault="0022078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E01DA5E" w14:textId="77777777" w:rsidR="0022078C" w:rsidRDefault="0022078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A7F0EAE" w14:textId="77777777" w:rsidR="0022078C" w:rsidRDefault="0022078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D870F3C" w14:textId="77777777" w:rsidR="0022078C" w:rsidRDefault="0022078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B3AE5FE" w14:textId="77777777" w:rsidR="0022078C" w:rsidRDefault="0022078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4D37CC1" w14:textId="0D95FBDF" w:rsidR="0022078C" w:rsidRPr="00B45AFD" w:rsidRDefault="0022078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065A6A6" w14:textId="77777777" w:rsidR="0015175C" w:rsidRPr="00B45AFD" w:rsidRDefault="0015175C" w:rsidP="00D836B9">
            <w:pPr>
              <w:tabs>
                <w:tab w:val="decimal" w:pos="411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040D398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144C311" w14:textId="77777777" w:rsidR="0022078C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37C50A7" w14:textId="77777777" w:rsidR="0022078C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68EEDC8" w14:textId="77777777" w:rsidR="0022078C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675117F" w14:textId="77777777" w:rsidR="0022078C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BCD4AB8" w14:textId="77777777" w:rsidR="0022078C" w:rsidRDefault="0022078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2B044DF" w14:textId="1A92A831" w:rsidR="0022078C" w:rsidRPr="00B45AFD" w:rsidRDefault="000C5AC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2F4EEEBD" w14:textId="77777777" w:rsidR="0015175C" w:rsidRPr="00B45AFD" w:rsidRDefault="0015175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D182B4" w14:textId="77777777" w:rsidR="0015175C" w:rsidRDefault="0015175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A7E99FA" w14:textId="77777777" w:rsidR="009E2BB3" w:rsidRDefault="009E2BB3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C2D3E28" w14:textId="77777777" w:rsidR="009E2BB3" w:rsidRDefault="009E2BB3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6F8A11E" w14:textId="77777777" w:rsidR="009E2BB3" w:rsidRDefault="009E2BB3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C29135A" w14:textId="77777777" w:rsidR="009E2BB3" w:rsidRDefault="009E2BB3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ED09C79" w14:textId="77777777" w:rsidR="009E2BB3" w:rsidRDefault="009E2BB3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07B9ABC" w14:textId="34165F88" w:rsidR="009E2BB3" w:rsidRPr="00B45AFD" w:rsidRDefault="000C5AC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30EC00C1" w14:textId="77777777" w:rsidR="0015175C" w:rsidRPr="00B45AFD" w:rsidRDefault="0015175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B57B96" w14:textId="77777777" w:rsidR="0015175C" w:rsidRDefault="0015175C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9EDFC83" w14:textId="77777777" w:rsidR="009E2BB3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EC76DF5" w14:textId="77777777" w:rsidR="009E2BB3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DF5B3AA" w14:textId="77777777" w:rsidR="009E2BB3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CA6DCF8" w14:textId="77777777" w:rsidR="009E2BB3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831A40E" w14:textId="77777777" w:rsidR="009E2BB3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3690370" w14:textId="136F7A0A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B5AC31" w14:textId="77777777" w:rsidR="0015175C" w:rsidRPr="00B45AFD" w:rsidRDefault="0015175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8650C4" w14:textId="77777777" w:rsidR="0015175C" w:rsidRDefault="0015175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5BA1DB7" w14:textId="77777777" w:rsidR="009E2BB3" w:rsidRDefault="009E2BB3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28A8AC4" w14:textId="77777777" w:rsidR="009E2BB3" w:rsidRDefault="009E2BB3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F93FA20" w14:textId="77777777" w:rsidR="009E2BB3" w:rsidRDefault="009E2BB3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5500224" w14:textId="77777777" w:rsidR="009E2BB3" w:rsidRDefault="009E2BB3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73AFD09" w14:textId="77777777" w:rsidR="009E2BB3" w:rsidRDefault="009E2BB3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2FC1BEE" w14:textId="0D0A3883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C84C69" w14:textId="77777777" w:rsidR="0015175C" w:rsidRPr="00B45AFD" w:rsidRDefault="0015175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A80F6B" w14:textId="77777777" w:rsidR="0015175C" w:rsidRDefault="0015175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8835E68" w14:textId="77777777" w:rsidR="009E2BB3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AEB0185" w14:textId="77777777" w:rsidR="009E2BB3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4624769" w14:textId="77777777" w:rsidR="009E2BB3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C1C2BA7" w14:textId="77777777" w:rsidR="009E2BB3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4792F86" w14:textId="77777777" w:rsidR="009E2BB3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092782B" w14:textId="682121BC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75C" w:rsidRPr="00B45AFD" w14:paraId="023D4397" w14:textId="77777777" w:rsidTr="0022078C">
        <w:tc>
          <w:tcPr>
            <w:tcW w:w="2250" w:type="dxa"/>
          </w:tcPr>
          <w:p w14:paraId="288AFDB1" w14:textId="77777777" w:rsidR="007A2FE3" w:rsidRPr="007A2FE3" w:rsidRDefault="007A2FE3" w:rsidP="007A2FE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2FE3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</w:t>
            </w:r>
          </w:p>
          <w:p w14:paraId="77333CC6" w14:textId="77777777" w:rsidR="007A2FE3" w:rsidRPr="007A2FE3" w:rsidRDefault="007A2FE3" w:rsidP="007A2FE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2FE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A2FE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  <w:p w14:paraId="03AF7118" w14:textId="77777777" w:rsidR="0015175C" w:rsidRPr="0015175C" w:rsidRDefault="007A2FE3" w:rsidP="007A2FE3">
            <w:pPr>
              <w:ind w:right="-405"/>
              <w:jc w:val="both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7A2FE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A2FE3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810" w:type="dxa"/>
          </w:tcPr>
          <w:p w14:paraId="7F95C553" w14:textId="77777777" w:rsidR="0015175C" w:rsidRDefault="0015175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5BB7DE3" w14:textId="77777777" w:rsidR="0022078C" w:rsidRDefault="0022078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2BC1B18" w14:textId="681E252E" w:rsidR="0022078C" w:rsidRPr="00B45AFD" w:rsidRDefault="0022078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(72)</w:t>
            </w:r>
          </w:p>
        </w:tc>
        <w:tc>
          <w:tcPr>
            <w:tcW w:w="237" w:type="dxa"/>
          </w:tcPr>
          <w:p w14:paraId="15684BFA" w14:textId="77777777" w:rsidR="0015175C" w:rsidRPr="00B45AFD" w:rsidRDefault="0015175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C7E355C" w14:textId="77777777" w:rsidR="0015175C" w:rsidRDefault="0015175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3F4590C" w14:textId="77777777" w:rsidR="0022078C" w:rsidRDefault="0022078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BBAC794" w14:textId="55852F15" w:rsidR="0022078C" w:rsidRPr="00B45AFD" w:rsidRDefault="0022078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07874DBD" w14:textId="77777777" w:rsidR="0015175C" w:rsidRPr="00B45AFD" w:rsidRDefault="0015175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4AF00B" w14:textId="77777777" w:rsidR="0015175C" w:rsidRDefault="0015175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65FD5C5" w14:textId="77777777" w:rsidR="009E2BB3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7BB9373" w14:textId="4598AB6D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146D42" w14:textId="77777777" w:rsidR="0015175C" w:rsidRPr="00B45AFD" w:rsidRDefault="0015175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61AC27" w14:textId="77777777" w:rsidR="0015175C" w:rsidRDefault="0015175C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B792039" w14:textId="77777777" w:rsidR="009E2BB3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C0CE11E" w14:textId="70D62224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5270C" w14:textId="77777777" w:rsidR="0015175C" w:rsidRPr="00B45AFD" w:rsidRDefault="0015175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8375CA" w14:textId="77777777" w:rsidR="0015175C" w:rsidRDefault="0015175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C04966A" w14:textId="77777777" w:rsidR="009E2BB3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985AF21" w14:textId="670B3579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C6F3D" w14:textId="77777777" w:rsidR="0015175C" w:rsidRPr="00B45AFD" w:rsidRDefault="0015175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3F2EDC" w14:textId="77777777" w:rsidR="0015175C" w:rsidRDefault="0015175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5C2115F" w14:textId="77777777" w:rsidR="009E2BB3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6555226" w14:textId="6121587B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406" w:rsidRPr="00B45AFD" w14:paraId="7C20F59F" w14:textId="77777777" w:rsidTr="0022078C">
        <w:tc>
          <w:tcPr>
            <w:tcW w:w="2250" w:type="dxa"/>
          </w:tcPr>
          <w:p w14:paraId="784C5BB4" w14:textId="77777777" w:rsidR="00793406" w:rsidRPr="007A2FE3" w:rsidRDefault="00793406" w:rsidP="007A2FE3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4670200" w14:textId="77777777" w:rsidR="00793406" w:rsidRDefault="00793406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EC48C59" w14:textId="77777777" w:rsidR="00793406" w:rsidRPr="00B45AFD" w:rsidRDefault="00793406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548FDB5" w14:textId="77777777" w:rsidR="00793406" w:rsidRDefault="00793406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9FE9F" w14:textId="77777777" w:rsidR="00793406" w:rsidRPr="00B45AFD" w:rsidRDefault="00793406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E9C299" w14:textId="77777777" w:rsidR="00793406" w:rsidRDefault="00793406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B4132" w14:textId="77777777" w:rsidR="00793406" w:rsidRPr="00B45AFD" w:rsidRDefault="00793406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60FE4B" w14:textId="77777777" w:rsidR="00793406" w:rsidRDefault="00793406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868FF" w14:textId="77777777" w:rsidR="00793406" w:rsidRPr="00B45AFD" w:rsidRDefault="00793406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B0F241" w14:textId="77777777" w:rsidR="00793406" w:rsidRDefault="00793406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A6594" w14:textId="77777777" w:rsidR="00793406" w:rsidRPr="00B45AFD" w:rsidRDefault="00793406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27C0EC" w14:textId="77777777" w:rsidR="00793406" w:rsidRDefault="00793406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78C" w:rsidRPr="00B45AFD" w14:paraId="11F65281" w14:textId="77777777" w:rsidTr="0022078C">
        <w:tc>
          <w:tcPr>
            <w:tcW w:w="2250" w:type="dxa"/>
          </w:tcPr>
          <w:p w14:paraId="1728B103" w14:textId="78E5E3B1" w:rsidR="0022078C" w:rsidRPr="007A2FE3" w:rsidRDefault="0022078C" w:rsidP="0022078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กำไรที่ยังไม่เกิดขึ้นจาก</w:t>
            </w:r>
          </w:p>
          <w:p w14:paraId="0F1B8EB1" w14:textId="221209BC" w:rsidR="0022078C" w:rsidRPr="007A2FE3" w:rsidRDefault="0022078C" w:rsidP="0022078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2FE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การขายอสังหาริมทรัพย์</w:t>
            </w:r>
          </w:p>
          <w:p w14:paraId="50A5F6C7" w14:textId="77777777" w:rsidR="001C1DC5" w:rsidRDefault="0022078C" w:rsidP="0022078C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2FE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ให้บริษัทร่วม</w:t>
            </w:r>
            <w:r w:rsidR="001C1DC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5E1038C4" w14:textId="026BACA5" w:rsidR="0022078C" w:rsidRPr="007A2FE3" w:rsidRDefault="001C1DC5" w:rsidP="0022078C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การร่วมค้า</w:t>
            </w:r>
          </w:p>
        </w:tc>
        <w:tc>
          <w:tcPr>
            <w:tcW w:w="810" w:type="dxa"/>
          </w:tcPr>
          <w:p w14:paraId="64E8DD1C" w14:textId="77777777" w:rsidR="0022078C" w:rsidRDefault="0022078C" w:rsidP="0022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5A8505B" w14:textId="77777777" w:rsidR="0022078C" w:rsidRDefault="0022078C" w:rsidP="0022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C10BA93" w14:textId="77777777" w:rsidR="001C1DC5" w:rsidRDefault="001C1DC5" w:rsidP="0022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F5E9B75" w14:textId="77CAD9C1" w:rsidR="0022078C" w:rsidRPr="00B45AFD" w:rsidRDefault="0022078C" w:rsidP="0022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257</w:t>
            </w:r>
          </w:p>
        </w:tc>
        <w:tc>
          <w:tcPr>
            <w:tcW w:w="237" w:type="dxa"/>
          </w:tcPr>
          <w:p w14:paraId="5B7EB2B1" w14:textId="77777777" w:rsidR="0022078C" w:rsidRPr="00B45AFD" w:rsidRDefault="0022078C" w:rsidP="0022078C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</w:tcPr>
          <w:p w14:paraId="5D9C8E45" w14:textId="77777777" w:rsidR="0022078C" w:rsidRDefault="0022078C" w:rsidP="0022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A218817" w14:textId="77777777" w:rsidR="0022078C" w:rsidRDefault="0022078C" w:rsidP="0022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CD5609B" w14:textId="77777777" w:rsidR="001C1DC5" w:rsidRDefault="001C1DC5" w:rsidP="0022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69A0C51" w14:textId="68D274BD" w:rsidR="0022078C" w:rsidRPr="00B45AFD" w:rsidRDefault="0022078C" w:rsidP="0022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(257)</w:t>
            </w:r>
          </w:p>
        </w:tc>
        <w:tc>
          <w:tcPr>
            <w:tcW w:w="270" w:type="dxa"/>
          </w:tcPr>
          <w:p w14:paraId="7ED734FF" w14:textId="77777777" w:rsidR="0022078C" w:rsidRPr="00B45AFD" w:rsidRDefault="0022078C" w:rsidP="0022078C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649525" w14:textId="77777777" w:rsidR="0022078C" w:rsidRDefault="0022078C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887AC49" w14:textId="77777777" w:rsidR="009E2BB3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2622FF0" w14:textId="77777777" w:rsidR="001C1DC5" w:rsidRDefault="001C1DC5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11915F9" w14:textId="50E8145E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6CA455" w14:textId="77777777" w:rsidR="0022078C" w:rsidRPr="00B45AFD" w:rsidRDefault="0022078C" w:rsidP="0022078C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589D6D" w14:textId="77777777" w:rsidR="0022078C" w:rsidRDefault="0022078C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16DB20C" w14:textId="77777777" w:rsidR="009E2BB3" w:rsidRDefault="009E2BB3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D39D16D" w14:textId="77777777" w:rsidR="001C1DC5" w:rsidRDefault="001C1DC5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4E93789" w14:textId="3BD60991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43066" w14:textId="77777777" w:rsidR="0022078C" w:rsidRPr="00B45AFD" w:rsidRDefault="0022078C" w:rsidP="0022078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A5E79E9" w14:textId="77777777" w:rsidR="0022078C" w:rsidRDefault="0022078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3380072" w14:textId="77777777" w:rsidR="009E2BB3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59E1D52" w14:textId="77777777" w:rsidR="001C1DC5" w:rsidRDefault="001C1DC5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5C1AAA6" w14:textId="4E23FC97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BC63DD" w14:textId="77777777" w:rsidR="0022078C" w:rsidRPr="00B45AFD" w:rsidRDefault="0022078C" w:rsidP="0022078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36A15" w14:textId="77777777" w:rsidR="0022078C" w:rsidRDefault="0022078C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AE4FD27" w14:textId="77777777" w:rsidR="009E2BB3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9B8239D" w14:textId="77777777" w:rsidR="001C1DC5" w:rsidRDefault="001C1DC5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3501303" w14:textId="2DD7C548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0420" w:rsidRPr="00B45AFD" w14:paraId="5553C53C" w14:textId="77777777" w:rsidTr="005A4A73">
        <w:tc>
          <w:tcPr>
            <w:tcW w:w="2250" w:type="dxa"/>
          </w:tcPr>
          <w:p w14:paraId="0356ABC9" w14:textId="77777777" w:rsidR="00620420" w:rsidRPr="00B45AFD" w:rsidRDefault="00620420" w:rsidP="00F32921">
            <w:pPr>
              <w:ind w:left="175" w:right="-405" w:hanging="17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F08ECC7" w14:textId="77777777" w:rsidR="00620420" w:rsidRPr="0022078C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47065F4" w14:textId="77777777" w:rsidR="00620420" w:rsidRPr="00B45AFD" w:rsidRDefault="00620420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3F9CC" w14:textId="4B682727" w:rsidR="00620420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B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2F97D" w14:textId="77777777" w:rsidR="00620420" w:rsidRPr="00B45AFD" w:rsidRDefault="00620420" w:rsidP="00F3292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77A01A3" w14:textId="77777777" w:rsidR="00620420" w:rsidRPr="009E2BB3" w:rsidRDefault="00620420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D79CB" w14:textId="77777777" w:rsidR="00620420" w:rsidRPr="00B45AFD" w:rsidRDefault="00620420" w:rsidP="00F3292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A5647B3" w14:textId="77777777" w:rsidR="00620420" w:rsidRPr="009E2BB3" w:rsidRDefault="00620420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67AE" w14:textId="77777777" w:rsidR="00620420" w:rsidRPr="00B45AFD" w:rsidRDefault="00620420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B6D41" w14:textId="5FC56335" w:rsidR="00620420" w:rsidRPr="009E2BB3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2B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FB37CB" w14:textId="77777777" w:rsidR="00620420" w:rsidRPr="00B45AFD" w:rsidRDefault="00620420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985724" w14:textId="77777777" w:rsidR="00620420" w:rsidRPr="009E2BB3" w:rsidRDefault="00620420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4265" w:rsidRPr="00B45AFD" w14:paraId="49326C37" w14:textId="77777777" w:rsidTr="00A24265">
        <w:tc>
          <w:tcPr>
            <w:tcW w:w="2250" w:type="dxa"/>
          </w:tcPr>
          <w:p w14:paraId="2A3999BE" w14:textId="77777777" w:rsidR="00A24265" w:rsidRPr="00B45AFD" w:rsidRDefault="00A24265" w:rsidP="00F32921">
            <w:pPr>
              <w:ind w:left="175" w:right="-405" w:hanging="17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ECBE204" w14:textId="77777777" w:rsidR="00A24265" w:rsidRPr="0022078C" w:rsidRDefault="00A24265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EAAA50B" w14:textId="77777777" w:rsidR="00A24265" w:rsidRPr="00B45AFD" w:rsidRDefault="00A24265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</w:tcPr>
          <w:p w14:paraId="238A7EEC" w14:textId="77777777" w:rsidR="00A24265" w:rsidRPr="009E2BB3" w:rsidRDefault="00A24265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3FB2E" w14:textId="77777777" w:rsidR="00A24265" w:rsidRPr="00B45AFD" w:rsidRDefault="00A24265" w:rsidP="00F3292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C37C636" w14:textId="77777777" w:rsidR="00A24265" w:rsidRPr="009E2BB3" w:rsidRDefault="00A24265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BBEFCB" w14:textId="77777777" w:rsidR="00A24265" w:rsidRPr="00B45AFD" w:rsidRDefault="00A24265" w:rsidP="00F3292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EEB00FB" w14:textId="77777777" w:rsidR="00A24265" w:rsidRPr="009E2BB3" w:rsidRDefault="00A24265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18CE7" w14:textId="77777777" w:rsidR="00A24265" w:rsidRPr="00B45AFD" w:rsidRDefault="00A24265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2D74D16" w14:textId="77777777" w:rsidR="00A24265" w:rsidRPr="009E2BB3" w:rsidRDefault="00A24265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536A9" w14:textId="77777777" w:rsidR="00A24265" w:rsidRPr="00B45AFD" w:rsidRDefault="00A24265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AFEB9FF" w14:textId="77777777" w:rsidR="00A24265" w:rsidRPr="009E2BB3" w:rsidRDefault="00A24265" w:rsidP="009E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3974" w:rsidRPr="00B45AFD" w14:paraId="66751DD6" w14:textId="77777777" w:rsidTr="005A4A73">
        <w:tc>
          <w:tcPr>
            <w:tcW w:w="2250" w:type="dxa"/>
          </w:tcPr>
          <w:p w14:paraId="09C281BE" w14:textId="1AF1E68B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</w:t>
            </w:r>
            <w:r w:rsidR="0096166E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เก้า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810" w:type="dxa"/>
          </w:tcPr>
          <w:p w14:paraId="05F7FB91" w14:textId="77777777" w:rsidR="00993974" w:rsidRPr="00B45AFD" w:rsidRDefault="00993974" w:rsidP="00993974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7A9D3B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1BEE92B7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F2563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CA1590" w14:textId="77777777" w:rsidR="00993974" w:rsidRPr="00B45AFD" w:rsidRDefault="00993974" w:rsidP="00993974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A23E8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305904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3D136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0DC788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C67C0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150531" w14:textId="77777777" w:rsidR="00993974" w:rsidRPr="00B45AFD" w:rsidRDefault="00993974" w:rsidP="00993974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3974" w:rsidRPr="00B45AFD" w14:paraId="3E5C2EE7" w14:textId="77777777" w:rsidTr="00993974">
        <w:tc>
          <w:tcPr>
            <w:tcW w:w="2250" w:type="dxa"/>
          </w:tcPr>
          <w:p w14:paraId="3606904E" w14:textId="1F8FE22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วันที่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3</w:t>
            </w:r>
            <w:r w:rsidR="0096166E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0</w:t>
            </w:r>
            <w:r w:rsidRPr="00B45AFD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="0096166E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มิถุนายน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14:paraId="34DAD9F4" w14:textId="77777777" w:rsidR="00993974" w:rsidRPr="00B45AFD" w:rsidRDefault="00993974" w:rsidP="00993974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E82268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467CD589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8B5DF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060254" w14:textId="77777777" w:rsidR="00993974" w:rsidRPr="00B45AFD" w:rsidRDefault="00993974" w:rsidP="00993974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433F2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99A62D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8EF54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524155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12F3A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9D7347" w14:textId="77777777" w:rsidR="00993974" w:rsidRPr="00B45AFD" w:rsidRDefault="00993974" w:rsidP="00993974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3974" w:rsidRPr="00B45AFD" w14:paraId="639B6F43" w14:textId="77777777" w:rsidTr="00993974">
        <w:tc>
          <w:tcPr>
            <w:tcW w:w="2250" w:type="dxa"/>
          </w:tcPr>
          <w:p w14:paraId="71803206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</w:t>
            </w:r>
          </w:p>
          <w:p w14:paraId="5E0C15C6" w14:textId="77777777" w:rsidR="00993974" w:rsidRPr="00B45AFD" w:rsidRDefault="00993974" w:rsidP="00993974">
            <w:pPr>
              <w:ind w:left="43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บริการที่เกี่ยวข้อง</w:t>
            </w:r>
          </w:p>
        </w:tc>
        <w:tc>
          <w:tcPr>
            <w:tcW w:w="810" w:type="dxa"/>
          </w:tcPr>
          <w:p w14:paraId="3809CA85" w14:textId="77777777" w:rsidR="00620420" w:rsidRDefault="00620420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C546BD1" w14:textId="5AF625F3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(1,216)</w:t>
            </w:r>
          </w:p>
        </w:tc>
        <w:tc>
          <w:tcPr>
            <w:tcW w:w="237" w:type="dxa"/>
          </w:tcPr>
          <w:p w14:paraId="0DB91602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D7D5C3C" w14:textId="77777777" w:rsidR="00620420" w:rsidRDefault="00620420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28EC05D" w14:textId="668CF1BC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(116)</w:t>
            </w:r>
          </w:p>
        </w:tc>
        <w:tc>
          <w:tcPr>
            <w:tcW w:w="270" w:type="dxa"/>
          </w:tcPr>
          <w:p w14:paraId="29768FD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3C82D2" w14:textId="77777777" w:rsidR="00620420" w:rsidRDefault="00620420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6B6106C" w14:textId="046D66AA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(1,332)</w:t>
            </w:r>
          </w:p>
        </w:tc>
        <w:tc>
          <w:tcPr>
            <w:tcW w:w="270" w:type="dxa"/>
          </w:tcPr>
          <w:p w14:paraId="41A0EC8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3CE552" w14:textId="77777777" w:rsidR="00620420" w:rsidRDefault="00620420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1156F3B" w14:textId="558EF07D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(293)</w:t>
            </w:r>
          </w:p>
        </w:tc>
        <w:tc>
          <w:tcPr>
            <w:tcW w:w="270" w:type="dxa"/>
          </w:tcPr>
          <w:p w14:paraId="5E592F94" w14:textId="77777777" w:rsidR="00993974" w:rsidRPr="00B45AFD" w:rsidRDefault="00993974" w:rsidP="00993974">
            <w:pPr>
              <w:tabs>
                <w:tab w:val="clear" w:pos="454"/>
                <w:tab w:val="decimal" w:pos="432"/>
                <w:tab w:val="decimal" w:pos="612"/>
              </w:tabs>
              <w:ind w:left="-108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4E14EF" w14:textId="77777777" w:rsidR="00620420" w:rsidRDefault="00620420" w:rsidP="002F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B188A83" w14:textId="5B2EBA63" w:rsidR="009E2BB3" w:rsidRPr="00B45AFD" w:rsidRDefault="009E2BB3" w:rsidP="002F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(44)</w:t>
            </w:r>
          </w:p>
        </w:tc>
        <w:tc>
          <w:tcPr>
            <w:tcW w:w="270" w:type="dxa"/>
          </w:tcPr>
          <w:p w14:paraId="6786800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202E7" w14:textId="77777777" w:rsidR="000E2067" w:rsidRDefault="000E2067" w:rsidP="002F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000391A" w14:textId="2491B23C" w:rsidR="009E2BB3" w:rsidRPr="00B45AFD" w:rsidRDefault="009E2BB3" w:rsidP="002F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(337)</w:t>
            </w:r>
          </w:p>
        </w:tc>
      </w:tr>
      <w:tr w:rsidR="00993974" w:rsidRPr="00B45AFD" w14:paraId="5104566F" w14:textId="77777777" w:rsidTr="00993974">
        <w:tc>
          <w:tcPr>
            <w:tcW w:w="2250" w:type="dxa"/>
          </w:tcPr>
          <w:p w14:paraId="5D084EDB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 </w:t>
            </w:r>
          </w:p>
          <w:p w14:paraId="22C60885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อสังหาริมทรัพย์</w:t>
            </w:r>
          </w:p>
        </w:tc>
        <w:tc>
          <w:tcPr>
            <w:tcW w:w="810" w:type="dxa"/>
          </w:tcPr>
          <w:p w14:paraId="3FD0D54F" w14:textId="77777777" w:rsidR="000E2067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78F3F93" w14:textId="37A619A2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(2,973)</w:t>
            </w:r>
          </w:p>
        </w:tc>
        <w:tc>
          <w:tcPr>
            <w:tcW w:w="237" w:type="dxa"/>
          </w:tcPr>
          <w:p w14:paraId="5D86B5DB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0F5537B" w14:textId="77777777" w:rsidR="000E2067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EF8FC8C" w14:textId="519E5E70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2,973</w:t>
            </w:r>
          </w:p>
        </w:tc>
        <w:tc>
          <w:tcPr>
            <w:tcW w:w="270" w:type="dxa"/>
          </w:tcPr>
          <w:p w14:paraId="20FD59E2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8BDF3E" w14:textId="77777777" w:rsidR="000E2067" w:rsidRDefault="000E206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EAEFC5E" w14:textId="340053B9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1474A5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3DDD09" w14:textId="77777777" w:rsidR="000E2067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B42263B" w14:textId="50A23120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(1,347)</w:t>
            </w:r>
          </w:p>
        </w:tc>
        <w:tc>
          <w:tcPr>
            <w:tcW w:w="270" w:type="dxa"/>
          </w:tcPr>
          <w:p w14:paraId="63C19BA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E483EA" w14:textId="77777777" w:rsidR="000E2067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1936AD24" w14:textId="75F64666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1,347</w:t>
            </w:r>
          </w:p>
        </w:tc>
        <w:tc>
          <w:tcPr>
            <w:tcW w:w="270" w:type="dxa"/>
          </w:tcPr>
          <w:p w14:paraId="619CF898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72456A" w14:textId="77777777" w:rsidR="000E2067" w:rsidRDefault="000E206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530ED16" w14:textId="6DDDDB0E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2D16470A" w14:textId="77777777" w:rsidTr="00993974">
        <w:tc>
          <w:tcPr>
            <w:tcW w:w="2250" w:type="dxa"/>
          </w:tcPr>
          <w:p w14:paraId="2E74BA51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810" w:type="dxa"/>
          </w:tcPr>
          <w:p w14:paraId="4F1C6EAC" w14:textId="6AEB01A5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237" w:type="dxa"/>
          </w:tcPr>
          <w:p w14:paraId="10CE8DA3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F1C4ED3" w14:textId="3638CBF6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C08DFB9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7BABB3" w14:textId="1DCE63F3" w:rsidR="00993974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76D6A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15C2B3" w14:textId="42C1FE0B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21DB1470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ABC422" w14:textId="165F009B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4903614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775C21" w14:textId="41353E50" w:rsidR="00993974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261003B0" w14:textId="77777777" w:rsidTr="00993974">
        <w:tc>
          <w:tcPr>
            <w:tcW w:w="2250" w:type="dxa"/>
          </w:tcPr>
          <w:p w14:paraId="4AB01795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810" w:type="dxa"/>
          </w:tcPr>
          <w:p w14:paraId="60859DDF" w14:textId="72E6B359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(47)</w:t>
            </w:r>
          </w:p>
        </w:tc>
        <w:tc>
          <w:tcPr>
            <w:tcW w:w="237" w:type="dxa"/>
          </w:tcPr>
          <w:p w14:paraId="01065FB0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C919716" w14:textId="500D0039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285E1105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BFACBB" w14:textId="11DD2192" w:rsidR="00993974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25973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3E709C" w14:textId="7ABF424A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70" w:type="dxa"/>
          </w:tcPr>
          <w:p w14:paraId="7B72F6B9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70002F" w14:textId="7F001512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7C3D0F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351915" w14:textId="32A456C2" w:rsidR="00993974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0467D960" w14:textId="77777777" w:rsidTr="00993974">
        <w:tc>
          <w:tcPr>
            <w:tcW w:w="2250" w:type="dxa"/>
          </w:tcPr>
          <w:p w14:paraId="4F6A2E3C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  <w:p w14:paraId="377C8F96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จากบริษัทร่วม</w:t>
            </w:r>
          </w:p>
        </w:tc>
        <w:tc>
          <w:tcPr>
            <w:tcW w:w="810" w:type="dxa"/>
          </w:tcPr>
          <w:p w14:paraId="7222098D" w14:textId="77777777" w:rsidR="000E2067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9F4DA02" w14:textId="0C349248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(236)</w:t>
            </w:r>
          </w:p>
        </w:tc>
        <w:tc>
          <w:tcPr>
            <w:tcW w:w="237" w:type="dxa"/>
          </w:tcPr>
          <w:p w14:paraId="715C7D0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2431E35" w14:textId="77777777" w:rsidR="000E2067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5DB948D" w14:textId="0F05EC47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43DEB10D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35A8D76" w14:textId="77777777" w:rsidR="000E2067" w:rsidRDefault="000E206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24806E1" w14:textId="63F1ABD3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3CE100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9EDF80" w14:textId="77777777" w:rsidR="000E2067" w:rsidRDefault="000E206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10FB750" w14:textId="30F1329A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F8624F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824DC3" w14:textId="77777777" w:rsidR="000E2067" w:rsidRDefault="000E2067" w:rsidP="002D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53D9FC4D" w14:textId="36EE0071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0E984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B22E4" w14:textId="77777777" w:rsidR="000E2067" w:rsidRDefault="000E206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AE2A886" w14:textId="3BA66796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3E3D4A6B" w14:textId="77777777" w:rsidTr="00993974">
        <w:tc>
          <w:tcPr>
            <w:tcW w:w="2250" w:type="dxa"/>
          </w:tcPr>
          <w:p w14:paraId="1F0AF04C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810" w:type="dxa"/>
          </w:tcPr>
          <w:p w14:paraId="01B164D6" w14:textId="57DC7C64" w:rsidR="00993974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D761553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61CD1BF" w14:textId="581BA889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(236)</w:t>
            </w:r>
          </w:p>
        </w:tc>
        <w:tc>
          <w:tcPr>
            <w:tcW w:w="270" w:type="dxa"/>
          </w:tcPr>
          <w:p w14:paraId="1AA74689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49A773" w14:textId="48D5DA9F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(236)</w:t>
            </w:r>
          </w:p>
        </w:tc>
        <w:tc>
          <w:tcPr>
            <w:tcW w:w="270" w:type="dxa"/>
          </w:tcPr>
          <w:p w14:paraId="0AA9AAAA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0504F7" w14:textId="79E0A866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C3CF7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DBA347" w14:textId="2EAA472E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(82)</w:t>
            </w:r>
          </w:p>
        </w:tc>
        <w:tc>
          <w:tcPr>
            <w:tcW w:w="270" w:type="dxa"/>
          </w:tcPr>
          <w:p w14:paraId="3E13A293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50BBB2" w14:textId="665522BE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(82)</w:t>
            </w:r>
          </w:p>
        </w:tc>
      </w:tr>
      <w:tr w:rsidR="00993974" w:rsidRPr="00B45AFD" w14:paraId="4D16E612" w14:textId="77777777" w:rsidTr="00993974">
        <w:tc>
          <w:tcPr>
            <w:tcW w:w="2250" w:type="dxa"/>
          </w:tcPr>
          <w:p w14:paraId="505CD1E6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13ED3508" w14:textId="409CF6EC" w:rsidR="00993974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E182A88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02466D7" w14:textId="6B22CFB4" w:rsidR="00993974" w:rsidRPr="00B45AFD" w:rsidRDefault="002D0D18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8A323B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B5B909" w14:textId="31870FD2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883934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075CCE" w14:textId="23AA214D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(41)</w:t>
            </w:r>
          </w:p>
        </w:tc>
        <w:tc>
          <w:tcPr>
            <w:tcW w:w="270" w:type="dxa"/>
          </w:tcPr>
          <w:p w14:paraId="6B80074D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A50538" w14:textId="4A7FEAAF" w:rsidR="00993974" w:rsidRPr="00B45AFD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3AC5ECB7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70B3C" w14:textId="285B1B8F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031D816A" w14:textId="77777777" w:rsidTr="00993974">
        <w:tc>
          <w:tcPr>
            <w:tcW w:w="2250" w:type="dxa"/>
          </w:tcPr>
          <w:p w14:paraId="02852240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10" w:type="dxa"/>
          </w:tcPr>
          <w:p w14:paraId="487F9F55" w14:textId="5F914FE5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(129)</w:t>
            </w:r>
          </w:p>
        </w:tc>
        <w:tc>
          <w:tcPr>
            <w:tcW w:w="237" w:type="dxa"/>
          </w:tcPr>
          <w:p w14:paraId="63104E8E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3A283CB" w14:textId="757F274B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0CA6ACEF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1450A6A" w14:textId="2A136C7F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D6A31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CF79A6" w14:textId="0F650FF0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(469)</w:t>
            </w:r>
          </w:p>
        </w:tc>
        <w:tc>
          <w:tcPr>
            <w:tcW w:w="270" w:type="dxa"/>
          </w:tcPr>
          <w:p w14:paraId="0D7A905A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0090C5" w14:textId="769C4328" w:rsidR="00993974" w:rsidRPr="00B45AFD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70" w:type="dxa"/>
          </w:tcPr>
          <w:p w14:paraId="5ABE9D02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9A4A33" w14:textId="63C95309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4D0ED2D2" w14:textId="77777777" w:rsidTr="00993974">
        <w:tc>
          <w:tcPr>
            <w:tcW w:w="2250" w:type="dxa"/>
          </w:tcPr>
          <w:p w14:paraId="1DFA6ECA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810" w:type="dxa"/>
          </w:tcPr>
          <w:p w14:paraId="2B790677" w14:textId="64B2F93A" w:rsidR="00993974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CF9CDDC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65B4776" w14:textId="73C0B2A8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(129)</w:t>
            </w:r>
          </w:p>
        </w:tc>
        <w:tc>
          <w:tcPr>
            <w:tcW w:w="270" w:type="dxa"/>
          </w:tcPr>
          <w:p w14:paraId="26D17234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1703F1" w14:textId="513D418F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(129)</w:t>
            </w:r>
          </w:p>
        </w:tc>
        <w:tc>
          <w:tcPr>
            <w:tcW w:w="270" w:type="dxa"/>
          </w:tcPr>
          <w:p w14:paraId="29FF003B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B89C72" w14:textId="3608D966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56800D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7B6D3C" w14:textId="3A30624F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(510)</w:t>
            </w:r>
          </w:p>
        </w:tc>
        <w:tc>
          <w:tcPr>
            <w:tcW w:w="270" w:type="dxa"/>
          </w:tcPr>
          <w:p w14:paraId="021A499A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865244" w14:textId="481B28A7" w:rsidR="00993974" w:rsidRPr="00C12D5B" w:rsidRDefault="0036469C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(510)</w:t>
            </w:r>
          </w:p>
        </w:tc>
      </w:tr>
      <w:tr w:rsidR="00993974" w:rsidRPr="00B45AFD" w14:paraId="7D0E2E8B" w14:textId="77777777" w:rsidTr="00993974">
        <w:tc>
          <w:tcPr>
            <w:tcW w:w="2250" w:type="dxa"/>
          </w:tcPr>
          <w:p w14:paraId="4CBAA425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</w:t>
            </w:r>
          </w:p>
          <w:p w14:paraId="2F3801D3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อสังหาริมทรัพย์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เพื่อการ</w:t>
            </w:r>
          </w:p>
          <w:p w14:paraId="12AAC217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 ลงทุน</w:t>
            </w:r>
          </w:p>
        </w:tc>
        <w:tc>
          <w:tcPr>
            <w:tcW w:w="810" w:type="dxa"/>
          </w:tcPr>
          <w:p w14:paraId="2200EF78" w14:textId="77777777" w:rsidR="000E2067" w:rsidRDefault="000E206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C22E2D" w14:textId="77777777" w:rsidR="009E2BB3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2F2B28C" w14:textId="0C724174" w:rsidR="009E2BB3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3B867FF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70AF678" w14:textId="77777777" w:rsidR="000E2067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594B38E" w14:textId="77777777" w:rsidR="002D0D18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5F99FD0" w14:textId="5B4B2D98" w:rsidR="002D0D18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(1,404)</w:t>
            </w:r>
          </w:p>
        </w:tc>
        <w:tc>
          <w:tcPr>
            <w:tcW w:w="270" w:type="dxa"/>
          </w:tcPr>
          <w:p w14:paraId="24749AC6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430E73E" w14:textId="77777777" w:rsidR="000E2067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61B5ABC" w14:textId="77777777" w:rsidR="002D0D18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15FD220" w14:textId="6C0074BC" w:rsidR="002D0D18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(1,404)</w:t>
            </w:r>
          </w:p>
        </w:tc>
        <w:tc>
          <w:tcPr>
            <w:tcW w:w="270" w:type="dxa"/>
          </w:tcPr>
          <w:p w14:paraId="040D0413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34EBEC" w14:textId="77777777" w:rsidR="000E2067" w:rsidRDefault="000E206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DC52C99" w14:textId="77777777" w:rsid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01EDC78" w14:textId="504CCE6F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FCC1B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638699" w14:textId="77777777" w:rsidR="000E2067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237BF91D" w14:textId="77777777" w:rsidR="002D0D18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070802CA" w14:textId="117C4A4C" w:rsidR="002D0D18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(653)</w:t>
            </w:r>
          </w:p>
        </w:tc>
        <w:tc>
          <w:tcPr>
            <w:tcW w:w="270" w:type="dxa"/>
          </w:tcPr>
          <w:p w14:paraId="595FC42A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2FC799" w14:textId="77777777" w:rsidR="000E2067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1539C8E" w14:textId="77777777" w:rsidR="002D0D18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DF7F8BD" w14:textId="3769BD4F" w:rsidR="002D0D18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(653)</w:t>
            </w:r>
          </w:p>
        </w:tc>
      </w:tr>
      <w:tr w:rsidR="00993974" w:rsidRPr="00B45AFD" w14:paraId="05256242" w14:textId="77777777" w:rsidTr="00993974">
        <w:tc>
          <w:tcPr>
            <w:tcW w:w="2250" w:type="dxa"/>
          </w:tcPr>
          <w:p w14:paraId="241C7A11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กำไรที่รับรู้จากการ</w:t>
            </w:r>
          </w:p>
          <w:p w14:paraId="7383A37B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จำหน่ายอสังหาริมทรัพย์</w:t>
            </w:r>
          </w:p>
        </w:tc>
        <w:tc>
          <w:tcPr>
            <w:tcW w:w="810" w:type="dxa"/>
          </w:tcPr>
          <w:p w14:paraId="0A5B0F27" w14:textId="77777777" w:rsidR="000E2067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EB9A5FA" w14:textId="1551295A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37" w:type="dxa"/>
          </w:tcPr>
          <w:p w14:paraId="53211C1F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51CC0FC" w14:textId="77777777" w:rsidR="000E2067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2B4A458" w14:textId="3B2428F0" w:rsidR="002D0D18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7119652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81F01C" w14:textId="77777777" w:rsidR="000E2067" w:rsidRDefault="000E206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91AEA56" w14:textId="2CE55962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9CB45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32DE10" w14:textId="77777777" w:rsidR="000E2067" w:rsidRDefault="000E206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24EEEFF" w14:textId="4D7DC92E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33922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4DF98C" w14:textId="77777777" w:rsidR="000E2067" w:rsidRDefault="000E206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37FBB9C" w14:textId="6C6B22E2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4D0B9D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8D4E0F" w14:textId="77777777" w:rsidR="000E2067" w:rsidRDefault="000E2067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0DD15B" w14:textId="3BF83B10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2AC3727F" w14:textId="77777777" w:rsidTr="00993974">
        <w:tc>
          <w:tcPr>
            <w:tcW w:w="2250" w:type="dxa"/>
          </w:tcPr>
          <w:p w14:paraId="06373B6C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0" w:type="dxa"/>
          </w:tcPr>
          <w:p w14:paraId="0FEF4F9E" w14:textId="0075394C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(76)</w:t>
            </w:r>
          </w:p>
        </w:tc>
        <w:tc>
          <w:tcPr>
            <w:tcW w:w="237" w:type="dxa"/>
          </w:tcPr>
          <w:p w14:paraId="6ACE086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D257DD5" w14:textId="31A76B24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22593E8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C18FE6" w14:textId="5D3E7AFF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(29)</w:t>
            </w:r>
          </w:p>
        </w:tc>
        <w:tc>
          <w:tcPr>
            <w:tcW w:w="270" w:type="dxa"/>
          </w:tcPr>
          <w:p w14:paraId="20BA3AE1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7198CA" w14:textId="23F52ABA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(129)</w:t>
            </w:r>
          </w:p>
        </w:tc>
        <w:tc>
          <w:tcPr>
            <w:tcW w:w="270" w:type="dxa"/>
          </w:tcPr>
          <w:p w14:paraId="57FF490F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A2AFD2" w14:textId="0341F2C5" w:rsidR="00993974" w:rsidRPr="00B45AFD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373FF04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F24164" w14:textId="5E569AC3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</w:tr>
      <w:tr w:rsidR="00993974" w:rsidRPr="00B45AFD" w14:paraId="445E5E87" w14:textId="77777777" w:rsidTr="00993974">
        <w:tc>
          <w:tcPr>
            <w:tcW w:w="2250" w:type="dxa"/>
          </w:tcPr>
          <w:p w14:paraId="270C2B75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lastRenderedPageBreak/>
              <w:t>ต้นทุนการให้เช่าและ</w:t>
            </w:r>
          </w:p>
          <w:p w14:paraId="18EBFF9F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บริการที่เกี่ยวข้อง</w:t>
            </w:r>
          </w:p>
        </w:tc>
        <w:tc>
          <w:tcPr>
            <w:tcW w:w="810" w:type="dxa"/>
          </w:tcPr>
          <w:p w14:paraId="7528305A" w14:textId="77777777" w:rsidR="000E2067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4740F7B" w14:textId="2AE42740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37" w:type="dxa"/>
          </w:tcPr>
          <w:p w14:paraId="2382CDA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356CF5C3" w14:textId="77777777" w:rsidR="002F7ED6" w:rsidRDefault="002F7ED6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178B080" w14:textId="3ABD5D3D" w:rsidR="002D0D18" w:rsidRPr="00B45AFD" w:rsidRDefault="007F3BEF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0E17D02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95932E" w14:textId="77777777" w:rsidR="002F7ED6" w:rsidRDefault="002F7ED6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17A1A4A" w14:textId="16A5057A" w:rsidR="002D0D18" w:rsidRPr="00B45AFD" w:rsidRDefault="007F3BEF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344F5CC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AA0256" w14:textId="77777777" w:rsidR="0044319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157F7C4" w14:textId="56FAE583" w:rsidR="002D0D18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66C8F131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48A675" w14:textId="77777777" w:rsidR="002F7ED6" w:rsidRDefault="002F7ED6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528990AA" w14:textId="18FBB053" w:rsidR="002D0D18" w:rsidRPr="00B45AFD" w:rsidRDefault="007F3BEF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027FB01D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CD589" w14:textId="77777777" w:rsidR="002F7ED6" w:rsidRDefault="002F7ED6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3EA08C0" w14:textId="6FB4DA40" w:rsidR="002D0D18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F3BE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93974" w:rsidRPr="00B45AFD" w14:paraId="57900340" w14:textId="77777777" w:rsidTr="00993974">
        <w:tc>
          <w:tcPr>
            <w:tcW w:w="2250" w:type="dxa"/>
          </w:tcPr>
          <w:p w14:paraId="735D4465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810" w:type="dxa"/>
          </w:tcPr>
          <w:p w14:paraId="5C15D159" w14:textId="4891BD72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1,566</w:t>
            </w:r>
          </w:p>
        </w:tc>
        <w:tc>
          <w:tcPr>
            <w:tcW w:w="237" w:type="dxa"/>
          </w:tcPr>
          <w:p w14:paraId="4C0D2A82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30249BA3" w14:textId="5CFB6C68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(1,566)</w:t>
            </w:r>
          </w:p>
        </w:tc>
        <w:tc>
          <w:tcPr>
            <w:tcW w:w="270" w:type="dxa"/>
          </w:tcPr>
          <w:p w14:paraId="077390F6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8CF18D" w14:textId="45F1D415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1B934C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EECC29" w14:textId="067F29C3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0D1B1CFC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33AC16" w14:textId="0B650EDD" w:rsidR="00993974" w:rsidRPr="00B45AFD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(694)</w:t>
            </w:r>
          </w:p>
        </w:tc>
        <w:tc>
          <w:tcPr>
            <w:tcW w:w="270" w:type="dxa"/>
          </w:tcPr>
          <w:p w14:paraId="2D5DBF34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7D075C" w14:textId="3EF7FE3D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694F56AA" w14:textId="77777777" w:rsidTr="00993974">
        <w:tc>
          <w:tcPr>
            <w:tcW w:w="2250" w:type="dxa"/>
          </w:tcPr>
          <w:p w14:paraId="4AD99C3F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ต้นทุนค่าสาธารณูปโภค</w:t>
            </w:r>
          </w:p>
        </w:tc>
        <w:tc>
          <w:tcPr>
            <w:tcW w:w="810" w:type="dxa"/>
          </w:tcPr>
          <w:p w14:paraId="194BF4B5" w14:textId="7DCB373F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7" w:type="dxa"/>
          </w:tcPr>
          <w:p w14:paraId="11F772BD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CF96BDD" w14:textId="2E70A3FC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70" w:type="dxa"/>
          </w:tcPr>
          <w:p w14:paraId="67ABE7C2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E6DB96" w14:textId="165BBD7D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82E8BA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26FC3D" w14:textId="58812DB0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A793BE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DBA2DC" w14:textId="7F343609" w:rsidR="00993974" w:rsidRPr="00B45AFD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6A03ACA8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3A7F6" w14:textId="1109F467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1A2D2EFF" w14:textId="77777777" w:rsidTr="00993974">
        <w:tc>
          <w:tcPr>
            <w:tcW w:w="2250" w:type="dxa"/>
          </w:tcPr>
          <w:p w14:paraId="23BCB0D8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</w:tcPr>
          <w:p w14:paraId="18D91654" w14:textId="1A3DD617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37" w:type="dxa"/>
          </w:tcPr>
          <w:p w14:paraId="5B3A4F6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7054024" w14:textId="374C886A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4F7A8C7B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6C17A3" w14:textId="0B7DFEA4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6CD3909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5F02E5" w14:textId="0BF80AE0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6FEBF6A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023681" w14:textId="53A09197" w:rsidR="00993974" w:rsidRPr="00B45AFD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1DF1A30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08AEF7" w14:textId="2192C351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993974" w:rsidRPr="00B45AFD" w14:paraId="6A6ECDAE" w14:textId="77777777" w:rsidTr="00993974">
        <w:tc>
          <w:tcPr>
            <w:tcW w:w="2250" w:type="dxa"/>
          </w:tcPr>
          <w:p w14:paraId="5270AA60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ต้นทุนค่าจัดการ</w:t>
            </w:r>
          </w:p>
        </w:tc>
        <w:tc>
          <w:tcPr>
            <w:tcW w:w="810" w:type="dxa"/>
          </w:tcPr>
          <w:p w14:paraId="4745187D" w14:textId="514AF477" w:rsidR="00993974" w:rsidRPr="00B45AFD" w:rsidRDefault="009E2BB3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0C957AA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734EFF3" w14:textId="34B4A820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14E5F2E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A54A09" w14:textId="3CD396DA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6416103D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79CD40" w14:textId="1C4EEBF5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C3E8F8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CD27F7" w14:textId="291B2D9E" w:rsidR="00993974" w:rsidRPr="00B45AFD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5B831F92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F1328" w14:textId="4B2B4A65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993974" w:rsidRPr="00B45AFD" w14:paraId="2B3B1921" w14:textId="77777777" w:rsidTr="00993974">
        <w:tc>
          <w:tcPr>
            <w:tcW w:w="2250" w:type="dxa"/>
          </w:tcPr>
          <w:p w14:paraId="37D5787C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810" w:type="dxa"/>
          </w:tcPr>
          <w:p w14:paraId="137BF295" w14:textId="39D083D7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37" w:type="dxa"/>
          </w:tcPr>
          <w:p w14:paraId="15160730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91E73BD" w14:textId="246DD7F4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270" w:type="dxa"/>
          </w:tcPr>
          <w:p w14:paraId="704ACF15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F74607" w14:textId="25025E85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463583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7FBA90" w14:textId="4019124E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024C85F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279A1F" w14:textId="3046B0F1" w:rsidR="00993974" w:rsidRPr="00B45AFD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005082E7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BA7584" w14:textId="22FED57C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63206F3B" w14:textId="77777777" w:rsidTr="00993974">
        <w:tc>
          <w:tcPr>
            <w:tcW w:w="2250" w:type="dxa"/>
          </w:tcPr>
          <w:p w14:paraId="153FD67D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4D144889" w14:textId="5775526D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37" w:type="dxa"/>
          </w:tcPr>
          <w:p w14:paraId="1E2F826B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1FAB03C3" w14:textId="36EE1ADE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3BEF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BC0EDA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F92B82F" w14:textId="11200B14" w:rsidR="00993974" w:rsidRPr="00B45AFD" w:rsidRDefault="007F3BEF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14:paraId="0AB0A7A3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1BD369" w14:textId="13B5C5FB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648A29A6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6CC296" w14:textId="2D3427E3" w:rsidR="00993974" w:rsidRPr="00B45AFD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3BEF">
              <w:rPr>
                <w:rFonts w:ascii="Angsana New" w:hAnsi="Angsana New"/>
                <w:sz w:val="30"/>
                <w:szCs w:val="30"/>
              </w:rPr>
              <w:t>103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71C2F2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507836" w14:textId="4685D2EB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F3BEF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993974" w:rsidRPr="00B45AFD" w14:paraId="78EA9853" w14:textId="77777777" w:rsidTr="00993974">
        <w:tc>
          <w:tcPr>
            <w:tcW w:w="2250" w:type="dxa"/>
          </w:tcPr>
          <w:p w14:paraId="6E580C70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42E21501" w14:textId="5EFC0C7F" w:rsidR="00993974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37" w:type="dxa"/>
          </w:tcPr>
          <w:p w14:paraId="764CABFD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66F06F0" w14:textId="396F7198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(118)</w:t>
            </w:r>
          </w:p>
        </w:tc>
        <w:tc>
          <w:tcPr>
            <w:tcW w:w="270" w:type="dxa"/>
          </w:tcPr>
          <w:p w14:paraId="1C6A131C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6BDEA2" w14:textId="011144A3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48AEF0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6C0EF9" w14:textId="1A2463B1" w:rsidR="00993974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8871B81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3714C7" w14:textId="68385E4B" w:rsidR="00993974" w:rsidRPr="00B45AFD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(40)</w:t>
            </w:r>
          </w:p>
        </w:tc>
        <w:tc>
          <w:tcPr>
            <w:tcW w:w="270" w:type="dxa"/>
          </w:tcPr>
          <w:p w14:paraId="46250C4E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55E97A" w14:textId="5CD94C31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A85" w:rsidRPr="00B45AFD" w14:paraId="67D53387" w14:textId="77777777" w:rsidTr="00993974">
        <w:tc>
          <w:tcPr>
            <w:tcW w:w="2250" w:type="dxa"/>
          </w:tcPr>
          <w:p w14:paraId="3232EE25" w14:textId="5EB54114" w:rsidR="007878C7" w:rsidRDefault="00CD0913" w:rsidP="00CD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110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CD09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ส่วนแบ่ง</w:t>
            </w:r>
            <w:r w:rsidR="0042426A">
              <w:rPr>
                <w:rFonts w:ascii="Angsana New" w:hAnsi="Angsana New"/>
                <w:spacing w:val="-10"/>
                <w:sz w:val="30"/>
                <w:szCs w:val="30"/>
              </w:rPr>
              <w:t xml:space="preserve"> (</w:t>
            </w:r>
            <w:r w:rsidRPr="00CD09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กำไร</w:t>
            </w:r>
            <w:r w:rsidR="0042426A">
              <w:rPr>
                <w:rFonts w:ascii="Angsana New" w:hAnsi="Angsana New"/>
                <w:spacing w:val="-10"/>
                <w:sz w:val="30"/>
                <w:szCs w:val="30"/>
              </w:rPr>
              <w:t>)</w:t>
            </w:r>
            <w:r w:rsidR="007878C7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7878C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ขาดทุน</w:t>
            </w:r>
            <w:r w:rsidRPr="00CD09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จาก</w:t>
            </w:r>
          </w:p>
          <w:p w14:paraId="5ED82FD0" w14:textId="77777777" w:rsidR="007878C7" w:rsidRDefault="007878C7" w:rsidP="00CD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110"/>
              <w:rPr>
                <w:rFonts w:ascii="Angsana New" w:hAnsi="Angsana New"/>
                <w:spacing w:val="-10"/>
                <w:sz w:val="30"/>
                <w:szCs w:val="30"/>
              </w:rPr>
            </w:pP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</w:t>
            </w:r>
            <w:r w:rsidR="00CD0913" w:rsidRPr="00CD09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เงินลงทุนในบริษัทร่วม</w:t>
            </w:r>
          </w:p>
          <w:p w14:paraId="110D6C36" w14:textId="77777777" w:rsidR="007878C7" w:rsidRDefault="007878C7" w:rsidP="00CD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</w:t>
            </w:r>
            <w:r w:rsidR="00CD0913" w:rsidRPr="00CD09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และการร่วมค้า</w:t>
            </w:r>
            <w:r w:rsidR="00CD0913" w:rsidRPr="00CD0913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  <w:p w14:paraId="60BC7514" w14:textId="0EA903F7" w:rsidR="007878C7" w:rsidRDefault="007878C7" w:rsidP="00CD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CD0913" w:rsidRPr="00CD0913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</w:t>
            </w:r>
          </w:p>
          <w:p w14:paraId="3D604229" w14:textId="0509CB37" w:rsidR="007878C7" w:rsidRDefault="007878C7" w:rsidP="00CD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CD0913" w:rsidRPr="00CD0913">
              <w:rPr>
                <w:rFonts w:ascii="Angsana New" w:hAnsi="Angsana New" w:hint="cs"/>
                <w:sz w:val="30"/>
                <w:szCs w:val="30"/>
                <w:cs/>
              </w:rPr>
              <w:t>การขา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CD0913" w:rsidRPr="00CD091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75FFAF8" w14:textId="63C5A999" w:rsidR="007878C7" w:rsidRDefault="007878C7" w:rsidP="00CD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110"/>
              <w:rPr>
                <w:rFonts w:ascii="Angsana New" w:hAnsi="Angsana New"/>
                <w:spacing w:val="-1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CD0913" w:rsidRPr="00CD0913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CD0913" w:rsidRPr="00CD09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บริษัทร่วมและ</w:t>
            </w:r>
          </w:p>
          <w:p w14:paraId="5AE2B265" w14:textId="50EB50E9" w:rsidR="00542A85" w:rsidRPr="00B45AFD" w:rsidRDefault="007878C7" w:rsidP="00CD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</w:t>
            </w:r>
            <w:r w:rsidR="00CD0913" w:rsidRPr="00CD09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529D1B90" w14:textId="77777777" w:rsidR="00542A85" w:rsidRDefault="00542A85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34E660A" w14:textId="77777777" w:rsidR="009E2BB3" w:rsidRDefault="009E2B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0B2C94F" w14:textId="77777777" w:rsidR="009E2BB3" w:rsidRDefault="009E2B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BC2660D" w14:textId="77777777" w:rsidR="009E2BB3" w:rsidRDefault="009E2B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C4D5CE6" w14:textId="77777777" w:rsidR="009E2BB3" w:rsidRDefault="009E2B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572A0C8" w14:textId="77777777" w:rsidR="0028015E" w:rsidRDefault="0028015E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54940BC" w14:textId="31084603" w:rsidR="009E2BB3" w:rsidRPr="00B45AFD" w:rsidRDefault="009E2B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4555B9" w14:textId="77777777" w:rsidR="00542A85" w:rsidRPr="00B45AFD" w:rsidRDefault="00542A85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F3AC276" w14:textId="77777777" w:rsidR="00542A85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83DA144" w14:textId="77777777" w:rsidR="002D0D18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82AEF69" w14:textId="77777777" w:rsidR="002D0D18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5561E1D" w14:textId="77777777" w:rsidR="002D0D18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C4C0B79" w14:textId="77777777" w:rsidR="002D0D18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7EABE6" w14:textId="77777777" w:rsidR="0028015E" w:rsidRDefault="0028015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9EAC1FF" w14:textId="398EDB45" w:rsidR="002D0D18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2E2112A7" w14:textId="77777777" w:rsidR="00542A85" w:rsidRPr="00B45AFD" w:rsidRDefault="00542A85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227841" w14:textId="77777777" w:rsidR="00542A85" w:rsidRDefault="00542A85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63E3931" w14:textId="77777777" w:rsidR="002D0D18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11537B5" w14:textId="77777777" w:rsidR="002D0D18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EC097FD" w14:textId="77777777" w:rsidR="002D0D18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97675D9" w14:textId="77777777" w:rsidR="002D0D18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7AF1138" w14:textId="77777777" w:rsidR="0028015E" w:rsidRDefault="0028015E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B60E1DD" w14:textId="6E957B7B" w:rsidR="002D0D18" w:rsidRPr="00B45AFD" w:rsidRDefault="002D0D18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2EC5BBF2" w14:textId="77777777" w:rsidR="00542A85" w:rsidRPr="00B45AFD" w:rsidRDefault="00542A85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FF6DAF" w14:textId="77777777" w:rsidR="00542A85" w:rsidRDefault="00542A85" w:rsidP="002D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348831F" w14:textId="77777777" w:rsidR="002D0D18" w:rsidRDefault="002D0D18" w:rsidP="002D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DF80E25" w14:textId="77777777" w:rsidR="002D0D18" w:rsidRDefault="002D0D18" w:rsidP="002D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FB0D0B0" w14:textId="77777777" w:rsidR="002D0D18" w:rsidRDefault="002D0D18" w:rsidP="002D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6ED4155" w14:textId="77777777" w:rsidR="002D0D18" w:rsidRDefault="002D0D18" w:rsidP="002D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64A7367" w14:textId="77777777" w:rsidR="0028015E" w:rsidRDefault="0028015E" w:rsidP="002D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8927078" w14:textId="12349525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F170FB" w14:textId="77777777" w:rsidR="00542A85" w:rsidRPr="00B45AFD" w:rsidRDefault="00542A85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E7BBDEF" w14:textId="77777777" w:rsidR="00542A85" w:rsidRDefault="00542A85" w:rsidP="002D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2175B5CB" w14:textId="77777777" w:rsidR="002D0D18" w:rsidRDefault="002D0D18" w:rsidP="002D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1BE388A7" w14:textId="77777777" w:rsidR="002D0D18" w:rsidRDefault="002D0D18" w:rsidP="002D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6A8D75D1" w14:textId="77777777" w:rsidR="002D0D18" w:rsidRDefault="002D0D18" w:rsidP="002D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714B075A" w14:textId="77777777" w:rsidR="002D0D18" w:rsidRDefault="002D0D18" w:rsidP="002D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55E2E6F5" w14:textId="77777777" w:rsidR="0028015E" w:rsidRDefault="0028015E" w:rsidP="002D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795D55EA" w14:textId="7139EA6A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5F882" w14:textId="77777777" w:rsidR="00542A85" w:rsidRPr="00B45AFD" w:rsidRDefault="00542A85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EF1DA6" w14:textId="77777777" w:rsidR="00542A85" w:rsidRDefault="00542A85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CD36BC4" w14:textId="77777777" w:rsid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AED4EC4" w14:textId="77777777" w:rsid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25F7D3C" w14:textId="77777777" w:rsid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F321F88" w14:textId="77777777" w:rsid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5E1C65C" w14:textId="77777777" w:rsidR="0028015E" w:rsidRDefault="0028015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7A6DF66" w14:textId="7CC327FB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3FDB2BC4" w14:textId="77777777" w:rsidTr="00993974">
        <w:tc>
          <w:tcPr>
            <w:tcW w:w="2250" w:type="dxa"/>
          </w:tcPr>
          <w:p w14:paraId="7926BC53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</w:t>
            </w:r>
          </w:p>
          <w:p w14:paraId="5E13A6C6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  <w:p w14:paraId="32F1E60D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C145B8" w:rsidRPr="00B45AF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810" w:type="dxa"/>
          </w:tcPr>
          <w:p w14:paraId="43B7B663" w14:textId="77777777" w:rsidR="0044319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92EAE39" w14:textId="77777777" w:rsidR="009E2BB3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E73B7ED" w14:textId="065BB953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(198)</w:t>
            </w:r>
          </w:p>
        </w:tc>
        <w:tc>
          <w:tcPr>
            <w:tcW w:w="237" w:type="dxa"/>
          </w:tcPr>
          <w:p w14:paraId="2863BB91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2BDA73EE" w14:textId="77777777" w:rsidR="0044319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DD90765" w14:textId="77777777" w:rsidR="002D0D18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29128CE" w14:textId="7A98AE09" w:rsidR="002D0D18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35D731FD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F91141" w14:textId="77777777" w:rsidR="0044319D" w:rsidRDefault="0044319D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4260453" w14:textId="77777777" w:rsid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2123F3C" w14:textId="11809B14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10D29D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837E42" w14:textId="77777777" w:rsidR="0044319D" w:rsidRDefault="0044319D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4D8931D" w14:textId="77777777" w:rsid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353E390" w14:textId="739096C0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4DC90E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985F27" w14:textId="77777777" w:rsidR="0044319D" w:rsidRDefault="0044319D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09601E0D" w14:textId="77777777" w:rsid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1514B154" w14:textId="476D9D5B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5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3992A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6300E2" w14:textId="77777777" w:rsidR="0044319D" w:rsidRDefault="0044319D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9ECF0D5" w14:textId="77777777" w:rsid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C94B472" w14:textId="71E00DCB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6A916072" w14:textId="77777777" w:rsidTr="0044319D">
        <w:tc>
          <w:tcPr>
            <w:tcW w:w="2250" w:type="dxa"/>
          </w:tcPr>
          <w:p w14:paraId="562ADA70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กำไรที่ยังไม่เกิดขึ้นจาก</w:t>
            </w:r>
          </w:p>
          <w:p w14:paraId="450AEB88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การขายอสังหาริมทรัพย์</w:t>
            </w:r>
          </w:p>
          <w:p w14:paraId="0E3CC64F" w14:textId="77777777" w:rsidR="001C1DC5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ให้บริษัทร่วม</w:t>
            </w:r>
            <w:r w:rsidR="001C1DC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4EFA8903" w14:textId="1616F051" w:rsidR="00993974" w:rsidRPr="00B45AFD" w:rsidRDefault="001C1DC5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การร่วมค้า</w:t>
            </w:r>
          </w:p>
        </w:tc>
        <w:tc>
          <w:tcPr>
            <w:tcW w:w="810" w:type="dxa"/>
          </w:tcPr>
          <w:p w14:paraId="6DD22A79" w14:textId="77777777" w:rsidR="0044319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B8D8092" w14:textId="77777777" w:rsidR="009E2BB3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47BCE8E" w14:textId="77777777" w:rsidR="0028015E" w:rsidRDefault="0028015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8F06845" w14:textId="2183B321" w:rsidR="009E2BB3" w:rsidRPr="00B45AFD" w:rsidRDefault="009E2BB3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37" w:type="dxa"/>
          </w:tcPr>
          <w:p w14:paraId="49DCF622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</w:tcPr>
          <w:p w14:paraId="6DB61A21" w14:textId="77777777" w:rsidR="0044319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175CE62" w14:textId="77777777" w:rsidR="002D0D18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832058E" w14:textId="77777777" w:rsidR="0028015E" w:rsidRDefault="0028015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723C0A0" w14:textId="2CB0080F" w:rsidR="002D0D18" w:rsidRPr="00B45AFD" w:rsidRDefault="002D0D18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(467)</w:t>
            </w:r>
          </w:p>
        </w:tc>
        <w:tc>
          <w:tcPr>
            <w:tcW w:w="270" w:type="dxa"/>
          </w:tcPr>
          <w:p w14:paraId="31A1BB74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CE37C8" w14:textId="77777777" w:rsidR="0044319D" w:rsidRDefault="0044319D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D2E230C" w14:textId="77777777" w:rsid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5EEC5D2" w14:textId="77777777" w:rsidR="0028015E" w:rsidRDefault="0028015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9290610" w14:textId="320C1E2F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DA7837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062BF6" w14:textId="77777777" w:rsidR="0044319D" w:rsidRDefault="0044319D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C4A1EED" w14:textId="77777777" w:rsid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602800A" w14:textId="77777777" w:rsidR="0028015E" w:rsidRDefault="0028015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ECBE452" w14:textId="0427CD7A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30E1A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1D78917" w14:textId="77777777" w:rsidR="0044319D" w:rsidRDefault="0044319D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20DEC86C" w14:textId="77777777" w:rsid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1B72E8A6" w14:textId="77777777" w:rsidR="0028015E" w:rsidRDefault="0028015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25D89651" w14:textId="28F6B462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5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0B76A0" w14:textId="77777777" w:rsidR="00993974" w:rsidRPr="00B45AFD" w:rsidRDefault="00993974" w:rsidP="00D836B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5EF9A" w14:textId="77777777" w:rsidR="0044319D" w:rsidRDefault="0044319D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2D3A85C" w14:textId="77777777" w:rsid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711EE99" w14:textId="77777777" w:rsidR="0028015E" w:rsidRDefault="0028015E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04462DC" w14:textId="2253E200" w:rsidR="002D0D18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3D52BD12" w14:textId="77777777" w:rsidTr="0044319D">
        <w:tc>
          <w:tcPr>
            <w:tcW w:w="2250" w:type="dxa"/>
          </w:tcPr>
          <w:p w14:paraId="662DDD0A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885AA7E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AEA5FCB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9B52D" w14:textId="782F4008" w:rsidR="00993974" w:rsidRPr="00B45AFD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875A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A6A6F8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03203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6B8697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7361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838F2F" w14:textId="4927924A" w:rsidR="00993974" w:rsidRPr="002D0D18" w:rsidRDefault="002D0D18" w:rsidP="00D8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2D0D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18F510" w14:textId="77777777" w:rsidR="00993974" w:rsidRPr="00B45AFD" w:rsidRDefault="00993974" w:rsidP="00D836B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7E2B60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A2C220D" w14:textId="77777777" w:rsidR="005C41A6" w:rsidRPr="00B45AFD" w:rsidRDefault="005C41A6" w:rsidP="00CB7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231447" w14:textId="69D7E6FF" w:rsidR="00CB7FA6" w:rsidRPr="00B45AFD" w:rsidRDefault="00CB7FA6" w:rsidP="00CD3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-108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</w:t>
      </w:r>
      <w:r w:rsidR="001A56A4">
        <w:rPr>
          <w:rFonts w:ascii="Angsana New" w:hAnsi="Angsana New" w:hint="cs"/>
          <w:sz w:val="30"/>
          <w:szCs w:val="30"/>
          <w:cs/>
        </w:rPr>
        <w:t>และบริษัท</w:t>
      </w:r>
      <w:r w:rsidRPr="00B45AFD">
        <w:rPr>
          <w:rFonts w:ascii="Angsana New" w:hAnsi="Angsana New"/>
          <w:sz w:val="30"/>
          <w:szCs w:val="30"/>
          <w:cs/>
        </w:rPr>
        <w:t>มากกว่า</w:t>
      </w:r>
    </w:p>
    <w:sectPr w:rsidR="00CB7FA6" w:rsidRPr="00B45AFD" w:rsidSect="00792DDE">
      <w:pgSz w:w="11909" w:h="16834" w:code="9"/>
      <w:pgMar w:top="691" w:right="1152" w:bottom="576" w:left="1440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98ADE" w14:textId="77777777" w:rsidR="00FC3DD8" w:rsidRDefault="00FC3DD8" w:rsidP="00900EE2">
      <w:r>
        <w:separator/>
      </w:r>
    </w:p>
  </w:endnote>
  <w:endnote w:type="continuationSeparator" w:id="0">
    <w:p w14:paraId="62C9D78A" w14:textId="77777777" w:rsidR="00FC3DD8" w:rsidRDefault="00FC3DD8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35661" w14:textId="77777777" w:rsidR="00FC3DD8" w:rsidRPr="00E26638" w:rsidRDefault="00FC3DD8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8556AE">
      <w:rPr>
        <w:rFonts w:ascii="Angsana New" w:hAnsi="Angsana New"/>
        <w:noProof/>
        <w:sz w:val="30"/>
        <w:szCs w:val="30"/>
        <w:lang w:val="en-US"/>
      </w:rPr>
      <w:t>9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1F5BF" w14:textId="77777777" w:rsidR="00FC3DD8" w:rsidRPr="00E26638" w:rsidRDefault="00FC3DD8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8556AE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C1E79" w14:textId="77777777" w:rsidR="00FC3DD8" w:rsidRPr="00E26638" w:rsidRDefault="00FC3DD8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</w:instrText>
    </w:r>
    <w:r w:rsidRPr="00E26638">
      <w:rPr>
        <w:rFonts w:ascii="Angsana New" w:hAnsi="Angsana New"/>
        <w:sz w:val="30"/>
        <w:szCs w:val="30"/>
        <w:cs/>
      </w:rPr>
      <w:instrText xml:space="preserve">* </w:instrText>
    </w:r>
    <w:r w:rsidRPr="00E26638">
      <w:rPr>
        <w:rFonts w:ascii="Angsana New" w:hAnsi="Angsana New"/>
        <w:sz w:val="30"/>
        <w:szCs w:val="30"/>
      </w:rPr>
      <w:instrText xml:space="preserve">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556AE">
      <w:rPr>
        <w:rFonts w:ascii="Angsana New" w:hAnsi="Angsana New"/>
        <w:noProof/>
        <w:sz w:val="30"/>
        <w:szCs w:val="30"/>
        <w:lang w:val="en-US"/>
      </w:rPr>
      <w:t>2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A80B8" w14:textId="77777777" w:rsidR="00FC3DD8" w:rsidRDefault="00FC3DD8" w:rsidP="00900EE2">
      <w:r>
        <w:separator/>
      </w:r>
    </w:p>
  </w:footnote>
  <w:footnote w:type="continuationSeparator" w:id="0">
    <w:p w14:paraId="27B3A0DB" w14:textId="77777777" w:rsidR="00FC3DD8" w:rsidRDefault="00FC3DD8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77D2F" w14:textId="77777777" w:rsidR="00FC3DD8" w:rsidRPr="004F256C" w:rsidRDefault="00FC3DD8" w:rsidP="0002488E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ADA5148" w14:textId="77777777" w:rsidR="00FC3DD8" w:rsidRPr="005351FF" w:rsidRDefault="00FC3DD8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6D35DC" w14:textId="348CF6A6" w:rsidR="00FC3DD8" w:rsidRPr="005351FF" w:rsidRDefault="00FC3DD8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256</w:t>
    </w:r>
    <w:r w:rsidRPr="008556AE">
      <w:rPr>
        <w:rFonts w:ascii="Angsana New" w:hAnsi="Angsana New"/>
        <w:sz w:val="32"/>
        <w:szCs w:val="32"/>
        <w:lang w:val="en-US" w:bidi="th-TH"/>
      </w:rPr>
      <w:t>3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7CB818C0" w14:textId="77777777" w:rsidR="00FC3DD8" w:rsidRPr="004B3C0B" w:rsidRDefault="00FC3DD8" w:rsidP="00BE657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83658" w14:textId="77777777" w:rsidR="00FC3DD8" w:rsidRPr="004F256C" w:rsidRDefault="00FC3DD8" w:rsidP="002F3ECA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BA9D031" w14:textId="77777777" w:rsidR="00FC3DD8" w:rsidRPr="00F33198" w:rsidRDefault="00FC3DD8" w:rsidP="000909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A4DC50" w14:textId="67337EB9" w:rsidR="00FC3DD8" w:rsidRPr="005351FF" w:rsidRDefault="00FC3DD8" w:rsidP="007319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256</w:t>
    </w:r>
    <w:r w:rsidRPr="008556AE">
      <w:rPr>
        <w:rFonts w:ascii="Angsana New" w:hAnsi="Angsana New"/>
        <w:sz w:val="32"/>
        <w:szCs w:val="32"/>
        <w:lang w:val="en-US" w:bidi="th-TH"/>
      </w:rPr>
      <w:t>3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0BA4D44A" w14:textId="77777777" w:rsidR="00FC3DD8" w:rsidRPr="00731992" w:rsidRDefault="00FC3DD8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1DC2C" w14:textId="77777777" w:rsidR="00FC3DD8" w:rsidRPr="002B7FDF" w:rsidRDefault="00FC3DD8" w:rsidP="00872A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จำกัด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มหาชน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7586264" w14:textId="77777777" w:rsidR="00FC3DD8" w:rsidRPr="002B7FDF" w:rsidRDefault="00FC3DD8" w:rsidP="00872A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4C3916F" w14:textId="3A64C9A1" w:rsidR="00FC3DD8" w:rsidRDefault="00FC3DD8" w:rsidP="00872A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2"/>
        <w:szCs w:val="32"/>
        <w:lang w:val="en-US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5351FF"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5351F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/>
        <w:bCs/>
        <w:sz w:val="32"/>
        <w:szCs w:val="32"/>
      </w:rPr>
      <w:t xml:space="preserve"> </w:t>
    </w:r>
    <w:r w:rsidRPr="008556AE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Pr="00B432AA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ิถุนายน</w:t>
    </w:r>
    <w:r w:rsidRPr="00B432AA">
      <w:rPr>
        <w:rFonts w:ascii="Angsana New" w:hAnsi="Angsana New"/>
        <w:b/>
        <w:bCs/>
        <w:sz w:val="32"/>
        <w:szCs w:val="32"/>
      </w:rPr>
      <w:t xml:space="preserve"> </w:t>
    </w:r>
    <w:r w:rsidRPr="008556AE">
      <w:rPr>
        <w:rFonts w:ascii="Angsana New" w:hAnsi="Angsana New"/>
        <w:b/>
        <w:bCs/>
        <w:sz w:val="32"/>
        <w:szCs w:val="32"/>
        <w:lang w:val="en-US"/>
      </w:rPr>
      <w:t>2563</w:t>
    </w:r>
    <w:r w:rsidRPr="005351FF">
      <w:rPr>
        <w:rFonts w:ascii="Angsana New" w:hAnsi="Angsana New"/>
        <w:b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proofErr w:type="spellStart"/>
    <w:r w:rsidRPr="005351FF">
      <w:rPr>
        <w:rFonts w:ascii="Angsana New" w:hAnsi="Angsana New"/>
        <w:b/>
        <w:bCs/>
        <w:sz w:val="32"/>
        <w:szCs w:val="32"/>
        <w:cs/>
      </w:rPr>
      <w:t>ไม่ได้ตรวจสอบ</w:t>
    </w:r>
    <w:proofErr w:type="spellEnd"/>
    <w:r w:rsidRPr="005351FF">
      <w:rPr>
        <w:rFonts w:ascii="Angsana New" w:hAnsi="Angsana New"/>
        <w:sz w:val="32"/>
        <w:szCs w:val="32"/>
      </w:rPr>
      <w:t>)</w:t>
    </w:r>
  </w:p>
  <w:p w14:paraId="1DAF39E0" w14:textId="77777777" w:rsidR="00FC3DD8" w:rsidRPr="00B144AC" w:rsidRDefault="00FC3DD8" w:rsidP="003A592C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06B46" w14:textId="77777777" w:rsidR="00FC3DD8" w:rsidRPr="00872AD2" w:rsidRDefault="00FC3DD8" w:rsidP="006670DB">
    <w:pPr>
      <w:pStyle w:val="Heading6"/>
      <w:ind w:firstLine="540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บริษัท</w:t>
    </w:r>
    <w:r w:rsidRPr="00872AD2">
      <w:rPr>
        <w:rFonts w:ascii="Angsana New" w:hAnsi="Angsana New"/>
        <w:sz w:val="32"/>
        <w:szCs w:val="32"/>
        <w:cs/>
      </w:rPr>
      <w:t xml:space="preserve"> </w:t>
    </w:r>
    <w:r w:rsidRPr="00872AD2">
      <w:rPr>
        <w:rFonts w:ascii="Angsana New" w:hAnsi="Angsana New" w:hint="cs"/>
        <w:sz w:val="32"/>
        <w:szCs w:val="32"/>
        <w:cs/>
      </w:rPr>
      <w:t>เฟรเซอร์ส</w:t>
    </w:r>
    <w:r w:rsidRPr="00872AD2">
      <w:rPr>
        <w:rFonts w:ascii="Angsana New" w:hAnsi="Angsana New"/>
        <w:sz w:val="32"/>
        <w:szCs w:val="32"/>
        <w:cs/>
      </w:rPr>
      <w:t xml:space="preserve"> </w:t>
    </w:r>
    <w:r w:rsidRPr="00872AD2">
      <w:rPr>
        <w:rFonts w:ascii="Angsana New" w:hAnsi="Angsana New" w:hint="cs"/>
        <w:sz w:val="32"/>
        <w:szCs w:val="32"/>
        <w:cs/>
      </w:rPr>
      <w:t>พร็อพเพอร์ตี้</w:t>
    </w:r>
    <w:r w:rsidRPr="00872AD2">
      <w:rPr>
        <w:rFonts w:ascii="Angsana New" w:hAnsi="Angsana New"/>
        <w:sz w:val="32"/>
        <w:szCs w:val="32"/>
        <w:cs/>
      </w:rPr>
      <w:t xml:space="preserve"> (</w:t>
    </w:r>
    <w:r w:rsidRPr="00872AD2">
      <w:rPr>
        <w:rFonts w:ascii="Angsana New" w:hAnsi="Angsana New" w:hint="cs"/>
        <w:sz w:val="32"/>
        <w:szCs w:val="32"/>
        <w:cs/>
      </w:rPr>
      <w:t>ประเทศไทย</w:t>
    </w:r>
    <w:r w:rsidRPr="00872AD2">
      <w:rPr>
        <w:rFonts w:ascii="Angsana New" w:hAnsi="Angsana New"/>
        <w:sz w:val="32"/>
        <w:szCs w:val="32"/>
        <w:cs/>
      </w:rPr>
      <w:t xml:space="preserve">) </w:t>
    </w:r>
    <w:r w:rsidRPr="00872AD2">
      <w:rPr>
        <w:rFonts w:ascii="Angsana New" w:hAnsi="Angsana New" w:hint="cs"/>
        <w:sz w:val="32"/>
        <w:szCs w:val="32"/>
        <w:cs/>
      </w:rPr>
      <w:t>จำกัด</w:t>
    </w:r>
    <w:r w:rsidRPr="00872AD2">
      <w:rPr>
        <w:rFonts w:ascii="Angsana New" w:hAnsi="Angsana New"/>
        <w:sz w:val="32"/>
        <w:szCs w:val="32"/>
        <w:cs/>
      </w:rPr>
      <w:t xml:space="preserve"> (</w:t>
    </w:r>
    <w:r w:rsidRPr="00872AD2">
      <w:rPr>
        <w:rFonts w:ascii="Angsana New" w:hAnsi="Angsana New" w:hint="cs"/>
        <w:sz w:val="32"/>
        <w:szCs w:val="32"/>
        <w:cs/>
      </w:rPr>
      <w:t>มหาชน</w:t>
    </w:r>
    <w:r w:rsidRPr="00872AD2">
      <w:rPr>
        <w:rFonts w:ascii="Angsana New" w:hAnsi="Angsana New"/>
        <w:sz w:val="32"/>
        <w:szCs w:val="32"/>
        <w:cs/>
      </w:rPr>
      <w:t xml:space="preserve">) </w:t>
    </w:r>
    <w:r w:rsidRPr="00872AD2">
      <w:rPr>
        <w:rFonts w:ascii="Angsana New" w:hAnsi="Angsana New" w:hint="cs"/>
        <w:sz w:val="32"/>
        <w:szCs w:val="32"/>
        <w:cs/>
      </w:rPr>
      <w:t>และบริษัทย่อย</w:t>
    </w:r>
  </w:p>
  <w:p w14:paraId="30603106" w14:textId="77777777" w:rsidR="00FC3DD8" w:rsidRPr="00872AD2" w:rsidRDefault="00FC3DD8" w:rsidP="006670DB">
    <w:pPr>
      <w:pStyle w:val="Heading6"/>
      <w:ind w:firstLine="540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หมายเหตุประกอบงบการเงินระหว่างกาลแบบย่อ</w:t>
    </w:r>
  </w:p>
  <w:p w14:paraId="75458FCA" w14:textId="16B4DC44" w:rsidR="00FC3DD8" w:rsidRDefault="00FC3DD8" w:rsidP="004F6D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</w:rPr>
      <w:tab/>
    </w:r>
    <w:r w:rsidRPr="002B7FDF"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5351FF"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5351F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/>
        <w:bCs/>
        <w:sz w:val="32"/>
        <w:szCs w:val="32"/>
      </w:rPr>
      <w:t xml:space="preserve"> </w:t>
    </w:r>
    <w:r w:rsidRPr="008556AE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B432AA">
      <w:rPr>
        <w:rFonts w:ascii="Angsana New" w:hAnsi="Angsana New"/>
        <w:b/>
        <w:bCs/>
        <w:sz w:val="32"/>
        <w:szCs w:val="32"/>
      </w:rPr>
      <w:t xml:space="preserve"> </w:t>
    </w:r>
    <w:r w:rsidRPr="008556AE">
      <w:rPr>
        <w:rFonts w:ascii="Angsana New" w:hAnsi="Angsana New"/>
        <w:b/>
        <w:bCs/>
        <w:sz w:val="32"/>
        <w:szCs w:val="32"/>
        <w:lang w:val="en-US"/>
      </w:rPr>
      <w:t>2563</w:t>
    </w:r>
    <w:r w:rsidRPr="005351FF">
      <w:rPr>
        <w:rFonts w:ascii="Angsana New" w:hAnsi="Angsana New"/>
        <w:b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proofErr w:type="spellStart"/>
    <w:r w:rsidRPr="005351FF">
      <w:rPr>
        <w:rFonts w:ascii="Angsana New" w:hAnsi="Angsana New"/>
        <w:b/>
        <w:bCs/>
        <w:sz w:val="32"/>
        <w:szCs w:val="32"/>
        <w:cs/>
      </w:rPr>
      <w:t>ไม่ได้ตรวจสอบ</w:t>
    </w:r>
    <w:proofErr w:type="spellEnd"/>
    <w:r w:rsidRPr="005351FF">
      <w:rPr>
        <w:rFonts w:ascii="Angsana New" w:hAnsi="Angsana New"/>
        <w:sz w:val="32"/>
        <w:szCs w:val="32"/>
      </w:rPr>
      <w:t>)</w:t>
    </w:r>
  </w:p>
  <w:p w14:paraId="08AA25B5" w14:textId="77777777" w:rsidR="00FC3DD8" w:rsidRPr="00B144AC" w:rsidRDefault="00FC3DD8" w:rsidP="003A592C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E5C12" w14:textId="77777777" w:rsidR="00FC3DD8" w:rsidRPr="00872AD2" w:rsidRDefault="00FC3DD8" w:rsidP="006670DB">
    <w:pPr>
      <w:pStyle w:val="Heading6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บริษัท</w:t>
    </w:r>
    <w:r w:rsidRPr="00872AD2">
      <w:rPr>
        <w:rFonts w:ascii="Angsana New" w:hAnsi="Angsana New"/>
        <w:sz w:val="32"/>
        <w:szCs w:val="32"/>
        <w:cs/>
      </w:rPr>
      <w:t xml:space="preserve"> </w:t>
    </w:r>
    <w:r w:rsidRPr="00872AD2">
      <w:rPr>
        <w:rFonts w:ascii="Angsana New" w:hAnsi="Angsana New" w:hint="cs"/>
        <w:sz w:val="32"/>
        <w:szCs w:val="32"/>
        <w:cs/>
      </w:rPr>
      <w:t>เฟรเซอร์ส</w:t>
    </w:r>
    <w:r w:rsidRPr="00872AD2">
      <w:rPr>
        <w:rFonts w:ascii="Angsana New" w:hAnsi="Angsana New"/>
        <w:sz w:val="32"/>
        <w:szCs w:val="32"/>
        <w:cs/>
      </w:rPr>
      <w:t xml:space="preserve"> </w:t>
    </w:r>
    <w:r w:rsidRPr="00872AD2">
      <w:rPr>
        <w:rFonts w:ascii="Angsana New" w:hAnsi="Angsana New" w:hint="cs"/>
        <w:sz w:val="32"/>
        <w:szCs w:val="32"/>
        <w:cs/>
      </w:rPr>
      <w:t>พร็อพเพอร์ตี้</w:t>
    </w:r>
    <w:r w:rsidRPr="00872AD2">
      <w:rPr>
        <w:rFonts w:ascii="Angsana New" w:hAnsi="Angsana New"/>
        <w:sz w:val="32"/>
        <w:szCs w:val="32"/>
        <w:cs/>
      </w:rPr>
      <w:t xml:space="preserve"> (</w:t>
    </w:r>
    <w:r w:rsidRPr="00872AD2">
      <w:rPr>
        <w:rFonts w:ascii="Angsana New" w:hAnsi="Angsana New" w:hint="cs"/>
        <w:sz w:val="32"/>
        <w:szCs w:val="32"/>
        <w:cs/>
      </w:rPr>
      <w:t>ประเทศไทย</w:t>
    </w:r>
    <w:r w:rsidRPr="00872AD2">
      <w:rPr>
        <w:rFonts w:ascii="Angsana New" w:hAnsi="Angsana New"/>
        <w:sz w:val="32"/>
        <w:szCs w:val="32"/>
        <w:cs/>
      </w:rPr>
      <w:t xml:space="preserve">) </w:t>
    </w:r>
    <w:r w:rsidRPr="00872AD2">
      <w:rPr>
        <w:rFonts w:ascii="Angsana New" w:hAnsi="Angsana New" w:hint="cs"/>
        <w:sz w:val="32"/>
        <w:szCs w:val="32"/>
        <w:cs/>
      </w:rPr>
      <w:t>จำกัด</w:t>
    </w:r>
    <w:r w:rsidRPr="00872AD2">
      <w:rPr>
        <w:rFonts w:ascii="Angsana New" w:hAnsi="Angsana New"/>
        <w:sz w:val="32"/>
        <w:szCs w:val="32"/>
        <w:cs/>
      </w:rPr>
      <w:t xml:space="preserve"> (</w:t>
    </w:r>
    <w:r w:rsidRPr="00872AD2">
      <w:rPr>
        <w:rFonts w:ascii="Angsana New" w:hAnsi="Angsana New" w:hint="cs"/>
        <w:sz w:val="32"/>
        <w:szCs w:val="32"/>
        <w:cs/>
      </w:rPr>
      <w:t>มหาชน</w:t>
    </w:r>
    <w:r w:rsidRPr="00872AD2">
      <w:rPr>
        <w:rFonts w:ascii="Angsana New" w:hAnsi="Angsana New"/>
        <w:sz w:val="32"/>
        <w:szCs w:val="32"/>
        <w:cs/>
      </w:rPr>
      <w:t xml:space="preserve">) </w:t>
    </w:r>
    <w:r w:rsidRPr="00872AD2">
      <w:rPr>
        <w:rFonts w:ascii="Angsana New" w:hAnsi="Angsana New" w:hint="cs"/>
        <w:sz w:val="32"/>
        <w:szCs w:val="32"/>
        <w:cs/>
      </w:rPr>
      <w:t>และบริษัทย่อย</w:t>
    </w:r>
  </w:p>
  <w:p w14:paraId="587EFD53" w14:textId="77777777" w:rsidR="00FC3DD8" w:rsidRPr="00872AD2" w:rsidRDefault="00FC3DD8" w:rsidP="006670DB">
    <w:pPr>
      <w:pStyle w:val="Heading6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หมายเหตุประกอบงบการเงินระหว่างกาลแบบย่อ</w:t>
    </w:r>
  </w:p>
  <w:p w14:paraId="1AC94161" w14:textId="226B2E5E" w:rsidR="00FC3DD8" w:rsidRPr="00872AD2" w:rsidRDefault="00FC3DD8" w:rsidP="006670DB">
    <w:pPr>
      <w:pStyle w:val="Heading6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สำหรับ</w:t>
    </w:r>
    <w:r w:rsidRPr="00872AD2">
      <w:rPr>
        <w:rFonts w:ascii="Angsana New" w:hAnsi="Angsana New"/>
        <w:sz w:val="32"/>
        <w:szCs w:val="32"/>
        <w:cs/>
      </w:rPr>
      <w:t>งวดสามเดือน</w:t>
    </w:r>
    <w:r>
      <w:rPr>
        <w:rFonts w:ascii="Angsana New" w:hAnsi="Angsana New" w:hint="cs"/>
        <w:sz w:val="32"/>
        <w:szCs w:val="32"/>
        <w:cs/>
        <w:lang w:val="en-US"/>
      </w:rPr>
      <w:t>และเก้าเดือน</w:t>
    </w:r>
    <w:r w:rsidRPr="00872AD2">
      <w:rPr>
        <w:rFonts w:ascii="Angsana New" w:hAnsi="Angsana New"/>
        <w:sz w:val="32"/>
        <w:szCs w:val="32"/>
        <w:cs/>
      </w:rPr>
      <w:t>สิ้นสุดวันที่</w:t>
    </w:r>
    <w:r w:rsidRPr="00872AD2">
      <w:rPr>
        <w:rFonts w:ascii="Angsana New" w:hAnsi="Angsana New"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3</w:t>
    </w:r>
    <w:r>
      <w:rPr>
        <w:rFonts w:ascii="Angsana New" w:hAnsi="Angsana New"/>
        <w:sz w:val="32"/>
        <w:szCs w:val="32"/>
        <w:lang w:val="en-US"/>
      </w:rPr>
      <w:t>0</w:t>
    </w:r>
    <w:r w:rsidRPr="00872AD2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>ม</w:t>
    </w:r>
    <w:r>
      <w:rPr>
        <w:rFonts w:ascii="Angsana New" w:hAnsi="Angsana New" w:hint="cs"/>
        <w:sz w:val="32"/>
        <w:szCs w:val="32"/>
        <w:cs/>
        <w:lang w:val="en-US"/>
      </w:rPr>
      <w:t>ิถุนายน</w:t>
    </w:r>
    <w:r w:rsidRPr="00872AD2">
      <w:rPr>
        <w:rFonts w:ascii="Angsana New" w:hAnsi="Angsana New"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2563</w:t>
    </w:r>
    <w:r w:rsidRPr="00872AD2">
      <w:rPr>
        <w:rFonts w:ascii="Angsana New" w:hAnsi="Angsana New"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proofErr w:type="spellStart"/>
    <w:r w:rsidRPr="00872AD2">
      <w:rPr>
        <w:rFonts w:ascii="Angsana New" w:hAnsi="Angsana New"/>
        <w:sz w:val="32"/>
        <w:szCs w:val="32"/>
        <w:cs/>
      </w:rPr>
      <w:t>ไม่ได้ตรวจสอบ</w:t>
    </w:r>
    <w:proofErr w:type="spellEnd"/>
    <w:r w:rsidRPr="005351FF">
      <w:rPr>
        <w:rFonts w:ascii="Angsana New" w:hAnsi="Angsana New"/>
        <w:sz w:val="32"/>
        <w:szCs w:val="32"/>
      </w:rPr>
      <w:t>)</w:t>
    </w:r>
  </w:p>
  <w:p w14:paraId="35DDF31E" w14:textId="77777777" w:rsidR="00FC3DD8" w:rsidRPr="00B144AC" w:rsidRDefault="00FC3DD8" w:rsidP="003A592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A67C48"/>
    <w:multiLevelType w:val="hybridMultilevel"/>
    <w:tmpl w:val="74EAC360"/>
    <w:lvl w:ilvl="0" w:tplc="164EF1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DAE616E"/>
    <w:multiLevelType w:val="hybridMultilevel"/>
    <w:tmpl w:val="05F4C44A"/>
    <w:lvl w:ilvl="0" w:tplc="FC62F50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97A344B"/>
    <w:multiLevelType w:val="hybridMultilevel"/>
    <w:tmpl w:val="6CAEDB3E"/>
    <w:lvl w:ilvl="0" w:tplc="C4768A3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E15674"/>
    <w:multiLevelType w:val="hybridMultilevel"/>
    <w:tmpl w:val="EAD45B3C"/>
    <w:lvl w:ilvl="0" w:tplc="A9F0E35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E933327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3"/>
  </w:num>
  <w:num w:numId="13">
    <w:abstractNumId w:val="25"/>
  </w:num>
  <w:num w:numId="14">
    <w:abstractNumId w:val="15"/>
  </w:num>
  <w:num w:numId="15">
    <w:abstractNumId w:val="19"/>
  </w:num>
  <w:num w:numId="16">
    <w:abstractNumId w:val="21"/>
  </w:num>
  <w:num w:numId="17">
    <w:abstractNumId w:val="16"/>
  </w:num>
  <w:num w:numId="18">
    <w:abstractNumId w:val="22"/>
  </w:num>
  <w:num w:numId="19">
    <w:abstractNumId w:val="23"/>
  </w:num>
  <w:num w:numId="20">
    <w:abstractNumId w:val="27"/>
  </w:num>
  <w:num w:numId="21">
    <w:abstractNumId w:val="28"/>
  </w:num>
  <w:num w:numId="22">
    <w:abstractNumId w:val="12"/>
  </w:num>
  <w:num w:numId="23">
    <w:abstractNumId w:val="26"/>
  </w:num>
  <w:num w:numId="24">
    <w:abstractNumId w:val="24"/>
  </w:num>
  <w:num w:numId="25">
    <w:abstractNumId w:val="20"/>
  </w:num>
  <w:num w:numId="26">
    <w:abstractNumId w:val="10"/>
  </w:num>
  <w:num w:numId="27">
    <w:abstractNumId w:val="11"/>
  </w:num>
  <w:num w:numId="28">
    <w:abstractNumId w:val="29"/>
  </w:num>
  <w:num w:numId="29">
    <w:abstractNumId w:val="17"/>
  </w:num>
  <w:num w:numId="30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577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50C"/>
    <w:rsid w:val="00000519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A22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4AB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35F"/>
    <w:rsid w:val="00010522"/>
    <w:rsid w:val="000106E8"/>
    <w:rsid w:val="00010897"/>
    <w:rsid w:val="0001089D"/>
    <w:rsid w:val="000108FE"/>
    <w:rsid w:val="00010959"/>
    <w:rsid w:val="00010B65"/>
    <w:rsid w:val="00010BE8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4D0"/>
    <w:rsid w:val="00013792"/>
    <w:rsid w:val="000138CC"/>
    <w:rsid w:val="00013948"/>
    <w:rsid w:val="00013B9E"/>
    <w:rsid w:val="00013BD1"/>
    <w:rsid w:val="00013C9D"/>
    <w:rsid w:val="00013CE5"/>
    <w:rsid w:val="00013D2E"/>
    <w:rsid w:val="0001441B"/>
    <w:rsid w:val="0001445F"/>
    <w:rsid w:val="00014601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0FE"/>
    <w:rsid w:val="000212EB"/>
    <w:rsid w:val="00021364"/>
    <w:rsid w:val="000214E7"/>
    <w:rsid w:val="000216E8"/>
    <w:rsid w:val="00021763"/>
    <w:rsid w:val="000219B9"/>
    <w:rsid w:val="000219FD"/>
    <w:rsid w:val="00021B0B"/>
    <w:rsid w:val="000220D8"/>
    <w:rsid w:val="00022155"/>
    <w:rsid w:val="0002232C"/>
    <w:rsid w:val="000225D0"/>
    <w:rsid w:val="000225F3"/>
    <w:rsid w:val="0002263F"/>
    <w:rsid w:val="000226BF"/>
    <w:rsid w:val="000228E5"/>
    <w:rsid w:val="0002294B"/>
    <w:rsid w:val="00022A1A"/>
    <w:rsid w:val="00022B6D"/>
    <w:rsid w:val="00022CA1"/>
    <w:rsid w:val="00022DA5"/>
    <w:rsid w:val="0002316D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D4B"/>
    <w:rsid w:val="00025E9F"/>
    <w:rsid w:val="00026206"/>
    <w:rsid w:val="00026249"/>
    <w:rsid w:val="0002629D"/>
    <w:rsid w:val="000262E0"/>
    <w:rsid w:val="0002648B"/>
    <w:rsid w:val="000264D2"/>
    <w:rsid w:val="0002694E"/>
    <w:rsid w:val="00026BA9"/>
    <w:rsid w:val="00026BEF"/>
    <w:rsid w:val="00026C38"/>
    <w:rsid w:val="00027008"/>
    <w:rsid w:val="00027305"/>
    <w:rsid w:val="00027407"/>
    <w:rsid w:val="000275C7"/>
    <w:rsid w:val="0002788B"/>
    <w:rsid w:val="00027A08"/>
    <w:rsid w:val="00027C4A"/>
    <w:rsid w:val="00027DF9"/>
    <w:rsid w:val="00027EBF"/>
    <w:rsid w:val="00027F41"/>
    <w:rsid w:val="00027F49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C46"/>
    <w:rsid w:val="00031CD2"/>
    <w:rsid w:val="00032315"/>
    <w:rsid w:val="0003241F"/>
    <w:rsid w:val="0003247B"/>
    <w:rsid w:val="000324CA"/>
    <w:rsid w:val="000324EF"/>
    <w:rsid w:val="0003264E"/>
    <w:rsid w:val="000326A9"/>
    <w:rsid w:val="000326C6"/>
    <w:rsid w:val="00032825"/>
    <w:rsid w:val="00032852"/>
    <w:rsid w:val="00032B1D"/>
    <w:rsid w:val="00032C93"/>
    <w:rsid w:val="000330D2"/>
    <w:rsid w:val="00033183"/>
    <w:rsid w:val="00033211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96"/>
    <w:rsid w:val="00036023"/>
    <w:rsid w:val="0003631F"/>
    <w:rsid w:val="00036333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E35"/>
    <w:rsid w:val="00037FFB"/>
    <w:rsid w:val="000401B2"/>
    <w:rsid w:val="000405D5"/>
    <w:rsid w:val="00040B06"/>
    <w:rsid w:val="00040B37"/>
    <w:rsid w:val="00040C52"/>
    <w:rsid w:val="00040D40"/>
    <w:rsid w:val="00040D64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2F8A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353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97B"/>
    <w:rsid w:val="00046AE8"/>
    <w:rsid w:val="00046D85"/>
    <w:rsid w:val="00046E6B"/>
    <w:rsid w:val="00046F93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36E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E75"/>
    <w:rsid w:val="00053079"/>
    <w:rsid w:val="000530F4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26F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CC3"/>
    <w:rsid w:val="00055DDD"/>
    <w:rsid w:val="00055EBA"/>
    <w:rsid w:val="000560BA"/>
    <w:rsid w:val="0005650E"/>
    <w:rsid w:val="00056831"/>
    <w:rsid w:val="000569D6"/>
    <w:rsid w:val="00056B99"/>
    <w:rsid w:val="00056BF6"/>
    <w:rsid w:val="00056C79"/>
    <w:rsid w:val="00056FF4"/>
    <w:rsid w:val="00057118"/>
    <w:rsid w:val="00057179"/>
    <w:rsid w:val="000572B9"/>
    <w:rsid w:val="0005746E"/>
    <w:rsid w:val="000575A5"/>
    <w:rsid w:val="00057604"/>
    <w:rsid w:val="0005765D"/>
    <w:rsid w:val="000578C4"/>
    <w:rsid w:val="00057B71"/>
    <w:rsid w:val="00057C88"/>
    <w:rsid w:val="0006009D"/>
    <w:rsid w:val="000600D5"/>
    <w:rsid w:val="0006026D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21FA"/>
    <w:rsid w:val="000621FD"/>
    <w:rsid w:val="00062202"/>
    <w:rsid w:val="00062455"/>
    <w:rsid w:val="000624ED"/>
    <w:rsid w:val="00062794"/>
    <w:rsid w:val="00062964"/>
    <w:rsid w:val="00062ADC"/>
    <w:rsid w:val="00062B9A"/>
    <w:rsid w:val="00062D5F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F19"/>
    <w:rsid w:val="000652DA"/>
    <w:rsid w:val="00065508"/>
    <w:rsid w:val="00065841"/>
    <w:rsid w:val="00065BBA"/>
    <w:rsid w:val="00065CF3"/>
    <w:rsid w:val="00065F11"/>
    <w:rsid w:val="00065FAD"/>
    <w:rsid w:val="000669B2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8C1"/>
    <w:rsid w:val="0007099F"/>
    <w:rsid w:val="00070A79"/>
    <w:rsid w:val="0007104E"/>
    <w:rsid w:val="000713D8"/>
    <w:rsid w:val="00071553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25"/>
    <w:rsid w:val="00077FB5"/>
    <w:rsid w:val="000802E6"/>
    <w:rsid w:val="0008040B"/>
    <w:rsid w:val="00080420"/>
    <w:rsid w:val="000804E9"/>
    <w:rsid w:val="000807D0"/>
    <w:rsid w:val="00080904"/>
    <w:rsid w:val="00080CB3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214"/>
    <w:rsid w:val="00082307"/>
    <w:rsid w:val="0008241A"/>
    <w:rsid w:val="00082547"/>
    <w:rsid w:val="00082A47"/>
    <w:rsid w:val="00082D5D"/>
    <w:rsid w:val="00082FBE"/>
    <w:rsid w:val="0008301C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796"/>
    <w:rsid w:val="00085A22"/>
    <w:rsid w:val="00085E61"/>
    <w:rsid w:val="000861E5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FDB"/>
    <w:rsid w:val="000911E1"/>
    <w:rsid w:val="000912CF"/>
    <w:rsid w:val="0009140D"/>
    <w:rsid w:val="00091495"/>
    <w:rsid w:val="0009153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553"/>
    <w:rsid w:val="0009260C"/>
    <w:rsid w:val="0009267B"/>
    <w:rsid w:val="000926A0"/>
    <w:rsid w:val="00092B3D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DA"/>
    <w:rsid w:val="00093EB6"/>
    <w:rsid w:val="0009450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6B0"/>
    <w:rsid w:val="000A0701"/>
    <w:rsid w:val="000A08BF"/>
    <w:rsid w:val="000A0914"/>
    <w:rsid w:val="000A0D40"/>
    <w:rsid w:val="000A0E77"/>
    <w:rsid w:val="000A0F4D"/>
    <w:rsid w:val="000A117F"/>
    <w:rsid w:val="000A1486"/>
    <w:rsid w:val="000A163E"/>
    <w:rsid w:val="000A172F"/>
    <w:rsid w:val="000A18A1"/>
    <w:rsid w:val="000A19F3"/>
    <w:rsid w:val="000A1BA6"/>
    <w:rsid w:val="000A1E55"/>
    <w:rsid w:val="000A1E5B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3065"/>
    <w:rsid w:val="000A3104"/>
    <w:rsid w:val="000A31D7"/>
    <w:rsid w:val="000A32E9"/>
    <w:rsid w:val="000A3407"/>
    <w:rsid w:val="000A36C7"/>
    <w:rsid w:val="000A3970"/>
    <w:rsid w:val="000A3B6D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D1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38E"/>
    <w:rsid w:val="000A5409"/>
    <w:rsid w:val="000A55BB"/>
    <w:rsid w:val="000A572F"/>
    <w:rsid w:val="000A5734"/>
    <w:rsid w:val="000A574D"/>
    <w:rsid w:val="000A599A"/>
    <w:rsid w:val="000A5C7B"/>
    <w:rsid w:val="000A5D30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667"/>
    <w:rsid w:val="000B0706"/>
    <w:rsid w:val="000B0A2B"/>
    <w:rsid w:val="000B0ACD"/>
    <w:rsid w:val="000B0B23"/>
    <w:rsid w:val="000B0B6E"/>
    <w:rsid w:val="000B0C89"/>
    <w:rsid w:val="000B0CEE"/>
    <w:rsid w:val="000B10E5"/>
    <w:rsid w:val="000B1463"/>
    <w:rsid w:val="000B1523"/>
    <w:rsid w:val="000B171F"/>
    <w:rsid w:val="000B177F"/>
    <w:rsid w:val="000B1BC3"/>
    <w:rsid w:val="000B1C92"/>
    <w:rsid w:val="000B1E0A"/>
    <w:rsid w:val="000B20C4"/>
    <w:rsid w:val="000B2444"/>
    <w:rsid w:val="000B2599"/>
    <w:rsid w:val="000B2A77"/>
    <w:rsid w:val="000B2CEB"/>
    <w:rsid w:val="000B30AE"/>
    <w:rsid w:val="000B30DC"/>
    <w:rsid w:val="000B34FC"/>
    <w:rsid w:val="000B3781"/>
    <w:rsid w:val="000B3869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51BC"/>
    <w:rsid w:val="000B533B"/>
    <w:rsid w:val="000B53DE"/>
    <w:rsid w:val="000B56C5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21AE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2F81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4E2B"/>
    <w:rsid w:val="000C5287"/>
    <w:rsid w:val="000C55AB"/>
    <w:rsid w:val="000C5730"/>
    <w:rsid w:val="000C5ACC"/>
    <w:rsid w:val="000C5EF3"/>
    <w:rsid w:val="000C5FD8"/>
    <w:rsid w:val="000C61BC"/>
    <w:rsid w:val="000C64C2"/>
    <w:rsid w:val="000C64C9"/>
    <w:rsid w:val="000C66AC"/>
    <w:rsid w:val="000C6786"/>
    <w:rsid w:val="000C6D23"/>
    <w:rsid w:val="000C6DE9"/>
    <w:rsid w:val="000C6E70"/>
    <w:rsid w:val="000C6F6E"/>
    <w:rsid w:val="000C6FE9"/>
    <w:rsid w:val="000C71E8"/>
    <w:rsid w:val="000C77EB"/>
    <w:rsid w:val="000C794F"/>
    <w:rsid w:val="000C7B47"/>
    <w:rsid w:val="000C7C3E"/>
    <w:rsid w:val="000C7CFF"/>
    <w:rsid w:val="000D0245"/>
    <w:rsid w:val="000D0466"/>
    <w:rsid w:val="000D04C7"/>
    <w:rsid w:val="000D05A9"/>
    <w:rsid w:val="000D06C9"/>
    <w:rsid w:val="000D06E1"/>
    <w:rsid w:val="000D075B"/>
    <w:rsid w:val="000D0834"/>
    <w:rsid w:val="000D0912"/>
    <w:rsid w:val="000D0A81"/>
    <w:rsid w:val="000D0B19"/>
    <w:rsid w:val="000D0CB7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C6"/>
    <w:rsid w:val="000D303F"/>
    <w:rsid w:val="000D3240"/>
    <w:rsid w:val="000D3393"/>
    <w:rsid w:val="000D33CC"/>
    <w:rsid w:val="000D340E"/>
    <w:rsid w:val="000D34A3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AF9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F7D"/>
    <w:rsid w:val="000D7378"/>
    <w:rsid w:val="000D7403"/>
    <w:rsid w:val="000D769C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555"/>
    <w:rsid w:val="000E0807"/>
    <w:rsid w:val="000E082B"/>
    <w:rsid w:val="000E0E22"/>
    <w:rsid w:val="000E0FCF"/>
    <w:rsid w:val="000E131E"/>
    <w:rsid w:val="000E16A8"/>
    <w:rsid w:val="000E1A6C"/>
    <w:rsid w:val="000E1C67"/>
    <w:rsid w:val="000E1D13"/>
    <w:rsid w:val="000E1E18"/>
    <w:rsid w:val="000E2067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32E"/>
    <w:rsid w:val="000E43A0"/>
    <w:rsid w:val="000E4512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E2C"/>
    <w:rsid w:val="000E6F12"/>
    <w:rsid w:val="000E7219"/>
    <w:rsid w:val="000E7420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9E1"/>
    <w:rsid w:val="000F2B8B"/>
    <w:rsid w:val="000F2E48"/>
    <w:rsid w:val="000F2EC5"/>
    <w:rsid w:val="000F2F2E"/>
    <w:rsid w:val="000F2FCE"/>
    <w:rsid w:val="000F3200"/>
    <w:rsid w:val="000F327B"/>
    <w:rsid w:val="000F35CB"/>
    <w:rsid w:val="000F35F1"/>
    <w:rsid w:val="000F37CA"/>
    <w:rsid w:val="000F37FF"/>
    <w:rsid w:val="000F3A8A"/>
    <w:rsid w:val="000F3B00"/>
    <w:rsid w:val="000F3E09"/>
    <w:rsid w:val="000F406D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CFD"/>
    <w:rsid w:val="001012E0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BE0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10D"/>
    <w:rsid w:val="0011421E"/>
    <w:rsid w:val="001142D8"/>
    <w:rsid w:val="0011445A"/>
    <w:rsid w:val="0011447D"/>
    <w:rsid w:val="001144A8"/>
    <w:rsid w:val="00114C93"/>
    <w:rsid w:val="00114CF3"/>
    <w:rsid w:val="00114FC0"/>
    <w:rsid w:val="00115162"/>
    <w:rsid w:val="001151B0"/>
    <w:rsid w:val="00115384"/>
    <w:rsid w:val="0011547B"/>
    <w:rsid w:val="0011555A"/>
    <w:rsid w:val="00115817"/>
    <w:rsid w:val="00115990"/>
    <w:rsid w:val="00115A23"/>
    <w:rsid w:val="00115A91"/>
    <w:rsid w:val="00115D12"/>
    <w:rsid w:val="00115D8E"/>
    <w:rsid w:val="0011640E"/>
    <w:rsid w:val="00116475"/>
    <w:rsid w:val="00116583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908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7BA"/>
    <w:rsid w:val="00121986"/>
    <w:rsid w:val="00121CE0"/>
    <w:rsid w:val="00121EFE"/>
    <w:rsid w:val="001221E7"/>
    <w:rsid w:val="00122952"/>
    <w:rsid w:val="0012298A"/>
    <w:rsid w:val="001229B2"/>
    <w:rsid w:val="00122C0A"/>
    <w:rsid w:val="00122F49"/>
    <w:rsid w:val="0012315E"/>
    <w:rsid w:val="001231B3"/>
    <w:rsid w:val="00123264"/>
    <w:rsid w:val="00123577"/>
    <w:rsid w:val="00123702"/>
    <w:rsid w:val="0012372A"/>
    <w:rsid w:val="00123B93"/>
    <w:rsid w:val="00123BF7"/>
    <w:rsid w:val="00123DC2"/>
    <w:rsid w:val="00123E86"/>
    <w:rsid w:val="00123F38"/>
    <w:rsid w:val="00123FA0"/>
    <w:rsid w:val="00124222"/>
    <w:rsid w:val="0012423F"/>
    <w:rsid w:val="001244D4"/>
    <w:rsid w:val="00124517"/>
    <w:rsid w:val="001246F6"/>
    <w:rsid w:val="00124821"/>
    <w:rsid w:val="001248C6"/>
    <w:rsid w:val="001249FE"/>
    <w:rsid w:val="00124E81"/>
    <w:rsid w:val="00124F5C"/>
    <w:rsid w:val="00125355"/>
    <w:rsid w:val="00125487"/>
    <w:rsid w:val="00125659"/>
    <w:rsid w:val="00125908"/>
    <w:rsid w:val="00125A72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DA"/>
    <w:rsid w:val="00130E2B"/>
    <w:rsid w:val="001310ED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FEE"/>
    <w:rsid w:val="0013608B"/>
    <w:rsid w:val="0013624F"/>
    <w:rsid w:val="001363DE"/>
    <w:rsid w:val="00136536"/>
    <w:rsid w:val="0013684E"/>
    <w:rsid w:val="00136B7F"/>
    <w:rsid w:val="00136DC2"/>
    <w:rsid w:val="00136E1E"/>
    <w:rsid w:val="00136F73"/>
    <w:rsid w:val="0013754D"/>
    <w:rsid w:val="00137605"/>
    <w:rsid w:val="001377D7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707D"/>
    <w:rsid w:val="001470D9"/>
    <w:rsid w:val="001474B1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EED"/>
    <w:rsid w:val="00150589"/>
    <w:rsid w:val="001506B9"/>
    <w:rsid w:val="001509EE"/>
    <w:rsid w:val="00150B37"/>
    <w:rsid w:val="00150CED"/>
    <w:rsid w:val="00150D96"/>
    <w:rsid w:val="00150D9B"/>
    <w:rsid w:val="00150FBD"/>
    <w:rsid w:val="0015104C"/>
    <w:rsid w:val="001511D6"/>
    <w:rsid w:val="001511F3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978"/>
    <w:rsid w:val="001549AB"/>
    <w:rsid w:val="00154A9E"/>
    <w:rsid w:val="00154BDB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600F"/>
    <w:rsid w:val="00156162"/>
    <w:rsid w:val="001565E1"/>
    <w:rsid w:val="00156746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57F51"/>
    <w:rsid w:val="00160058"/>
    <w:rsid w:val="001600F2"/>
    <w:rsid w:val="0016027D"/>
    <w:rsid w:val="001603C5"/>
    <w:rsid w:val="001603F3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910"/>
    <w:rsid w:val="00161950"/>
    <w:rsid w:val="0016196B"/>
    <w:rsid w:val="00161BCB"/>
    <w:rsid w:val="00161C39"/>
    <w:rsid w:val="00161D41"/>
    <w:rsid w:val="00161EEF"/>
    <w:rsid w:val="00161FED"/>
    <w:rsid w:val="001621B9"/>
    <w:rsid w:val="00162306"/>
    <w:rsid w:val="001624BC"/>
    <w:rsid w:val="001624C9"/>
    <w:rsid w:val="00162790"/>
    <w:rsid w:val="00162B9C"/>
    <w:rsid w:val="00162BC2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D55"/>
    <w:rsid w:val="00163FF3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29"/>
    <w:rsid w:val="00167072"/>
    <w:rsid w:val="001671DC"/>
    <w:rsid w:val="001671E0"/>
    <w:rsid w:val="001673D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84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E"/>
    <w:rsid w:val="00171EC4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42"/>
    <w:rsid w:val="001760FB"/>
    <w:rsid w:val="00176149"/>
    <w:rsid w:val="001763C2"/>
    <w:rsid w:val="001765A6"/>
    <w:rsid w:val="0017668B"/>
    <w:rsid w:val="00176858"/>
    <w:rsid w:val="001768ED"/>
    <w:rsid w:val="001769F1"/>
    <w:rsid w:val="00176A50"/>
    <w:rsid w:val="00176A76"/>
    <w:rsid w:val="00176BE5"/>
    <w:rsid w:val="00176CFE"/>
    <w:rsid w:val="00176D1B"/>
    <w:rsid w:val="00176D8F"/>
    <w:rsid w:val="00176DB6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D3"/>
    <w:rsid w:val="001830EB"/>
    <w:rsid w:val="0018312F"/>
    <w:rsid w:val="001831B4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E54"/>
    <w:rsid w:val="00187F40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259"/>
    <w:rsid w:val="00192316"/>
    <w:rsid w:val="0019240C"/>
    <w:rsid w:val="00192548"/>
    <w:rsid w:val="00192559"/>
    <w:rsid w:val="00192AC6"/>
    <w:rsid w:val="00192BC3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4102"/>
    <w:rsid w:val="001947FC"/>
    <w:rsid w:val="00194845"/>
    <w:rsid w:val="0019489D"/>
    <w:rsid w:val="00194DBC"/>
    <w:rsid w:val="00194E69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A6A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7B"/>
    <w:rsid w:val="001A0754"/>
    <w:rsid w:val="001A0E1C"/>
    <w:rsid w:val="001A10CC"/>
    <w:rsid w:val="001A11D9"/>
    <w:rsid w:val="001A1311"/>
    <w:rsid w:val="001A18DC"/>
    <w:rsid w:val="001A1BB1"/>
    <w:rsid w:val="001A226A"/>
    <w:rsid w:val="001A2271"/>
    <w:rsid w:val="001A2291"/>
    <w:rsid w:val="001A24B0"/>
    <w:rsid w:val="001A29C7"/>
    <w:rsid w:val="001A2C88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BCF"/>
    <w:rsid w:val="001A4C5B"/>
    <w:rsid w:val="001A4DEF"/>
    <w:rsid w:val="001A50AE"/>
    <w:rsid w:val="001A5430"/>
    <w:rsid w:val="001A549F"/>
    <w:rsid w:val="001A568D"/>
    <w:rsid w:val="001A56A4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01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716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43AC"/>
    <w:rsid w:val="001B451C"/>
    <w:rsid w:val="001B4605"/>
    <w:rsid w:val="001B4750"/>
    <w:rsid w:val="001B47A2"/>
    <w:rsid w:val="001B487C"/>
    <w:rsid w:val="001B491A"/>
    <w:rsid w:val="001B4C81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837"/>
    <w:rsid w:val="001B687C"/>
    <w:rsid w:val="001B6FBC"/>
    <w:rsid w:val="001B7007"/>
    <w:rsid w:val="001B700B"/>
    <w:rsid w:val="001B70D2"/>
    <w:rsid w:val="001B7444"/>
    <w:rsid w:val="001B797F"/>
    <w:rsid w:val="001B7A80"/>
    <w:rsid w:val="001B7A8D"/>
    <w:rsid w:val="001B7B8B"/>
    <w:rsid w:val="001B7CF7"/>
    <w:rsid w:val="001C0094"/>
    <w:rsid w:val="001C00C0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514"/>
    <w:rsid w:val="001C1A27"/>
    <w:rsid w:val="001C1A28"/>
    <w:rsid w:val="001C1DC5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40BD"/>
    <w:rsid w:val="001C43AB"/>
    <w:rsid w:val="001C4647"/>
    <w:rsid w:val="001C48C6"/>
    <w:rsid w:val="001C4990"/>
    <w:rsid w:val="001C4C2D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55"/>
    <w:rsid w:val="001D1FB6"/>
    <w:rsid w:val="001D2003"/>
    <w:rsid w:val="001D2061"/>
    <w:rsid w:val="001D2724"/>
    <w:rsid w:val="001D28B7"/>
    <w:rsid w:val="001D28CD"/>
    <w:rsid w:val="001D2A44"/>
    <w:rsid w:val="001D2D65"/>
    <w:rsid w:val="001D2D6D"/>
    <w:rsid w:val="001D3145"/>
    <w:rsid w:val="001D334D"/>
    <w:rsid w:val="001D3808"/>
    <w:rsid w:val="001D3AE1"/>
    <w:rsid w:val="001D40A9"/>
    <w:rsid w:val="001D4468"/>
    <w:rsid w:val="001D475D"/>
    <w:rsid w:val="001D4C1C"/>
    <w:rsid w:val="001D4C8D"/>
    <w:rsid w:val="001D4DE5"/>
    <w:rsid w:val="001D5002"/>
    <w:rsid w:val="001D544A"/>
    <w:rsid w:val="001D5683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BFD"/>
    <w:rsid w:val="001D6D6F"/>
    <w:rsid w:val="001D6D75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CA2"/>
    <w:rsid w:val="001E2D18"/>
    <w:rsid w:val="001E2D6F"/>
    <w:rsid w:val="001E33FE"/>
    <w:rsid w:val="001E367A"/>
    <w:rsid w:val="001E384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355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E41"/>
    <w:rsid w:val="001F0240"/>
    <w:rsid w:val="001F06BF"/>
    <w:rsid w:val="001F07D0"/>
    <w:rsid w:val="001F0AF2"/>
    <w:rsid w:val="001F0BD7"/>
    <w:rsid w:val="001F0EB6"/>
    <w:rsid w:val="001F115C"/>
    <w:rsid w:val="001F1AC8"/>
    <w:rsid w:val="001F1AD5"/>
    <w:rsid w:val="001F1E37"/>
    <w:rsid w:val="001F1E80"/>
    <w:rsid w:val="001F1E89"/>
    <w:rsid w:val="001F204B"/>
    <w:rsid w:val="001F20FE"/>
    <w:rsid w:val="001F2577"/>
    <w:rsid w:val="001F2743"/>
    <w:rsid w:val="001F2864"/>
    <w:rsid w:val="001F2A28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CA4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AB"/>
    <w:rsid w:val="001F6511"/>
    <w:rsid w:val="001F65C8"/>
    <w:rsid w:val="001F6688"/>
    <w:rsid w:val="001F69CD"/>
    <w:rsid w:val="001F6B9D"/>
    <w:rsid w:val="001F6BD6"/>
    <w:rsid w:val="001F6D38"/>
    <w:rsid w:val="001F7126"/>
    <w:rsid w:val="001F73D5"/>
    <w:rsid w:val="001F76BC"/>
    <w:rsid w:val="001F78CE"/>
    <w:rsid w:val="001F7949"/>
    <w:rsid w:val="001F7D39"/>
    <w:rsid w:val="001F7D44"/>
    <w:rsid w:val="00200173"/>
    <w:rsid w:val="00200537"/>
    <w:rsid w:val="00200603"/>
    <w:rsid w:val="00200B90"/>
    <w:rsid w:val="00200FA4"/>
    <w:rsid w:val="002012A1"/>
    <w:rsid w:val="00201373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930"/>
    <w:rsid w:val="00202BB3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61A3"/>
    <w:rsid w:val="002064F5"/>
    <w:rsid w:val="002066D8"/>
    <w:rsid w:val="00206750"/>
    <w:rsid w:val="00206926"/>
    <w:rsid w:val="0020696D"/>
    <w:rsid w:val="00206A08"/>
    <w:rsid w:val="00206DD2"/>
    <w:rsid w:val="00206FB3"/>
    <w:rsid w:val="00206FC1"/>
    <w:rsid w:val="0020705D"/>
    <w:rsid w:val="002070A4"/>
    <w:rsid w:val="00207108"/>
    <w:rsid w:val="002073BD"/>
    <w:rsid w:val="00207983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9A2"/>
    <w:rsid w:val="0021301D"/>
    <w:rsid w:val="00213188"/>
    <w:rsid w:val="0021333C"/>
    <w:rsid w:val="002133CA"/>
    <w:rsid w:val="002133F9"/>
    <w:rsid w:val="00213573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20A"/>
    <w:rsid w:val="002176E2"/>
    <w:rsid w:val="00217C08"/>
    <w:rsid w:val="00217DFD"/>
    <w:rsid w:val="00217E94"/>
    <w:rsid w:val="002200BC"/>
    <w:rsid w:val="00220400"/>
    <w:rsid w:val="0022078C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448"/>
    <w:rsid w:val="00224595"/>
    <w:rsid w:val="0022476A"/>
    <w:rsid w:val="00224B94"/>
    <w:rsid w:val="00224BA4"/>
    <w:rsid w:val="00224BB5"/>
    <w:rsid w:val="00224CB1"/>
    <w:rsid w:val="00224DEC"/>
    <w:rsid w:val="00225280"/>
    <w:rsid w:val="0022538C"/>
    <w:rsid w:val="002255F7"/>
    <w:rsid w:val="00225EEC"/>
    <w:rsid w:val="002260F3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A4D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71"/>
    <w:rsid w:val="00234143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3EC"/>
    <w:rsid w:val="00235582"/>
    <w:rsid w:val="00235770"/>
    <w:rsid w:val="00235840"/>
    <w:rsid w:val="00235A41"/>
    <w:rsid w:val="00235B65"/>
    <w:rsid w:val="00235C2F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832"/>
    <w:rsid w:val="00236834"/>
    <w:rsid w:val="002369C8"/>
    <w:rsid w:val="00236DE6"/>
    <w:rsid w:val="00236F1A"/>
    <w:rsid w:val="00237057"/>
    <w:rsid w:val="0023721F"/>
    <w:rsid w:val="00237620"/>
    <w:rsid w:val="002379CC"/>
    <w:rsid w:val="00237B6C"/>
    <w:rsid w:val="00237CE9"/>
    <w:rsid w:val="00237D5E"/>
    <w:rsid w:val="00237E65"/>
    <w:rsid w:val="002400F0"/>
    <w:rsid w:val="00240179"/>
    <w:rsid w:val="002401B0"/>
    <w:rsid w:val="00240532"/>
    <w:rsid w:val="00240628"/>
    <w:rsid w:val="002406BE"/>
    <w:rsid w:val="00240739"/>
    <w:rsid w:val="00240783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72"/>
    <w:rsid w:val="002472CF"/>
    <w:rsid w:val="002472F8"/>
    <w:rsid w:val="002473FD"/>
    <w:rsid w:val="002479AF"/>
    <w:rsid w:val="00247A57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DD"/>
    <w:rsid w:val="00252AF1"/>
    <w:rsid w:val="00252C1D"/>
    <w:rsid w:val="00252CE0"/>
    <w:rsid w:val="00252DC8"/>
    <w:rsid w:val="0025313C"/>
    <w:rsid w:val="00253238"/>
    <w:rsid w:val="00253464"/>
    <w:rsid w:val="002535C2"/>
    <w:rsid w:val="00253677"/>
    <w:rsid w:val="00253761"/>
    <w:rsid w:val="0025393E"/>
    <w:rsid w:val="002539A3"/>
    <w:rsid w:val="00253B32"/>
    <w:rsid w:val="00253BA5"/>
    <w:rsid w:val="00253C14"/>
    <w:rsid w:val="00253EB9"/>
    <w:rsid w:val="00254026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11"/>
    <w:rsid w:val="00256DE1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659"/>
    <w:rsid w:val="002629EE"/>
    <w:rsid w:val="00262A58"/>
    <w:rsid w:val="00262D3B"/>
    <w:rsid w:val="00262D5D"/>
    <w:rsid w:val="002633C8"/>
    <w:rsid w:val="0026350B"/>
    <w:rsid w:val="00263586"/>
    <w:rsid w:val="00263699"/>
    <w:rsid w:val="002636E0"/>
    <w:rsid w:val="0026398D"/>
    <w:rsid w:val="00263B26"/>
    <w:rsid w:val="00263C1E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957"/>
    <w:rsid w:val="00265F1E"/>
    <w:rsid w:val="00266066"/>
    <w:rsid w:val="0026610D"/>
    <w:rsid w:val="00266299"/>
    <w:rsid w:val="0026630F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BB2"/>
    <w:rsid w:val="00267BE3"/>
    <w:rsid w:val="00267C55"/>
    <w:rsid w:val="00267F95"/>
    <w:rsid w:val="00270301"/>
    <w:rsid w:val="00270663"/>
    <w:rsid w:val="00270781"/>
    <w:rsid w:val="00270820"/>
    <w:rsid w:val="00270C81"/>
    <w:rsid w:val="00270CA7"/>
    <w:rsid w:val="00270EB7"/>
    <w:rsid w:val="002710F7"/>
    <w:rsid w:val="002712FF"/>
    <w:rsid w:val="002715F0"/>
    <w:rsid w:val="002718B3"/>
    <w:rsid w:val="00271948"/>
    <w:rsid w:val="002719AF"/>
    <w:rsid w:val="00271A16"/>
    <w:rsid w:val="00271C32"/>
    <w:rsid w:val="0027212B"/>
    <w:rsid w:val="0027221B"/>
    <w:rsid w:val="002724DF"/>
    <w:rsid w:val="00272697"/>
    <w:rsid w:val="00272A86"/>
    <w:rsid w:val="00272EB5"/>
    <w:rsid w:val="002730DE"/>
    <w:rsid w:val="00273691"/>
    <w:rsid w:val="002736DB"/>
    <w:rsid w:val="002738A9"/>
    <w:rsid w:val="00273B58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15E"/>
    <w:rsid w:val="002805BF"/>
    <w:rsid w:val="002808E9"/>
    <w:rsid w:val="00280F69"/>
    <w:rsid w:val="00281159"/>
    <w:rsid w:val="0028119D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2C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EF4"/>
    <w:rsid w:val="00286FE1"/>
    <w:rsid w:val="00287028"/>
    <w:rsid w:val="0028722D"/>
    <w:rsid w:val="00287288"/>
    <w:rsid w:val="002873EC"/>
    <w:rsid w:val="00287507"/>
    <w:rsid w:val="00287667"/>
    <w:rsid w:val="0028777A"/>
    <w:rsid w:val="00287790"/>
    <w:rsid w:val="002878AE"/>
    <w:rsid w:val="002878D4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1238"/>
    <w:rsid w:val="00291337"/>
    <w:rsid w:val="00291439"/>
    <w:rsid w:val="002914DE"/>
    <w:rsid w:val="0029155A"/>
    <w:rsid w:val="002915E0"/>
    <w:rsid w:val="002916A5"/>
    <w:rsid w:val="00291968"/>
    <w:rsid w:val="00291D01"/>
    <w:rsid w:val="00291D62"/>
    <w:rsid w:val="00291F3B"/>
    <w:rsid w:val="00291FF4"/>
    <w:rsid w:val="00292064"/>
    <w:rsid w:val="002923C0"/>
    <w:rsid w:val="00292460"/>
    <w:rsid w:val="002924DE"/>
    <w:rsid w:val="00292528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E4"/>
    <w:rsid w:val="00295CF0"/>
    <w:rsid w:val="00296285"/>
    <w:rsid w:val="002962F4"/>
    <w:rsid w:val="0029654D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DB9"/>
    <w:rsid w:val="00297E63"/>
    <w:rsid w:val="002A030F"/>
    <w:rsid w:val="002A0336"/>
    <w:rsid w:val="002A0530"/>
    <w:rsid w:val="002A0754"/>
    <w:rsid w:val="002A0928"/>
    <w:rsid w:val="002A0E0A"/>
    <w:rsid w:val="002A1249"/>
    <w:rsid w:val="002A18EE"/>
    <w:rsid w:val="002A1A59"/>
    <w:rsid w:val="002A1C89"/>
    <w:rsid w:val="002A24DC"/>
    <w:rsid w:val="002A25CC"/>
    <w:rsid w:val="002A2729"/>
    <w:rsid w:val="002A2C5A"/>
    <w:rsid w:val="002A2D8C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6"/>
    <w:rsid w:val="002A5C3E"/>
    <w:rsid w:val="002A5F0B"/>
    <w:rsid w:val="002A5F59"/>
    <w:rsid w:val="002A5FE4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053"/>
    <w:rsid w:val="002B029F"/>
    <w:rsid w:val="002B0C69"/>
    <w:rsid w:val="002B0C9D"/>
    <w:rsid w:val="002B0E46"/>
    <w:rsid w:val="002B0E7A"/>
    <w:rsid w:val="002B0EC9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FF5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F6"/>
    <w:rsid w:val="002B5003"/>
    <w:rsid w:val="002B50A7"/>
    <w:rsid w:val="002B50B4"/>
    <w:rsid w:val="002B5186"/>
    <w:rsid w:val="002B526B"/>
    <w:rsid w:val="002B55ED"/>
    <w:rsid w:val="002B5AB9"/>
    <w:rsid w:val="002B5AF3"/>
    <w:rsid w:val="002B5E80"/>
    <w:rsid w:val="002B6450"/>
    <w:rsid w:val="002B64EC"/>
    <w:rsid w:val="002B6C55"/>
    <w:rsid w:val="002B6FAD"/>
    <w:rsid w:val="002B737E"/>
    <w:rsid w:val="002B780A"/>
    <w:rsid w:val="002B786E"/>
    <w:rsid w:val="002B7E72"/>
    <w:rsid w:val="002B7FA5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6EF"/>
    <w:rsid w:val="002C17D3"/>
    <w:rsid w:val="002C1A74"/>
    <w:rsid w:val="002C1B97"/>
    <w:rsid w:val="002C1BDE"/>
    <w:rsid w:val="002C1FB4"/>
    <w:rsid w:val="002C233B"/>
    <w:rsid w:val="002C2382"/>
    <w:rsid w:val="002C252F"/>
    <w:rsid w:val="002C2652"/>
    <w:rsid w:val="002C275A"/>
    <w:rsid w:val="002C27EE"/>
    <w:rsid w:val="002C298E"/>
    <w:rsid w:val="002C299E"/>
    <w:rsid w:val="002C2D58"/>
    <w:rsid w:val="002C2D81"/>
    <w:rsid w:val="002C2E92"/>
    <w:rsid w:val="002C320F"/>
    <w:rsid w:val="002C340D"/>
    <w:rsid w:val="002C3534"/>
    <w:rsid w:val="002C356E"/>
    <w:rsid w:val="002C3A00"/>
    <w:rsid w:val="002C3AA8"/>
    <w:rsid w:val="002C3CAC"/>
    <w:rsid w:val="002C3CDC"/>
    <w:rsid w:val="002C3EC5"/>
    <w:rsid w:val="002C3F43"/>
    <w:rsid w:val="002C4252"/>
    <w:rsid w:val="002C4446"/>
    <w:rsid w:val="002C4883"/>
    <w:rsid w:val="002C49AF"/>
    <w:rsid w:val="002C51DF"/>
    <w:rsid w:val="002C5224"/>
    <w:rsid w:val="002C52BA"/>
    <w:rsid w:val="002C5346"/>
    <w:rsid w:val="002C5476"/>
    <w:rsid w:val="002C54D2"/>
    <w:rsid w:val="002C54F6"/>
    <w:rsid w:val="002C59C4"/>
    <w:rsid w:val="002C59D1"/>
    <w:rsid w:val="002C5A1A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3C5"/>
    <w:rsid w:val="002C7DAC"/>
    <w:rsid w:val="002C7DF7"/>
    <w:rsid w:val="002C7E3D"/>
    <w:rsid w:val="002D01D6"/>
    <w:rsid w:val="002D022E"/>
    <w:rsid w:val="002D0520"/>
    <w:rsid w:val="002D06B5"/>
    <w:rsid w:val="002D07DE"/>
    <w:rsid w:val="002D0819"/>
    <w:rsid w:val="002D08D5"/>
    <w:rsid w:val="002D0928"/>
    <w:rsid w:val="002D0C28"/>
    <w:rsid w:val="002D0D18"/>
    <w:rsid w:val="002D106A"/>
    <w:rsid w:val="002D14C7"/>
    <w:rsid w:val="002D1590"/>
    <w:rsid w:val="002D16A3"/>
    <w:rsid w:val="002D1E85"/>
    <w:rsid w:val="002D1FEB"/>
    <w:rsid w:val="002D1FFF"/>
    <w:rsid w:val="002D2218"/>
    <w:rsid w:val="002D2414"/>
    <w:rsid w:val="002D2975"/>
    <w:rsid w:val="002D2A92"/>
    <w:rsid w:val="002D2C1E"/>
    <w:rsid w:val="002D2F2D"/>
    <w:rsid w:val="002D2F87"/>
    <w:rsid w:val="002D2F9D"/>
    <w:rsid w:val="002D32FA"/>
    <w:rsid w:val="002D332D"/>
    <w:rsid w:val="002D3555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2FE"/>
    <w:rsid w:val="002D6847"/>
    <w:rsid w:val="002D68F1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4C"/>
    <w:rsid w:val="002E1016"/>
    <w:rsid w:val="002E1184"/>
    <w:rsid w:val="002E1695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AC"/>
    <w:rsid w:val="002E49DC"/>
    <w:rsid w:val="002E4B1D"/>
    <w:rsid w:val="002E4C05"/>
    <w:rsid w:val="002E4CF4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5AD"/>
    <w:rsid w:val="002E670A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4D7"/>
    <w:rsid w:val="002F04FC"/>
    <w:rsid w:val="002F055E"/>
    <w:rsid w:val="002F07A1"/>
    <w:rsid w:val="002F08B5"/>
    <w:rsid w:val="002F0A2E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8AA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449C"/>
    <w:rsid w:val="002F4814"/>
    <w:rsid w:val="002F497A"/>
    <w:rsid w:val="002F4DAB"/>
    <w:rsid w:val="002F4FD7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E41"/>
    <w:rsid w:val="002F6EBD"/>
    <w:rsid w:val="002F6FB0"/>
    <w:rsid w:val="002F7ED6"/>
    <w:rsid w:val="00300183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D"/>
    <w:rsid w:val="00304873"/>
    <w:rsid w:val="00304987"/>
    <w:rsid w:val="003049B8"/>
    <w:rsid w:val="003049E5"/>
    <w:rsid w:val="00304ADE"/>
    <w:rsid w:val="00304AE8"/>
    <w:rsid w:val="00304C60"/>
    <w:rsid w:val="00304E04"/>
    <w:rsid w:val="00304E63"/>
    <w:rsid w:val="003050A9"/>
    <w:rsid w:val="003051EC"/>
    <w:rsid w:val="00305315"/>
    <w:rsid w:val="003053D2"/>
    <w:rsid w:val="0030541B"/>
    <w:rsid w:val="00305B8F"/>
    <w:rsid w:val="00305D5F"/>
    <w:rsid w:val="00306066"/>
    <w:rsid w:val="00306272"/>
    <w:rsid w:val="003064AB"/>
    <w:rsid w:val="00306BC5"/>
    <w:rsid w:val="00306CE8"/>
    <w:rsid w:val="00306EDB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5E5"/>
    <w:rsid w:val="0031062B"/>
    <w:rsid w:val="0031083E"/>
    <w:rsid w:val="00310BED"/>
    <w:rsid w:val="00310DBE"/>
    <w:rsid w:val="00310ECD"/>
    <w:rsid w:val="00310EE4"/>
    <w:rsid w:val="0031115B"/>
    <w:rsid w:val="003111CA"/>
    <w:rsid w:val="0031161B"/>
    <w:rsid w:val="003116BC"/>
    <w:rsid w:val="00311808"/>
    <w:rsid w:val="00311856"/>
    <w:rsid w:val="00311943"/>
    <w:rsid w:val="00311B0D"/>
    <w:rsid w:val="00311B16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3AD"/>
    <w:rsid w:val="00313742"/>
    <w:rsid w:val="0031396A"/>
    <w:rsid w:val="00313AB6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89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D99"/>
    <w:rsid w:val="00316FE3"/>
    <w:rsid w:val="00317110"/>
    <w:rsid w:val="0031733A"/>
    <w:rsid w:val="0031746E"/>
    <w:rsid w:val="003174BC"/>
    <w:rsid w:val="003176BE"/>
    <w:rsid w:val="00317946"/>
    <w:rsid w:val="00317B1F"/>
    <w:rsid w:val="00317BED"/>
    <w:rsid w:val="00317F00"/>
    <w:rsid w:val="00317F09"/>
    <w:rsid w:val="00320189"/>
    <w:rsid w:val="0032033E"/>
    <w:rsid w:val="00320448"/>
    <w:rsid w:val="0032050F"/>
    <w:rsid w:val="00320710"/>
    <w:rsid w:val="003207B2"/>
    <w:rsid w:val="00320CAA"/>
    <w:rsid w:val="00320F19"/>
    <w:rsid w:val="0032100D"/>
    <w:rsid w:val="003212AD"/>
    <w:rsid w:val="003212C4"/>
    <w:rsid w:val="003215EF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1CD"/>
    <w:rsid w:val="003224E8"/>
    <w:rsid w:val="00322588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4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583"/>
    <w:rsid w:val="003277CA"/>
    <w:rsid w:val="00327985"/>
    <w:rsid w:val="00327A89"/>
    <w:rsid w:val="00327FDE"/>
    <w:rsid w:val="003302A2"/>
    <w:rsid w:val="00330407"/>
    <w:rsid w:val="003304E7"/>
    <w:rsid w:val="0033097F"/>
    <w:rsid w:val="00330CF2"/>
    <w:rsid w:val="00330E82"/>
    <w:rsid w:val="00331292"/>
    <w:rsid w:val="003314EE"/>
    <w:rsid w:val="0033162B"/>
    <w:rsid w:val="00331686"/>
    <w:rsid w:val="00331AD5"/>
    <w:rsid w:val="00331B48"/>
    <w:rsid w:val="00331B97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C1"/>
    <w:rsid w:val="00333437"/>
    <w:rsid w:val="0033353A"/>
    <w:rsid w:val="00333601"/>
    <w:rsid w:val="00333607"/>
    <w:rsid w:val="00333714"/>
    <w:rsid w:val="00333B1F"/>
    <w:rsid w:val="00333BED"/>
    <w:rsid w:val="00333CEB"/>
    <w:rsid w:val="00333DF6"/>
    <w:rsid w:val="0033403F"/>
    <w:rsid w:val="003341A8"/>
    <w:rsid w:val="00334259"/>
    <w:rsid w:val="0033436E"/>
    <w:rsid w:val="0033484C"/>
    <w:rsid w:val="003348C0"/>
    <w:rsid w:val="00334931"/>
    <w:rsid w:val="00334D1C"/>
    <w:rsid w:val="00334F1F"/>
    <w:rsid w:val="00335141"/>
    <w:rsid w:val="00335314"/>
    <w:rsid w:val="003353DF"/>
    <w:rsid w:val="0033578D"/>
    <w:rsid w:val="00335830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DF3"/>
    <w:rsid w:val="00340E82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E0E"/>
    <w:rsid w:val="00341F48"/>
    <w:rsid w:val="003425AB"/>
    <w:rsid w:val="003425E0"/>
    <w:rsid w:val="00342627"/>
    <w:rsid w:val="0034268B"/>
    <w:rsid w:val="003427EC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42E2"/>
    <w:rsid w:val="003445E9"/>
    <w:rsid w:val="00344689"/>
    <w:rsid w:val="003447E3"/>
    <w:rsid w:val="00344C5B"/>
    <w:rsid w:val="00344E0D"/>
    <w:rsid w:val="00344E54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E9"/>
    <w:rsid w:val="00347E91"/>
    <w:rsid w:val="00350058"/>
    <w:rsid w:val="00350310"/>
    <w:rsid w:val="0035049C"/>
    <w:rsid w:val="003509BA"/>
    <w:rsid w:val="00350AB0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30B"/>
    <w:rsid w:val="0035331C"/>
    <w:rsid w:val="003534B8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252"/>
    <w:rsid w:val="003565C7"/>
    <w:rsid w:val="00356821"/>
    <w:rsid w:val="003568FF"/>
    <w:rsid w:val="003569A3"/>
    <w:rsid w:val="00356A25"/>
    <w:rsid w:val="00356BF8"/>
    <w:rsid w:val="00356F6E"/>
    <w:rsid w:val="003570FB"/>
    <w:rsid w:val="003577A2"/>
    <w:rsid w:val="00357BFA"/>
    <w:rsid w:val="00357DB7"/>
    <w:rsid w:val="00357F46"/>
    <w:rsid w:val="00360434"/>
    <w:rsid w:val="0036075B"/>
    <w:rsid w:val="003608BA"/>
    <w:rsid w:val="00360BB2"/>
    <w:rsid w:val="00360BE3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54"/>
    <w:rsid w:val="00362525"/>
    <w:rsid w:val="003625B1"/>
    <w:rsid w:val="00362614"/>
    <w:rsid w:val="00362683"/>
    <w:rsid w:val="0036273F"/>
    <w:rsid w:val="0036279F"/>
    <w:rsid w:val="003629A9"/>
    <w:rsid w:val="00362B98"/>
    <w:rsid w:val="00362CC2"/>
    <w:rsid w:val="00362DD8"/>
    <w:rsid w:val="0036313E"/>
    <w:rsid w:val="00363518"/>
    <w:rsid w:val="00363535"/>
    <w:rsid w:val="00363537"/>
    <w:rsid w:val="00363D7D"/>
    <w:rsid w:val="00363E1E"/>
    <w:rsid w:val="00363EF2"/>
    <w:rsid w:val="0036410B"/>
    <w:rsid w:val="00364215"/>
    <w:rsid w:val="00364348"/>
    <w:rsid w:val="0036437A"/>
    <w:rsid w:val="00364621"/>
    <w:rsid w:val="0036469C"/>
    <w:rsid w:val="00364E51"/>
    <w:rsid w:val="003650E4"/>
    <w:rsid w:val="00365231"/>
    <w:rsid w:val="003652F8"/>
    <w:rsid w:val="0036531D"/>
    <w:rsid w:val="003654C3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561"/>
    <w:rsid w:val="0037077B"/>
    <w:rsid w:val="00370857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735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029"/>
    <w:rsid w:val="0037303B"/>
    <w:rsid w:val="0037313F"/>
    <w:rsid w:val="003733E3"/>
    <w:rsid w:val="0037340C"/>
    <w:rsid w:val="003736ED"/>
    <w:rsid w:val="00374327"/>
    <w:rsid w:val="003746AC"/>
    <w:rsid w:val="0037476F"/>
    <w:rsid w:val="003748B0"/>
    <w:rsid w:val="00374AB4"/>
    <w:rsid w:val="00374C23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309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F06"/>
    <w:rsid w:val="0038105E"/>
    <w:rsid w:val="00381350"/>
    <w:rsid w:val="0038141B"/>
    <w:rsid w:val="003816A6"/>
    <w:rsid w:val="00381834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91B"/>
    <w:rsid w:val="00384A92"/>
    <w:rsid w:val="00384C10"/>
    <w:rsid w:val="00384E71"/>
    <w:rsid w:val="00384F64"/>
    <w:rsid w:val="0038501F"/>
    <w:rsid w:val="003851BA"/>
    <w:rsid w:val="00385432"/>
    <w:rsid w:val="00385959"/>
    <w:rsid w:val="00385BAA"/>
    <w:rsid w:val="003862C7"/>
    <w:rsid w:val="003864A4"/>
    <w:rsid w:val="00386613"/>
    <w:rsid w:val="00386B64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118"/>
    <w:rsid w:val="00390474"/>
    <w:rsid w:val="003904C2"/>
    <w:rsid w:val="0039071E"/>
    <w:rsid w:val="00390892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743"/>
    <w:rsid w:val="00392A52"/>
    <w:rsid w:val="00392AE9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5074"/>
    <w:rsid w:val="003950DC"/>
    <w:rsid w:val="0039510E"/>
    <w:rsid w:val="00395265"/>
    <w:rsid w:val="00395767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6D8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542"/>
    <w:rsid w:val="003A592C"/>
    <w:rsid w:val="003A5B94"/>
    <w:rsid w:val="003A5C46"/>
    <w:rsid w:val="003A5CD5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A7E71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72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DA4"/>
    <w:rsid w:val="003B2E28"/>
    <w:rsid w:val="003B332E"/>
    <w:rsid w:val="003B3808"/>
    <w:rsid w:val="003B3A45"/>
    <w:rsid w:val="003B3F91"/>
    <w:rsid w:val="003B4062"/>
    <w:rsid w:val="003B4190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F22"/>
    <w:rsid w:val="003B600C"/>
    <w:rsid w:val="003B6134"/>
    <w:rsid w:val="003B644E"/>
    <w:rsid w:val="003B67F7"/>
    <w:rsid w:val="003B6966"/>
    <w:rsid w:val="003B6CAF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C7A"/>
    <w:rsid w:val="003B7DAD"/>
    <w:rsid w:val="003C0034"/>
    <w:rsid w:val="003C0128"/>
    <w:rsid w:val="003C02D7"/>
    <w:rsid w:val="003C0492"/>
    <w:rsid w:val="003C0794"/>
    <w:rsid w:val="003C10E3"/>
    <w:rsid w:val="003C1155"/>
    <w:rsid w:val="003C11A0"/>
    <w:rsid w:val="003C13FB"/>
    <w:rsid w:val="003C14EF"/>
    <w:rsid w:val="003C155B"/>
    <w:rsid w:val="003C15D1"/>
    <w:rsid w:val="003C15D8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307C"/>
    <w:rsid w:val="003C3378"/>
    <w:rsid w:val="003C35D1"/>
    <w:rsid w:val="003C3791"/>
    <w:rsid w:val="003C3920"/>
    <w:rsid w:val="003C3981"/>
    <w:rsid w:val="003C3B50"/>
    <w:rsid w:val="003C3C0C"/>
    <w:rsid w:val="003C3CCA"/>
    <w:rsid w:val="003C3D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FFE"/>
    <w:rsid w:val="003D1170"/>
    <w:rsid w:val="003D1649"/>
    <w:rsid w:val="003D167C"/>
    <w:rsid w:val="003D17BA"/>
    <w:rsid w:val="003D17CC"/>
    <w:rsid w:val="003D18C7"/>
    <w:rsid w:val="003D190F"/>
    <w:rsid w:val="003D1B3F"/>
    <w:rsid w:val="003D1C50"/>
    <w:rsid w:val="003D21AD"/>
    <w:rsid w:val="003D2234"/>
    <w:rsid w:val="003D229A"/>
    <w:rsid w:val="003D2581"/>
    <w:rsid w:val="003D2F28"/>
    <w:rsid w:val="003D2F59"/>
    <w:rsid w:val="003D3150"/>
    <w:rsid w:val="003D31F4"/>
    <w:rsid w:val="003D325A"/>
    <w:rsid w:val="003D3350"/>
    <w:rsid w:val="003D34E9"/>
    <w:rsid w:val="003D38F3"/>
    <w:rsid w:val="003D3C68"/>
    <w:rsid w:val="003D41F9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FAE"/>
    <w:rsid w:val="003D6377"/>
    <w:rsid w:val="003D6613"/>
    <w:rsid w:val="003D685D"/>
    <w:rsid w:val="003D690D"/>
    <w:rsid w:val="003D6EF5"/>
    <w:rsid w:val="003D7090"/>
    <w:rsid w:val="003D74A8"/>
    <w:rsid w:val="003D77EA"/>
    <w:rsid w:val="003D7BC9"/>
    <w:rsid w:val="003D7D18"/>
    <w:rsid w:val="003E00F1"/>
    <w:rsid w:val="003E029A"/>
    <w:rsid w:val="003E0335"/>
    <w:rsid w:val="003E03A0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A0B"/>
    <w:rsid w:val="003E1BE7"/>
    <w:rsid w:val="003E1EF8"/>
    <w:rsid w:val="003E2153"/>
    <w:rsid w:val="003E217F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BC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A0E"/>
    <w:rsid w:val="003F0AB7"/>
    <w:rsid w:val="003F0DBE"/>
    <w:rsid w:val="003F0ED6"/>
    <w:rsid w:val="003F0FE1"/>
    <w:rsid w:val="003F1319"/>
    <w:rsid w:val="003F133B"/>
    <w:rsid w:val="003F13A7"/>
    <w:rsid w:val="003F1713"/>
    <w:rsid w:val="003F1AE8"/>
    <w:rsid w:val="003F1F94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B80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BC3"/>
    <w:rsid w:val="00401DEB"/>
    <w:rsid w:val="004020B7"/>
    <w:rsid w:val="00402250"/>
    <w:rsid w:val="00402412"/>
    <w:rsid w:val="00402D07"/>
    <w:rsid w:val="00403092"/>
    <w:rsid w:val="00403158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FC"/>
    <w:rsid w:val="0040486E"/>
    <w:rsid w:val="00404A05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71A"/>
    <w:rsid w:val="00406806"/>
    <w:rsid w:val="00406BEE"/>
    <w:rsid w:val="00406CC6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1D80"/>
    <w:rsid w:val="00412214"/>
    <w:rsid w:val="00412274"/>
    <w:rsid w:val="00412328"/>
    <w:rsid w:val="004124D5"/>
    <w:rsid w:val="004124E7"/>
    <w:rsid w:val="00412913"/>
    <w:rsid w:val="00412B18"/>
    <w:rsid w:val="00412B7C"/>
    <w:rsid w:val="00412BF7"/>
    <w:rsid w:val="00412E6D"/>
    <w:rsid w:val="00413098"/>
    <w:rsid w:val="004135C2"/>
    <w:rsid w:val="00413B1B"/>
    <w:rsid w:val="00413D36"/>
    <w:rsid w:val="00413D7D"/>
    <w:rsid w:val="004140BE"/>
    <w:rsid w:val="004146BA"/>
    <w:rsid w:val="00414B30"/>
    <w:rsid w:val="00414F10"/>
    <w:rsid w:val="00414F41"/>
    <w:rsid w:val="0041513D"/>
    <w:rsid w:val="0041526F"/>
    <w:rsid w:val="004152FA"/>
    <w:rsid w:val="00415356"/>
    <w:rsid w:val="00415729"/>
    <w:rsid w:val="00415C4C"/>
    <w:rsid w:val="00415CB6"/>
    <w:rsid w:val="00415D98"/>
    <w:rsid w:val="00415E85"/>
    <w:rsid w:val="00416076"/>
    <w:rsid w:val="0041626A"/>
    <w:rsid w:val="0041643F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124F"/>
    <w:rsid w:val="00421617"/>
    <w:rsid w:val="00421720"/>
    <w:rsid w:val="00421C12"/>
    <w:rsid w:val="00421C1F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919"/>
    <w:rsid w:val="00423967"/>
    <w:rsid w:val="00423A99"/>
    <w:rsid w:val="00423D93"/>
    <w:rsid w:val="00423E9E"/>
    <w:rsid w:val="00424207"/>
    <w:rsid w:val="0042426A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347"/>
    <w:rsid w:val="00427398"/>
    <w:rsid w:val="004273BB"/>
    <w:rsid w:val="004275A8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211"/>
    <w:rsid w:val="00431304"/>
    <w:rsid w:val="00431325"/>
    <w:rsid w:val="00431812"/>
    <w:rsid w:val="004318A2"/>
    <w:rsid w:val="00431A6C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A38"/>
    <w:rsid w:val="00434B6C"/>
    <w:rsid w:val="00434B8A"/>
    <w:rsid w:val="00434D0C"/>
    <w:rsid w:val="00435103"/>
    <w:rsid w:val="0043549E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B06"/>
    <w:rsid w:val="00437D3E"/>
    <w:rsid w:val="00440526"/>
    <w:rsid w:val="0044065B"/>
    <w:rsid w:val="00440864"/>
    <w:rsid w:val="004409CD"/>
    <w:rsid w:val="00440A87"/>
    <w:rsid w:val="00440BBF"/>
    <w:rsid w:val="00440C52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319D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959"/>
    <w:rsid w:val="00444D6B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721"/>
    <w:rsid w:val="00447B45"/>
    <w:rsid w:val="00447CA5"/>
    <w:rsid w:val="00447DD2"/>
    <w:rsid w:val="00447E08"/>
    <w:rsid w:val="00447F92"/>
    <w:rsid w:val="00450079"/>
    <w:rsid w:val="00450261"/>
    <w:rsid w:val="004502AC"/>
    <w:rsid w:val="0045042D"/>
    <w:rsid w:val="0045074C"/>
    <w:rsid w:val="0045099A"/>
    <w:rsid w:val="0045108C"/>
    <w:rsid w:val="004511A8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847"/>
    <w:rsid w:val="004549A6"/>
    <w:rsid w:val="00454A63"/>
    <w:rsid w:val="00454A74"/>
    <w:rsid w:val="00454E8D"/>
    <w:rsid w:val="004550D3"/>
    <w:rsid w:val="00455148"/>
    <w:rsid w:val="004551DF"/>
    <w:rsid w:val="0045528B"/>
    <w:rsid w:val="00455451"/>
    <w:rsid w:val="004557EA"/>
    <w:rsid w:val="004558CA"/>
    <w:rsid w:val="00455A40"/>
    <w:rsid w:val="00455AE3"/>
    <w:rsid w:val="00455FFC"/>
    <w:rsid w:val="004562A2"/>
    <w:rsid w:val="00456422"/>
    <w:rsid w:val="0045653F"/>
    <w:rsid w:val="004565B7"/>
    <w:rsid w:val="00456F57"/>
    <w:rsid w:val="004570B4"/>
    <w:rsid w:val="00457110"/>
    <w:rsid w:val="00457586"/>
    <w:rsid w:val="0045759D"/>
    <w:rsid w:val="004577CB"/>
    <w:rsid w:val="00457AFC"/>
    <w:rsid w:val="00457E1C"/>
    <w:rsid w:val="00457ECC"/>
    <w:rsid w:val="00457FE8"/>
    <w:rsid w:val="00460034"/>
    <w:rsid w:val="00460049"/>
    <w:rsid w:val="00460160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4A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9D"/>
    <w:rsid w:val="00466F12"/>
    <w:rsid w:val="00466F14"/>
    <w:rsid w:val="0046700D"/>
    <w:rsid w:val="00467029"/>
    <w:rsid w:val="004670C8"/>
    <w:rsid w:val="0046738C"/>
    <w:rsid w:val="004673E6"/>
    <w:rsid w:val="0046753F"/>
    <w:rsid w:val="004676A6"/>
    <w:rsid w:val="0046785D"/>
    <w:rsid w:val="00467AB7"/>
    <w:rsid w:val="00467D87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FC"/>
    <w:rsid w:val="0047098A"/>
    <w:rsid w:val="00470B6B"/>
    <w:rsid w:val="00470E0A"/>
    <w:rsid w:val="00471061"/>
    <w:rsid w:val="0047113B"/>
    <w:rsid w:val="00471169"/>
    <w:rsid w:val="0047142E"/>
    <w:rsid w:val="004714E6"/>
    <w:rsid w:val="004716BE"/>
    <w:rsid w:val="00471714"/>
    <w:rsid w:val="004717E3"/>
    <w:rsid w:val="00471864"/>
    <w:rsid w:val="00471F6E"/>
    <w:rsid w:val="0047211B"/>
    <w:rsid w:val="004727C6"/>
    <w:rsid w:val="00472808"/>
    <w:rsid w:val="00472946"/>
    <w:rsid w:val="004729E3"/>
    <w:rsid w:val="00472A2B"/>
    <w:rsid w:val="00472E3C"/>
    <w:rsid w:val="0047309D"/>
    <w:rsid w:val="004730D4"/>
    <w:rsid w:val="0047322D"/>
    <w:rsid w:val="004738A3"/>
    <w:rsid w:val="0047404E"/>
    <w:rsid w:val="00474069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739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BE0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C3A"/>
    <w:rsid w:val="00486CEF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A6C"/>
    <w:rsid w:val="00492B3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1F52"/>
    <w:rsid w:val="004A2069"/>
    <w:rsid w:val="004A247D"/>
    <w:rsid w:val="004A2488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A58"/>
    <w:rsid w:val="004A5AE5"/>
    <w:rsid w:val="004A5DDE"/>
    <w:rsid w:val="004A64E8"/>
    <w:rsid w:val="004A6A1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CAD"/>
    <w:rsid w:val="004B0CEA"/>
    <w:rsid w:val="004B0E66"/>
    <w:rsid w:val="004B118E"/>
    <w:rsid w:val="004B1318"/>
    <w:rsid w:val="004B1356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403"/>
    <w:rsid w:val="004B3AA4"/>
    <w:rsid w:val="004B3C0B"/>
    <w:rsid w:val="004B3E82"/>
    <w:rsid w:val="004B3F5F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DF2"/>
    <w:rsid w:val="004B5F43"/>
    <w:rsid w:val="004B5F66"/>
    <w:rsid w:val="004B623B"/>
    <w:rsid w:val="004B6253"/>
    <w:rsid w:val="004B64F9"/>
    <w:rsid w:val="004B66CF"/>
    <w:rsid w:val="004B695E"/>
    <w:rsid w:val="004B6BE6"/>
    <w:rsid w:val="004B7199"/>
    <w:rsid w:val="004B71C1"/>
    <w:rsid w:val="004B7356"/>
    <w:rsid w:val="004B753A"/>
    <w:rsid w:val="004B7752"/>
    <w:rsid w:val="004B7840"/>
    <w:rsid w:val="004B7B18"/>
    <w:rsid w:val="004B7B65"/>
    <w:rsid w:val="004B7BDE"/>
    <w:rsid w:val="004B7CD0"/>
    <w:rsid w:val="004B7DB2"/>
    <w:rsid w:val="004B7E9F"/>
    <w:rsid w:val="004C00F5"/>
    <w:rsid w:val="004C0251"/>
    <w:rsid w:val="004C0541"/>
    <w:rsid w:val="004C0990"/>
    <w:rsid w:val="004C0A6C"/>
    <w:rsid w:val="004C0BED"/>
    <w:rsid w:val="004C0CD8"/>
    <w:rsid w:val="004C1151"/>
    <w:rsid w:val="004C11F2"/>
    <w:rsid w:val="004C12D2"/>
    <w:rsid w:val="004C13C1"/>
    <w:rsid w:val="004C1544"/>
    <w:rsid w:val="004C1973"/>
    <w:rsid w:val="004C1AC6"/>
    <w:rsid w:val="004C1AFF"/>
    <w:rsid w:val="004C1B21"/>
    <w:rsid w:val="004C1CF1"/>
    <w:rsid w:val="004C21A8"/>
    <w:rsid w:val="004C21F9"/>
    <w:rsid w:val="004C2350"/>
    <w:rsid w:val="004C241E"/>
    <w:rsid w:val="004C2556"/>
    <w:rsid w:val="004C2736"/>
    <w:rsid w:val="004C27E7"/>
    <w:rsid w:val="004C28AA"/>
    <w:rsid w:val="004C29C0"/>
    <w:rsid w:val="004C2C11"/>
    <w:rsid w:val="004C2DEC"/>
    <w:rsid w:val="004C2E0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5D"/>
    <w:rsid w:val="004C559B"/>
    <w:rsid w:val="004C55EE"/>
    <w:rsid w:val="004C56EA"/>
    <w:rsid w:val="004C577A"/>
    <w:rsid w:val="004C62D9"/>
    <w:rsid w:val="004C64C5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9E0"/>
    <w:rsid w:val="004D2A6C"/>
    <w:rsid w:val="004D2E2D"/>
    <w:rsid w:val="004D32A7"/>
    <w:rsid w:val="004D336C"/>
    <w:rsid w:val="004D33BB"/>
    <w:rsid w:val="004D386D"/>
    <w:rsid w:val="004D39E5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A54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8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9CD"/>
    <w:rsid w:val="004E09DD"/>
    <w:rsid w:val="004E09EC"/>
    <w:rsid w:val="004E0A43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3A0"/>
    <w:rsid w:val="004E24B9"/>
    <w:rsid w:val="004E2513"/>
    <w:rsid w:val="004E253C"/>
    <w:rsid w:val="004E2558"/>
    <w:rsid w:val="004E27DE"/>
    <w:rsid w:val="004E2941"/>
    <w:rsid w:val="004E2B27"/>
    <w:rsid w:val="004E2DCB"/>
    <w:rsid w:val="004E2DF7"/>
    <w:rsid w:val="004E2ECE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4A2A"/>
    <w:rsid w:val="004E4E26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819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FE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D3A"/>
    <w:rsid w:val="00501E23"/>
    <w:rsid w:val="005027F1"/>
    <w:rsid w:val="00502AA0"/>
    <w:rsid w:val="00502BAC"/>
    <w:rsid w:val="00502CA0"/>
    <w:rsid w:val="00502ED5"/>
    <w:rsid w:val="00502FA8"/>
    <w:rsid w:val="005032A3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E4C"/>
    <w:rsid w:val="00505250"/>
    <w:rsid w:val="00505266"/>
    <w:rsid w:val="0050537B"/>
    <w:rsid w:val="00505383"/>
    <w:rsid w:val="0050594C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FF"/>
    <w:rsid w:val="0050718E"/>
    <w:rsid w:val="005071E6"/>
    <w:rsid w:val="00507385"/>
    <w:rsid w:val="005073E7"/>
    <w:rsid w:val="0050799E"/>
    <w:rsid w:val="00507A44"/>
    <w:rsid w:val="00507B39"/>
    <w:rsid w:val="00507BD9"/>
    <w:rsid w:val="00507D3E"/>
    <w:rsid w:val="00507FB6"/>
    <w:rsid w:val="005100EB"/>
    <w:rsid w:val="005103E6"/>
    <w:rsid w:val="0051046C"/>
    <w:rsid w:val="005104B3"/>
    <w:rsid w:val="00510722"/>
    <w:rsid w:val="0051072B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78F"/>
    <w:rsid w:val="005129CF"/>
    <w:rsid w:val="00512D8D"/>
    <w:rsid w:val="00512D99"/>
    <w:rsid w:val="00512FDE"/>
    <w:rsid w:val="00513228"/>
    <w:rsid w:val="00513A58"/>
    <w:rsid w:val="00513D9E"/>
    <w:rsid w:val="00513F31"/>
    <w:rsid w:val="0051408A"/>
    <w:rsid w:val="00514253"/>
    <w:rsid w:val="00514372"/>
    <w:rsid w:val="005143F3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E21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D8B"/>
    <w:rsid w:val="00516F1D"/>
    <w:rsid w:val="00516F71"/>
    <w:rsid w:val="005171FC"/>
    <w:rsid w:val="00517245"/>
    <w:rsid w:val="0051724C"/>
    <w:rsid w:val="005173B9"/>
    <w:rsid w:val="00517521"/>
    <w:rsid w:val="005175C9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C5D"/>
    <w:rsid w:val="00520EA3"/>
    <w:rsid w:val="00520F92"/>
    <w:rsid w:val="00520FE2"/>
    <w:rsid w:val="005212C7"/>
    <w:rsid w:val="0052136F"/>
    <w:rsid w:val="005213E6"/>
    <w:rsid w:val="00521517"/>
    <w:rsid w:val="00521575"/>
    <w:rsid w:val="00521E6A"/>
    <w:rsid w:val="00522051"/>
    <w:rsid w:val="005222E9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E6"/>
    <w:rsid w:val="00524200"/>
    <w:rsid w:val="00524329"/>
    <w:rsid w:val="0052440D"/>
    <w:rsid w:val="00524632"/>
    <w:rsid w:val="005246D6"/>
    <w:rsid w:val="0052474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6B11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412E"/>
    <w:rsid w:val="005341EF"/>
    <w:rsid w:val="00534299"/>
    <w:rsid w:val="00534558"/>
    <w:rsid w:val="0053455B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6E94"/>
    <w:rsid w:val="005370EA"/>
    <w:rsid w:val="00537199"/>
    <w:rsid w:val="005373EF"/>
    <w:rsid w:val="00537A54"/>
    <w:rsid w:val="00537A63"/>
    <w:rsid w:val="00537BCD"/>
    <w:rsid w:val="00537D0A"/>
    <w:rsid w:val="0054006B"/>
    <w:rsid w:val="005400D5"/>
    <w:rsid w:val="005403B8"/>
    <w:rsid w:val="00540491"/>
    <w:rsid w:val="00540620"/>
    <w:rsid w:val="0054082E"/>
    <w:rsid w:val="005408F0"/>
    <w:rsid w:val="00540B63"/>
    <w:rsid w:val="00540E8D"/>
    <w:rsid w:val="00540F83"/>
    <w:rsid w:val="0054134C"/>
    <w:rsid w:val="00541520"/>
    <w:rsid w:val="005415A4"/>
    <w:rsid w:val="00541F29"/>
    <w:rsid w:val="00541F96"/>
    <w:rsid w:val="00542221"/>
    <w:rsid w:val="005428E0"/>
    <w:rsid w:val="00542942"/>
    <w:rsid w:val="00542A85"/>
    <w:rsid w:val="00542B96"/>
    <w:rsid w:val="00542BAB"/>
    <w:rsid w:val="00542FF0"/>
    <w:rsid w:val="00543B61"/>
    <w:rsid w:val="00543C6F"/>
    <w:rsid w:val="00543CD1"/>
    <w:rsid w:val="00543D82"/>
    <w:rsid w:val="00543E6A"/>
    <w:rsid w:val="00544228"/>
    <w:rsid w:val="0054456C"/>
    <w:rsid w:val="005449AD"/>
    <w:rsid w:val="00544B79"/>
    <w:rsid w:val="00544C4E"/>
    <w:rsid w:val="00544E72"/>
    <w:rsid w:val="00544FCA"/>
    <w:rsid w:val="0054517C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9D2"/>
    <w:rsid w:val="00546A7A"/>
    <w:rsid w:val="00546B00"/>
    <w:rsid w:val="00546B01"/>
    <w:rsid w:val="00546E10"/>
    <w:rsid w:val="00546EF2"/>
    <w:rsid w:val="00546F04"/>
    <w:rsid w:val="00546FA6"/>
    <w:rsid w:val="0054744A"/>
    <w:rsid w:val="005474BE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9D"/>
    <w:rsid w:val="00551268"/>
    <w:rsid w:val="00551275"/>
    <w:rsid w:val="00551380"/>
    <w:rsid w:val="0055158D"/>
    <w:rsid w:val="00551663"/>
    <w:rsid w:val="00551725"/>
    <w:rsid w:val="00551916"/>
    <w:rsid w:val="00551D4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62C6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3EC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B99"/>
    <w:rsid w:val="00561C3A"/>
    <w:rsid w:val="00561C87"/>
    <w:rsid w:val="00561DCE"/>
    <w:rsid w:val="005620E3"/>
    <w:rsid w:val="00562570"/>
    <w:rsid w:val="005626C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F10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4EF"/>
    <w:rsid w:val="00565687"/>
    <w:rsid w:val="005656B4"/>
    <w:rsid w:val="00565977"/>
    <w:rsid w:val="005659C1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307"/>
    <w:rsid w:val="00567703"/>
    <w:rsid w:val="0056790F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CE"/>
    <w:rsid w:val="0057520F"/>
    <w:rsid w:val="005752D8"/>
    <w:rsid w:val="00575341"/>
    <w:rsid w:val="00575657"/>
    <w:rsid w:val="005756D0"/>
    <w:rsid w:val="00575972"/>
    <w:rsid w:val="00576047"/>
    <w:rsid w:val="005761D8"/>
    <w:rsid w:val="005764D0"/>
    <w:rsid w:val="00576726"/>
    <w:rsid w:val="005767C8"/>
    <w:rsid w:val="0057695A"/>
    <w:rsid w:val="00576A59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814"/>
    <w:rsid w:val="00580C6D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6DE"/>
    <w:rsid w:val="00582E29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7177"/>
    <w:rsid w:val="0058753A"/>
    <w:rsid w:val="0059049C"/>
    <w:rsid w:val="00590843"/>
    <w:rsid w:val="00590994"/>
    <w:rsid w:val="00590A2B"/>
    <w:rsid w:val="00590A76"/>
    <w:rsid w:val="00590CA1"/>
    <w:rsid w:val="00590DEB"/>
    <w:rsid w:val="00590E4E"/>
    <w:rsid w:val="00590F76"/>
    <w:rsid w:val="00591046"/>
    <w:rsid w:val="005912B1"/>
    <w:rsid w:val="00591533"/>
    <w:rsid w:val="005915CB"/>
    <w:rsid w:val="005917B1"/>
    <w:rsid w:val="0059193F"/>
    <w:rsid w:val="00591F09"/>
    <w:rsid w:val="00591FE3"/>
    <w:rsid w:val="0059233F"/>
    <w:rsid w:val="005923DF"/>
    <w:rsid w:val="005924B4"/>
    <w:rsid w:val="00592527"/>
    <w:rsid w:val="005925EE"/>
    <w:rsid w:val="00592659"/>
    <w:rsid w:val="00592E0A"/>
    <w:rsid w:val="00592ED8"/>
    <w:rsid w:val="00592EEB"/>
    <w:rsid w:val="00593225"/>
    <w:rsid w:val="005937EC"/>
    <w:rsid w:val="005939E7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5B"/>
    <w:rsid w:val="00595FF0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2E3"/>
    <w:rsid w:val="0059754B"/>
    <w:rsid w:val="005975C9"/>
    <w:rsid w:val="00597798"/>
    <w:rsid w:val="005977AE"/>
    <w:rsid w:val="005977CD"/>
    <w:rsid w:val="00597959"/>
    <w:rsid w:val="00597BAA"/>
    <w:rsid w:val="00597D2F"/>
    <w:rsid w:val="00597DB5"/>
    <w:rsid w:val="00597E8D"/>
    <w:rsid w:val="00597F4F"/>
    <w:rsid w:val="00597FC5"/>
    <w:rsid w:val="005A0002"/>
    <w:rsid w:val="005A0033"/>
    <w:rsid w:val="005A02EE"/>
    <w:rsid w:val="005A0319"/>
    <w:rsid w:val="005A04E3"/>
    <w:rsid w:val="005A0505"/>
    <w:rsid w:val="005A0623"/>
    <w:rsid w:val="005A0978"/>
    <w:rsid w:val="005A0ECB"/>
    <w:rsid w:val="005A0EDE"/>
    <w:rsid w:val="005A10D5"/>
    <w:rsid w:val="005A14B0"/>
    <w:rsid w:val="005A1848"/>
    <w:rsid w:val="005A1AF1"/>
    <w:rsid w:val="005A1F1D"/>
    <w:rsid w:val="005A1FEE"/>
    <w:rsid w:val="005A222C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899"/>
    <w:rsid w:val="005A5AAB"/>
    <w:rsid w:val="005A5DBC"/>
    <w:rsid w:val="005A6203"/>
    <w:rsid w:val="005A67DD"/>
    <w:rsid w:val="005A6F16"/>
    <w:rsid w:val="005A7386"/>
    <w:rsid w:val="005A7593"/>
    <w:rsid w:val="005A7680"/>
    <w:rsid w:val="005A779D"/>
    <w:rsid w:val="005A7AD9"/>
    <w:rsid w:val="005A7B0F"/>
    <w:rsid w:val="005A7C76"/>
    <w:rsid w:val="005A7DF8"/>
    <w:rsid w:val="005A7E36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0ECD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E21"/>
    <w:rsid w:val="005B1EB8"/>
    <w:rsid w:val="005B1F45"/>
    <w:rsid w:val="005B1FB9"/>
    <w:rsid w:val="005B25C5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709"/>
    <w:rsid w:val="005B5D92"/>
    <w:rsid w:val="005B5EC8"/>
    <w:rsid w:val="005B6007"/>
    <w:rsid w:val="005B63DC"/>
    <w:rsid w:val="005B64CD"/>
    <w:rsid w:val="005B686C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F5"/>
    <w:rsid w:val="005B7526"/>
    <w:rsid w:val="005B7561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50"/>
    <w:rsid w:val="005C0A99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E1F"/>
    <w:rsid w:val="005C2F05"/>
    <w:rsid w:val="005C2F25"/>
    <w:rsid w:val="005C3413"/>
    <w:rsid w:val="005C3430"/>
    <w:rsid w:val="005C3443"/>
    <w:rsid w:val="005C3907"/>
    <w:rsid w:val="005C39CB"/>
    <w:rsid w:val="005C3F77"/>
    <w:rsid w:val="005C41A6"/>
    <w:rsid w:val="005C4209"/>
    <w:rsid w:val="005C42B7"/>
    <w:rsid w:val="005C44E2"/>
    <w:rsid w:val="005C4587"/>
    <w:rsid w:val="005C473E"/>
    <w:rsid w:val="005C4965"/>
    <w:rsid w:val="005C49EE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6A3"/>
    <w:rsid w:val="005C673F"/>
    <w:rsid w:val="005C67EC"/>
    <w:rsid w:val="005C6DEF"/>
    <w:rsid w:val="005C6EE1"/>
    <w:rsid w:val="005C73E0"/>
    <w:rsid w:val="005C7531"/>
    <w:rsid w:val="005C7686"/>
    <w:rsid w:val="005C76EE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218D"/>
    <w:rsid w:val="005D2969"/>
    <w:rsid w:val="005D2ABC"/>
    <w:rsid w:val="005D2B12"/>
    <w:rsid w:val="005D2D75"/>
    <w:rsid w:val="005D2F2A"/>
    <w:rsid w:val="005D3169"/>
    <w:rsid w:val="005D327E"/>
    <w:rsid w:val="005D35CD"/>
    <w:rsid w:val="005D3B48"/>
    <w:rsid w:val="005D3C17"/>
    <w:rsid w:val="005D3E8A"/>
    <w:rsid w:val="005D4000"/>
    <w:rsid w:val="005D4013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D7C"/>
    <w:rsid w:val="005D5F93"/>
    <w:rsid w:val="005D6059"/>
    <w:rsid w:val="005D619F"/>
    <w:rsid w:val="005D6317"/>
    <w:rsid w:val="005D63D6"/>
    <w:rsid w:val="005D641E"/>
    <w:rsid w:val="005D6615"/>
    <w:rsid w:val="005D6A8F"/>
    <w:rsid w:val="005D6AA9"/>
    <w:rsid w:val="005D6FD4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5D2"/>
    <w:rsid w:val="005E2782"/>
    <w:rsid w:val="005E27F3"/>
    <w:rsid w:val="005E28D8"/>
    <w:rsid w:val="005E29DF"/>
    <w:rsid w:val="005E2B11"/>
    <w:rsid w:val="005E2B5B"/>
    <w:rsid w:val="005E2F77"/>
    <w:rsid w:val="005E3092"/>
    <w:rsid w:val="005E3309"/>
    <w:rsid w:val="005E39B2"/>
    <w:rsid w:val="005E3ECA"/>
    <w:rsid w:val="005E3F2D"/>
    <w:rsid w:val="005E40DA"/>
    <w:rsid w:val="005E43C4"/>
    <w:rsid w:val="005E4415"/>
    <w:rsid w:val="005E44E8"/>
    <w:rsid w:val="005E4943"/>
    <w:rsid w:val="005E4964"/>
    <w:rsid w:val="005E49C2"/>
    <w:rsid w:val="005E4A41"/>
    <w:rsid w:val="005E4A74"/>
    <w:rsid w:val="005E4A89"/>
    <w:rsid w:val="005E4B27"/>
    <w:rsid w:val="005E4CEC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472"/>
    <w:rsid w:val="005E68C4"/>
    <w:rsid w:val="005E6A52"/>
    <w:rsid w:val="005E6A76"/>
    <w:rsid w:val="005E6B2A"/>
    <w:rsid w:val="005E6BC2"/>
    <w:rsid w:val="005E6EF6"/>
    <w:rsid w:val="005E7265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A60"/>
    <w:rsid w:val="005F0C22"/>
    <w:rsid w:val="005F0CCA"/>
    <w:rsid w:val="005F0D29"/>
    <w:rsid w:val="005F0D48"/>
    <w:rsid w:val="005F0E51"/>
    <w:rsid w:val="005F0E92"/>
    <w:rsid w:val="005F1061"/>
    <w:rsid w:val="005F128E"/>
    <w:rsid w:val="005F14FE"/>
    <w:rsid w:val="005F1823"/>
    <w:rsid w:val="005F1855"/>
    <w:rsid w:val="005F18A9"/>
    <w:rsid w:val="005F1ABC"/>
    <w:rsid w:val="005F1E99"/>
    <w:rsid w:val="005F1FB6"/>
    <w:rsid w:val="005F2426"/>
    <w:rsid w:val="005F25EB"/>
    <w:rsid w:val="005F29D1"/>
    <w:rsid w:val="005F2A99"/>
    <w:rsid w:val="005F2C2E"/>
    <w:rsid w:val="005F2EEF"/>
    <w:rsid w:val="005F30F9"/>
    <w:rsid w:val="005F35B5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A"/>
    <w:rsid w:val="005F4D03"/>
    <w:rsid w:val="005F4F51"/>
    <w:rsid w:val="005F5227"/>
    <w:rsid w:val="005F52B8"/>
    <w:rsid w:val="005F5324"/>
    <w:rsid w:val="005F5419"/>
    <w:rsid w:val="005F551A"/>
    <w:rsid w:val="005F58FE"/>
    <w:rsid w:val="005F5B2C"/>
    <w:rsid w:val="005F6177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7107"/>
    <w:rsid w:val="0060742F"/>
    <w:rsid w:val="00607699"/>
    <w:rsid w:val="006076BA"/>
    <w:rsid w:val="006077A8"/>
    <w:rsid w:val="00607D12"/>
    <w:rsid w:val="0061053A"/>
    <w:rsid w:val="00610609"/>
    <w:rsid w:val="0061077C"/>
    <w:rsid w:val="0061087E"/>
    <w:rsid w:val="006109BF"/>
    <w:rsid w:val="00610A03"/>
    <w:rsid w:val="00610D80"/>
    <w:rsid w:val="00610E64"/>
    <w:rsid w:val="00610F7C"/>
    <w:rsid w:val="006110AD"/>
    <w:rsid w:val="00611126"/>
    <w:rsid w:val="006111C6"/>
    <w:rsid w:val="006116A5"/>
    <w:rsid w:val="0061173F"/>
    <w:rsid w:val="00611D5C"/>
    <w:rsid w:val="00611E17"/>
    <w:rsid w:val="00611F79"/>
    <w:rsid w:val="00612027"/>
    <w:rsid w:val="00612045"/>
    <w:rsid w:val="006121A3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8A2"/>
    <w:rsid w:val="006148D2"/>
    <w:rsid w:val="00614982"/>
    <w:rsid w:val="00614BF5"/>
    <w:rsid w:val="00614C02"/>
    <w:rsid w:val="00614D10"/>
    <w:rsid w:val="00614E39"/>
    <w:rsid w:val="00614E44"/>
    <w:rsid w:val="0061500A"/>
    <w:rsid w:val="006156B8"/>
    <w:rsid w:val="00615712"/>
    <w:rsid w:val="00615B0D"/>
    <w:rsid w:val="00615D4E"/>
    <w:rsid w:val="00615E48"/>
    <w:rsid w:val="00615EBD"/>
    <w:rsid w:val="00616070"/>
    <w:rsid w:val="00616303"/>
    <w:rsid w:val="006167FF"/>
    <w:rsid w:val="006168C6"/>
    <w:rsid w:val="00616FC4"/>
    <w:rsid w:val="00617039"/>
    <w:rsid w:val="00617346"/>
    <w:rsid w:val="006179D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C63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5F0"/>
    <w:rsid w:val="0062360F"/>
    <w:rsid w:val="00623BED"/>
    <w:rsid w:val="00623E27"/>
    <w:rsid w:val="006246B3"/>
    <w:rsid w:val="0062470A"/>
    <w:rsid w:val="00624932"/>
    <w:rsid w:val="00624CB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639"/>
    <w:rsid w:val="006306B4"/>
    <w:rsid w:val="0063071A"/>
    <w:rsid w:val="006308B8"/>
    <w:rsid w:val="00630B33"/>
    <w:rsid w:val="00630CB1"/>
    <w:rsid w:val="00630ECC"/>
    <w:rsid w:val="0063105A"/>
    <w:rsid w:val="006312FC"/>
    <w:rsid w:val="0063148B"/>
    <w:rsid w:val="00631668"/>
    <w:rsid w:val="0063179C"/>
    <w:rsid w:val="00631861"/>
    <w:rsid w:val="006318AF"/>
    <w:rsid w:val="00631E30"/>
    <w:rsid w:val="006320AB"/>
    <w:rsid w:val="0063227D"/>
    <w:rsid w:val="0063244F"/>
    <w:rsid w:val="00632645"/>
    <w:rsid w:val="00632818"/>
    <w:rsid w:val="0063299B"/>
    <w:rsid w:val="00632A69"/>
    <w:rsid w:val="00632D78"/>
    <w:rsid w:val="00632E84"/>
    <w:rsid w:val="00633096"/>
    <w:rsid w:val="00633333"/>
    <w:rsid w:val="0063334F"/>
    <w:rsid w:val="006334E1"/>
    <w:rsid w:val="0063373F"/>
    <w:rsid w:val="00633744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511"/>
    <w:rsid w:val="00636874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022"/>
    <w:rsid w:val="00641125"/>
    <w:rsid w:val="00641135"/>
    <w:rsid w:val="00641224"/>
    <w:rsid w:val="00641637"/>
    <w:rsid w:val="006417DA"/>
    <w:rsid w:val="00641A17"/>
    <w:rsid w:val="00641E6B"/>
    <w:rsid w:val="00641ED2"/>
    <w:rsid w:val="00641F13"/>
    <w:rsid w:val="0064241F"/>
    <w:rsid w:val="00642436"/>
    <w:rsid w:val="006425CD"/>
    <w:rsid w:val="0064293E"/>
    <w:rsid w:val="006429DC"/>
    <w:rsid w:val="00642AA0"/>
    <w:rsid w:val="00642CAC"/>
    <w:rsid w:val="00642E40"/>
    <w:rsid w:val="00642FB9"/>
    <w:rsid w:val="00642FCB"/>
    <w:rsid w:val="006430B4"/>
    <w:rsid w:val="006430B5"/>
    <w:rsid w:val="006430F0"/>
    <w:rsid w:val="0064328E"/>
    <w:rsid w:val="006433EB"/>
    <w:rsid w:val="00643C23"/>
    <w:rsid w:val="00643D9C"/>
    <w:rsid w:val="00643F60"/>
    <w:rsid w:val="0064400C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29"/>
    <w:rsid w:val="00644BA2"/>
    <w:rsid w:val="00644C6E"/>
    <w:rsid w:val="00644C8B"/>
    <w:rsid w:val="00644E24"/>
    <w:rsid w:val="00644ECD"/>
    <w:rsid w:val="00645156"/>
    <w:rsid w:val="0064540A"/>
    <w:rsid w:val="00645621"/>
    <w:rsid w:val="00645AA9"/>
    <w:rsid w:val="00645AF5"/>
    <w:rsid w:val="00645B28"/>
    <w:rsid w:val="00645C45"/>
    <w:rsid w:val="006460AA"/>
    <w:rsid w:val="00646196"/>
    <w:rsid w:val="00646482"/>
    <w:rsid w:val="00646561"/>
    <w:rsid w:val="00646875"/>
    <w:rsid w:val="00646BA0"/>
    <w:rsid w:val="00646CD0"/>
    <w:rsid w:val="00646EBA"/>
    <w:rsid w:val="00647025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4E8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1B5C"/>
    <w:rsid w:val="00651F12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1E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D"/>
    <w:rsid w:val="00657756"/>
    <w:rsid w:val="00657922"/>
    <w:rsid w:val="006579F7"/>
    <w:rsid w:val="00657FC4"/>
    <w:rsid w:val="006601E3"/>
    <w:rsid w:val="00660472"/>
    <w:rsid w:val="0066063C"/>
    <w:rsid w:val="00660684"/>
    <w:rsid w:val="0066069C"/>
    <w:rsid w:val="00660A1E"/>
    <w:rsid w:val="00661045"/>
    <w:rsid w:val="006610A4"/>
    <w:rsid w:val="006612F1"/>
    <w:rsid w:val="006613CB"/>
    <w:rsid w:val="006618D6"/>
    <w:rsid w:val="00661E85"/>
    <w:rsid w:val="00661EF6"/>
    <w:rsid w:val="00662043"/>
    <w:rsid w:val="006620E8"/>
    <w:rsid w:val="00662222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CE"/>
    <w:rsid w:val="0066400C"/>
    <w:rsid w:val="006640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F74"/>
    <w:rsid w:val="006664C5"/>
    <w:rsid w:val="00666578"/>
    <w:rsid w:val="006667F8"/>
    <w:rsid w:val="006669B4"/>
    <w:rsid w:val="00666CA7"/>
    <w:rsid w:val="006670DB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D3E"/>
    <w:rsid w:val="00673141"/>
    <w:rsid w:val="006735C1"/>
    <w:rsid w:val="00673995"/>
    <w:rsid w:val="00673AAB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B0"/>
    <w:rsid w:val="00675A7D"/>
    <w:rsid w:val="00675F1E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B3C"/>
    <w:rsid w:val="00677B7C"/>
    <w:rsid w:val="00677C86"/>
    <w:rsid w:val="00677CB9"/>
    <w:rsid w:val="00677E00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D1C"/>
    <w:rsid w:val="00680E41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A66"/>
    <w:rsid w:val="00682BDA"/>
    <w:rsid w:val="00683070"/>
    <w:rsid w:val="006834ED"/>
    <w:rsid w:val="00683570"/>
    <w:rsid w:val="00683607"/>
    <w:rsid w:val="00683BE5"/>
    <w:rsid w:val="00684A96"/>
    <w:rsid w:val="00684CEE"/>
    <w:rsid w:val="00684D17"/>
    <w:rsid w:val="00684E60"/>
    <w:rsid w:val="006851D4"/>
    <w:rsid w:val="006851F8"/>
    <w:rsid w:val="00685335"/>
    <w:rsid w:val="00685544"/>
    <w:rsid w:val="006858A6"/>
    <w:rsid w:val="0068597E"/>
    <w:rsid w:val="00685AF0"/>
    <w:rsid w:val="00685D88"/>
    <w:rsid w:val="00686145"/>
    <w:rsid w:val="00686396"/>
    <w:rsid w:val="006864E6"/>
    <w:rsid w:val="006869BD"/>
    <w:rsid w:val="00686A94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41"/>
    <w:rsid w:val="006910C8"/>
    <w:rsid w:val="0069131D"/>
    <w:rsid w:val="0069154F"/>
    <w:rsid w:val="006915C3"/>
    <w:rsid w:val="006915D4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31E6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3E8"/>
    <w:rsid w:val="00696662"/>
    <w:rsid w:val="006966F3"/>
    <w:rsid w:val="00696D5D"/>
    <w:rsid w:val="00696E99"/>
    <w:rsid w:val="00696F16"/>
    <w:rsid w:val="0069730C"/>
    <w:rsid w:val="00697573"/>
    <w:rsid w:val="0069759F"/>
    <w:rsid w:val="006976D5"/>
    <w:rsid w:val="006976DB"/>
    <w:rsid w:val="006976E3"/>
    <w:rsid w:val="00697728"/>
    <w:rsid w:val="006977F4"/>
    <w:rsid w:val="00697DDC"/>
    <w:rsid w:val="006A00CC"/>
    <w:rsid w:val="006A0128"/>
    <w:rsid w:val="006A014F"/>
    <w:rsid w:val="006A02DF"/>
    <w:rsid w:val="006A0368"/>
    <w:rsid w:val="006A05BA"/>
    <w:rsid w:val="006A0BFD"/>
    <w:rsid w:val="006A11D9"/>
    <w:rsid w:val="006A142E"/>
    <w:rsid w:val="006A147A"/>
    <w:rsid w:val="006A1489"/>
    <w:rsid w:val="006A1719"/>
    <w:rsid w:val="006A192A"/>
    <w:rsid w:val="006A19C1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D7"/>
    <w:rsid w:val="006A2A1A"/>
    <w:rsid w:val="006A2BC6"/>
    <w:rsid w:val="006A2CEE"/>
    <w:rsid w:val="006A30A4"/>
    <w:rsid w:val="006A322C"/>
    <w:rsid w:val="006A35AF"/>
    <w:rsid w:val="006A35B6"/>
    <w:rsid w:val="006A43AD"/>
    <w:rsid w:val="006A444D"/>
    <w:rsid w:val="006A4462"/>
    <w:rsid w:val="006A45E2"/>
    <w:rsid w:val="006A466D"/>
    <w:rsid w:val="006A4763"/>
    <w:rsid w:val="006A48B7"/>
    <w:rsid w:val="006A4A5C"/>
    <w:rsid w:val="006A4ADE"/>
    <w:rsid w:val="006A4C69"/>
    <w:rsid w:val="006A503F"/>
    <w:rsid w:val="006A514F"/>
    <w:rsid w:val="006A53DB"/>
    <w:rsid w:val="006A55C9"/>
    <w:rsid w:val="006A5667"/>
    <w:rsid w:val="006A567B"/>
    <w:rsid w:val="006A5690"/>
    <w:rsid w:val="006A581E"/>
    <w:rsid w:val="006A58D5"/>
    <w:rsid w:val="006A5D1F"/>
    <w:rsid w:val="006A5F9E"/>
    <w:rsid w:val="006A6038"/>
    <w:rsid w:val="006A62CE"/>
    <w:rsid w:val="006A64F3"/>
    <w:rsid w:val="006A6809"/>
    <w:rsid w:val="006A686C"/>
    <w:rsid w:val="006A6C3C"/>
    <w:rsid w:val="006A6C4D"/>
    <w:rsid w:val="006A6E2B"/>
    <w:rsid w:val="006A77E8"/>
    <w:rsid w:val="006A798F"/>
    <w:rsid w:val="006A7CBF"/>
    <w:rsid w:val="006A7D53"/>
    <w:rsid w:val="006A7E78"/>
    <w:rsid w:val="006B0054"/>
    <w:rsid w:val="006B0150"/>
    <w:rsid w:val="006B0197"/>
    <w:rsid w:val="006B0295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4D"/>
    <w:rsid w:val="006B217C"/>
    <w:rsid w:val="006B2258"/>
    <w:rsid w:val="006B22FC"/>
    <w:rsid w:val="006B23B4"/>
    <w:rsid w:val="006B2A72"/>
    <w:rsid w:val="006B2D23"/>
    <w:rsid w:val="006B3048"/>
    <w:rsid w:val="006B3101"/>
    <w:rsid w:val="006B3875"/>
    <w:rsid w:val="006B3978"/>
    <w:rsid w:val="006B3AAE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90B"/>
    <w:rsid w:val="006B7912"/>
    <w:rsid w:val="006B7B1C"/>
    <w:rsid w:val="006B7E43"/>
    <w:rsid w:val="006B7F9D"/>
    <w:rsid w:val="006C0170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127F"/>
    <w:rsid w:val="006C175C"/>
    <w:rsid w:val="006C1814"/>
    <w:rsid w:val="006C1E4E"/>
    <w:rsid w:val="006C1EBF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FCB"/>
    <w:rsid w:val="006C43F0"/>
    <w:rsid w:val="006C4487"/>
    <w:rsid w:val="006C47FC"/>
    <w:rsid w:val="006C4A2D"/>
    <w:rsid w:val="006C4CF0"/>
    <w:rsid w:val="006C4D85"/>
    <w:rsid w:val="006C4EFB"/>
    <w:rsid w:val="006C4F52"/>
    <w:rsid w:val="006C55B4"/>
    <w:rsid w:val="006C563A"/>
    <w:rsid w:val="006C5E7A"/>
    <w:rsid w:val="006C6129"/>
    <w:rsid w:val="006C62CC"/>
    <w:rsid w:val="006C632D"/>
    <w:rsid w:val="006C6386"/>
    <w:rsid w:val="006C65ED"/>
    <w:rsid w:val="006C6A2D"/>
    <w:rsid w:val="006C6C44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C72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49E"/>
    <w:rsid w:val="006D3A8F"/>
    <w:rsid w:val="006D3DFF"/>
    <w:rsid w:val="006D3F26"/>
    <w:rsid w:val="006D409D"/>
    <w:rsid w:val="006D4305"/>
    <w:rsid w:val="006D435A"/>
    <w:rsid w:val="006D448B"/>
    <w:rsid w:val="006D44F2"/>
    <w:rsid w:val="006D4668"/>
    <w:rsid w:val="006D475C"/>
    <w:rsid w:val="006D4B53"/>
    <w:rsid w:val="006D4E4F"/>
    <w:rsid w:val="006D4F92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B0C"/>
    <w:rsid w:val="006E1CB5"/>
    <w:rsid w:val="006E1CCC"/>
    <w:rsid w:val="006E1F1A"/>
    <w:rsid w:val="006E2094"/>
    <w:rsid w:val="006E20F9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7D3"/>
    <w:rsid w:val="006F1A29"/>
    <w:rsid w:val="006F1EBC"/>
    <w:rsid w:val="006F2128"/>
    <w:rsid w:val="006F219D"/>
    <w:rsid w:val="006F221E"/>
    <w:rsid w:val="006F23C3"/>
    <w:rsid w:val="006F281D"/>
    <w:rsid w:val="006F2958"/>
    <w:rsid w:val="006F2962"/>
    <w:rsid w:val="006F2B90"/>
    <w:rsid w:val="006F2CCB"/>
    <w:rsid w:val="006F2D7D"/>
    <w:rsid w:val="006F2E89"/>
    <w:rsid w:val="006F3119"/>
    <w:rsid w:val="006F321B"/>
    <w:rsid w:val="006F34BB"/>
    <w:rsid w:val="006F35CE"/>
    <w:rsid w:val="006F3621"/>
    <w:rsid w:val="006F3630"/>
    <w:rsid w:val="006F376B"/>
    <w:rsid w:val="006F3B1C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509"/>
    <w:rsid w:val="00701AE4"/>
    <w:rsid w:val="00702307"/>
    <w:rsid w:val="00702865"/>
    <w:rsid w:val="00702EE1"/>
    <w:rsid w:val="00702F5E"/>
    <w:rsid w:val="0070308B"/>
    <w:rsid w:val="00703134"/>
    <w:rsid w:val="0070338E"/>
    <w:rsid w:val="0070348A"/>
    <w:rsid w:val="00703510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092"/>
    <w:rsid w:val="00707205"/>
    <w:rsid w:val="0070734E"/>
    <w:rsid w:val="0070754B"/>
    <w:rsid w:val="00707618"/>
    <w:rsid w:val="007079C1"/>
    <w:rsid w:val="00707AAE"/>
    <w:rsid w:val="00707C19"/>
    <w:rsid w:val="007100EF"/>
    <w:rsid w:val="00710D18"/>
    <w:rsid w:val="00710DA3"/>
    <w:rsid w:val="00710DD0"/>
    <w:rsid w:val="00710E1F"/>
    <w:rsid w:val="00710E78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CB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2E5"/>
    <w:rsid w:val="0071331A"/>
    <w:rsid w:val="0071335A"/>
    <w:rsid w:val="007134F7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3A6"/>
    <w:rsid w:val="0072098B"/>
    <w:rsid w:val="00720A77"/>
    <w:rsid w:val="00720CA3"/>
    <w:rsid w:val="00720D19"/>
    <w:rsid w:val="00720E71"/>
    <w:rsid w:val="00721192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580"/>
    <w:rsid w:val="0072665C"/>
    <w:rsid w:val="00726857"/>
    <w:rsid w:val="00726919"/>
    <w:rsid w:val="00726C22"/>
    <w:rsid w:val="00726EE5"/>
    <w:rsid w:val="00727105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44B"/>
    <w:rsid w:val="007345B3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4DB"/>
    <w:rsid w:val="00735888"/>
    <w:rsid w:val="00735F51"/>
    <w:rsid w:val="00735F55"/>
    <w:rsid w:val="00735FAF"/>
    <w:rsid w:val="007360FD"/>
    <w:rsid w:val="00736256"/>
    <w:rsid w:val="00736423"/>
    <w:rsid w:val="00736504"/>
    <w:rsid w:val="00736908"/>
    <w:rsid w:val="00736B7A"/>
    <w:rsid w:val="00736CBA"/>
    <w:rsid w:val="00736EF4"/>
    <w:rsid w:val="00737178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BBC"/>
    <w:rsid w:val="00741FFA"/>
    <w:rsid w:val="00742006"/>
    <w:rsid w:val="00742288"/>
    <w:rsid w:val="0074233E"/>
    <w:rsid w:val="00742344"/>
    <w:rsid w:val="00742755"/>
    <w:rsid w:val="00742B75"/>
    <w:rsid w:val="00742C37"/>
    <w:rsid w:val="00742C8C"/>
    <w:rsid w:val="00742E19"/>
    <w:rsid w:val="00742F0D"/>
    <w:rsid w:val="00742FAD"/>
    <w:rsid w:val="0074349D"/>
    <w:rsid w:val="007434B3"/>
    <w:rsid w:val="007435C5"/>
    <w:rsid w:val="00743702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6D9"/>
    <w:rsid w:val="007516DF"/>
    <w:rsid w:val="00751912"/>
    <w:rsid w:val="00751916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0B"/>
    <w:rsid w:val="00753E3F"/>
    <w:rsid w:val="00754860"/>
    <w:rsid w:val="00754C02"/>
    <w:rsid w:val="00754E04"/>
    <w:rsid w:val="00754EBA"/>
    <w:rsid w:val="0075513E"/>
    <w:rsid w:val="007551FA"/>
    <w:rsid w:val="00755271"/>
    <w:rsid w:val="007552D3"/>
    <w:rsid w:val="00755577"/>
    <w:rsid w:val="0075569D"/>
    <w:rsid w:val="00755742"/>
    <w:rsid w:val="007558C6"/>
    <w:rsid w:val="007559EC"/>
    <w:rsid w:val="00755A43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5BD"/>
    <w:rsid w:val="007577B7"/>
    <w:rsid w:val="00757841"/>
    <w:rsid w:val="007578EA"/>
    <w:rsid w:val="00757F5E"/>
    <w:rsid w:val="00760077"/>
    <w:rsid w:val="007601DA"/>
    <w:rsid w:val="007602E8"/>
    <w:rsid w:val="007602F4"/>
    <w:rsid w:val="0076053F"/>
    <w:rsid w:val="007605FF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36F"/>
    <w:rsid w:val="00761500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969"/>
    <w:rsid w:val="00762D35"/>
    <w:rsid w:val="0076313B"/>
    <w:rsid w:val="007631D1"/>
    <w:rsid w:val="00763346"/>
    <w:rsid w:val="0076356B"/>
    <w:rsid w:val="007637DF"/>
    <w:rsid w:val="007639D5"/>
    <w:rsid w:val="00763AAD"/>
    <w:rsid w:val="00763D54"/>
    <w:rsid w:val="00763D61"/>
    <w:rsid w:val="00763DE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E5D"/>
    <w:rsid w:val="0076698D"/>
    <w:rsid w:val="007669B0"/>
    <w:rsid w:val="00766A0D"/>
    <w:rsid w:val="00766A37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404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74"/>
    <w:rsid w:val="00773F77"/>
    <w:rsid w:val="00773FAE"/>
    <w:rsid w:val="007741A5"/>
    <w:rsid w:val="007741C8"/>
    <w:rsid w:val="007741EF"/>
    <w:rsid w:val="007744FD"/>
    <w:rsid w:val="00774E07"/>
    <w:rsid w:val="00774F39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20D4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F7F"/>
    <w:rsid w:val="007860BD"/>
    <w:rsid w:val="0078626A"/>
    <w:rsid w:val="007862C5"/>
    <w:rsid w:val="00786448"/>
    <w:rsid w:val="007865B3"/>
    <w:rsid w:val="0078696A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8C7"/>
    <w:rsid w:val="0078790A"/>
    <w:rsid w:val="00787D1E"/>
    <w:rsid w:val="00787F67"/>
    <w:rsid w:val="00790060"/>
    <w:rsid w:val="007901A6"/>
    <w:rsid w:val="0079040C"/>
    <w:rsid w:val="00790CBA"/>
    <w:rsid w:val="007914D7"/>
    <w:rsid w:val="00791634"/>
    <w:rsid w:val="00791D74"/>
    <w:rsid w:val="00792182"/>
    <w:rsid w:val="007921C1"/>
    <w:rsid w:val="00792285"/>
    <w:rsid w:val="00792462"/>
    <w:rsid w:val="00792DCB"/>
    <w:rsid w:val="00792DDE"/>
    <w:rsid w:val="00792F41"/>
    <w:rsid w:val="007932C2"/>
    <w:rsid w:val="00793406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201"/>
    <w:rsid w:val="00795932"/>
    <w:rsid w:val="0079597A"/>
    <w:rsid w:val="00795987"/>
    <w:rsid w:val="00795C04"/>
    <w:rsid w:val="00795D46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CEF"/>
    <w:rsid w:val="007A0E67"/>
    <w:rsid w:val="007A0F0C"/>
    <w:rsid w:val="007A0F2F"/>
    <w:rsid w:val="007A10D7"/>
    <w:rsid w:val="007A1313"/>
    <w:rsid w:val="007A169D"/>
    <w:rsid w:val="007A1908"/>
    <w:rsid w:val="007A1A3D"/>
    <w:rsid w:val="007A1BF8"/>
    <w:rsid w:val="007A1C6E"/>
    <w:rsid w:val="007A2249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233"/>
    <w:rsid w:val="007A541B"/>
    <w:rsid w:val="007A5843"/>
    <w:rsid w:val="007A5C27"/>
    <w:rsid w:val="007A5FAB"/>
    <w:rsid w:val="007A6229"/>
    <w:rsid w:val="007A628C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DB2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4B"/>
    <w:rsid w:val="007B18F0"/>
    <w:rsid w:val="007B1922"/>
    <w:rsid w:val="007B1BD9"/>
    <w:rsid w:val="007B1E8A"/>
    <w:rsid w:val="007B1F17"/>
    <w:rsid w:val="007B205C"/>
    <w:rsid w:val="007B2118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50DF"/>
    <w:rsid w:val="007B521B"/>
    <w:rsid w:val="007B5411"/>
    <w:rsid w:val="007B5426"/>
    <w:rsid w:val="007B599A"/>
    <w:rsid w:val="007B5BBD"/>
    <w:rsid w:val="007B5BDF"/>
    <w:rsid w:val="007B5D90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219"/>
    <w:rsid w:val="007C1553"/>
    <w:rsid w:val="007C171B"/>
    <w:rsid w:val="007C1A62"/>
    <w:rsid w:val="007C1A7E"/>
    <w:rsid w:val="007C1CA0"/>
    <w:rsid w:val="007C1D06"/>
    <w:rsid w:val="007C20A5"/>
    <w:rsid w:val="007C227F"/>
    <w:rsid w:val="007C26AA"/>
    <w:rsid w:val="007C2978"/>
    <w:rsid w:val="007C29EA"/>
    <w:rsid w:val="007C2CC7"/>
    <w:rsid w:val="007C2D59"/>
    <w:rsid w:val="007C3316"/>
    <w:rsid w:val="007C39DB"/>
    <w:rsid w:val="007C3BF2"/>
    <w:rsid w:val="007C3C71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B27"/>
    <w:rsid w:val="007C5B65"/>
    <w:rsid w:val="007C5E6D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57D"/>
    <w:rsid w:val="007D061C"/>
    <w:rsid w:val="007D07D5"/>
    <w:rsid w:val="007D082D"/>
    <w:rsid w:val="007D0897"/>
    <w:rsid w:val="007D091C"/>
    <w:rsid w:val="007D0944"/>
    <w:rsid w:val="007D0A13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5F"/>
    <w:rsid w:val="007D2979"/>
    <w:rsid w:val="007D2A25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E6C"/>
    <w:rsid w:val="007D5165"/>
    <w:rsid w:val="007D51D1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1A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24"/>
    <w:rsid w:val="007E09A5"/>
    <w:rsid w:val="007E0A3E"/>
    <w:rsid w:val="007E0C0E"/>
    <w:rsid w:val="007E0CA3"/>
    <w:rsid w:val="007E0F82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B1F"/>
    <w:rsid w:val="007E2CB6"/>
    <w:rsid w:val="007E2CFD"/>
    <w:rsid w:val="007E32B2"/>
    <w:rsid w:val="007E354E"/>
    <w:rsid w:val="007E3608"/>
    <w:rsid w:val="007E38F4"/>
    <w:rsid w:val="007E397D"/>
    <w:rsid w:val="007E3AC9"/>
    <w:rsid w:val="007E3C5C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5B1"/>
    <w:rsid w:val="007E5A5D"/>
    <w:rsid w:val="007E5B9D"/>
    <w:rsid w:val="007E5C3C"/>
    <w:rsid w:val="007E5D21"/>
    <w:rsid w:val="007E5EDA"/>
    <w:rsid w:val="007E5F6A"/>
    <w:rsid w:val="007E609A"/>
    <w:rsid w:val="007E62B7"/>
    <w:rsid w:val="007E696B"/>
    <w:rsid w:val="007E6B8B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BEF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FC8"/>
    <w:rsid w:val="007F650D"/>
    <w:rsid w:val="007F656F"/>
    <w:rsid w:val="007F67C8"/>
    <w:rsid w:val="007F68C1"/>
    <w:rsid w:val="007F6B3C"/>
    <w:rsid w:val="007F6DCB"/>
    <w:rsid w:val="007F70C2"/>
    <w:rsid w:val="007F7451"/>
    <w:rsid w:val="007F7770"/>
    <w:rsid w:val="007F7860"/>
    <w:rsid w:val="007F79EE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B4"/>
    <w:rsid w:val="0080143C"/>
    <w:rsid w:val="008014F3"/>
    <w:rsid w:val="00801614"/>
    <w:rsid w:val="00801668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AEC"/>
    <w:rsid w:val="00804B82"/>
    <w:rsid w:val="00804C58"/>
    <w:rsid w:val="00804D0A"/>
    <w:rsid w:val="00804D53"/>
    <w:rsid w:val="00804E2B"/>
    <w:rsid w:val="00805032"/>
    <w:rsid w:val="0080586B"/>
    <w:rsid w:val="00805921"/>
    <w:rsid w:val="008059B7"/>
    <w:rsid w:val="008059FD"/>
    <w:rsid w:val="00805B16"/>
    <w:rsid w:val="00805BD5"/>
    <w:rsid w:val="00805CF1"/>
    <w:rsid w:val="00805DC5"/>
    <w:rsid w:val="00805E2D"/>
    <w:rsid w:val="00805F5F"/>
    <w:rsid w:val="00805F7A"/>
    <w:rsid w:val="008060CB"/>
    <w:rsid w:val="008060F9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65C"/>
    <w:rsid w:val="008127A3"/>
    <w:rsid w:val="0081299E"/>
    <w:rsid w:val="00812A32"/>
    <w:rsid w:val="00812A45"/>
    <w:rsid w:val="00812BCE"/>
    <w:rsid w:val="00812EC5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73B"/>
    <w:rsid w:val="00815938"/>
    <w:rsid w:val="0081599B"/>
    <w:rsid w:val="008159F2"/>
    <w:rsid w:val="00815A03"/>
    <w:rsid w:val="00815DF3"/>
    <w:rsid w:val="00816027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AA6"/>
    <w:rsid w:val="00817C30"/>
    <w:rsid w:val="00817CBB"/>
    <w:rsid w:val="00817D85"/>
    <w:rsid w:val="0082005F"/>
    <w:rsid w:val="00820242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12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857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831"/>
    <w:rsid w:val="00824970"/>
    <w:rsid w:val="00824A4F"/>
    <w:rsid w:val="00824FC6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A99"/>
    <w:rsid w:val="00826ACB"/>
    <w:rsid w:val="008274C9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A15"/>
    <w:rsid w:val="00833C2E"/>
    <w:rsid w:val="00834050"/>
    <w:rsid w:val="0083459B"/>
    <w:rsid w:val="00834953"/>
    <w:rsid w:val="00834B9E"/>
    <w:rsid w:val="00834D08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5FE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DBE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32D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DD"/>
    <w:rsid w:val="00845A30"/>
    <w:rsid w:val="00845B85"/>
    <w:rsid w:val="00845D2D"/>
    <w:rsid w:val="00845DED"/>
    <w:rsid w:val="00845E51"/>
    <w:rsid w:val="00846162"/>
    <w:rsid w:val="00846371"/>
    <w:rsid w:val="00846942"/>
    <w:rsid w:val="0084694A"/>
    <w:rsid w:val="008469E8"/>
    <w:rsid w:val="00846CA9"/>
    <w:rsid w:val="00846CAC"/>
    <w:rsid w:val="00847022"/>
    <w:rsid w:val="0084704E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270"/>
    <w:rsid w:val="00853384"/>
    <w:rsid w:val="008533C4"/>
    <w:rsid w:val="00853404"/>
    <w:rsid w:val="00853499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AB1"/>
    <w:rsid w:val="00857D95"/>
    <w:rsid w:val="00857D99"/>
    <w:rsid w:val="0086006C"/>
    <w:rsid w:val="0086021F"/>
    <w:rsid w:val="00860366"/>
    <w:rsid w:val="00860700"/>
    <w:rsid w:val="00860813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4CB"/>
    <w:rsid w:val="0086755C"/>
    <w:rsid w:val="008676E7"/>
    <w:rsid w:val="0086775D"/>
    <w:rsid w:val="00867CE1"/>
    <w:rsid w:val="00867EF6"/>
    <w:rsid w:val="00870130"/>
    <w:rsid w:val="00870192"/>
    <w:rsid w:val="00870513"/>
    <w:rsid w:val="00870605"/>
    <w:rsid w:val="00870EC4"/>
    <w:rsid w:val="00870FDF"/>
    <w:rsid w:val="00871622"/>
    <w:rsid w:val="00871A0E"/>
    <w:rsid w:val="00871B37"/>
    <w:rsid w:val="00871C21"/>
    <w:rsid w:val="00871D3E"/>
    <w:rsid w:val="0087207C"/>
    <w:rsid w:val="0087213D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A9"/>
    <w:rsid w:val="008733CF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6B9"/>
    <w:rsid w:val="00874721"/>
    <w:rsid w:val="0087479C"/>
    <w:rsid w:val="008747DE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5E8"/>
    <w:rsid w:val="00876634"/>
    <w:rsid w:val="008766C5"/>
    <w:rsid w:val="00876714"/>
    <w:rsid w:val="008767A0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5E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1A2"/>
    <w:rsid w:val="00882B85"/>
    <w:rsid w:val="00882E2B"/>
    <w:rsid w:val="00882FAF"/>
    <w:rsid w:val="00883190"/>
    <w:rsid w:val="008832A3"/>
    <w:rsid w:val="00883472"/>
    <w:rsid w:val="00883554"/>
    <w:rsid w:val="0088379D"/>
    <w:rsid w:val="008839FF"/>
    <w:rsid w:val="00883BA0"/>
    <w:rsid w:val="00883BEC"/>
    <w:rsid w:val="00883D46"/>
    <w:rsid w:val="00883ED9"/>
    <w:rsid w:val="00884102"/>
    <w:rsid w:val="0088416A"/>
    <w:rsid w:val="00884601"/>
    <w:rsid w:val="00884763"/>
    <w:rsid w:val="0088482C"/>
    <w:rsid w:val="00884A0C"/>
    <w:rsid w:val="00884C2E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976"/>
    <w:rsid w:val="00886ADC"/>
    <w:rsid w:val="00886CE1"/>
    <w:rsid w:val="00886CFF"/>
    <w:rsid w:val="00886D86"/>
    <w:rsid w:val="00886E19"/>
    <w:rsid w:val="00887661"/>
    <w:rsid w:val="008876EC"/>
    <w:rsid w:val="00887867"/>
    <w:rsid w:val="0088790F"/>
    <w:rsid w:val="00887C3F"/>
    <w:rsid w:val="0089004B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12E"/>
    <w:rsid w:val="00897699"/>
    <w:rsid w:val="0089771A"/>
    <w:rsid w:val="008978A4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9A4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F8D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360"/>
    <w:rsid w:val="008A695F"/>
    <w:rsid w:val="008A6A93"/>
    <w:rsid w:val="008A6EEA"/>
    <w:rsid w:val="008A6F39"/>
    <w:rsid w:val="008A6FA9"/>
    <w:rsid w:val="008A7009"/>
    <w:rsid w:val="008A774A"/>
    <w:rsid w:val="008A7782"/>
    <w:rsid w:val="008A78DD"/>
    <w:rsid w:val="008A7E94"/>
    <w:rsid w:val="008B0094"/>
    <w:rsid w:val="008B02EA"/>
    <w:rsid w:val="008B0342"/>
    <w:rsid w:val="008B048D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31C0"/>
    <w:rsid w:val="008B3281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4E6"/>
    <w:rsid w:val="008B46EB"/>
    <w:rsid w:val="008B493D"/>
    <w:rsid w:val="008B4A00"/>
    <w:rsid w:val="008B4A80"/>
    <w:rsid w:val="008B4AB4"/>
    <w:rsid w:val="008B4B6C"/>
    <w:rsid w:val="008B4EC9"/>
    <w:rsid w:val="008B50A4"/>
    <w:rsid w:val="008B51A5"/>
    <w:rsid w:val="008B53AC"/>
    <w:rsid w:val="008B563A"/>
    <w:rsid w:val="008B59A7"/>
    <w:rsid w:val="008B5BA5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D"/>
    <w:rsid w:val="008B6E05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0F6E"/>
    <w:rsid w:val="008C1484"/>
    <w:rsid w:val="008C15FE"/>
    <w:rsid w:val="008C191D"/>
    <w:rsid w:val="008C1C52"/>
    <w:rsid w:val="008C1E1B"/>
    <w:rsid w:val="008C20FC"/>
    <w:rsid w:val="008C2454"/>
    <w:rsid w:val="008C24C1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42"/>
    <w:rsid w:val="008C4B1C"/>
    <w:rsid w:val="008C4B53"/>
    <w:rsid w:val="008C4B5E"/>
    <w:rsid w:val="008C4F30"/>
    <w:rsid w:val="008C53C0"/>
    <w:rsid w:val="008C53EA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D23"/>
    <w:rsid w:val="008C7022"/>
    <w:rsid w:val="008C72FC"/>
    <w:rsid w:val="008C7418"/>
    <w:rsid w:val="008C75C4"/>
    <w:rsid w:val="008C7B09"/>
    <w:rsid w:val="008C7CF1"/>
    <w:rsid w:val="008C7E7D"/>
    <w:rsid w:val="008C7F15"/>
    <w:rsid w:val="008D002E"/>
    <w:rsid w:val="008D05E3"/>
    <w:rsid w:val="008D068C"/>
    <w:rsid w:val="008D071D"/>
    <w:rsid w:val="008D0D28"/>
    <w:rsid w:val="008D0F9D"/>
    <w:rsid w:val="008D1001"/>
    <w:rsid w:val="008D1546"/>
    <w:rsid w:val="008D1577"/>
    <w:rsid w:val="008D1608"/>
    <w:rsid w:val="008D187E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F8"/>
    <w:rsid w:val="008D2C62"/>
    <w:rsid w:val="008D3063"/>
    <w:rsid w:val="008D317C"/>
    <w:rsid w:val="008D3561"/>
    <w:rsid w:val="008D3686"/>
    <w:rsid w:val="008D3712"/>
    <w:rsid w:val="008D4013"/>
    <w:rsid w:val="008D41BA"/>
    <w:rsid w:val="008D43A7"/>
    <w:rsid w:val="008D49FD"/>
    <w:rsid w:val="008D4B22"/>
    <w:rsid w:val="008D4BA1"/>
    <w:rsid w:val="008D4BBA"/>
    <w:rsid w:val="008D4C01"/>
    <w:rsid w:val="008D503B"/>
    <w:rsid w:val="008D519B"/>
    <w:rsid w:val="008D52A3"/>
    <w:rsid w:val="008D5300"/>
    <w:rsid w:val="008D532A"/>
    <w:rsid w:val="008D5616"/>
    <w:rsid w:val="008D5684"/>
    <w:rsid w:val="008D57DD"/>
    <w:rsid w:val="008D5A88"/>
    <w:rsid w:val="008D5C3A"/>
    <w:rsid w:val="008D5D5B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0A5"/>
    <w:rsid w:val="008D718A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CF6"/>
    <w:rsid w:val="008E0D1D"/>
    <w:rsid w:val="008E0E88"/>
    <w:rsid w:val="008E0FD5"/>
    <w:rsid w:val="008E12CC"/>
    <w:rsid w:val="008E15D4"/>
    <w:rsid w:val="008E1C93"/>
    <w:rsid w:val="008E1CF3"/>
    <w:rsid w:val="008E1E34"/>
    <w:rsid w:val="008E1E63"/>
    <w:rsid w:val="008E1F34"/>
    <w:rsid w:val="008E233A"/>
    <w:rsid w:val="008E243C"/>
    <w:rsid w:val="008E276A"/>
    <w:rsid w:val="008E28AC"/>
    <w:rsid w:val="008E2977"/>
    <w:rsid w:val="008E2AD6"/>
    <w:rsid w:val="008E2C86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A20"/>
    <w:rsid w:val="008F1B9F"/>
    <w:rsid w:val="008F1DE1"/>
    <w:rsid w:val="008F2022"/>
    <w:rsid w:val="008F2226"/>
    <w:rsid w:val="008F231E"/>
    <w:rsid w:val="008F239A"/>
    <w:rsid w:val="008F23C7"/>
    <w:rsid w:val="008F2519"/>
    <w:rsid w:val="008F282B"/>
    <w:rsid w:val="008F2A87"/>
    <w:rsid w:val="008F2CA2"/>
    <w:rsid w:val="008F2CCF"/>
    <w:rsid w:val="008F2E5A"/>
    <w:rsid w:val="008F33B2"/>
    <w:rsid w:val="008F34AB"/>
    <w:rsid w:val="008F376B"/>
    <w:rsid w:val="008F3900"/>
    <w:rsid w:val="008F3A90"/>
    <w:rsid w:val="008F3EA7"/>
    <w:rsid w:val="008F4164"/>
    <w:rsid w:val="008F41AB"/>
    <w:rsid w:val="008F4215"/>
    <w:rsid w:val="008F445A"/>
    <w:rsid w:val="008F4516"/>
    <w:rsid w:val="008F4D7D"/>
    <w:rsid w:val="008F4DC7"/>
    <w:rsid w:val="008F53E4"/>
    <w:rsid w:val="008F5457"/>
    <w:rsid w:val="008F588D"/>
    <w:rsid w:val="008F59AD"/>
    <w:rsid w:val="008F5D4F"/>
    <w:rsid w:val="008F5E35"/>
    <w:rsid w:val="008F60DF"/>
    <w:rsid w:val="008F61EB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DAD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380"/>
    <w:rsid w:val="009019C4"/>
    <w:rsid w:val="00901BD9"/>
    <w:rsid w:val="00901F4C"/>
    <w:rsid w:val="0090207A"/>
    <w:rsid w:val="00902347"/>
    <w:rsid w:val="009029DC"/>
    <w:rsid w:val="00902A6D"/>
    <w:rsid w:val="00902BD8"/>
    <w:rsid w:val="00902D9C"/>
    <w:rsid w:val="0090335D"/>
    <w:rsid w:val="0090341F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579"/>
    <w:rsid w:val="0090472E"/>
    <w:rsid w:val="0090490C"/>
    <w:rsid w:val="00904926"/>
    <w:rsid w:val="00904D2B"/>
    <w:rsid w:val="00904D3C"/>
    <w:rsid w:val="00904D40"/>
    <w:rsid w:val="00904ED7"/>
    <w:rsid w:val="00904F8C"/>
    <w:rsid w:val="00905019"/>
    <w:rsid w:val="00905679"/>
    <w:rsid w:val="00905727"/>
    <w:rsid w:val="0090583E"/>
    <w:rsid w:val="00905853"/>
    <w:rsid w:val="009058EC"/>
    <w:rsid w:val="00905954"/>
    <w:rsid w:val="00905A39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601C"/>
    <w:rsid w:val="00916215"/>
    <w:rsid w:val="009165B3"/>
    <w:rsid w:val="009167F8"/>
    <w:rsid w:val="0091695C"/>
    <w:rsid w:val="00916A02"/>
    <w:rsid w:val="00916BB0"/>
    <w:rsid w:val="00916E6C"/>
    <w:rsid w:val="00917431"/>
    <w:rsid w:val="0091769A"/>
    <w:rsid w:val="00917BCB"/>
    <w:rsid w:val="00917D61"/>
    <w:rsid w:val="00917DA9"/>
    <w:rsid w:val="009200FA"/>
    <w:rsid w:val="009205A0"/>
    <w:rsid w:val="00920624"/>
    <w:rsid w:val="0092086E"/>
    <w:rsid w:val="009209BB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2EC7"/>
    <w:rsid w:val="0092322C"/>
    <w:rsid w:val="0092369A"/>
    <w:rsid w:val="00923AF5"/>
    <w:rsid w:val="00923E59"/>
    <w:rsid w:val="00923FE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643"/>
    <w:rsid w:val="0092667A"/>
    <w:rsid w:val="009266B6"/>
    <w:rsid w:val="0092682E"/>
    <w:rsid w:val="00926AC7"/>
    <w:rsid w:val="00926D72"/>
    <w:rsid w:val="00926E15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526"/>
    <w:rsid w:val="009317F2"/>
    <w:rsid w:val="00931ABA"/>
    <w:rsid w:val="00931B24"/>
    <w:rsid w:val="00932051"/>
    <w:rsid w:val="009320EE"/>
    <w:rsid w:val="0093249F"/>
    <w:rsid w:val="009326A2"/>
    <w:rsid w:val="009329DF"/>
    <w:rsid w:val="00932AC4"/>
    <w:rsid w:val="00932BE9"/>
    <w:rsid w:val="00932D34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3DB"/>
    <w:rsid w:val="009343F6"/>
    <w:rsid w:val="009347F2"/>
    <w:rsid w:val="00934A7B"/>
    <w:rsid w:val="00934AD6"/>
    <w:rsid w:val="00934EBF"/>
    <w:rsid w:val="00934F78"/>
    <w:rsid w:val="0093520D"/>
    <w:rsid w:val="009356C1"/>
    <w:rsid w:val="00935708"/>
    <w:rsid w:val="00935795"/>
    <w:rsid w:val="009359FF"/>
    <w:rsid w:val="0093633D"/>
    <w:rsid w:val="0093641D"/>
    <w:rsid w:val="009366BA"/>
    <w:rsid w:val="009367D2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71F"/>
    <w:rsid w:val="00941A18"/>
    <w:rsid w:val="00941BF6"/>
    <w:rsid w:val="00941CC6"/>
    <w:rsid w:val="00941FAE"/>
    <w:rsid w:val="0094220B"/>
    <w:rsid w:val="0094221E"/>
    <w:rsid w:val="00942569"/>
    <w:rsid w:val="009429EF"/>
    <w:rsid w:val="00942AF8"/>
    <w:rsid w:val="00942E8F"/>
    <w:rsid w:val="00942F36"/>
    <w:rsid w:val="00942FF5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6A2"/>
    <w:rsid w:val="00946DED"/>
    <w:rsid w:val="00947038"/>
    <w:rsid w:val="0094728D"/>
    <w:rsid w:val="009472A8"/>
    <w:rsid w:val="009472F3"/>
    <w:rsid w:val="0094732C"/>
    <w:rsid w:val="009474FA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77"/>
    <w:rsid w:val="009527FB"/>
    <w:rsid w:val="00952B14"/>
    <w:rsid w:val="00952BF5"/>
    <w:rsid w:val="009533BC"/>
    <w:rsid w:val="009533D5"/>
    <w:rsid w:val="009533DD"/>
    <w:rsid w:val="009536CC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8DA"/>
    <w:rsid w:val="00954916"/>
    <w:rsid w:val="0095495F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B9C"/>
    <w:rsid w:val="0096129D"/>
    <w:rsid w:val="0096158E"/>
    <w:rsid w:val="0096166E"/>
    <w:rsid w:val="0096167C"/>
    <w:rsid w:val="009619A5"/>
    <w:rsid w:val="00961D4D"/>
    <w:rsid w:val="0096227A"/>
    <w:rsid w:val="00962314"/>
    <w:rsid w:val="00962351"/>
    <w:rsid w:val="00962456"/>
    <w:rsid w:val="009624D5"/>
    <w:rsid w:val="00962F9C"/>
    <w:rsid w:val="00963111"/>
    <w:rsid w:val="00963258"/>
    <w:rsid w:val="0096331A"/>
    <w:rsid w:val="0096335A"/>
    <w:rsid w:val="009636A0"/>
    <w:rsid w:val="009637D6"/>
    <w:rsid w:val="00963975"/>
    <w:rsid w:val="00963B5B"/>
    <w:rsid w:val="00963C1E"/>
    <w:rsid w:val="00963C7D"/>
    <w:rsid w:val="00963E27"/>
    <w:rsid w:val="00963F31"/>
    <w:rsid w:val="00963FA1"/>
    <w:rsid w:val="00964201"/>
    <w:rsid w:val="009642A0"/>
    <w:rsid w:val="009643D9"/>
    <w:rsid w:val="00964487"/>
    <w:rsid w:val="00964697"/>
    <w:rsid w:val="0096478A"/>
    <w:rsid w:val="00964A70"/>
    <w:rsid w:val="00964D72"/>
    <w:rsid w:val="00964E95"/>
    <w:rsid w:val="009650F1"/>
    <w:rsid w:val="00965166"/>
    <w:rsid w:val="0096550E"/>
    <w:rsid w:val="00965547"/>
    <w:rsid w:val="00965BC3"/>
    <w:rsid w:val="00965D88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5C2"/>
    <w:rsid w:val="0096789C"/>
    <w:rsid w:val="0096792C"/>
    <w:rsid w:val="0096799B"/>
    <w:rsid w:val="00967AEC"/>
    <w:rsid w:val="00967C1D"/>
    <w:rsid w:val="00967E50"/>
    <w:rsid w:val="009700C7"/>
    <w:rsid w:val="00970330"/>
    <w:rsid w:val="009704C4"/>
    <w:rsid w:val="00970620"/>
    <w:rsid w:val="00970645"/>
    <w:rsid w:val="009707A2"/>
    <w:rsid w:val="009709ED"/>
    <w:rsid w:val="00970A33"/>
    <w:rsid w:val="00970AD4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5F7"/>
    <w:rsid w:val="00972910"/>
    <w:rsid w:val="00972B06"/>
    <w:rsid w:val="00972B44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29"/>
    <w:rsid w:val="00973B48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7D0"/>
    <w:rsid w:val="00975952"/>
    <w:rsid w:val="00975C01"/>
    <w:rsid w:val="00975F0E"/>
    <w:rsid w:val="00975F5A"/>
    <w:rsid w:val="0097617A"/>
    <w:rsid w:val="009761CA"/>
    <w:rsid w:val="009762DB"/>
    <w:rsid w:val="0097631F"/>
    <w:rsid w:val="0097634E"/>
    <w:rsid w:val="009764B1"/>
    <w:rsid w:val="009764BF"/>
    <w:rsid w:val="009769DC"/>
    <w:rsid w:val="00976B00"/>
    <w:rsid w:val="00976B8F"/>
    <w:rsid w:val="00976B96"/>
    <w:rsid w:val="00976F3D"/>
    <w:rsid w:val="00976FFE"/>
    <w:rsid w:val="00977020"/>
    <w:rsid w:val="0097737A"/>
    <w:rsid w:val="0097758D"/>
    <w:rsid w:val="00977BF7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4025"/>
    <w:rsid w:val="009841B0"/>
    <w:rsid w:val="00984841"/>
    <w:rsid w:val="009849DD"/>
    <w:rsid w:val="00984B0D"/>
    <w:rsid w:val="00984B6E"/>
    <w:rsid w:val="00984DA7"/>
    <w:rsid w:val="00984E81"/>
    <w:rsid w:val="00985068"/>
    <w:rsid w:val="00985107"/>
    <w:rsid w:val="00985389"/>
    <w:rsid w:val="00985607"/>
    <w:rsid w:val="00985817"/>
    <w:rsid w:val="00985999"/>
    <w:rsid w:val="00985AF3"/>
    <w:rsid w:val="009860FA"/>
    <w:rsid w:val="009864B3"/>
    <w:rsid w:val="00986621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7F"/>
    <w:rsid w:val="00990517"/>
    <w:rsid w:val="009909D8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2089"/>
    <w:rsid w:val="0099254F"/>
    <w:rsid w:val="0099264B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BE8"/>
    <w:rsid w:val="00993CFC"/>
    <w:rsid w:val="00993DD6"/>
    <w:rsid w:val="0099468E"/>
    <w:rsid w:val="00994796"/>
    <w:rsid w:val="00994954"/>
    <w:rsid w:val="00994A51"/>
    <w:rsid w:val="00994EB7"/>
    <w:rsid w:val="00994FA8"/>
    <w:rsid w:val="00995217"/>
    <w:rsid w:val="00995335"/>
    <w:rsid w:val="0099536D"/>
    <w:rsid w:val="009956A0"/>
    <w:rsid w:val="00995754"/>
    <w:rsid w:val="009957CE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D61"/>
    <w:rsid w:val="009A0DD8"/>
    <w:rsid w:val="009A0F95"/>
    <w:rsid w:val="009A103C"/>
    <w:rsid w:val="009A10C6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172"/>
    <w:rsid w:val="009A56CB"/>
    <w:rsid w:val="009A5947"/>
    <w:rsid w:val="009A5A0E"/>
    <w:rsid w:val="009A5D00"/>
    <w:rsid w:val="009A5D1A"/>
    <w:rsid w:val="009A5F91"/>
    <w:rsid w:val="009A63DA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5B"/>
    <w:rsid w:val="009B1E7B"/>
    <w:rsid w:val="009B209E"/>
    <w:rsid w:val="009B26C1"/>
    <w:rsid w:val="009B26DC"/>
    <w:rsid w:val="009B27DD"/>
    <w:rsid w:val="009B2839"/>
    <w:rsid w:val="009B2876"/>
    <w:rsid w:val="009B28C6"/>
    <w:rsid w:val="009B2A2F"/>
    <w:rsid w:val="009B2C3E"/>
    <w:rsid w:val="009B2CAA"/>
    <w:rsid w:val="009B2F39"/>
    <w:rsid w:val="009B2FC0"/>
    <w:rsid w:val="009B2FE7"/>
    <w:rsid w:val="009B30C1"/>
    <w:rsid w:val="009B3120"/>
    <w:rsid w:val="009B3182"/>
    <w:rsid w:val="009B31D9"/>
    <w:rsid w:val="009B3292"/>
    <w:rsid w:val="009B3360"/>
    <w:rsid w:val="009B33C3"/>
    <w:rsid w:val="009B3536"/>
    <w:rsid w:val="009B3611"/>
    <w:rsid w:val="009B36BF"/>
    <w:rsid w:val="009B3791"/>
    <w:rsid w:val="009B3884"/>
    <w:rsid w:val="009B3C52"/>
    <w:rsid w:val="009B3EBA"/>
    <w:rsid w:val="009B401A"/>
    <w:rsid w:val="009B4059"/>
    <w:rsid w:val="009B436C"/>
    <w:rsid w:val="009B4485"/>
    <w:rsid w:val="009B4593"/>
    <w:rsid w:val="009B46DE"/>
    <w:rsid w:val="009B46DF"/>
    <w:rsid w:val="009B46F0"/>
    <w:rsid w:val="009B493A"/>
    <w:rsid w:val="009B4B68"/>
    <w:rsid w:val="009B4C3B"/>
    <w:rsid w:val="009B4C40"/>
    <w:rsid w:val="009B4D9C"/>
    <w:rsid w:val="009B4DC7"/>
    <w:rsid w:val="009B4EA6"/>
    <w:rsid w:val="009B5166"/>
    <w:rsid w:val="009B5ACE"/>
    <w:rsid w:val="009B5AE6"/>
    <w:rsid w:val="009B5CFD"/>
    <w:rsid w:val="009B5EB9"/>
    <w:rsid w:val="009B6494"/>
    <w:rsid w:val="009B6497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A63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249"/>
    <w:rsid w:val="009C237B"/>
    <w:rsid w:val="009C2396"/>
    <w:rsid w:val="009C246B"/>
    <w:rsid w:val="009C2490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FED"/>
    <w:rsid w:val="009C4173"/>
    <w:rsid w:val="009C42C0"/>
    <w:rsid w:val="009C43B6"/>
    <w:rsid w:val="009C4435"/>
    <w:rsid w:val="009C4655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5E78"/>
    <w:rsid w:val="009C62EE"/>
    <w:rsid w:val="009C6473"/>
    <w:rsid w:val="009C671E"/>
    <w:rsid w:val="009C6845"/>
    <w:rsid w:val="009C68BE"/>
    <w:rsid w:val="009C69ED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C6"/>
    <w:rsid w:val="009D1CC1"/>
    <w:rsid w:val="009D1D28"/>
    <w:rsid w:val="009D1EAD"/>
    <w:rsid w:val="009D20D7"/>
    <w:rsid w:val="009D2311"/>
    <w:rsid w:val="009D253C"/>
    <w:rsid w:val="009D25DE"/>
    <w:rsid w:val="009D2601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B3D"/>
    <w:rsid w:val="009D3B60"/>
    <w:rsid w:val="009D3D86"/>
    <w:rsid w:val="009D3F1B"/>
    <w:rsid w:val="009D40EB"/>
    <w:rsid w:val="009D413C"/>
    <w:rsid w:val="009D41D5"/>
    <w:rsid w:val="009D465A"/>
    <w:rsid w:val="009D483F"/>
    <w:rsid w:val="009D48B7"/>
    <w:rsid w:val="009D48BA"/>
    <w:rsid w:val="009D48C8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775"/>
    <w:rsid w:val="009D7855"/>
    <w:rsid w:val="009D7889"/>
    <w:rsid w:val="009D78FE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FB1"/>
    <w:rsid w:val="009E105B"/>
    <w:rsid w:val="009E10FB"/>
    <w:rsid w:val="009E1146"/>
    <w:rsid w:val="009E11FF"/>
    <w:rsid w:val="009E1551"/>
    <w:rsid w:val="009E17E1"/>
    <w:rsid w:val="009E1850"/>
    <w:rsid w:val="009E19E7"/>
    <w:rsid w:val="009E1AF0"/>
    <w:rsid w:val="009E1BCB"/>
    <w:rsid w:val="009E1BD7"/>
    <w:rsid w:val="009E1D94"/>
    <w:rsid w:val="009E22E2"/>
    <w:rsid w:val="009E23C6"/>
    <w:rsid w:val="009E2576"/>
    <w:rsid w:val="009E25D4"/>
    <w:rsid w:val="009E2BB3"/>
    <w:rsid w:val="009E2E2E"/>
    <w:rsid w:val="009E2F33"/>
    <w:rsid w:val="009E33AF"/>
    <w:rsid w:val="009E3499"/>
    <w:rsid w:val="009E377D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90F"/>
    <w:rsid w:val="009F0A48"/>
    <w:rsid w:val="009F1138"/>
    <w:rsid w:val="009F1458"/>
    <w:rsid w:val="009F151F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1B"/>
    <w:rsid w:val="009F24C1"/>
    <w:rsid w:val="009F293D"/>
    <w:rsid w:val="009F29B7"/>
    <w:rsid w:val="009F2A21"/>
    <w:rsid w:val="009F2DD0"/>
    <w:rsid w:val="009F2E24"/>
    <w:rsid w:val="009F3008"/>
    <w:rsid w:val="009F31FA"/>
    <w:rsid w:val="009F3752"/>
    <w:rsid w:val="009F3A6D"/>
    <w:rsid w:val="009F3B1E"/>
    <w:rsid w:val="009F3BB6"/>
    <w:rsid w:val="009F3DB9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A0E"/>
    <w:rsid w:val="009F4AC3"/>
    <w:rsid w:val="009F5239"/>
    <w:rsid w:val="009F5620"/>
    <w:rsid w:val="009F56C4"/>
    <w:rsid w:val="009F5A7A"/>
    <w:rsid w:val="009F5B7D"/>
    <w:rsid w:val="009F5DEC"/>
    <w:rsid w:val="009F5EEA"/>
    <w:rsid w:val="009F6176"/>
    <w:rsid w:val="009F6376"/>
    <w:rsid w:val="009F67FC"/>
    <w:rsid w:val="009F70E1"/>
    <w:rsid w:val="009F71A5"/>
    <w:rsid w:val="009F76FD"/>
    <w:rsid w:val="009F7799"/>
    <w:rsid w:val="009F7920"/>
    <w:rsid w:val="009F793F"/>
    <w:rsid w:val="009F7993"/>
    <w:rsid w:val="009F7A0F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77"/>
    <w:rsid w:val="00A0129D"/>
    <w:rsid w:val="00A01499"/>
    <w:rsid w:val="00A01B4E"/>
    <w:rsid w:val="00A01FAF"/>
    <w:rsid w:val="00A0201E"/>
    <w:rsid w:val="00A02059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7CA"/>
    <w:rsid w:val="00A05871"/>
    <w:rsid w:val="00A058FC"/>
    <w:rsid w:val="00A059E0"/>
    <w:rsid w:val="00A05A96"/>
    <w:rsid w:val="00A05EB1"/>
    <w:rsid w:val="00A064EA"/>
    <w:rsid w:val="00A06B98"/>
    <w:rsid w:val="00A06BF8"/>
    <w:rsid w:val="00A06C5A"/>
    <w:rsid w:val="00A06C66"/>
    <w:rsid w:val="00A06CBF"/>
    <w:rsid w:val="00A06EB3"/>
    <w:rsid w:val="00A06EB8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C4"/>
    <w:rsid w:val="00A112A6"/>
    <w:rsid w:val="00A1167F"/>
    <w:rsid w:val="00A119EB"/>
    <w:rsid w:val="00A11A56"/>
    <w:rsid w:val="00A11A7D"/>
    <w:rsid w:val="00A11C0D"/>
    <w:rsid w:val="00A11DA4"/>
    <w:rsid w:val="00A12374"/>
    <w:rsid w:val="00A1253F"/>
    <w:rsid w:val="00A126E5"/>
    <w:rsid w:val="00A12758"/>
    <w:rsid w:val="00A12D56"/>
    <w:rsid w:val="00A1313B"/>
    <w:rsid w:val="00A13527"/>
    <w:rsid w:val="00A13531"/>
    <w:rsid w:val="00A1375B"/>
    <w:rsid w:val="00A13990"/>
    <w:rsid w:val="00A13AE5"/>
    <w:rsid w:val="00A13B41"/>
    <w:rsid w:val="00A13B4A"/>
    <w:rsid w:val="00A143F2"/>
    <w:rsid w:val="00A14885"/>
    <w:rsid w:val="00A14B55"/>
    <w:rsid w:val="00A14D23"/>
    <w:rsid w:val="00A14D57"/>
    <w:rsid w:val="00A14DAF"/>
    <w:rsid w:val="00A150D5"/>
    <w:rsid w:val="00A15321"/>
    <w:rsid w:val="00A154DD"/>
    <w:rsid w:val="00A155DE"/>
    <w:rsid w:val="00A156A8"/>
    <w:rsid w:val="00A156DA"/>
    <w:rsid w:val="00A1576A"/>
    <w:rsid w:val="00A15A7F"/>
    <w:rsid w:val="00A15E57"/>
    <w:rsid w:val="00A15F00"/>
    <w:rsid w:val="00A16356"/>
    <w:rsid w:val="00A1641C"/>
    <w:rsid w:val="00A165C2"/>
    <w:rsid w:val="00A16DD0"/>
    <w:rsid w:val="00A16EB2"/>
    <w:rsid w:val="00A1721B"/>
    <w:rsid w:val="00A1727D"/>
    <w:rsid w:val="00A172A6"/>
    <w:rsid w:val="00A173C0"/>
    <w:rsid w:val="00A17A1C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1E4F"/>
    <w:rsid w:val="00A220AB"/>
    <w:rsid w:val="00A220EC"/>
    <w:rsid w:val="00A222C9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85"/>
    <w:rsid w:val="00A23AB9"/>
    <w:rsid w:val="00A23C66"/>
    <w:rsid w:val="00A23CA5"/>
    <w:rsid w:val="00A23DBA"/>
    <w:rsid w:val="00A24265"/>
    <w:rsid w:val="00A242DA"/>
    <w:rsid w:val="00A242E1"/>
    <w:rsid w:val="00A24CA0"/>
    <w:rsid w:val="00A2533B"/>
    <w:rsid w:val="00A25804"/>
    <w:rsid w:val="00A25B8B"/>
    <w:rsid w:val="00A25D2B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3A9"/>
    <w:rsid w:val="00A30411"/>
    <w:rsid w:val="00A30544"/>
    <w:rsid w:val="00A3095D"/>
    <w:rsid w:val="00A30A57"/>
    <w:rsid w:val="00A30A89"/>
    <w:rsid w:val="00A30BAA"/>
    <w:rsid w:val="00A30CE2"/>
    <w:rsid w:val="00A30F67"/>
    <w:rsid w:val="00A313CA"/>
    <w:rsid w:val="00A3140A"/>
    <w:rsid w:val="00A3148C"/>
    <w:rsid w:val="00A3149C"/>
    <w:rsid w:val="00A314D2"/>
    <w:rsid w:val="00A315B2"/>
    <w:rsid w:val="00A317AE"/>
    <w:rsid w:val="00A3183A"/>
    <w:rsid w:val="00A31BCE"/>
    <w:rsid w:val="00A31C09"/>
    <w:rsid w:val="00A31EC3"/>
    <w:rsid w:val="00A31EC5"/>
    <w:rsid w:val="00A31EDE"/>
    <w:rsid w:val="00A31EF8"/>
    <w:rsid w:val="00A32916"/>
    <w:rsid w:val="00A32CB9"/>
    <w:rsid w:val="00A32F32"/>
    <w:rsid w:val="00A32F4C"/>
    <w:rsid w:val="00A32F92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58"/>
    <w:rsid w:val="00A36ED2"/>
    <w:rsid w:val="00A372E2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D87"/>
    <w:rsid w:val="00A40EAD"/>
    <w:rsid w:val="00A40F67"/>
    <w:rsid w:val="00A40F7F"/>
    <w:rsid w:val="00A4124D"/>
    <w:rsid w:val="00A414FC"/>
    <w:rsid w:val="00A41753"/>
    <w:rsid w:val="00A41A9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AB7"/>
    <w:rsid w:val="00A42B38"/>
    <w:rsid w:val="00A42F7F"/>
    <w:rsid w:val="00A430A1"/>
    <w:rsid w:val="00A433C6"/>
    <w:rsid w:val="00A433DC"/>
    <w:rsid w:val="00A43486"/>
    <w:rsid w:val="00A43B70"/>
    <w:rsid w:val="00A43E3C"/>
    <w:rsid w:val="00A43F7E"/>
    <w:rsid w:val="00A44105"/>
    <w:rsid w:val="00A444AD"/>
    <w:rsid w:val="00A446C0"/>
    <w:rsid w:val="00A44D18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B18"/>
    <w:rsid w:val="00A46D64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6AB"/>
    <w:rsid w:val="00A519A0"/>
    <w:rsid w:val="00A51A48"/>
    <w:rsid w:val="00A51D0A"/>
    <w:rsid w:val="00A5206C"/>
    <w:rsid w:val="00A520E8"/>
    <w:rsid w:val="00A5218A"/>
    <w:rsid w:val="00A52323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441C"/>
    <w:rsid w:val="00A54457"/>
    <w:rsid w:val="00A54768"/>
    <w:rsid w:val="00A549A9"/>
    <w:rsid w:val="00A54A68"/>
    <w:rsid w:val="00A54B76"/>
    <w:rsid w:val="00A54CA8"/>
    <w:rsid w:val="00A54D60"/>
    <w:rsid w:val="00A54F07"/>
    <w:rsid w:val="00A54F2A"/>
    <w:rsid w:val="00A5517A"/>
    <w:rsid w:val="00A55577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AF1"/>
    <w:rsid w:val="00A57CF9"/>
    <w:rsid w:val="00A57F80"/>
    <w:rsid w:val="00A604C4"/>
    <w:rsid w:val="00A605EE"/>
    <w:rsid w:val="00A6066E"/>
    <w:rsid w:val="00A606E6"/>
    <w:rsid w:val="00A608DC"/>
    <w:rsid w:val="00A60B20"/>
    <w:rsid w:val="00A60D62"/>
    <w:rsid w:val="00A60E25"/>
    <w:rsid w:val="00A60E3E"/>
    <w:rsid w:val="00A60E92"/>
    <w:rsid w:val="00A60FD5"/>
    <w:rsid w:val="00A61064"/>
    <w:rsid w:val="00A61222"/>
    <w:rsid w:val="00A6136D"/>
    <w:rsid w:val="00A6143D"/>
    <w:rsid w:val="00A6156C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4CA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5F4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A25"/>
    <w:rsid w:val="00A66AF9"/>
    <w:rsid w:val="00A66C0A"/>
    <w:rsid w:val="00A66E5F"/>
    <w:rsid w:val="00A66EEE"/>
    <w:rsid w:val="00A6739C"/>
    <w:rsid w:val="00A674AA"/>
    <w:rsid w:val="00A675B4"/>
    <w:rsid w:val="00A6777F"/>
    <w:rsid w:val="00A6788E"/>
    <w:rsid w:val="00A67B1C"/>
    <w:rsid w:val="00A67D0D"/>
    <w:rsid w:val="00A7008D"/>
    <w:rsid w:val="00A7013C"/>
    <w:rsid w:val="00A7045F"/>
    <w:rsid w:val="00A704ED"/>
    <w:rsid w:val="00A70647"/>
    <w:rsid w:val="00A706B9"/>
    <w:rsid w:val="00A706EE"/>
    <w:rsid w:val="00A7076A"/>
    <w:rsid w:val="00A7076B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2800"/>
    <w:rsid w:val="00A728E0"/>
    <w:rsid w:val="00A72B10"/>
    <w:rsid w:val="00A72B17"/>
    <w:rsid w:val="00A72F0F"/>
    <w:rsid w:val="00A7304A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3291"/>
    <w:rsid w:val="00A83388"/>
    <w:rsid w:val="00A8361F"/>
    <w:rsid w:val="00A836C8"/>
    <w:rsid w:val="00A8376D"/>
    <w:rsid w:val="00A83829"/>
    <w:rsid w:val="00A83964"/>
    <w:rsid w:val="00A83993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F62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F68"/>
    <w:rsid w:val="00A91004"/>
    <w:rsid w:val="00A91557"/>
    <w:rsid w:val="00A915A9"/>
    <w:rsid w:val="00A916E3"/>
    <w:rsid w:val="00A9171A"/>
    <w:rsid w:val="00A91794"/>
    <w:rsid w:val="00A919A6"/>
    <w:rsid w:val="00A91BC6"/>
    <w:rsid w:val="00A91C4A"/>
    <w:rsid w:val="00A91CEE"/>
    <w:rsid w:val="00A91DAF"/>
    <w:rsid w:val="00A91ED3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992"/>
    <w:rsid w:val="00A95A3D"/>
    <w:rsid w:val="00A95BB1"/>
    <w:rsid w:val="00A95D34"/>
    <w:rsid w:val="00A96084"/>
    <w:rsid w:val="00A96228"/>
    <w:rsid w:val="00A96541"/>
    <w:rsid w:val="00A965D9"/>
    <w:rsid w:val="00A9671D"/>
    <w:rsid w:val="00A968FF"/>
    <w:rsid w:val="00A96AD1"/>
    <w:rsid w:val="00A96C11"/>
    <w:rsid w:val="00A96D8D"/>
    <w:rsid w:val="00A9716C"/>
    <w:rsid w:val="00A97803"/>
    <w:rsid w:val="00A97902"/>
    <w:rsid w:val="00A97A28"/>
    <w:rsid w:val="00A97AB9"/>
    <w:rsid w:val="00A97B44"/>
    <w:rsid w:val="00A97B80"/>
    <w:rsid w:val="00A97D1B"/>
    <w:rsid w:val="00AA01A6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D6"/>
    <w:rsid w:val="00AA21E4"/>
    <w:rsid w:val="00AA22DB"/>
    <w:rsid w:val="00AA281C"/>
    <w:rsid w:val="00AA285F"/>
    <w:rsid w:val="00AA29A1"/>
    <w:rsid w:val="00AA2E9D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2A3"/>
    <w:rsid w:val="00AA4327"/>
    <w:rsid w:val="00AA439F"/>
    <w:rsid w:val="00AA4712"/>
    <w:rsid w:val="00AA486C"/>
    <w:rsid w:val="00AA4A4D"/>
    <w:rsid w:val="00AA4B60"/>
    <w:rsid w:val="00AA4E31"/>
    <w:rsid w:val="00AA4F93"/>
    <w:rsid w:val="00AA51E0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5EB"/>
    <w:rsid w:val="00AA76F8"/>
    <w:rsid w:val="00AB0037"/>
    <w:rsid w:val="00AB016B"/>
    <w:rsid w:val="00AB01BF"/>
    <w:rsid w:val="00AB0200"/>
    <w:rsid w:val="00AB02F1"/>
    <w:rsid w:val="00AB0557"/>
    <w:rsid w:val="00AB064E"/>
    <w:rsid w:val="00AB0668"/>
    <w:rsid w:val="00AB06AE"/>
    <w:rsid w:val="00AB07F2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179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59E"/>
    <w:rsid w:val="00AB2749"/>
    <w:rsid w:val="00AB2844"/>
    <w:rsid w:val="00AB2A67"/>
    <w:rsid w:val="00AB2D74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F2D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1AF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896"/>
    <w:rsid w:val="00AC1955"/>
    <w:rsid w:val="00AC1A5C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F43"/>
    <w:rsid w:val="00AC6F68"/>
    <w:rsid w:val="00AC6F99"/>
    <w:rsid w:val="00AC70A9"/>
    <w:rsid w:val="00AC742A"/>
    <w:rsid w:val="00AC750E"/>
    <w:rsid w:val="00AC762F"/>
    <w:rsid w:val="00AC76F3"/>
    <w:rsid w:val="00AC784B"/>
    <w:rsid w:val="00AC7896"/>
    <w:rsid w:val="00AC78E4"/>
    <w:rsid w:val="00AC7919"/>
    <w:rsid w:val="00AC7A21"/>
    <w:rsid w:val="00AC7A2A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9E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35D"/>
    <w:rsid w:val="00AD2664"/>
    <w:rsid w:val="00AD283E"/>
    <w:rsid w:val="00AD2A29"/>
    <w:rsid w:val="00AD2DCF"/>
    <w:rsid w:val="00AD2DDE"/>
    <w:rsid w:val="00AD36A0"/>
    <w:rsid w:val="00AD37A9"/>
    <w:rsid w:val="00AD39F3"/>
    <w:rsid w:val="00AD3A8C"/>
    <w:rsid w:val="00AD3AA6"/>
    <w:rsid w:val="00AD3BF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2D8"/>
    <w:rsid w:val="00AD6408"/>
    <w:rsid w:val="00AD64D4"/>
    <w:rsid w:val="00AD687D"/>
    <w:rsid w:val="00AD6884"/>
    <w:rsid w:val="00AD6903"/>
    <w:rsid w:val="00AD69B8"/>
    <w:rsid w:val="00AD6A0A"/>
    <w:rsid w:val="00AD6D2E"/>
    <w:rsid w:val="00AD6D8F"/>
    <w:rsid w:val="00AD71B8"/>
    <w:rsid w:val="00AD72A3"/>
    <w:rsid w:val="00AD77E0"/>
    <w:rsid w:val="00AD7A39"/>
    <w:rsid w:val="00AD7AB6"/>
    <w:rsid w:val="00AD7D57"/>
    <w:rsid w:val="00AD7E5D"/>
    <w:rsid w:val="00AE0331"/>
    <w:rsid w:val="00AE0537"/>
    <w:rsid w:val="00AE065E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DF"/>
    <w:rsid w:val="00AE4559"/>
    <w:rsid w:val="00AE4788"/>
    <w:rsid w:val="00AE496B"/>
    <w:rsid w:val="00AE4B88"/>
    <w:rsid w:val="00AE4BF8"/>
    <w:rsid w:val="00AE4C2D"/>
    <w:rsid w:val="00AE5071"/>
    <w:rsid w:val="00AE53E4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F23"/>
    <w:rsid w:val="00AE7F63"/>
    <w:rsid w:val="00AF030A"/>
    <w:rsid w:val="00AF06B7"/>
    <w:rsid w:val="00AF06EB"/>
    <w:rsid w:val="00AF09BB"/>
    <w:rsid w:val="00AF1073"/>
    <w:rsid w:val="00AF11F7"/>
    <w:rsid w:val="00AF1709"/>
    <w:rsid w:val="00AF1AA4"/>
    <w:rsid w:val="00AF2124"/>
    <w:rsid w:val="00AF2506"/>
    <w:rsid w:val="00AF2553"/>
    <w:rsid w:val="00AF2B47"/>
    <w:rsid w:val="00AF2D30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031"/>
    <w:rsid w:val="00AF5395"/>
    <w:rsid w:val="00AF54F4"/>
    <w:rsid w:val="00AF55E7"/>
    <w:rsid w:val="00AF5659"/>
    <w:rsid w:val="00AF5877"/>
    <w:rsid w:val="00AF58B4"/>
    <w:rsid w:val="00AF5C6D"/>
    <w:rsid w:val="00AF61B0"/>
    <w:rsid w:val="00AF6384"/>
    <w:rsid w:val="00AF6463"/>
    <w:rsid w:val="00AF6547"/>
    <w:rsid w:val="00AF690B"/>
    <w:rsid w:val="00AF69AA"/>
    <w:rsid w:val="00AF6AE8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A1E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EC1"/>
    <w:rsid w:val="00B021D2"/>
    <w:rsid w:val="00B0227B"/>
    <w:rsid w:val="00B0233E"/>
    <w:rsid w:val="00B0259C"/>
    <w:rsid w:val="00B02758"/>
    <w:rsid w:val="00B027A9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40A7"/>
    <w:rsid w:val="00B0410A"/>
    <w:rsid w:val="00B0416C"/>
    <w:rsid w:val="00B04A22"/>
    <w:rsid w:val="00B0517A"/>
    <w:rsid w:val="00B0520C"/>
    <w:rsid w:val="00B0534D"/>
    <w:rsid w:val="00B05553"/>
    <w:rsid w:val="00B05594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80E"/>
    <w:rsid w:val="00B13C28"/>
    <w:rsid w:val="00B14062"/>
    <w:rsid w:val="00B14161"/>
    <w:rsid w:val="00B141CF"/>
    <w:rsid w:val="00B144AC"/>
    <w:rsid w:val="00B14575"/>
    <w:rsid w:val="00B14631"/>
    <w:rsid w:val="00B146D8"/>
    <w:rsid w:val="00B14952"/>
    <w:rsid w:val="00B149DE"/>
    <w:rsid w:val="00B14A47"/>
    <w:rsid w:val="00B14A99"/>
    <w:rsid w:val="00B14C9B"/>
    <w:rsid w:val="00B15348"/>
    <w:rsid w:val="00B158E3"/>
    <w:rsid w:val="00B15C7F"/>
    <w:rsid w:val="00B15D47"/>
    <w:rsid w:val="00B16056"/>
    <w:rsid w:val="00B1609F"/>
    <w:rsid w:val="00B16136"/>
    <w:rsid w:val="00B163E2"/>
    <w:rsid w:val="00B16453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D9"/>
    <w:rsid w:val="00B213B1"/>
    <w:rsid w:val="00B2142F"/>
    <w:rsid w:val="00B21437"/>
    <w:rsid w:val="00B21480"/>
    <w:rsid w:val="00B214D6"/>
    <w:rsid w:val="00B217AD"/>
    <w:rsid w:val="00B21A46"/>
    <w:rsid w:val="00B21C7B"/>
    <w:rsid w:val="00B21EC9"/>
    <w:rsid w:val="00B21FFA"/>
    <w:rsid w:val="00B223AB"/>
    <w:rsid w:val="00B2248E"/>
    <w:rsid w:val="00B225EF"/>
    <w:rsid w:val="00B22782"/>
    <w:rsid w:val="00B2280A"/>
    <w:rsid w:val="00B229D7"/>
    <w:rsid w:val="00B22A4E"/>
    <w:rsid w:val="00B22BCF"/>
    <w:rsid w:val="00B22BD7"/>
    <w:rsid w:val="00B22EC1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084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5F5"/>
    <w:rsid w:val="00B278A1"/>
    <w:rsid w:val="00B279AB"/>
    <w:rsid w:val="00B27A5A"/>
    <w:rsid w:val="00B27B2D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C"/>
    <w:rsid w:val="00B305D7"/>
    <w:rsid w:val="00B306CC"/>
    <w:rsid w:val="00B30E8E"/>
    <w:rsid w:val="00B30F10"/>
    <w:rsid w:val="00B30F2D"/>
    <w:rsid w:val="00B310DC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F5"/>
    <w:rsid w:val="00B37183"/>
    <w:rsid w:val="00B37554"/>
    <w:rsid w:val="00B375F7"/>
    <w:rsid w:val="00B378C2"/>
    <w:rsid w:val="00B37A08"/>
    <w:rsid w:val="00B37B7C"/>
    <w:rsid w:val="00B37C2E"/>
    <w:rsid w:val="00B40378"/>
    <w:rsid w:val="00B4062D"/>
    <w:rsid w:val="00B406BB"/>
    <w:rsid w:val="00B40796"/>
    <w:rsid w:val="00B4079E"/>
    <w:rsid w:val="00B409D9"/>
    <w:rsid w:val="00B40AD4"/>
    <w:rsid w:val="00B40DED"/>
    <w:rsid w:val="00B40F2E"/>
    <w:rsid w:val="00B4149F"/>
    <w:rsid w:val="00B4164E"/>
    <w:rsid w:val="00B418D5"/>
    <w:rsid w:val="00B419A4"/>
    <w:rsid w:val="00B41B83"/>
    <w:rsid w:val="00B41B9E"/>
    <w:rsid w:val="00B41F0F"/>
    <w:rsid w:val="00B41F92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CD7"/>
    <w:rsid w:val="00B46D0B"/>
    <w:rsid w:val="00B46F6A"/>
    <w:rsid w:val="00B470B8"/>
    <w:rsid w:val="00B4716F"/>
    <w:rsid w:val="00B471A3"/>
    <w:rsid w:val="00B4726A"/>
    <w:rsid w:val="00B474D1"/>
    <w:rsid w:val="00B475A2"/>
    <w:rsid w:val="00B476E9"/>
    <w:rsid w:val="00B477AE"/>
    <w:rsid w:val="00B478E8"/>
    <w:rsid w:val="00B47916"/>
    <w:rsid w:val="00B47A50"/>
    <w:rsid w:val="00B501D0"/>
    <w:rsid w:val="00B502E1"/>
    <w:rsid w:val="00B503FF"/>
    <w:rsid w:val="00B50413"/>
    <w:rsid w:val="00B504F2"/>
    <w:rsid w:val="00B5054D"/>
    <w:rsid w:val="00B50998"/>
    <w:rsid w:val="00B50BB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6B"/>
    <w:rsid w:val="00B52E9B"/>
    <w:rsid w:val="00B52F64"/>
    <w:rsid w:val="00B52F83"/>
    <w:rsid w:val="00B52FB1"/>
    <w:rsid w:val="00B52FF0"/>
    <w:rsid w:val="00B53294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1ED"/>
    <w:rsid w:val="00B563D6"/>
    <w:rsid w:val="00B5664A"/>
    <w:rsid w:val="00B566FC"/>
    <w:rsid w:val="00B56D8D"/>
    <w:rsid w:val="00B56FCD"/>
    <w:rsid w:val="00B5719F"/>
    <w:rsid w:val="00B57281"/>
    <w:rsid w:val="00B574EC"/>
    <w:rsid w:val="00B576D2"/>
    <w:rsid w:val="00B5791F"/>
    <w:rsid w:val="00B57968"/>
    <w:rsid w:val="00B57A98"/>
    <w:rsid w:val="00B57B4C"/>
    <w:rsid w:val="00B600E1"/>
    <w:rsid w:val="00B6028E"/>
    <w:rsid w:val="00B6058E"/>
    <w:rsid w:val="00B605EA"/>
    <w:rsid w:val="00B606C4"/>
    <w:rsid w:val="00B60948"/>
    <w:rsid w:val="00B60A98"/>
    <w:rsid w:val="00B60BBD"/>
    <w:rsid w:val="00B60DD2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3304"/>
    <w:rsid w:val="00B63837"/>
    <w:rsid w:val="00B639F7"/>
    <w:rsid w:val="00B63C5C"/>
    <w:rsid w:val="00B63EA7"/>
    <w:rsid w:val="00B63EC0"/>
    <w:rsid w:val="00B63F0C"/>
    <w:rsid w:val="00B64238"/>
    <w:rsid w:val="00B643A3"/>
    <w:rsid w:val="00B64769"/>
    <w:rsid w:val="00B6481C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52F7"/>
    <w:rsid w:val="00B75408"/>
    <w:rsid w:val="00B760BA"/>
    <w:rsid w:val="00B7646A"/>
    <w:rsid w:val="00B764F7"/>
    <w:rsid w:val="00B765DB"/>
    <w:rsid w:val="00B767ED"/>
    <w:rsid w:val="00B76804"/>
    <w:rsid w:val="00B7682A"/>
    <w:rsid w:val="00B76941"/>
    <w:rsid w:val="00B769E7"/>
    <w:rsid w:val="00B7716F"/>
    <w:rsid w:val="00B77393"/>
    <w:rsid w:val="00B774CF"/>
    <w:rsid w:val="00B77825"/>
    <w:rsid w:val="00B77ABF"/>
    <w:rsid w:val="00B8006B"/>
    <w:rsid w:val="00B802DB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10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70C"/>
    <w:rsid w:val="00B85AAD"/>
    <w:rsid w:val="00B86304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0FBF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4D44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5F0"/>
    <w:rsid w:val="00B976ED"/>
    <w:rsid w:val="00B9797E"/>
    <w:rsid w:val="00B97B26"/>
    <w:rsid w:val="00B97E54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393"/>
    <w:rsid w:val="00BA5450"/>
    <w:rsid w:val="00BA5464"/>
    <w:rsid w:val="00BA5498"/>
    <w:rsid w:val="00BA5504"/>
    <w:rsid w:val="00BA57ED"/>
    <w:rsid w:val="00BA586C"/>
    <w:rsid w:val="00BA591C"/>
    <w:rsid w:val="00BA5998"/>
    <w:rsid w:val="00BA59F1"/>
    <w:rsid w:val="00BA5ABF"/>
    <w:rsid w:val="00BA5B05"/>
    <w:rsid w:val="00BA5D0A"/>
    <w:rsid w:val="00BA5DDF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A1"/>
    <w:rsid w:val="00BA6F69"/>
    <w:rsid w:val="00BA788B"/>
    <w:rsid w:val="00BB04B6"/>
    <w:rsid w:val="00BB0699"/>
    <w:rsid w:val="00BB0990"/>
    <w:rsid w:val="00BB0C28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A7F"/>
    <w:rsid w:val="00BB3CE0"/>
    <w:rsid w:val="00BB4080"/>
    <w:rsid w:val="00BB4782"/>
    <w:rsid w:val="00BB49BF"/>
    <w:rsid w:val="00BB4B07"/>
    <w:rsid w:val="00BB4EB6"/>
    <w:rsid w:val="00BB51E1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B43"/>
    <w:rsid w:val="00BB7210"/>
    <w:rsid w:val="00BB737A"/>
    <w:rsid w:val="00BB75C8"/>
    <w:rsid w:val="00BB763C"/>
    <w:rsid w:val="00BB771A"/>
    <w:rsid w:val="00BB79C3"/>
    <w:rsid w:val="00BB7C62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AC5"/>
    <w:rsid w:val="00BC1DA8"/>
    <w:rsid w:val="00BC1E00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96"/>
    <w:rsid w:val="00BD12D5"/>
    <w:rsid w:val="00BD1338"/>
    <w:rsid w:val="00BD137F"/>
    <w:rsid w:val="00BD1926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2C7E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64"/>
    <w:rsid w:val="00BD5FDC"/>
    <w:rsid w:val="00BD61C1"/>
    <w:rsid w:val="00BD65BA"/>
    <w:rsid w:val="00BD697F"/>
    <w:rsid w:val="00BD6BA0"/>
    <w:rsid w:val="00BD6E68"/>
    <w:rsid w:val="00BD6F6B"/>
    <w:rsid w:val="00BD7111"/>
    <w:rsid w:val="00BD7346"/>
    <w:rsid w:val="00BD7D87"/>
    <w:rsid w:val="00BE000D"/>
    <w:rsid w:val="00BE0070"/>
    <w:rsid w:val="00BE0496"/>
    <w:rsid w:val="00BE05AC"/>
    <w:rsid w:val="00BE05F4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87"/>
    <w:rsid w:val="00BE4FC3"/>
    <w:rsid w:val="00BE504B"/>
    <w:rsid w:val="00BE54D9"/>
    <w:rsid w:val="00BE5689"/>
    <w:rsid w:val="00BE58C4"/>
    <w:rsid w:val="00BE5B26"/>
    <w:rsid w:val="00BE5F3E"/>
    <w:rsid w:val="00BE61B4"/>
    <w:rsid w:val="00BE62F2"/>
    <w:rsid w:val="00BE6412"/>
    <w:rsid w:val="00BE6579"/>
    <w:rsid w:val="00BE6590"/>
    <w:rsid w:val="00BE65E4"/>
    <w:rsid w:val="00BE66FA"/>
    <w:rsid w:val="00BE6A2B"/>
    <w:rsid w:val="00BE6AB3"/>
    <w:rsid w:val="00BE6FE3"/>
    <w:rsid w:val="00BE73C5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B6"/>
    <w:rsid w:val="00BF30F3"/>
    <w:rsid w:val="00BF350C"/>
    <w:rsid w:val="00BF355A"/>
    <w:rsid w:val="00BF3786"/>
    <w:rsid w:val="00BF37F5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597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390"/>
    <w:rsid w:val="00C00425"/>
    <w:rsid w:val="00C005F8"/>
    <w:rsid w:val="00C00696"/>
    <w:rsid w:val="00C00B59"/>
    <w:rsid w:val="00C00D42"/>
    <w:rsid w:val="00C00DD3"/>
    <w:rsid w:val="00C00F5A"/>
    <w:rsid w:val="00C0146C"/>
    <w:rsid w:val="00C01748"/>
    <w:rsid w:val="00C017DA"/>
    <w:rsid w:val="00C01945"/>
    <w:rsid w:val="00C019AA"/>
    <w:rsid w:val="00C01A01"/>
    <w:rsid w:val="00C01C9D"/>
    <w:rsid w:val="00C01D7A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8D5"/>
    <w:rsid w:val="00C03A86"/>
    <w:rsid w:val="00C03A8B"/>
    <w:rsid w:val="00C03ABB"/>
    <w:rsid w:val="00C03B3A"/>
    <w:rsid w:val="00C03E34"/>
    <w:rsid w:val="00C03E3B"/>
    <w:rsid w:val="00C04331"/>
    <w:rsid w:val="00C04444"/>
    <w:rsid w:val="00C04567"/>
    <w:rsid w:val="00C045A4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7C9"/>
    <w:rsid w:val="00C06C48"/>
    <w:rsid w:val="00C06C5F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2D5B"/>
    <w:rsid w:val="00C1308D"/>
    <w:rsid w:val="00C133D9"/>
    <w:rsid w:val="00C13676"/>
    <w:rsid w:val="00C13AD8"/>
    <w:rsid w:val="00C13D41"/>
    <w:rsid w:val="00C1434E"/>
    <w:rsid w:val="00C145B8"/>
    <w:rsid w:val="00C14783"/>
    <w:rsid w:val="00C1488F"/>
    <w:rsid w:val="00C149B7"/>
    <w:rsid w:val="00C14A08"/>
    <w:rsid w:val="00C14FB7"/>
    <w:rsid w:val="00C152C8"/>
    <w:rsid w:val="00C1559D"/>
    <w:rsid w:val="00C155CA"/>
    <w:rsid w:val="00C15B9E"/>
    <w:rsid w:val="00C15CFD"/>
    <w:rsid w:val="00C15D6E"/>
    <w:rsid w:val="00C15F71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701B"/>
    <w:rsid w:val="00C17034"/>
    <w:rsid w:val="00C171B5"/>
    <w:rsid w:val="00C171F7"/>
    <w:rsid w:val="00C173AE"/>
    <w:rsid w:val="00C17453"/>
    <w:rsid w:val="00C17703"/>
    <w:rsid w:val="00C17DBC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2004"/>
    <w:rsid w:val="00C227B4"/>
    <w:rsid w:val="00C22938"/>
    <w:rsid w:val="00C22A95"/>
    <w:rsid w:val="00C22CC1"/>
    <w:rsid w:val="00C23051"/>
    <w:rsid w:val="00C2325B"/>
    <w:rsid w:val="00C2326F"/>
    <w:rsid w:val="00C235B1"/>
    <w:rsid w:val="00C236D7"/>
    <w:rsid w:val="00C237FC"/>
    <w:rsid w:val="00C239A3"/>
    <w:rsid w:val="00C239CB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32"/>
    <w:rsid w:val="00C2573D"/>
    <w:rsid w:val="00C257EB"/>
    <w:rsid w:val="00C25A33"/>
    <w:rsid w:val="00C25FC9"/>
    <w:rsid w:val="00C26433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303BB"/>
    <w:rsid w:val="00C3059D"/>
    <w:rsid w:val="00C307D2"/>
    <w:rsid w:val="00C3080D"/>
    <w:rsid w:val="00C30890"/>
    <w:rsid w:val="00C30E12"/>
    <w:rsid w:val="00C313AF"/>
    <w:rsid w:val="00C31845"/>
    <w:rsid w:val="00C322B8"/>
    <w:rsid w:val="00C32AA8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6022"/>
    <w:rsid w:val="00C360CD"/>
    <w:rsid w:val="00C363DD"/>
    <w:rsid w:val="00C36692"/>
    <w:rsid w:val="00C367CD"/>
    <w:rsid w:val="00C368F0"/>
    <w:rsid w:val="00C370A4"/>
    <w:rsid w:val="00C3717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7CB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547"/>
    <w:rsid w:val="00C438B2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CA6"/>
    <w:rsid w:val="00C44D20"/>
    <w:rsid w:val="00C44D37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108"/>
    <w:rsid w:val="00C471F0"/>
    <w:rsid w:val="00C47291"/>
    <w:rsid w:val="00C4747C"/>
    <w:rsid w:val="00C47715"/>
    <w:rsid w:val="00C4790A"/>
    <w:rsid w:val="00C47EC3"/>
    <w:rsid w:val="00C47EF2"/>
    <w:rsid w:val="00C47F52"/>
    <w:rsid w:val="00C5012E"/>
    <w:rsid w:val="00C50187"/>
    <w:rsid w:val="00C501A9"/>
    <w:rsid w:val="00C5048F"/>
    <w:rsid w:val="00C50875"/>
    <w:rsid w:val="00C50AEA"/>
    <w:rsid w:val="00C50B5A"/>
    <w:rsid w:val="00C50BA2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EE5"/>
    <w:rsid w:val="00C5244C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3B31"/>
    <w:rsid w:val="00C5426D"/>
    <w:rsid w:val="00C542B8"/>
    <w:rsid w:val="00C5450A"/>
    <w:rsid w:val="00C54694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027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91"/>
    <w:rsid w:val="00C60C4B"/>
    <w:rsid w:val="00C60DFC"/>
    <w:rsid w:val="00C60FBF"/>
    <w:rsid w:val="00C61224"/>
    <w:rsid w:val="00C6178C"/>
    <w:rsid w:val="00C618AD"/>
    <w:rsid w:val="00C618DD"/>
    <w:rsid w:val="00C61F77"/>
    <w:rsid w:val="00C62048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49F"/>
    <w:rsid w:val="00C72976"/>
    <w:rsid w:val="00C72A0E"/>
    <w:rsid w:val="00C72A70"/>
    <w:rsid w:val="00C72AA1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D"/>
    <w:rsid w:val="00C74D6B"/>
    <w:rsid w:val="00C7506C"/>
    <w:rsid w:val="00C75070"/>
    <w:rsid w:val="00C755CE"/>
    <w:rsid w:val="00C7572F"/>
    <w:rsid w:val="00C75921"/>
    <w:rsid w:val="00C75940"/>
    <w:rsid w:val="00C75A4D"/>
    <w:rsid w:val="00C75A6B"/>
    <w:rsid w:val="00C75A7E"/>
    <w:rsid w:val="00C75AB8"/>
    <w:rsid w:val="00C75C60"/>
    <w:rsid w:val="00C761C9"/>
    <w:rsid w:val="00C767F3"/>
    <w:rsid w:val="00C7695D"/>
    <w:rsid w:val="00C76C8B"/>
    <w:rsid w:val="00C76FE3"/>
    <w:rsid w:val="00C77072"/>
    <w:rsid w:val="00C77180"/>
    <w:rsid w:val="00C7731B"/>
    <w:rsid w:val="00C7737C"/>
    <w:rsid w:val="00C77BDA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8B"/>
    <w:rsid w:val="00C817FF"/>
    <w:rsid w:val="00C81A44"/>
    <w:rsid w:val="00C81A7D"/>
    <w:rsid w:val="00C81B53"/>
    <w:rsid w:val="00C81D78"/>
    <w:rsid w:val="00C82201"/>
    <w:rsid w:val="00C822B8"/>
    <w:rsid w:val="00C82427"/>
    <w:rsid w:val="00C829A3"/>
    <w:rsid w:val="00C82B70"/>
    <w:rsid w:val="00C82D4A"/>
    <w:rsid w:val="00C82D76"/>
    <w:rsid w:val="00C83092"/>
    <w:rsid w:val="00C831F4"/>
    <w:rsid w:val="00C832E1"/>
    <w:rsid w:val="00C83418"/>
    <w:rsid w:val="00C834BD"/>
    <w:rsid w:val="00C836D3"/>
    <w:rsid w:val="00C839A8"/>
    <w:rsid w:val="00C83A36"/>
    <w:rsid w:val="00C83FB7"/>
    <w:rsid w:val="00C84135"/>
    <w:rsid w:val="00C84150"/>
    <w:rsid w:val="00C845A4"/>
    <w:rsid w:val="00C84B27"/>
    <w:rsid w:val="00C84DD4"/>
    <w:rsid w:val="00C84DE0"/>
    <w:rsid w:val="00C84EBB"/>
    <w:rsid w:val="00C8500E"/>
    <w:rsid w:val="00C85260"/>
    <w:rsid w:val="00C85F4F"/>
    <w:rsid w:val="00C86123"/>
    <w:rsid w:val="00C86336"/>
    <w:rsid w:val="00C864EF"/>
    <w:rsid w:val="00C8657C"/>
    <w:rsid w:val="00C86D1D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90199"/>
    <w:rsid w:val="00C9024A"/>
    <w:rsid w:val="00C90333"/>
    <w:rsid w:val="00C90590"/>
    <w:rsid w:val="00C90C1E"/>
    <w:rsid w:val="00C90E3E"/>
    <w:rsid w:val="00C90FAA"/>
    <w:rsid w:val="00C91189"/>
    <w:rsid w:val="00C914D1"/>
    <w:rsid w:val="00C9154A"/>
    <w:rsid w:val="00C9158C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EE8"/>
    <w:rsid w:val="00C93120"/>
    <w:rsid w:val="00C93129"/>
    <w:rsid w:val="00C9333E"/>
    <w:rsid w:val="00C936EB"/>
    <w:rsid w:val="00C93A18"/>
    <w:rsid w:val="00C93D92"/>
    <w:rsid w:val="00C93F8B"/>
    <w:rsid w:val="00C94592"/>
    <w:rsid w:val="00C946B3"/>
    <w:rsid w:val="00C94793"/>
    <w:rsid w:val="00C94A8A"/>
    <w:rsid w:val="00C94CC4"/>
    <w:rsid w:val="00C94DA8"/>
    <w:rsid w:val="00C94E74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364"/>
    <w:rsid w:val="00C97494"/>
    <w:rsid w:val="00C9770A"/>
    <w:rsid w:val="00C97BF8"/>
    <w:rsid w:val="00C97C2F"/>
    <w:rsid w:val="00C97CA8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997"/>
    <w:rsid w:val="00CA2C72"/>
    <w:rsid w:val="00CA2CCE"/>
    <w:rsid w:val="00CA2D85"/>
    <w:rsid w:val="00CA2D97"/>
    <w:rsid w:val="00CA3003"/>
    <w:rsid w:val="00CA3123"/>
    <w:rsid w:val="00CA322D"/>
    <w:rsid w:val="00CA3546"/>
    <w:rsid w:val="00CA3706"/>
    <w:rsid w:val="00CA3768"/>
    <w:rsid w:val="00CA3D86"/>
    <w:rsid w:val="00CA3F9E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642"/>
    <w:rsid w:val="00CA6739"/>
    <w:rsid w:val="00CA68A0"/>
    <w:rsid w:val="00CA6BC8"/>
    <w:rsid w:val="00CA706F"/>
    <w:rsid w:val="00CA70C5"/>
    <w:rsid w:val="00CA714A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DE"/>
    <w:rsid w:val="00CB07C9"/>
    <w:rsid w:val="00CB09BD"/>
    <w:rsid w:val="00CB0B02"/>
    <w:rsid w:val="00CB11BF"/>
    <w:rsid w:val="00CB11E9"/>
    <w:rsid w:val="00CB130F"/>
    <w:rsid w:val="00CB14FB"/>
    <w:rsid w:val="00CB15B0"/>
    <w:rsid w:val="00CB175F"/>
    <w:rsid w:val="00CB23F0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0DF"/>
    <w:rsid w:val="00CB6334"/>
    <w:rsid w:val="00CB64A1"/>
    <w:rsid w:val="00CB6532"/>
    <w:rsid w:val="00CB66A5"/>
    <w:rsid w:val="00CB68D9"/>
    <w:rsid w:val="00CB6ABA"/>
    <w:rsid w:val="00CB6BF5"/>
    <w:rsid w:val="00CB6CF4"/>
    <w:rsid w:val="00CB70D8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B1A"/>
    <w:rsid w:val="00CB7B83"/>
    <w:rsid w:val="00CB7C79"/>
    <w:rsid w:val="00CB7E80"/>
    <w:rsid w:val="00CB7FA6"/>
    <w:rsid w:val="00CC0103"/>
    <w:rsid w:val="00CC0283"/>
    <w:rsid w:val="00CC030A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10D9"/>
    <w:rsid w:val="00CC135F"/>
    <w:rsid w:val="00CC1794"/>
    <w:rsid w:val="00CC1FCA"/>
    <w:rsid w:val="00CC2177"/>
    <w:rsid w:val="00CC2188"/>
    <w:rsid w:val="00CC24B5"/>
    <w:rsid w:val="00CC25E7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FF"/>
    <w:rsid w:val="00CC6E72"/>
    <w:rsid w:val="00CC6EDF"/>
    <w:rsid w:val="00CC7124"/>
    <w:rsid w:val="00CC71B4"/>
    <w:rsid w:val="00CC73BC"/>
    <w:rsid w:val="00CC7636"/>
    <w:rsid w:val="00CC78D7"/>
    <w:rsid w:val="00CC7BF7"/>
    <w:rsid w:val="00CC7CB7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E99"/>
    <w:rsid w:val="00CD1F94"/>
    <w:rsid w:val="00CD200C"/>
    <w:rsid w:val="00CD2096"/>
    <w:rsid w:val="00CD20E1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323A"/>
    <w:rsid w:val="00CD34BD"/>
    <w:rsid w:val="00CD377A"/>
    <w:rsid w:val="00CD37A1"/>
    <w:rsid w:val="00CD37D4"/>
    <w:rsid w:val="00CD39A7"/>
    <w:rsid w:val="00CD3D1C"/>
    <w:rsid w:val="00CD3FF7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3BD"/>
    <w:rsid w:val="00CD5421"/>
    <w:rsid w:val="00CD551C"/>
    <w:rsid w:val="00CD5A63"/>
    <w:rsid w:val="00CD5E76"/>
    <w:rsid w:val="00CD5F4B"/>
    <w:rsid w:val="00CD60D8"/>
    <w:rsid w:val="00CD6460"/>
    <w:rsid w:val="00CD6D3E"/>
    <w:rsid w:val="00CD710A"/>
    <w:rsid w:val="00CD74AA"/>
    <w:rsid w:val="00CD7918"/>
    <w:rsid w:val="00CD7AE7"/>
    <w:rsid w:val="00CE0213"/>
    <w:rsid w:val="00CE068C"/>
    <w:rsid w:val="00CE0718"/>
    <w:rsid w:val="00CE0842"/>
    <w:rsid w:val="00CE14D5"/>
    <w:rsid w:val="00CE1626"/>
    <w:rsid w:val="00CE16E3"/>
    <w:rsid w:val="00CE1BFA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15A"/>
    <w:rsid w:val="00CE443F"/>
    <w:rsid w:val="00CE45B0"/>
    <w:rsid w:val="00CE4F45"/>
    <w:rsid w:val="00CE4FD3"/>
    <w:rsid w:val="00CE526C"/>
    <w:rsid w:val="00CE52D6"/>
    <w:rsid w:val="00CE55F2"/>
    <w:rsid w:val="00CE58AD"/>
    <w:rsid w:val="00CE598C"/>
    <w:rsid w:val="00CE5A80"/>
    <w:rsid w:val="00CE5B51"/>
    <w:rsid w:val="00CE6059"/>
    <w:rsid w:val="00CE621A"/>
    <w:rsid w:val="00CE640A"/>
    <w:rsid w:val="00CE6590"/>
    <w:rsid w:val="00CE6B9E"/>
    <w:rsid w:val="00CE6C77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CC2"/>
    <w:rsid w:val="00CF0D69"/>
    <w:rsid w:val="00CF0D6C"/>
    <w:rsid w:val="00CF151D"/>
    <w:rsid w:val="00CF1701"/>
    <w:rsid w:val="00CF1753"/>
    <w:rsid w:val="00CF19DC"/>
    <w:rsid w:val="00CF1BCB"/>
    <w:rsid w:val="00CF1DE5"/>
    <w:rsid w:val="00CF1EAB"/>
    <w:rsid w:val="00CF1FAA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BE9"/>
    <w:rsid w:val="00CF3FE8"/>
    <w:rsid w:val="00CF40BE"/>
    <w:rsid w:val="00CF421C"/>
    <w:rsid w:val="00CF4449"/>
    <w:rsid w:val="00CF4659"/>
    <w:rsid w:val="00CF4B04"/>
    <w:rsid w:val="00CF4B32"/>
    <w:rsid w:val="00CF4C11"/>
    <w:rsid w:val="00CF4D86"/>
    <w:rsid w:val="00CF508C"/>
    <w:rsid w:val="00CF535B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89A"/>
    <w:rsid w:val="00CF78B3"/>
    <w:rsid w:val="00CF78DF"/>
    <w:rsid w:val="00CF7922"/>
    <w:rsid w:val="00CF7B87"/>
    <w:rsid w:val="00CF7EBE"/>
    <w:rsid w:val="00D00593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625"/>
    <w:rsid w:val="00D03998"/>
    <w:rsid w:val="00D03A16"/>
    <w:rsid w:val="00D03A27"/>
    <w:rsid w:val="00D03BE2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55"/>
    <w:rsid w:val="00D10D67"/>
    <w:rsid w:val="00D10D6D"/>
    <w:rsid w:val="00D1110C"/>
    <w:rsid w:val="00D11266"/>
    <w:rsid w:val="00D11272"/>
    <w:rsid w:val="00D1137A"/>
    <w:rsid w:val="00D1148D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38B"/>
    <w:rsid w:val="00D213EE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0C"/>
    <w:rsid w:val="00D24D18"/>
    <w:rsid w:val="00D2500E"/>
    <w:rsid w:val="00D251C9"/>
    <w:rsid w:val="00D25231"/>
    <w:rsid w:val="00D252A7"/>
    <w:rsid w:val="00D254B5"/>
    <w:rsid w:val="00D2555A"/>
    <w:rsid w:val="00D25970"/>
    <w:rsid w:val="00D25A51"/>
    <w:rsid w:val="00D25ADA"/>
    <w:rsid w:val="00D25BD0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32AB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20D"/>
    <w:rsid w:val="00D354B8"/>
    <w:rsid w:val="00D35598"/>
    <w:rsid w:val="00D358B2"/>
    <w:rsid w:val="00D35BBD"/>
    <w:rsid w:val="00D35F30"/>
    <w:rsid w:val="00D360A6"/>
    <w:rsid w:val="00D360F3"/>
    <w:rsid w:val="00D3632D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4001E"/>
    <w:rsid w:val="00D40539"/>
    <w:rsid w:val="00D406E2"/>
    <w:rsid w:val="00D409AF"/>
    <w:rsid w:val="00D40C45"/>
    <w:rsid w:val="00D40D9E"/>
    <w:rsid w:val="00D414AB"/>
    <w:rsid w:val="00D41517"/>
    <w:rsid w:val="00D4170D"/>
    <w:rsid w:val="00D41767"/>
    <w:rsid w:val="00D417A5"/>
    <w:rsid w:val="00D418FF"/>
    <w:rsid w:val="00D419C9"/>
    <w:rsid w:val="00D41CB0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805"/>
    <w:rsid w:val="00D44934"/>
    <w:rsid w:val="00D44DE0"/>
    <w:rsid w:val="00D44FE8"/>
    <w:rsid w:val="00D456F0"/>
    <w:rsid w:val="00D45D7A"/>
    <w:rsid w:val="00D45FDC"/>
    <w:rsid w:val="00D46057"/>
    <w:rsid w:val="00D4620C"/>
    <w:rsid w:val="00D4644B"/>
    <w:rsid w:val="00D46527"/>
    <w:rsid w:val="00D465A8"/>
    <w:rsid w:val="00D46B14"/>
    <w:rsid w:val="00D46C0A"/>
    <w:rsid w:val="00D46EB6"/>
    <w:rsid w:val="00D47283"/>
    <w:rsid w:val="00D47329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754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8A1"/>
    <w:rsid w:val="00D53EBA"/>
    <w:rsid w:val="00D54231"/>
    <w:rsid w:val="00D544DD"/>
    <w:rsid w:val="00D54614"/>
    <w:rsid w:val="00D54728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81B"/>
    <w:rsid w:val="00D55990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92"/>
    <w:rsid w:val="00D57A7B"/>
    <w:rsid w:val="00D57AB7"/>
    <w:rsid w:val="00D57ADA"/>
    <w:rsid w:val="00D57B23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2005"/>
    <w:rsid w:val="00D621DE"/>
    <w:rsid w:val="00D622B1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5FD"/>
    <w:rsid w:val="00D65656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108"/>
    <w:rsid w:val="00D70122"/>
    <w:rsid w:val="00D70999"/>
    <w:rsid w:val="00D70A09"/>
    <w:rsid w:val="00D70A58"/>
    <w:rsid w:val="00D70F82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3E4"/>
    <w:rsid w:val="00D8247D"/>
    <w:rsid w:val="00D8296A"/>
    <w:rsid w:val="00D82C66"/>
    <w:rsid w:val="00D82E99"/>
    <w:rsid w:val="00D830D3"/>
    <w:rsid w:val="00D835F5"/>
    <w:rsid w:val="00D836B9"/>
    <w:rsid w:val="00D8396C"/>
    <w:rsid w:val="00D839A8"/>
    <w:rsid w:val="00D839B6"/>
    <w:rsid w:val="00D83A9C"/>
    <w:rsid w:val="00D83B34"/>
    <w:rsid w:val="00D83B7C"/>
    <w:rsid w:val="00D83C03"/>
    <w:rsid w:val="00D83E8B"/>
    <w:rsid w:val="00D83FDA"/>
    <w:rsid w:val="00D84097"/>
    <w:rsid w:val="00D842BB"/>
    <w:rsid w:val="00D842DE"/>
    <w:rsid w:val="00D843E2"/>
    <w:rsid w:val="00D845B4"/>
    <w:rsid w:val="00D8465E"/>
    <w:rsid w:val="00D847F4"/>
    <w:rsid w:val="00D84BC7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BB2"/>
    <w:rsid w:val="00D86C06"/>
    <w:rsid w:val="00D86C2B"/>
    <w:rsid w:val="00D86CD4"/>
    <w:rsid w:val="00D86D67"/>
    <w:rsid w:val="00D86E6B"/>
    <w:rsid w:val="00D86FEC"/>
    <w:rsid w:val="00D87115"/>
    <w:rsid w:val="00D8714F"/>
    <w:rsid w:val="00D877A4"/>
    <w:rsid w:val="00D87B40"/>
    <w:rsid w:val="00D87BC3"/>
    <w:rsid w:val="00D9051B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CF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76"/>
    <w:rsid w:val="00D93CA8"/>
    <w:rsid w:val="00D93D2D"/>
    <w:rsid w:val="00D940C0"/>
    <w:rsid w:val="00D9412B"/>
    <w:rsid w:val="00D941F5"/>
    <w:rsid w:val="00D943C1"/>
    <w:rsid w:val="00D947B0"/>
    <w:rsid w:val="00D9491B"/>
    <w:rsid w:val="00D94B8F"/>
    <w:rsid w:val="00D94E3C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700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1D87"/>
    <w:rsid w:val="00DA2081"/>
    <w:rsid w:val="00DA209D"/>
    <w:rsid w:val="00DA2385"/>
    <w:rsid w:val="00DA2502"/>
    <w:rsid w:val="00DA2642"/>
    <w:rsid w:val="00DA2696"/>
    <w:rsid w:val="00DA2811"/>
    <w:rsid w:val="00DA2BC1"/>
    <w:rsid w:val="00DA2CB0"/>
    <w:rsid w:val="00DA2DC1"/>
    <w:rsid w:val="00DA2E71"/>
    <w:rsid w:val="00DA2EC3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805"/>
    <w:rsid w:val="00DA6BE0"/>
    <w:rsid w:val="00DA6C54"/>
    <w:rsid w:val="00DA6CD1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78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532"/>
    <w:rsid w:val="00DB6594"/>
    <w:rsid w:val="00DB6705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870"/>
    <w:rsid w:val="00DC1CE9"/>
    <w:rsid w:val="00DC1D23"/>
    <w:rsid w:val="00DC20E4"/>
    <w:rsid w:val="00DC2538"/>
    <w:rsid w:val="00DC26FF"/>
    <w:rsid w:val="00DC276D"/>
    <w:rsid w:val="00DC2CD2"/>
    <w:rsid w:val="00DC2E26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70A"/>
    <w:rsid w:val="00DC4968"/>
    <w:rsid w:val="00DC4C89"/>
    <w:rsid w:val="00DC4FD3"/>
    <w:rsid w:val="00DC53F2"/>
    <w:rsid w:val="00DC5492"/>
    <w:rsid w:val="00DC55A9"/>
    <w:rsid w:val="00DC560F"/>
    <w:rsid w:val="00DC5A59"/>
    <w:rsid w:val="00DC5F2B"/>
    <w:rsid w:val="00DC6316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D0053"/>
    <w:rsid w:val="00DD028C"/>
    <w:rsid w:val="00DD02CF"/>
    <w:rsid w:val="00DD053D"/>
    <w:rsid w:val="00DD061E"/>
    <w:rsid w:val="00DD06F9"/>
    <w:rsid w:val="00DD072E"/>
    <w:rsid w:val="00DD07E1"/>
    <w:rsid w:val="00DD0D61"/>
    <w:rsid w:val="00DD0F40"/>
    <w:rsid w:val="00DD0F99"/>
    <w:rsid w:val="00DD0FBA"/>
    <w:rsid w:val="00DD10AA"/>
    <w:rsid w:val="00DD10E4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E3A"/>
    <w:rsid w:val="00DD3056"/>
    <w:rsid w:val="00DD306C"/>
    <w:rsid w:val="00DD32ED"/>
    <w:rsid w:val="00DD35DE"/>
    <w:rsid w:val="00DD3CDB"/>
    <w:rsid w:val="00DD3CE2"/>
    <w:rsid w:val="00DD3F37"/>
    <w:rsid w:val="00DD410B"/>
    <w:rsid w:val="00DD4575"/>
    <w:rsid w:val="00DD45CE"/>
    <w:rsid w:val="00DD4867"/>
    <w:rsid w:val="00DD4B0B"/>
    <w:rsid w:val="00DD4F1E"/>
    <w:rsid w:val="00DD5085"/>
    <w:rsid w:val="00DD50F2"/>
    <w:rsid w:val="00DD5131"/>
    <w:rsid w:val="00DD5434"/>
    <w:rsid w:val="00DD5486"/>
    <w:rsid w:val="00DD588F"/>
    <w:rsid w:val="00DD58F9"/>
    <w:rsid w:val="00DD5A18"/>
    <w:rsid w:val="00DD5F08"/>
    <w:rsid w:val="00DD6160"/>
    <w:rsid w:val="00DD648B"/>
    <w:rsid w:val="00DD64BC"/>
    <w:rsid w:val="00DD6505"/>
    <w:rsid w:val="00DD650F"/>
    <w:rsid w:val="00DD696F"/>
    <w:rsid w:val="00DD6C25"/>
    <w:rsid w:val="00DD6D50"/>
    <w:rsid w:val="00DD6E4D"/>
    <w:rsid w:val="00DD72BC"/>
    <w:rsid w:val="00DD7509"/>
    <w:rsid w:val="00DD7B74"/>
    <w:rsid w:val="00DD7D2E"/>
    <w:rsid w:val="00DD7FB0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95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7D"/>
    <w:rsid w:val="00DF5A6D"/>
    <w:rsid w:val="00DF5B6B"/>
    <w:rsid w:val="00DF62A8"/>
    <w:rsid w:val="00DF64A3"/>
    <w:rsid w:val="00DF656D"/>
    <w:rsid w:val="00DF6FB1"/>
    <w:rsid w:val="00DF702F"/>
    <w:rsid w:val="00DF7037"/>
    <w:rsid w:val="00DF7194"/>
    <w:rsid w:val="00DF72C9"/>
    <w:rsid w:val="00DF73C8"/>
    <w:rsid w:val="00DF7456"/>
    <w:rsid w:val="00DF759F"/>
    <w:rsid w:val="00DF7654"/>
    <w:rsid w:val="00DF77B0"/>
    <w:rsid w:val="00DF7B34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20FD"/>
    <w:rsid w:val="00E0213F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8A"/>
    <w:rsid w:val="00E04432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885"/>
    <w:rsid w:val="00E10A2B"/>
    <w:rsid w:val="00E10E4A"/>
    <w:rsid w:val="00E11285"/>
    <w:rsid w:val="00E11348"/>
    <w:rsid w:val="00E11353"/>
    <w:rsid w:val="00E1145E"/>
    <w:rsid w:val="00E11539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DD"/>
    <w:rsid w:val="00E12D35"/>
    <w:rsid w:val="00E12E43"/>
    <w:rsid w:val="00E12F5A"/>
    <w:rsid w:val="00E1315C"/>
    <w:rsid w:val="00E133E0"/>
    <w:rsid w:val="00E1347A"/>
    <w:rsid w:val="00E135EF"/>
    <w:rsid w:val="00E13728"/>
    <w:rsid w:val="00E13798"/>
    <w:rsid w:val="00E13839"/>
    <w:rsid w:val="00E138E5"/>
    <w:rsid w:val="00E13911"/>
    <w:rsid w:val="00E13915"/>
    <w:rsid w:val="00E13F3A"/>
    <w:rsid w:val="00E1406E"/>
    <w:rsid w:val="00E144EB"/>
    <w:rsid w:val="00E14652"/>
    <w:rsid w:val="00E1497B"/>
    <w:rsid w:val="00E14B4B"/>
    <w:rsid w:val="00E14C3F"/>
    <w:rsid w:val="00E14C54"/>
    <w:rsid w:val="00E14CB9"/>
    <w:rsid w:val="00E150F1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9CF"/>
    <w:rsid w:val="00E16B61"/>
    <w:rsid w:val="00E16C6A"/>
    <w:rsid w:val="00E170AF"/>
    <w:rsid w:val="00E1715D"/>
    <w:rsid w:val="00E172EC"/>
    <w:rsid w:val="00E172F9"/>
    <w:rsid w:val="00E1739C"/>
    <w:rsid w:val="00E1739F"/>
    <w:rsid w:val="00E174A3"/>
    <w:rsid w:val="00E17514"/>
    <w:rsid w:val="00E17613"/>
    <w:rsid w:val="00E17785"/>
    <w:rsid w:val="00E177D2"/>
    <w:rsid w:val="00E1789C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7AA"/>
    <w:rsid w:val="00E218FA"/>
    <w:rsid w:val="00E21A0E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C1C"/>
    <w:rsid w:val="00E23E8D"/>
    <w:rsid w:val="00E2400B"/>
    <w:rsid w:val="00E2418F"/>
    <w:rsid w:val="00E24501"/>
    <w:rsid w:val="00E246EF"/>
    <w:rsid w:val="00E2472E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D2D"/>
    <w:rsid w:val="00E25F48"/>
    <w:rsid w:val="00E26169"/>
    <w:rsid w:val="00E26280"/>
    <w:rsid w:val="00E265D7"/>
    <w:rsid w:val="00E26638"/>
    <w:rsid w:val="00E266E9"/>
    <w:rsid w:val="00E2678B"/>
    <w:rsid w:val="00E26EE8"/>
    <w:rsid w:val="00E26FF5"/>
    <w:rsid w:val="00E272E9"/>
    <w:rsid w:val="00E275B3"/>
    <w:rsid w:val="00E27756"/>
    <w:rsid w:val="00E277DF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B8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81B"/>
    <w:rsid w:val="00E36C71"/>
    <w:rsid w:val="00E36CC9"/>
    <w:rsid w:val="00E36FEC"/>
    <w:rsid w:val="00E370D3"/>
    <w:rsid w:val="00E374D7"/>
    <w:rsid w:val="00E37708"/>
    <w:rsid w:val="00E37755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A9"/>
    <w:rsid w:val="00E411D9"/>
    <w:rsid w:val="00E4123F"/>
    <w:rsid w:val="00E41251"/>
    <w:rsid w:val="00E41875"/>
    <w:rsid w:val="00E418FA"/>
    <w:rsid w:val="00E419D8"/>
    <w:rsid w:val="00E41C38"/>
    <w:rsid w:val="00E41E77"/>
    <w:rsid w:val="00E427AF"/>
    <w:rsid w:val="00E42972"/>
    <w:rsid w:val="00E42D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522"/>
    <w:rsid w:val="00E4473F"/>
    <w:rsid w:val="00E449EA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8AA"/>
    <w:rsid w:val="00E47A36"/>
    <w:rsid w:val="00E47F67"/>
    <w:rsid w:val="00E5058C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357"/>
    <w:rsid w:val="00E56BB0"/>
    <w:rsid w:val="00E56C1D"/>
    <w:rsid w:val="00E56D62"/>
    <w:rsid w:val="00E57336"/>
    <w:rsid w:val="00E5733D"/>
    <w:rsid w:val="00E57447"/>
    <w:rsid w:val="00E57460"/>
    <w:rsid w:val="00E578DE"/>
    <w:rsid w:val="00E57E7E"/>
    <w:rsid w:val="00E60275"/>
    <w:rsid w:val="00E602A6"/>
    <w:rsid w:val="00E6031C"/>
    <w:rsid w:val="00E60389"/>
    <w:rsid w:val="00E60393"/>
    <w:rsid w:val="00E6096E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95D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64F"/>
    <w:rsid w:val="00E64E29"/>
    <w:rsid w:val="00E65196"/>
    <w:rsid w:val="00E6535A"/>
    <w:rsid w:val="00E65563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9A9"/>
    <w:rsid w:val="00E679FE"/>
    <w:rsid w:val="00E67A51"/>
    <w:rsid w:val="00E67BB3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88C"/>
    <w:rsid w:val="00E71977"/>
    <w:rsid w:val="00E71A20"/>
    <w:rsid w:val="00E71B81"/>
    <w:rsid w:val="00E71C9E"/>
    <w:rsid w:val="00E71CE9"/>
    <w:rsid w:val="00E71DBC"/>
    <w:rsid w:val="00E71DC8"/>
    <w:rsid w:val="00E71E22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9DD"/>
    <w:rsid w:val="00E74A76"/>
    <w:rsid w:val="00E74BDC"/>
    <w:rsid w:val="00E74C17"/>
    <w:rsid w:val="00E74D69"/>
    <w:rsid w:val="00E74DC6"/>
    <w:rsid w:val="00E74E12"/>
    <w:rsid w:val="00E74E96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0997"/>
    <w:rsid w:val="00E81277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CC7"/>
    <w:rsid w:val="00E85D3A"/>
    <w:rsid w:val="00E85D80"/>
    <w:rsid w:val="00E85EE6"/>
    <w:rsid w:val="00E85FD9"/>
    <w:rsid w:val="00E86061"/>
    <w:rsid w:val="00E86100"/>
    <w:rsid w:val="00E8612B"/>
    <w:rsid w:val="00E8628D"/>
    <w:rsid w:val="00E86530"/>
    <w:rsid w:val="00E869F3"/>
    <w:rsid w:val="00E86A88"/>
    <w:rsid w:val="00E86CDE"/>
    <w:rsid w:val="00E86F67"/>
    <w:rsid w:val="00E8707E"/>
    <w:rsid w:val="00E8742C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998"/>
    <w:rsid w:val="00E90A02"/>
    <w:rsid w:val="00E9108F"/>
    <w:rsid w:val="00E9173A"/>
    <w:rsid w:val="00E918A0"/>
    <w:rsid w:val="00E91C5F"/>
    <w:rsid w:val="00E91D94"/>
    <w:rsid w:val="00E91F9C"/>
    <w:rsid w:val="00E9208C"/>
    <w:rsid w:val="00E9229D"/>
    <w:rsid w:val="00E9230D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B8D"/>
    <w:rsid w:val="00E94030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EA9"/>
    <w:rsid w:val="00E97362"/>
    <w:rsid w:val="00E97819"/>
    <w:rsid w:val="00E97AC6"/>
    <w:rsid w:val="00E97C1E"/>
    <w:rsid w:val="00E97C87"/>
    <w:rsid w:val="00E97FD1"/>
    <w:rsid w:val="00EA01A4"/>
    <w:rsid w:val="00EA033C"/>
    <w:rsid w:val="00EA05E6"/>
    <w:rsid w:val="00EA0784"/>
    <w:rsid w:val="00EA0A78"/>
    <w:rsid w:val="00EA0CC2"/>
    <w:rsid w:val="00EA0D9E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B27"/>
    <w:rsid w:val="00EA1B45"/>
    <w:rsid w:val="00EA1C40"/>
    <w:rsid w:val="00EA1DE1"/>
    <w:rsid w:val="00EA218F"/>
    <w:rsid w:val="00EA24FD"/>
    <w:rsid w:val="00EA2541"/>
    <w:rsid w:val="00EA2574"/>
    <w:rsid w:val="00EA25DC"/>
    <w:rsid w:val="00EA2A8A"/>
    <w:rsid w:val="00EA2B6E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96"/>
    <w:rsid w:val="00EB0702"/>
    <w:rsid w:val="00EB09BA"/>
    <w:rsid w:val="00EB0A00"/>
    <w:rsid w:val="00EB0DBC"/>
    <w:rsid w:val="00EB1427"/>
    <w:rsid w:val="00EB159C"/>
    <w:rsid w:val="00EB16B5"/>
    <w:rsid w:val="00EB16FC"/>
    <w:rsid w:val="00EB1AED"/>
    <w:rsid w:val="00EB1D23"/>
    <w:rsid w:val="00EB1EE2"/>
    <w:rsid w:val="00EB1F80"/>
    <w:rsid w:val="00EB21CD"/>
    <w:rsid w:val="00EB241A"/>
    <w:rsid w:val="00EB25D1"/>
    <w:rsid w:val="00EB2A15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AF5"/>
    <w:rsid w:val="00EB3B15"/>
    <w:rsid w:val="00EB3D06"/>
    <w:rsid w:val="00EB3F29"/>
    <w:rsid w:val="00EB4445"/>
    <w:rsid w:val="00EB44F2"/>
    <w:rsid w:val="00EB46F3"/>
    <w:rsid w:val="00EB485F"/>
    <w:rsid w:val="00EB492C"/>
    <w:rsid w:val="00EB4DED"/>
    <w:rsid w:val="00EB4DF8"/>
    <w:rsid w:val="00EB4E3D"/>
    <w:rsid w:val="00EB513E"/>
    <w:rsid w:val="00EB52B9"/>
    <w:rsid w:val="00EB5424"/>
    <w:rsid w:val="00EB55BD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D0"/>
    <w:rsid w:val="00EC0177"/>
    <w:rsid w:val="00EC027C"/>
    <w:rsid w:val="00EC03EB"/>
    <w:rsid w:val="00EC0627"/>
    <w:rsid w:val="00EC068C"/>
    <w:rsid w:val="00EC0696"/>
    <w:rsid w:val="00EC075B"/>
    <w:rsid w:val="00EC07E9"/>
    <w:rsid w:val="00EC0B1D"/>
    <w:rsid w:val="00EC0DE6"/>
    <w:rsid w:val="00EC1184"/>
    <w:rsid w:val="00EC16AF"/>
    <w:rsid w:val="00EC2041"/>
    <w:rsid w:val="00EC2058"/>
    <w:rsid w:val="00EC222F"/>
    <w:rsid w:val="00EC2400"/>
    <w:rsid w:val="00EC241A"/>
    <w:rsid w:val="00EC247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7BB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970"/>
    <w:rsid w:val="00EC5CFF"/>
    <w:rsid w:val="00EC5E80"/>
    <w:rsid w:val="00EC62F5"/>
    <w:rsid w:val="00EC6467"/>
    <w:rsid w:val="00EC64CB"/>
    <w:rsid w:val="00EC6792"/>
    <w:rsid w:val="00EC685B"/>
    <w:rsid w:val="00EC69A5"/>
    <w:rsid w:val="00EC7188"/>
    <w:rsid w:val="00EC7201"/>
    <w:rsid w:val="00EC7217"/>
    <w:rsid w:val="00EC7752"/>
    <w:rsid w:val="00EC7B18"/>
    <w:rsid w:val="00EC7CCE"/>
    <w:rsid w:val="00EC7F38"/>
    <w:rsid w:val="00EC7FB1"/>
    <w:rsid w:val="00ED0062"/>
    <w:rsid w:val="00ED010C"/>
    <w:rsid w:val="00ED03AE"/>
    <w:rsid w:val="00ED0425"/>
    <w:rsid w:val="00ED064D"/>
    <w:rsid w:val="00ED0774"/>
    <w:rsid w:val="00ED08AF"/>
    <w:rsid w:val="00ED08E0"/>
    <w:rsid w:val="00ED099F"/>
    <w:rsid w:val="00ED0B8E"/>
    <w:rsid w:val="00ED0C07"/>
    <w:rsid w:val="00ED0E7F"/>
    <w:rsid w:val="00ED1112"/>
    <w:rsid w:val="00ED1A44"/>
    <w:rsid w:val="00ED1B60"/>
    <w:rsid w:val="00ED1BAA"/>
    <w:rsid w:val="00ED2474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A41"/>
    <w:rsid w:val="00ED5CB2"/>
    <w:rsid w:val="00ED5EA2"/>
    <w:rsid w:val="00ED5F6E"/>
    <w:rsid w:val="00ED635D"/>
    <w:rsid w:val="00ED6D22"/>
    <w:rsid w:val="00ED6FE2"/>
    <w:rsid w:val="00ED74BD"/>
    <w:rsid w:val="00ED7667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84"/>
    <w:rsid w:val="00EE0DC5"/>
    <w:rsid w:val="00EE10DF"/>
    <w:rsid w:val="00EE15B2"/>
    <w:rsid w:val="00EE165E"/>
    <w:rsid w:val="00EE170D"/>
    <w:rsid w:val="00EE1837"/>
    <w:rsid w:val="00EE19B0"/>
    <w:rsid w:val="00EE1A24"/>
    <w:rsid w:val="00EE1E45"/>
    <w:rsid w:val="00EE1E48"/>
    <w:rsid w:val="00EE1FAF"/>
    <w:rsid w:val="00EE2563"/>
    <w:rsid w:val="00EE293D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83"/>
    <w:rsid w:val="00EE5CD5"/>
    <w:rsid w:val="00EE5EF8"/>
    <w:rsid w:val="00EE621B"/>
    <w:rsid w:val="00EE65C0"/>
    <w:rsid w:val="00EE65F4"/>
    <w:rsid w:val="00EE68AA"/>
    <w:rsid w:val="00EE6C3D"/>
    <w:rsid w:val="00EE7231"/>
    <w:rsid w:val="00EE72A4"/>
    <w:rsid w:val="00EE734C"/>
    <w:rsid w:val="00EE73F9"/>
    <w:rsid w:val="00EE79C3"/>
    <w:rsid w:val="00EE7C38"/>
    <w:rsid w:val="00EE7C97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5B"/>
    <w:rsid w:val="00EF234F"/>
    <w:rsid w:val="00EF270D"/>
    <w:rsid w:val="00EF28C9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4466"/>
    <w:rsid w:val="00EF44D7"/>
    <w:rsid w:val="00EF4749"/>
    <w:rsid w:val="00EF47E8"/>
    <w:rsid w:val="00EF490F"/>
    <w:rsid w:val="00EF4B92"/>
    <w:rsid w:val="00EF4B9A"/>
    <w:rsid w:val="00EF4BB5"/>
    <w:rsid w:val="00EF4BC9"/>
    <w:rsid w:val="00EF4C03"/>
    <w:rsid w:val="00EF4CD0"/>
    <w:rsid w:val="00EF4F0F"/>
    <w:rsid w:val="00EF5036"/>
    <w:rsid w:val="00EF5073"/>
    <w:rsid w:val="00EF50D1"/>
    <w:rsid w:val="00EF51F1"/>
    <w:rsid w:val="00EF6098"/>
    <w:rsid w:val="00EF6200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8BB"/>
    <w:rsid w:val="00F00B45"/>
    <w:rsid w:val="00F00E2A"/>
    <w:rsid w:val="00F011FD"/>
    <w:rsid w:val="00F013CB"/>
    <w:rsid w:val="00F01581"/>
    <w:rsid w:val="00F016C6"/>
    <w:rsid w:val="00F01A79"/>
    <w:rsid w:val="00F021EC"/>
    <w:rsid w:val="00F02273"/>
    <w:rsid w:val="00F0232F"/>
    <w:rsid w:val="00F024A5"/>
    <w:rsid w:val="00F024EF"/>
    <w:rsid w:val="00F02591"/>
    <w:rsid w:val="00F025F9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67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782"/>
    <w:rsid w:val="00F07A98"/>
    <w:rsid w:val="00F07B9C"/>
    <w:rsid w:val="00F07CD7"/>
    <w:rsid w:val="00F07E99"/>
    <w:rsid w:val="00F07F1D"/>
    <w:rsid w:val="00F1015B"/>
    <w:rsid w:val="00F10607"/>
    <w:rsid w:val="00F10632"/>
    <w:rsid w:val="00F108FE"/>
    <w:rsid w:val="00F10C07"/>
    <w:rsid w:val="00F10CD1"/>
    <w:rsid w:val="00F10ECF"/>
    <w:rsid w:val="00F10F29"/>
    <w:rsid w:val="00F11114"/>
    <w:rsid w:val="00F113B0"/>
    <w:rsid w:val="00F11527"/>
    <w:rsid w:val="00F11852"/>
    <w:rsid w:val="00F119D4"/>
    <w:rsid w:val="00F119F2"/>
    <w:rsid w:val="00F12089"/>
    <w:rsid w:val="00F12273"/>
    <w:rsid w:val="00F1229C"/>
    <w:rsid w:val="00F122BF"/>
    <w:rsid w:val="00F125E9"/>
    <w:rsid w:val="00F127BC"/>
    <w:rsid w:val="00F129D6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FF5"/>
    <w:rsid w:val="00F20041"/>
    <w:rsid w:val="00F2011A"/>
    <w:rsid w:val="00F201F0"/>
    <w:rsid w:val="00F20381"/>
    <w:rsid w:val="00F206F4"/>
    <w:rsid w:val="00F20A76"/>
    <w:rsid w:val="00F20B0D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903"/>
    <w:rsid w:val="00F22934"/>
    <w:rsid w:val="00F22975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B8"/>
    <w:rsid w:val="00F25BFB"/>
    <w:rsid w:val="00F25C0F"/>
    <w:rsid w:val="00F25C16"/>
    <w:rsid w:val="00F25C7B"/>
    <w:rsid w:val="00F26195"/>
    <w:rsid w:val="00F261EF"/>
    <w:rsid w:val="00F262DD"/>
    <w:rsid w:val="00F268B8"/>
    <w:rsid w:val="00F26AA8"/>
    <w:rsid w:val="00F26BE9"/>
    <w:rsid w:val="00F27092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0C56"/>
    <w:rsid w:val="00F3198E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70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E2"/>
    <w:rsid w:val="00F3509F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2F8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53C"/>
    <w:rsid w:val="00F506D5"/>
    <w:rsid w:val="00F506E8"/>
    <w:rsid w:val="00F5072D"/>
    <w:rsid w:val="00F5081E"/>
    <w:rsid w:val="00F50A59"/>
    <w:rsid w:val="00F50EC6"/>
    <w:rsid w:val="00F50EEB"/>
    <w:rsid w:val="00F50F8B"/>
    <w:rsid w:val="00F5108F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911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4091"/>
    <w:rsid w:val="00F54221"/>
    <w:rsid w:val="00F54279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5"/>
    <w:rsid w:val="00F55830"/>
    <w:rsid w:val="00F55834"/>
    <w:rsid w:val="00F558C4"/>
    <w:rsid w:val="00F559B9"/>
    <w:rsid w:val="00F55B4A"/>
    <w:rsid w:val="00F55FC4"/>
    <w:rsid w:val="00F56078"/>
    <w:rsid w:val="00F563AD"/>
    <w:rsid w:val="00F56436"/>
    <w:rsid w:val="00F566FB"/>
    <w:rsid w:val="00F56959"/>
    <w:rsid w:val="00F56C78"/>
    <w:rsid w:val="00F56D81"/>
    <w:rsid w:val="00F56FC6"/>
    <w:rsid w:val="00F5707C"/>
    <w:rsid w:val="00F5708F"/>
    <w:rsid w:val="00F574B0"/>
    <w:rsid w:val="00F5760D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DCA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56E"/>
    <w:rsid w:val="00F636AF"/>
    <w:rsid w:val="00F63780"/>
    <w:rsid w:val="00F63A67"/>
    <w:rsid w:val="00F63A7A"/>
    <w:rsid w:val="00F63AE4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CF0"/>
    <w:rsid w:val="00F663AF"/>
    <w:rsid w:val="00F663F8"/>
    <w:rsid w:val="00F66417"/>
    <w:rsid w:val="00F66420"/>
    <w:rsid w:val="00F66442"/>
    <w:rsid w:val="00F66465"/>
    <w:rsid w:val="00F666B0"/>
    <w:rsid w:val="00F66C6A"/>
    <w:rsid w:val="00F66C79"/>
    <w:rsid w:val="00F66F70"/>
    <w:rsid w:val="00F67072"/>
    <w:rsid w:val="00F6709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D00"/>
    <w:rsid w:val="00F70E5C"/>
    <w:rsid w:val="00F7105D"/>
    <w:rsid w:val="00F71651"/>
    <w:rsid w:val="00F716AE"/>
    <w:rsid w:val="00F71830"/>
    <w:rsid w:val="00F71A67"/>
    <w:rsid w:val="00F71B36"/>
    <w:rsid w:val="00F71F05"/>
    <w:rsid w:val="00F720D9"/>
    <w:rsid w:val="00F7214D"/>
    <w:rsid w:val="00F723C6"/>
    <w:rsid w:val="00F725A6"/>
    <w:rsid w:val="00F72665"/>
    <w:rsid w:val="00F72F83"/>
    <w:rsid w:val="00F72FA0"/>
    <w:rsid w:val="00F73988"/>
    <w:rsid w:val="00F739E8"/>
    <w:rsid w:val="00F73C5F"/>
    <w:rsid w:val="00F73CAD"/>
    <w:rsid w:val="00F73F2D"/>
    <w:rsid w:val="00F74130"/>
    <w:rsid w:val="00F74477"/>
    <w:rsid w:val="00F74DDA"/>
    <w:rsid w:val="00F74E79"/>
    <w:rsid w:val="00F74FDB"/>
    <w:rsid w:val="00F753B9"/>
    <w:rsid w:val="00F753CA"/>
    <w:rsid w:val="00F75444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D53"/>
    <w:rsid w:val="00F76E8E"/>
    <w:rsid w:val="00F772E7"/>
    <w:rsid w:val="00F774EC"/>
    <w:rsid w:val="00F77604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1A32"/>
    <w:rsid w:val="00F81F1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834"/>
    <w:rsid w:val="00F83984"/>
    <w:rsid w:val="00F83C6D"/>
    <w:rsid w:val="00F83C84"/>
    <w:rsid w:val="00F841E8"/>
    <w:rsid w:val="00F841F3"/>
    <w:rsid w:val="00F84AF7"/>
    <w:rsid w:val="00F84DC0"/>
    <w:rsid w:val="00F850DE"/>
    <w:rsid w:val="00F85132"/>
    <w:rsid w:val="00F85225"/>
    <w:rsid w:val="00F85458"/>
    <w:rsid w:val="00F85475"/>
    <w:rsid w:val="00F8561F"/>
    <w:rsid w:val="00F856F0"/>
    <w:rsid w:val="00F857B2"/>
    <w:rsid w:val="00F85AEF"/>
    <w:rsid w:val="00F85BC5"/>
    <w:rsid w:val="00F85C89"/>
    <w:rsid w:val="00F85D96"/>
    <w:rsid w:val="00F85E0B"/>
    <w:rsid w:val="00F8618F"/>
    <w:rsid w:val="00F8653B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7F"/>
    <w:rsid w:val="00F909C2"/>
    <w:rsid w:val="00F90D50"/>
    <w:rsid w:val="00F9108D"/>
    <w:rsid w:val="00F91269"/>
    <w:rsid w:val="00F91494"/>
    <w:rsid w:val="00F915E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7E"/>
    <w:rsid w:val="00F925AC"/>
    <w:rsid w:val="00F925E3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717F"/>
    <w:rsid w:val="00F9751D"/>
    <w:rsid w:val="00F97580"/>
    <w:rsid w:val="00F975A0"/>
    <w:rsid w:val="00F979A7"/>
    <w:rsid w:val="00F97BDD"/>
    <w:rsid w:val="00F97E57"/>
    <w:rsid w:val="00FA0033"/>
    <w:rsid w:val="00FA0132"/>
    <w:rsid w:val="00FA0463"/>
    <w:rsid w:val="00FA05E1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526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F4"/>
    <w:rsid w:val="00FA611A"/>
    <w:rsid w:val="00FA6345"/>
    <w:rsid w:val="00FA6539"/>
    <w:rsid w:val="00FA65F3"/>
    <w:rsid w:val="00FA680D"/>
    <w:rsid w:val="00FA68DC"/>
    <w:rsid w:val="00FA6956"/>
    <w:rsid w:val="00FA6D3B"/>
    <w:rsid w:val="00FA6E67"/>
    <w:rsid w:val="00FA736E"/>
    <w:rsid w:val="00FA737D"/>
    <w:rsid w:val="00FA771C"/>
    <w:rsid w:val="00FA7722"/>
    <w:rsid w:val="00FA775E"/>
    <w:rsid w:val="00FA77BF"/>
    <w:rsid w:val="00FA7AB2"/>
    <w:rsid w:val="00FA7D4F"/>
    <w:rsid w:val="00FA7F57"/>
    <w:rsid w:val="00FB0009"/>
    <w:rsid w:val="00FB073B"/>
    <w:rsid w:val="00FB0756"/>
    <w:rsid w:val="00FB07C6"/>
    <w:rsid w:val="00FB0D21"/>
    <w:rsid w:val="00FB0D94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35F"/>
    <w:rsid w:val="00FB3415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C05"/>
    <w:rsid w:val="00FB4CA9"/>
    <w:rsid w:val="00FB4FB8"/>
    <w:rsid w:val="00FB5002"/>
    <w:rsid w:val="00FB50B3"/>
    <w:rsid w:val="00FB51CF"/>
    <w:rsid w:val="00FB5201"/>
    <w:rsid w:val="00FB522A"/>
    <w:rsid w:val="00FB5A97"/>
    <w:rsid w:val="00FB5C74"/>
    <w:rsid w:val="00FB5DF7"/>
    <w:rsid w:val="00FB5DFB"/>
    <w:rsid w:val="00FB5EEA"/>
    <w:rsid w:val="00FB61E7"/>
    <w:rsid w:val="00FB6BFC"/>
    <w:rsid w:val="00FB6C4C"/>
    <w:rsid w:val="00FB71A4"/>
    <w:rsid w:val="00FB7329"/>
    <w:rsid w:val="00FB7486"/>
    <w:rsid w:val="00FB7525"/>
    <w:rsid w:val="00FB7537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C5B"/>
    <w:rsid w:val="00FC0C87"/>
    <w:rsid w:val="00FC113F"/>
    <w:rsid w:val="00FC1D83"/>
    <w:rsid w:val="00FC1E79"/>
    <w:rsid w:val="00FC23B1"/>
    <w:rsid w:val="00FC2533"/>
    <w:rsid w:val="00FC2585"/>
    <w:rsid w:val="00FC27CC"/>
    <w:rsid w:val="00FC28B1"/>
    <w:rsid w:val="00FC2985"/>
    <w:rsid w:val="00FC2AEC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DD8"/>
    <w:rsid w:val="00FC3E2D"/>
    <w:rsid w:val="00FC40C3"/>
    <w:rsid w:val="00FC411E"/>
    <w:rsid w:val="00FC4395"/>
    <w:rsid w:val="00FC4AB0"/>
    <w:rsid w:val="00FC4BA5"/>
    <w:rsid w:val="00FC4CCE"/>
    <w:rsid w:val="00FC4E72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B2"/>
    <w:rsid w:val="00FC60DF"/>
    <w:rsid w:val="00FC64B0"/>
    <w:rsid w:val="00FC64B2"/>
    <w:rsid w:val="00FC65ED"/>
    <w:rsid w:val="00FC68B2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C33"/>
    <w:rsid w:val="00FD0F1B"/>
    <w:rsid w:val="00FD1013"/>
    <w:rsid w:val="00FD127B"/>
    <w:rsid w:val="00FD12CB"/>
    <w:rsid w:val="00FD173F"/>
    <w:rsid w:val="00FD1781"/>
    <w:rsid w:val="00FD1A53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444"/>
    <w:rsid w:val="00FD36C7"/>
    <w:rsid w:val="00FD38B2"/>
    <w:rsid w:val="00FD38D7"/>
    <w:rsid w:val="00FD3A02"/>
    <w:rsid w:val="00FD421F"/>
    <w:rsid w:val="00FD45B4"/>
    <w:rsid w:val="00FD4910"/>
    <w:rsid w:val="00FD49F8"/>
    <w:rsid w:val="00FD4F29"/>
    <w:rsid w:val="00FD5099"/>
    <w:rsid w:val="00FD50C0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FA"/>
    <w:rsid w:val="00FD6225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B53"/>
    <w:rsid w:val="00FD7CAD"/>
    <w:rsid w:val="00FD7D6D"/>
    <w:rsid w:val="00FD7FB2"/>
    <w:rsid w:val="00FE008D"/>
    <w:rsid w:val="00FE00B1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76E"/>
    <w:rsid w:val="00FE1B8F"/>
    <w:rsid w:val="00FE1B9E"/>
    <w:rsid w:val="00FE1D42"/>
    <w:rsid w:val="00FE1EC4"/>
    <w:rsid w:val="00FE1F27"/>
    <w:rsid w:val="00FE2246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F2B"/>
    <w:rsid w:val="00FE6162"/>
    <w:rsid w:val="00FE6222"/>
    <w:rsid w:val="00FE6345"/>
    <w:rsid w:val="00FE6B94"/>
    <w:rsid w:val="00FE6BC7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FE2"/>
    <w:rsid w:val="00FF0FFE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023"/>
    <w:rsid w:val="00FF21AC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EAC"/>
    <w:rsid w:val="00FF5530"/>
    <w:rsid w:val="00FF5546"/>
    <w:rsid w:val="00FF5630"/>
    <w:rsid w:val="00FF5789"/>
    <w:rsid w:val="00FF5898"/>
    <w:rsid w:val="00FF5BD5"/>
    <w:rsid w:val="00FF5DFE"/>
    <w:rsid w:val="00FF5E25"/>
    <w:rsid w:val="00FF5E85"/>
    <w:rsid w:val="00FF5F05"/>
    <w:rsid w:val="00FF5FAE"/>
    <w:rsid w:val="00FF62EC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E52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0022F-C390-453E-96DE-96F432891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450</TotalTime>
  <Pages>63</Pages>
  <Words>11095</Words>
  <Characters>63245</Characters>
  <Application>Microsoft Office Word</Application>
  <DocSecurity>0</DocSecurity>
  <Lines>527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74192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Waraporn, Sukjaroen</cp:lastModifiedBy>
  <cp:revision>91</cp:revision>
  <cp:lastPrinted>2020-08-06T03:49:00Z</cp:lastPrinted>
  <dcterms:created xsi:type="dcterms:W3CDTF">2020-07-20T04:13:00Z</dcterms:created>
  <dcterms:modified xsi:type="dcterms:W3CDTF">2020-08-06T13:05:00Z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</Properties>
</file>