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21E196EF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558244BD" w14:textId="080A4F28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1323F03" w14:textId="1FA80A65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0CA37B6E" w14:textId="76C2E5AA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DF1A3E1" w14:textId="2A28CD60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7A5B9F28" w14:textId="27F5C615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1ABCD38C" w14:textId="590C5303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48D979EC" w14:textId="5A2738C9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DBA5FFF" w14:textId="170EC40C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C83D152" w14:textId="1B31B60C" w:rsidR="009A0164" w:rsidRDefault="009A0164" w:rsidP="004C2111">
      <w:pPr>
        <w:pStyle w:val="Reference"/>
        <w:rPr>
          <w:rFonts w:cstheme="minorBidi"/>
          <w:lang w:val="en-US" w:bidi="th-TH"/>
        </w:rPr>
      </w:pPr>
    </w:p>
    <w:p w14:paraId="5D21A6C0" w14:textId="6F06FD06" w:rsidR="009A0164" w:rsidRDefault="009A0164" w:rsidP="004C2111">
      <w:pPr>
        <w:pStyle w:val="Reference"/>
        <w:rPr>
          <w:rFonts w:cstheme="minorBidi"/>
          <w:lang w:val="en-US" w:bidi="th-TH"/>
        </w:rPr>
      </w:pPr>
    </w:p>
    <w:p w14:paraId="7A25B0E2" w14:textId="77777777" w:rsidR="009A0164" w:rsidRPr="008541C2" w:rsidRDefault="009A0164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33721B9C" w:rsidR="00634D49" w:rsidRPr="003526F7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3526F7"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3526F7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57428DEB" w:rsidR="00CD4D4E" w:rsidRPr="003526F7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="003526F7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3526F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3526F7"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81383" w:rsidRPr="003526F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43046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6C02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</w:t>
      </w:r>
      <w:r w:rsidR="006C2A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นายน</w:t>
      </w:r>
      <w:r w:rsidR="00E81383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81383" w:rsidRPr="003526F7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3526F7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C4E5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2179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สามเดือนและหกเดือนสิ้นสุดวัน</w:t>
      </w:r>
      <w:r w:rsidR="00E74E1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E74E1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E74E1B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มิถุนายน </w:t>
      </w:r>
      <w:r w:rsidR="00E74E1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2563</w:t>
      </w:r>
      <w:r w:rsidR="00E74E1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2179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B32AF7"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526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4E1B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</w:t>
      </w:r>
      <w:r w:rsidR="00972E1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3526F7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3526F7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3526F7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790352A" w:rsidR="00CD4D4E" w:rsidRPr="003526F7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26F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A79C6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3526F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3526F7" w:rsidRDefault="0034149A" w:rsidP="00CD4D4E">
      <w:pPr>
        <w:jc w:val="thaiDistribute"/>
        <w:rPr>
          <w:noProof/>
        </w:rPr>
      </w:pPr>
    </w:p>
    <w:p w14:paraId="01EDC511" w14:textId="77777777" w:rsidR="001B4277" w:rsidRPr="003526F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322EF9C7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F31190A" w14:textId="70DDAD06" w:rsidR="004E728C" w:rsidRDefault="004E728C" w:rsidP="00CD4D4E">
      <w:pPr>
        <w:jc w:val="thaiDistribute"/>
        <w:rPr>
          <w:rFonts w:ascii="Browallia New" w:hAnsi="Browallia New" w:cs="Browallia New"/>
        </w:rPr>
      </w:pPr>
    </w:p>
    <w:p w14:paraId="0343B499" w14:textId="3D23EC36" w:rsidR="00671E7D" w:rsidRDefault="00671E7D" w:rsidP="00CD4D4E">
      <w:pPr>
        <w:jc w:val="thaiDistribute"/>
        <w:rPr>
          <w:rFonts w:ascii="Browallia New" w:hAnsi="Browallia New" w:cs="Browallia New"/>
        </w:rPr>
      </w:pPr>
    </w:p>
    <w:p w14:paraId="26299F12" w14:textId="77777777" w:rsidR="00671E7D" w:rsidRPr="003526F7" w:rsidRDefault="00671E7D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Pr="003526F7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3526F7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3526F7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9064CC" w14:textId="470D8444" w:rsidR="00A63B10" w:rsidRPr="00204C07" w:rsidRDefault="009A73BE" w:rsidP="00204C0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63B1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28764E6" w14:textId="6C980C7A" w:rsidR="00A63B10" w:rsidRDefault="00A63B10" w:rsidP="00A63B10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0C6A05" w14:textId="77777777" w:rsidR="00A63B10" w:rsidRDefault="00A63B10" w:rsidP="00972E1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6FBF451" w14:textId="77777777" w:rsidR="00972E11" w:rsidRPr="00A63B10" w:rsidRDefault="00972E11" w:rsidP="00972E1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BE5B6E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7C65DAF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004CA6E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32D6BF38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3729857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0E4B2903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3CD3639D" w:rsidR="00D15EA5" w:rsidRDefault="00D278F1" w:rsidP="00D15EA5">
      <w:pPr>
        <w:pStyle w:val="BodyText"/>
      </w:pPr>
      <w:r w:rsidRPr="00D278F1">
        <w:rPr>
          <w:rFonts w:ascii="Browallia New" w:hAnsi="Browallia New" w:cs="Browallia New"/>
          <w:sz w:val="28"/>
          <w:szCs w:val="28"/>
          <w:lang w:val="en-US" w:bidi="th-TH"/>
        </w:rPr>
        <w:t xml:space="preserve">6 </w:t>
      </w:r>
      <w:r w:rsidRPr="00D278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3526F7" w:rsidRPr="00D278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526F7" w:rsidRPr="00D278F1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BFAB5" w14:textId="77777777" w:rsidR="00D14900" w:rsidRDefault="00D14900">
      <w:r>
        <w:separator/>
      </w:r>
    </w:p>
  </w:endnote>
  <w:endnote w:type="continuationSeparator" w:id="0">
    <w:p w14:paraId="4BD38681" w14:textId="77777777" w:rsidR="00D14900" w:rsidRDefault="00D1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F05CD" w14:textId="77777777" w:rsidR="00D14900" w:rsidRDefault="00D14900">
      <w:bookmarkStart w:id="0" w:name="_Hlk482348182"/>
      <w:bookmarkEnd w:id="0"/>
      <w:r>
        <w:separator/>
      </w:r>
    </w:p>
  </w:footnote>
  <w:footnote w:type="continuationSeparator" w:id="0">
    <w:p w14:paraId="7EEA7B12" w14:textId="77777777" w:rsidR="00D14900" w:rsidRDefault="00D1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4182F05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501F35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4871D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508"/>
    <w:rsid w:val="00094333"/>
    <w:rsid w:val="00097FAB"/>
    <w:rsid w:val="000A79C6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1F3920"/>
    <w:rsid w:val="00204C07"/>
    <w:rsid w:val="002179BB"/>
    <w:rsid w:val="0022518C"/>
    <w:rsid w:val="00233473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26F7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1A47"/>
    <w:rsid w:val="00422353"/>
    <w:rsid w:val="00426915"/>
    <w:rsid w:val="00430468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1D2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E1B2F"/>
    <w:rsid w:val="004E728C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31DA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1E7D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0204"/>
    <w:rsid w:val="006C2AF4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4E50"/>
    <w:rsid w:val="008C59F7"/>
    <w:rsid w:val="008E7687"/>
    <w:rsid w:val="008F0E3C"/>
    <w:rsid w:val="008F11FA"/>
    <w:rsid w:val="008F33AE"/>
    <w:rsid w:val="008F4ACA"/>
    <w:rsid w:val="008F4D06"/>
    <w:rsid w:val="00906ACE"/>
    <w:rsid w:val="0091273C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2E11"/>
    <w:rsid w:val="0097321D"/>
    <w:rsid w:val="00973827"/>
    <w:rsid w:val="00974FF6"/>
    <w:rsid w:val="009919C7"/>
    <w:rsid w:val="00992531"/>
    <w:rsid w:val="00995CD5"/>
    <w:rsid w:val="009A0164"/>
    <w:rsid w:val="009A1787"/>
    <w:rsid w:val="009A4F5A"/>
    <w:rsid w:val="009A73BE"/>
    <w:rsid w:val="009B1F44"/>
    <w:rsid w:val="009B4573"/>
    <w:rsid w:val="009C002A"/>
    <w:rsid w:val="009D5230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60F49"/>
    <w:rsid w:val="00A61E15"/>
    <w:rsid w:val="00A63B10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D3900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5043F"/>
    <w:rsid w:val="00C63023"/>
    <w:rsid w:val="00C63743"/>
    <w:rsid w:val="00C63BD8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4900"/>
    <w:rsid w:val="00D15EA5"/>
    <w:rsid w:val="00D2100B"/>
    <w:rsid w:val="00D235DE"/>
    <w:rsid w:val="00D24220"/>
    <w:rsid w:val="00D278F1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3515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74E1B"/>
    <w:rsid w:val="00E81383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19CC"/>
    <w:rsid w:val="00F974D1"/>
    <w:rsid w:val="00F97986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0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DBD4-288C-4F88-9BCA-B51675C4C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DC33F-575B-4E1A-BC2E-771AC4D3B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335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</cp:revision>
  <cp:lastPrinted>2020-05-07T07:57:00Z</cp:lastPrinted>
  <dcterms:created xsi:type="dcterms:W3CDTF">2020-07-09T07:29:00Z</dcterms:created>
  <dcterms:modified xsi:type="dcterms:W3CDTF">2020-08-06T06:32:00Z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