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3E2D91" w:rsidRDefault="00E337CF" w:rsidP="003E2D91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SMART CONCRETE</w:t>
      </w:r>
      <w:r w:rsidR="003E2D91">
        <w:rPr>
          <w:rFonts w:ascii="Times New Roman" w:hAnsi="Times New Roman"/>
          <w:b/>
          <w:bCs/>
          <w:sz w:val="28"/>
          <w:szCs w:val="28"/>
        </w:rPr>
        <w:t xml:space="preserve"> PUBLIC COMPANY LIMITED 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1D08DB" w:rsidRDefault="001D08DB" w:rsidP="001D08DB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Interim Financial Information</w:t>
      </w:r>
    </w:p>
    <w:p w:rsidR="001D08DB" w:rsidRPr="00654865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 w:rsidR="003E2D91">
        <w:rPr>
          <w:rFonts w:ascii="Times New Roman" w:hAnsi="Times New Roman"/>
        </w:rPr>
        <w:t xml:space="preserve">the Period Ended </w:t>
      </w:r>
      <w:r w:rsidR="00AB5FA1">
        <w:rPr>
          <w:rFonts w:ascii="Times New Roman" w:hAnsi="Times New Roman"/>
        </w:rPr>
        <w:t>June 30</w:t>
      </w:r>
      <w:r w:rsidR="002E1E75">
        <w:rPr>
          <w:rFonts w:ascii="Times New Roman" w:hAnsi="Times New Roman"/>
        </w:rPr>
        <w:t xml:space="preserve">, </w:t>
      </w:r>
      <w:r w:rsidR="009549E5">
        <w:rPr>
          <w:rFonts w:ascii="Times New Roman" w:hAnsi="Times New Roman"/>
        </w:rPr>
        <w:t>2020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Report on </w:t>
      </w:r>
      <w:r w:rsidR="00D24EED">
        <w:rPr>
          <w:rFonts w:ascii="Times New Roman" w:hAnsi="Times New Roman"/>
        </w:rPr>
        <w:t xml:space="preserve">Review of </w:t>
      </w:r>
      <w:r>
        <w:rPr>
          <w:rFonts w:ascii="Times New Roman" w:hAnsi="Times New Roman"/>
        </w:rPr>
        <w:t xml:space="preserve">Interim Financial Information 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Performed by 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4B16B4" w:rsidRDefault="004B16B4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50F9" w:rsidRPr="00A677BA" w:rsidRDefault="004A50F9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10C" w:rsidRDefault="00CA710C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D24EED" w:rsidRDefault="00D24EED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ON REVIEW OF INTERIM FINANCIAL INFORMATION PERFORMED BY CERTIFIED PUBLIC ACCOUNTANT</w:t>
      </w:r>
    </w:p>
    <w:p w:rsidR="00AF44CE" w:rsidRPr="00B177A9" w:rsidRDefault="00AF44CE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0"/>
          <w:szCs w:val="20"/>
        </w:rPr>
      </w:pPr>
    </w:p>
    <w:p w:rsidR="00997357" w:rsidRPr="00A677BA" w:rsidRDefault="00997357" w:rsidP="00AC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0"/>
          <w:szCs w:val="20"/>
        </w:rPr>
      </w:pPr>
      <w:r w:rsidRPr="00A677BA">
        <w:rPr>
          <w:rFonts w:ascii="Times New Roman" w:hAnsi="Times New Roman"/>
          <w:sz w:val="22"/>
          <w:szCs w:val="22"/>
        </w:rPr>
        <w:t xml:space="preserve">To </w:t>
      </w:r>
      <w:r w:rsidR="00B7055A">
        <w:rPr>
          <w:rFonts w:ascii="Times New Roman" w:hAnsi="Times New Roman"/>
          <w:sz w:val="22"/>
          <w:szCs w:val="22"/>
        </w:rPr>
        <w:t xml:space="preserve">the </w:t>
      </w:r>
      <w:r w:rsidRPr="00A677BA">
        <w:rPr>
          <w:rFonts w:ascii="Times New Roman" w:hAnsi="Times New Roman"/>
          <w:sz w:val="22"/>
          <w:szCs w:val="22"/>
        </w:rPr>
        <w:t xml:space="preserve">Board of Directors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DC6C37">
        <w:rPr>
          <w:rFonts w:ascii="Times New Roman" w:hAnsi="Times New Roman"/>
          <w:sz w:val="22"/>
          <w:szCs w:val="22"/>
        </w:rPr>
        <w:t>Public Company Limited</w:t>
      </w:r>
    </w:p>
    <w:p w:rsidR="00AF44CE" w:rsidRPr="008D0CF4" w:rsidRDefault="00AF44CE" w:rsidP="00997357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AB5FA1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 w:rsidRPr="00670D8A">
        <w:rPr>
          <w:rFonts w:ascii="Times New Roman" w:hAnsi="Times New Roman"/>
          <w:sz w:val="22"/>
          <w:szCs w:val="22"/>
        </w:rPr>
        <w:t>I have reviewed the</w:t>
      </w:r>
      <w:r>
        <w:rPr>
          <w:rFonts w:ascii="Times New Roman" w:hAnsi="Times New Roman"/>
          <w:sz w:val="22"/>
          <w:szCs w:val="22"/>
        </w:rPr>
        <w:t xml:space="preserve"> accompanying statement of financial position</w:t>
      </w:r>
      <w:r w:rsidRPr="00670D8A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 xml:space="preserve">Smart Concrete </w:t>
      </w:r>
      <w:r w:rsidRPr="00670D8A">
        <w:rPr>
          <w:rFonts w:ascii="Times New Roman" w:hAnsi="Times New Roman"/>
          <w:sz w:val="22"/>
          <w:szCs w:val="22"/>
        </w:rPr>
        <w:t xml:space="preserve">Public Company Limited as at </w:t>
      </w:r>
      <w:r w:rsidR="009549E5">
        <w:rPr>
          <w:rFonts w:ascii="Times New Roman" w:hAnsi="Times New Roman"/>
          <w:sz w:val="22"/>
          <w:szCs w:val="22"/>
        </w:rPr>
        <w:t>June 30, 2020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and the statements of comprehensive income for the three-month and si</w:t>
      </w:r>
      <w:r w:rsidR="00A3676E">
        <w:rPr>
          <w:rFonts w:ascii="Times New Roman" w:hAnsi="Times New Roman"/>
          <w:sz w:val="22"/>
          <w:szCs w:val="22"/>
        </w:rPr>
        <w:t xml:space="preserve">x-month periods then ended, </w:t>
      </w:r>
      <w:r>
        <w:rPr>
          <w:rFonts w:ascii="Times New Roman" w:hAnsi="Times New Roman"/>
          <w:sz w:val="22"/>
          <w:szCs w:val="22"/>
        </w:rPr>
        <w:t xml:space="preserve">the statement of </w:t>
      </w:r>
      <w:r w:rsidRPr="00670D8A">
        <w:rPr>
          <w:rFonts w:ascii="Times New Roman" w:hAnsi="Times New Roman"/>
          <w:sz w:val="22"/>
          <w:szCs w:val="22"/>
        </w:rPr>
        <w:t xml:space="preserve">changes in shareholders’ equity </w:t>
      </w:r>
      <w:r>
        <w:rPr>
          <w:rFonts w:ascii="Times New Roman" w:hAnsi="Times New Roman"/>
          <w:sz w:val="22"/>
          <w:szCs w:val="22"/>
        </w:rPr>
        <w:t xml:space="preserve">and the statement of </w:t>
      </w:r>
      <w:r w:rsidRPr="00670D8A">
        <w:rPr>
          <w:rFonts w:ascii="Times New Roman" w:hAnsi="Times New Roman"/>
          <w:sz w:val="22"/>
          <w:szCs w:val="22"/>
        </w:rPr>
        <w:t xml:space="preserve">cash flows </w:t>
      </w:r>
      <w:r>
        <w:rPr>
          <w:rFonts w:ascii="Times New Roman" w:hAnsi="Times New Roman"/>
          <w:sz w:val="22"/>
          <w:szCs w:val="22"/>
        </w:rPr>
        <w:t xml:space="preserve">for the six-month period then ended, and the condensed notes to the financial statements. </w:t>
      </w:r>
      <w:r w:rsidR="00C653A8">
        <w:rPr>
          <w:rFonts w:ascii="Times New Roman" w:hAnsi="Times New Roman"/>
          <w:sz w:val="22"/>
          <w:szCs w:val="22"/>
        </w:rPr>
        <w:t>M</w:t>
      </w:r>
      <w:r>
        <w:rPr>
          <w:rFonts w:ascii="Times New Roman" w:hAnsi="Times New Roman"/>
          <w:sz w:val="22"/>
          <w:szCs w:val="22"/>
        </w:rPr>
        <w:t xml:space="preserve">anagement is responsible for the preparation and presentation of this interim financial information in accordance with Thai Accounting Standard No. 34 “Interim Financial Reporting”. My responsibility is to express a conclusion on this interim financial information based on my review. </w:t>
      </w:r>
      <w:r w:rsidR="001D08DB">
        <w:rPr>
          <w:rFonts w:ascii="Times New Roman" w:hAnsi="Times New Roman"/>
          <w:sz w:val="22"/>
          <w:szCs w:val="22"/>
        </w:rPr>
        <w:t xml:space="preserve"> </w:t>
      </w:r>
      <w:r w:rsidR="001D08DB" w:rsidRPr="00670D8A">
        <w:rPr>
          <w:rFonts w:ascii="Times New Roman" w:hAnsi="Times New Roman"/>
          <w:sz w:val="22"/>
          <w:szCs w:val="22"/>
        </w:rPr>
        <w:t xml:space="preserve"> </w:t>
      </w:r>
    </w:p>
    <w:p w:rsidR="001D08DB" w:rsidRPr="00B177A9" w:rsidRDefault="001D08DB" w:rsidP="006219C7">
      <w:pPr>
        <w:jc w:val="thaiDistribute"/>
        <w:rPr>
          <w:rFonts w:ascii="Times New Roman" w:hAnsi="Times New Roman"/>
          <w:sz w:val="20"/>
          <w:szCs w:val="20"/>
        </w:rPr>
      </w:pPr>
    </w:p>
    <w:p w:rsidR="001D08DB" w:rsidRPr="004C5E97" w:rsidRDefault="00831CDD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="001D08DB"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Default="001D08DB" w:rsidP="001D08DB">
      <w:pPr>
        <w:jc w:val="both"/>
        <w:rPr>
          <w:rFonts w:ascii="Times New Roman" w:hAnsi="Times New Roman"/>
          <w:sz w:val="20"/>
          <w:szCs w:val="20"/>
        </w:rPr>
      </w:pPr>
      <w:r w:rsidRPr="004A1AD8">
        <w:rPr>
          <w:rFonts w:ascii="Times New Roman" w:hAnsi="Times New Roman"/>
          <w:sz w:val="22"/>
          <w:szCs w:val="22"/>
        </w:rPr>
        <w:t>I conducte</w:t>
      </w:r>
      <w:r w:rsidR="00820315">
        <w:rPr>
          <w:rFonts w:ascii="Times New Roman" w:hAnsi="Times New Roman"/>
          <w:sz w:val="22"/>
          <w:szCs w:val="22"/>
        </w:rPr>
        <w:t>d 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3A0A">
        <w:rPr>
          <w:rFonts w:ascii="Times New Roman" w:hAnsi="Times New Roman"/>
          <w:sz w:val="22"/>
          <w:szCs w:val="22"/>
        </w:rPr>
        <w:t xml:space="preserve">Thai Standards on Auditing </w:t>
      </w:r>
      <w:r>
        <w:rPr>
          <w:rFonts w:ascii="Times New Roman" w:hAnsi="Times New Roman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</w:t>
      </w:r>
      <w:r w:rsidR="00A3676E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3676E" w:rsidRPr="00B177A9" w:rsidRDefault="00A3676E" w:rsidP="001D08DB">
      <w:pPr>
        <w:jc w:val="both"/>
        <w:rPr>
          <w:rFonts w:ascii="Times New Roman" w:hAnsi="Times New Roman"/>
          <w:sz w:val="20"/>
          <w:szCs w:val="20"/>
        </w:rPr>
      </w:pPr>
    </w:p>
    <w:p w:rsidR="001D08DB" w:rsidRPr="00287900" w:rsidRDefault="001D08DB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553729" w:rsidRDefault="0055372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F02005" w:rsidRPr="008D0CF4" w:rsidRDefault="00F02005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1D08DB" w:rsidRPr="00802E3C" w:rsidRDefault="00D44666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="001D08DB" w:rsidRPr="00802E3C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Varaporn Vareesawedsuvan</w:t>
      </w:r>
      <w:r w:rsidR="00FA5AAB">
        <w:rPr>
          <w:rFonts w:ascii="Times New Roman" w:hAnsi="Times New Roman"/>
          <w:sz w:val="22"/>
          <w:szCs w:val="22"/>
        </w:rPr>
        <w:t>)</w:t>
      </w:r>
    </w:p>
    <w:p w:rsidR="001D08DB" w:rsidRPr="00802E3C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22"/>
        </w:rPr>
      </w:pPr>
      <w:r w:rsidRPr="00B177A9">
        <w:rPr>
          <w:rFonts w:ascii="Times New Roman" w:hAnsi="Times New Roman" w:cs="Times New Roman"/>
          <w:sz w:val="22"/>
        </w:rPr>
        <w:t xml:space="preserve">Registration No. </w:t>
      </w:r>
      <w:r w:rsidR="00D44666" w:rsidRPr="00B177A9">
        <w:rPr>
          <w:rFonts w:ascii="Times New Roman" w:hAnsi="Times New Roman" w:cs="Times New Roman"/>
          <w:sz w:val="22"/>
        </w:rPr>
        <w:t>5087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1D08DB" w:rsidRPr="00C043F5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1D08DB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1D08DB" w:rsidRPr="00A677BA" w:rsidRDefault="009549E5" w:rsidP="004A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August 7</w:t>
      </w:r>
      <w:r w:rsidR="001D08DB" w:rsidRPr="00622516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2020</w:t>
      </w:r>
    </w:p>
    <w:sectPr w:rsidR="001D08DB" w:rsidRPr="00A677BA" w:rsidSect="004A50F9">
      <w:type w:val="continuous"/>
      <w:pgSz w:w="11909" w:h="16834" w:code="9"/>
      <w:pgMar w:top="1440" w:right="1152" w:bottom="851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61" w:rsidRDefault="00867F61">
      <w:r>
        <w:separator/>
      </w:r>
    </w:p>
  </w:endnote>
  <w:endnote w:type="continuationSeparator" w:id="0">
    <w:p w:rsidR="00867F61" w:rsidRDefault="00867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792C1C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54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Pr="00A75464" w:rsidRDefault="00792C1C" w:rsidP="00CE4C8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A75464">
      <w:rPr>
        <w:rStyle w:val="PageNumber"/>
        <w:rFonts w:ascii="Times New Roman" w:hAnsi="Times New Roman"/>
        <w:sz w:val="22"/>
        <w:szCs w:val="22"/>
      </w:rPr>
      <w:fldChar w:fldCharType="begin"/>
    </w:r>
    <w:r w:rsidR="00F554F6" w:rsidRPr="00A7546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75464">
      <w:rPr>
        <w:rStyle w:val="PageNumber"/>
        <w:rFonts w:ascii="Times New Roman" w:hAnsi="Times New Roman"/>
        <w:sz w:val="22"/>
        <w:szCs w:val="22"/>
      </w:rPr>
      <w:fldChar w:fldCharType="separate"/>
    </w:r>
    <w:r w:rsidR="00A3676E">
      <w:rPr>
        <w:rStyle w:val="PageNumber"/>
        <w:rFonts w:ascii="Times New Roman" w:hAnsi="Times New Roman"/>
        <w:noProof/>
        <w:sz w:val="22"/>
        <w:szCs w:val="22"/>
      </w:rPr>
      <w:t>1</w:t>
    </w:r>
    <w:r w:rsidRPr="00A75464">
      <w:rPr>
        <w:rStyle w:val="PageNumber"/>
        <w:rFonts w:ascii="Times New Roman" w:hAnsi="Times New Roman"/>
        <w:sz w:val="22"/>
        <w:szCs w:val="22"/>
      </w:rPr>
      <w:fldChar w:fldCharType="end"/>
    </w:r>
  </w:p>
  <w:p w:rsidR="00F554F6" w:rsidRDefault="00F554F6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F554F6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61" w:rsidRDefault="00867F61">
      <w:r>
        <w:separator/>
      </w:r>
    </w:p>
  </w:footnote>
  <w:footnote w:type="continuationSeparator" w:id="0">
    <w:p w:rsidR="00867F61" w:rsidRDefault="00867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44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070DA"/>
    <w:rsid w:val="00007C2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5C1"/>
    <w:rsid w:val="00014471"/>
    <w:rsid w:val="0002004E"/>
    <w:rsid w:val="000219EA"/>
    <w:rsid w:val="00022604"/>
    <w:rsid w:val="0002330A"/>
    <w:rsid w:val="000264A4"/>
    <w:rsid w:val="000268B9"/>
    <w:rsid w:val="00027B7A"/>
    <w:rsid w:val="0003046A"/>
    <w:rsid w:val="00030EB6"/>
    <w:rsid w:val="000317EF"/>
    <w:rsid w:val="00031949"/>
    <w:rsid w:val="00032C38"/>
    <w:rsid w:val="00032FFC"/>
    <w:rsid w:val="00033603"/>
    <w:rsid w:val="0003484F"/>
    <w:rsid w:val="000351B2"/>
    <w:rsid w:val="00036B39"/>
    <w:rsid w:val="00040C07"/>
    <w:rsid w:val="0004265E"/>
    <w:rsid w:val="00044504"/>
    <w:rsid w:val="00044787"/>
    <w:rsid w:val="000453D5"/>
    <w:rsid w:val="000468C0"/>
    <w:rsid w:val="00046FBF"/>
    <w:rsid w:val="00051300"/>
    <w:rsid w:val="00051D98"/>
    <w:rsid w:val="00051F98"/>
    <w:rsid w:val="00052224"/>
    <w:rsid w:val="00052D77"/>
    <w:rsid w:val="000539F2"/>
    <w:rsid w:val="000541DE"/>
    <w:rsid w:val="00055C32"/>
    <w:rsid w:val="00057813"/>
    <w:rsid w:val="00060AA0"/>
    <w:rsid w:val="00060DF9"/>
    <w:rsid w:val="00061853"/>
    <w:rsid w:val="0006229B"/>
    <w:rsid w:val="000624A8"/>
    <w:rsid w:val="00062681"/>
    <w:rsid w:val="000668F2"/>
    <w:rsid w:val="00067110"/>
    <w:rsid w:val="00067E38"/>
    <w:rsid w:val="00070738"/>
    <w:rsid w:val="000723C0"/>
    <w:rsid w:val="000725DD"/>
    <w:rsid w:val="00072CA7"/>
    <w:rsid w:val="00072D93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8777E"/>
    <w:rsid w:val="00090340"/>
    <w:rsid w:val="0009081F"/>
    <w:rsid w:val="00091F64"/>
    <w:rsid w:val="0009208F"/>
    <w:rsid w:val="00092777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08E4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DC3"/>
    <w:rsid w:val="000D0472"/>
    <w:rsid w:val="000D120A"/>
    <w:rsid w:val="000D1EEA"/>
    <w:rsid w:val="000D300A"/>
    <w:rsid w:val="000D58CF"/>
    <w:rsid w:val="000D59AF"/>
    <w:rsid w:val="000D7B32"/>
    <w:rsid w:val="000E0CD6"/>
    <w:rsid w:val="000E290D"/>
    <w:rsid w:val="000E2A33"/>
    <w:rsid w:val="000E2BFD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71DE"/>
    <w:rsid w:val="00117891"/>
    <w:rsid w:val="00117CA0"/>
    <w:rsid w:val="00121481"/>
    <w:rsid w:val="00121492"/>
    <w:rsid w:val="001228AE"/>
    <w:rsid w:val="0012485C"/>
    <w:rsid w:val="0012491A"/>
    <w:rsid w:val="00124AC3"/>
    <w:rsid w:val="00125C2F"/>
    <w:rsid w:val="00131FE1"/>
    <w:rsid w:val="00132BBB"/>
    <w:rsid w:val="00132DFE"/>
    <w:rsid w:val="001332F2"/>
    <w:rsid w:val="00134D14"/>
    <w:rsid w:val="001352D7"/>
    <w:rsid w:val="00135740"/>
    <w:rsid w:val="0013618E"/>
    <w:rsid w:val="001367A5"/>
    <w:rsid w:val="00137312"/>
    <w:rsid w:val="00137AC1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7748"/>
    <w:rsid w:val="001605B1"/>
    <w:rsid w:val="00162816"/>
    <w:rsid w:val="001628E2"/>
    <w:rsid w:val="00163974"/>
    <w:rsid w:val="00165DE8"/>
    <w:rsid w:val="0017063C"/>
    <w:rsid w:val="00170A70"/>
    <w:rsid w:val="00171E59"/>
    <w:rsid w:val="001721E9"/>
    <w:rsid w:val="001725BB"/>
    <w:rsid w:val="0017284D"/>
    <w:rsid w:val="001741DF"/>
    <w:rsid w:val="00174B80"/>
    <w:rsid w:val="00174E9E"/>
    <w:rsid w:val="00175386"/>
    <w:rsid w:val="00176876"/>
    <w:rsid w:val="00176CE2"/>
    <w:rsid w:val="0018077F"/>
    <w:rsid w:val="001809E1"/>
    <w:rsid w:val="00181D6B"/>
    <w:rsid w:val="00183635"/>
    <w:rsid w:val="00183EE5"/>
    <w:rsid w:val="0018484E"/>
    <w:rsid w:val="001865F1"/>
    <w:rsid w:val="00187000"/>
    <w:rsid w:val="00190076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804"/>
    <w:rsid w:val="001A0740"/>
    <w:rsid w:val="001A0ADF"/>
    <w:rsid w:val="001A0FE8"/>
    <w:rsid w:val="001A2538"/>
    <w:rsid w:val="001A36A1"/>
    <w:rsid w:val="001A48E2"/>
    <w:rsid w:val="001A5955"/>
    <w:rsid w:val="001A7738"/>
    <w:rsid w:val="001A79E2"/>
    <w:rsid w:val="001B09D7"/>
    <w:rsid w:val="001B228B"/>
    <w:rsid w:val="001B2C21"/>
    <w:rsid w:val="001B2DB1"/>
    <w:rsid w:val="001B3DE2"/>
    <w:rsid w:val="001B3FD7"/>
    <w:rsid w:val="001B4178"/>
    <w:rsid w:val="001B44B7"/>
    <w:rsid w:val="001B57F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08"/>
    <w:rsid w:val="001D0654"/>
    <w:rsid w:val="001D088C"/>
    <w:rsid w:val="001D08DB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5A6"/>
    <w:rsid w:val="001E4A3E"/>
    <w:rsid w:val="001E5872"/>
    <w:rsid w:val="001E74BE"/>
    <w:rsid w:val="001E77F5"/>
    <w:rsid w:val="001E790F"/>
    <w:rsid w:val="001E7B35"/>
    <w:rsid w:val="001F0452"/>
    <w:rsid w:val="001F5F6E"/>
    <w:rsid w:val="001F69E6"/>
    <w:rsid w:val="001F7047"/>
    <w:rsid w:val="002000D7"/>
    <w:rsid w:val="00200173"/>
    <w:rsid w:val="00200595"/>
    <w:rsid w:val="00201463"/>
    <w:rsid w:val="00201A8F"/>
    <w:rsid w:val="00201AC9"/>
    <w:rsid w:val="002029F7"/>
    <w:rsid w:val="00203093"/>
    <w:rsid w:val="002032EA"/>
    <w:rsid w:val="00203708"/>
    <w:rsid w:val="0020424C"/>
    <w:rsid w:val="002078B3"/>
    <w:rsid w:val="002104F5"/>
    <w:rsid w:val="002111E4"/>
    <w:rsid w:val="0021126C"/>
    <w:rsid w:val="00211A56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4837"/>
    <w:rsid w:val="0022489C"/>
    <w:rsid w:val="002257C5"/>
    <w:rsid w:val="00225FB2"/>
    <w:rsid w:val="00227920"/>
    <w:rsid w:val="00231512"/>
    <w:rsid w:val="00231E67"/>
    <w:rsid w:val="00232886"/>
    <w:rsid w:val="00232A32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2AF7"/>
    <w:rsid w:val="002443DC"/>
    <w:rsid w:val="002463CF"/>
    <w:rsid w:val="0025038C"/>
    <w:rsid w:val="00251901"/>
    <w:rsid w:val="00253A2D"/>
    <w:rsid w:val="0025421B"/>
    <w:rsid w:val="002544B2"/>
    <w:rsid w:val="00254879"/>
    <w:rsid w:val="00254DD0"/>
    <w:rsid w:val="00255467"/>
    <w:rsid w:val="00260EF0"/>
    <w:rsid w:val="00261041"/>
    <w:rsid w:val="0026311D"/>
    <w:rsid w:val="00264FC5"/>
    <w:rsid w:val="00265209"/>
    <w:rsid w:val="00266057"/>
    <w:rsid w:val="002670B2"/>
    <w:rsid w:val="00271526"/>
    <w:rsid w:val="002722F8"/>
    <w:rsid w:val="0027258A"/>
    <w:rsid w:val="00272DD6"/>
    <w:rsid w:val="002732DE"/>
    <w:rsid w:val="00273391"/>
    <w:rsid w:val="002753BE"/>
    <w:rsid w:val="00277166"/>
    <w:rsid w:val="002775FC"/>
    <w:rsid w:val="00280422"/>
    <w:rsid w:val="0028069C"/>
    <w:rsid w:val="0028173E"/>
    <w:rsid w:val="00283F27"/>
    <w:rsid w:val="00284676"/>
    <w:rsid w:val="00285912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928"/>
    <w:rsid w:val="00294A65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811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5357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1E75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2723"/>
    <w:rsid w:val="003242F2"/>
    <w:rsid w:val="00324AA5"/>
    <w:rsid w:val="00325D54"/>
    <w:rsid w:val="0032618C"/>
    <w:rsid w:val="0032636A"/>
    <w:rsid w:val="00326719"/>
    <w:rsid w:val="00330070"/>
    <w:rsid w:val="00331280"/>
    <w:rsid w:val="003327E3"/>
    <w:rsid w:val="0033294F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2543"/>
    <w:rsid w:val="00353B3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721B"/>
    <w:rsid w:val="00374A79"/>
    <w:rsid w:val="00375FEE"/>
    <w:rsid w:val="00376769"/>
    <w:rsid w:val="00376A7B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A1A4E"/>
    <w:rsid w:val="003A1E81"/>
    <w:rsid w:val="003A2ADF"/>
    <w:rsid w:val="003A31FD"/>
    <w:rsid w:val="003A3F3A"/>
    <w:rsid w:val="003A3FBC"/>
    <w:rsid w:val="003A7767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5521"/>
    <w:rsid w:val="003D5A83"/>
    <w:rsid w:val="003D5AF8"/>
    <w:rsid w:val="003D6888"/>
    <w:rsid w:val="003E0942"/>
    <w:rsid w:val="003E0C2E"/>
    <w:rsid w:val="003E0ED3"/>
    <w:rsid w:val="003E0F00"/>
    <w:rsid w:val="003E2464"/>
    <w:rsid w:val="003E2D91"/>
    <w:rsid w:val="003E3428"/>
    <w:rsid w:val="003E3457"/>
    <w:rsid w:val="003E4D4B"/>
    <w:rsid w:val="003E523A"/>
    <w:rsid w:val="003E6646"/>
    <w:rsid w:val="003E671F"/>
    <w:rsid w:val="003E689B"/>
    <w:rsid w:val="003F05A8"/>
    <w:rsid w:val="003F0CB8"/>
    <w:rsid w:val="003F0D66"/>
    <w:rsid w:val="003F0D95"/>
    <w:rsid w:val="003F2479"/>
    <w:rsid w:val="003F29BB"/>
    <w:rsid w:val="003F2FE1"/>
    <w:rsid w:val="003F3683"/>
    <w:rsid w:val="003F3BC5"/>
    <w:rsid w:val="003F4E22"/>
    <w:rsid w:val="003F501D"/>
    <w:rsid w:val="003F6AE5"/>
    <w:rsid w:val="003F6C3E"/>
    <w:rsid w:val="003F798C"/>
    <w:rsid w:val="00400C1D"/>
    <w:rsid w:val="00400EDC"/>
    <w:rsid w:val="00402876"/>
    <w:rsid w:val="00402990"/>
    <w:rsid w:val="00403C0D"/>
    <w:rsid w:val="0041370F"/>
    <w:rsid w:val="004221EF"/>
    <w:rsid w:val="004232B5"/>
    <w:rsid w:val="004241E1"/>
    <w:rsid w:val="00424D0C"/>
    <w:rsid w:val="00425A00"/>
    <w:rsid w:val="0042612B"/>
    <w:rsid w:val="00427124"/>
    <w:rsid w:val="00427809"/>
    <w:rsid w:val="004301C5"/>
    <w:rsid w:val="00430225"/>
    <w:rsid w:val="00430A17"/>
    <w:rsid w:val="0043432E"/>
    <w:rsid w:val="004349D6"/>
    <w:rsid w:val="004366A9"/>
    <w:rsid w:val="00440F1C"/>
    <w:rsid w:val="00441457"/>
    <w:rsid w:val="004423E9"/>
    <w:rsid w:val="00442739"/>
    <w:rsid w:val="004447DA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E33"/>
    <w:rsid w:val="004579D1"/>
    <w:rsid w:val="00460320"/>
    <w:rsid w:val="0046087E"/>
    <w:rsid w:val="00461290"/>
    <w:rsid w:val="00462F2E"/>
    <w:rsid w:val="004637AF"/>
    <w:rsid w:val="00463DB5"/>
    <w:rsid w:val="0046476E"/>
    <w:rsid w:val="004654F4"/>
    <w:rsid w:val="00466512"/>
    <w:rsid w:val="004671A7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A0F26"/>
    <w:rsid w:val="004A15D0"/>
    <w:rsid w:val="004A244A"/>
    <w:rsid w:val="004A50F9"/>
    <w:rsid w:val="004A63FE"/>
    <w:rsid w:val="004A7855"/>
    <w:rsid w:val="004B0B9A"/>
    <w:rsid w:val="004B16B4"/>
    <w:rsid w:val="004B5923"/>
    <w:rsid w:val="004B758D"/>
    <w:rsid w:val="004B78B2"/>
    <w:rsid w:val="004B7D4B"/>
    <w:rsid w:val="004C00FF"/>
    <w:rsid w:val="004C0405"/>
    <w:rsid w:val="004C1457"/>
    <w:rsid w:val="004C16EA"/>
    <w:rsid w:val="004C16EB"/>
    <w:rsid w:val="004C2B4D"/>
    <w:rsid w:val="004C418D"/>
    <w:rsid w:val="004C4BD9"/>
    <w:rsid w:val="004C4CA4"/>
    <w:rsid w:val="004C5422"/>
    <w:rsid w:val="004C5658"/>
    <w:rsid w:val="004C5661"/>
    <w:rsid w:val="004C584C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4DF"/>
    <w:rsid w:val="004E239A"/>
    <w:rsid w:val="004E4674"/>
    <w:rsid w:val="004E49DF"/>
    <w:rsid w:val="004E4A53"/>
    <w:rsid w:val="004E5915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4C7E"/>
    <w:rsid w:val="004F5771"/>
    <w:rsid w:val="004F799E"/>
    <w:rsid w:val="004F7E79"/>
    <w:rsid w:val="0050066D"/>
    <w:rsid w:val="00501861"/>
    <w:rsid w:val="00501E8D"/>
    <w:rsid w:val="005025C3"/>
    <w:rsid w:val="00502E00"/>
    <w:rsid w:val="00503C4E"/>
    <w:rsid w:val="00504B50"/>
    <w:rsid w:val="00504E66"/>
    <w:rsid w:val="005055BD"/>
    <w:rsid w:val="00506B62"/>
    <w:rsid w:val="00506CFE"/>
    <w:rsid w:val="005076FD"/>
    <w:rsid w:val="00507905"/>
    <w:rsid w:val="00507BBD"/>
    <w:rsid w:val="005118CD"/>
    <w:rsid w:val="00511BC5"/>
    <w:rsid w:val="00513E74"/>
    <w:rsid w:val="0051453C"/>
    <w:rsid w:val="00515628"/>
    <w:rsid w:val="0051632D"/>
    <w:rsid w:val="005165C7"/>
    <w:rsid w:val="0051715F"/>
    <w:rsid w:val="00517612"/>
    <w:rsid w:val="005176AA"/>
    <w:rsid w:val="00517CF8"/>
    <w:rsid w:val="00521351"/>
    <w:rsid w:val="00522BB1"/>
    <w:rsid w:val="005230CE"/>
    <w:rsid w:val="00523837"/>
    <w:rsid w:val="0052537A"/>
    <w:rsid w:val="0052737B"/>
    <w:rsid w:val="0052775C"/>
    <w:rsid w:val="005307FB"/>
    <w:rsid w:val="00530C32"/>
    <w:rsid w:val="00530DF5"/>
    <w:rsid w:val="00531679"/>
    <w:rsid w:val="00533963"/>
    <w:rsid w:val="00534041"/>
    <w:rsid w:val="00534E4A"/>
    <w:rsid w:val="0053542F"/>
    <w:rsid w:val="0054051D"/>
    <w:rsid w:val="005422DF"/>
    <w:rsid w:val="005433E4"/>
    <w:rsid w:val="00544C6E"/>
    <w:rsid w:val="00545700"/>
    <w:rsid w:val="00550234"/>
    <w:rsid w:val="005504E5"/>
    <w:rsid w:val="00550A97"/>
    <w:rsid w:val="005518AB"/>
    <w:rsid w:val="00553729"/>
    <w:rsid w:val="00553852"/>
    <w:rsid w:val="00555326"/>
    <w:rsid w:val="00556C0F"/>
    <w:rsid w:val="00560352"/>
    <w:rsid w:val="00560B48"/>
    <w:rsid w:val="005613ED"/>
    <w:rsid w:val="00562421"/>
    <w:rsid w:val="005624F2"/>
    <w:rsid w:val="00562B9B"/>
    <w:rsid w:val="00563D26"/>
    <w:rsid w:val="00565512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7910"/>
    <w:rsid w:val="005A1B18"/>
    <w:rsid w:val="005A1B85"/>
    <w:rsid w:val="005A313D"/>
    <w:rsid w:val="005A3356"/>
    <w:rsid w:val="005A36CA"/>
    <w:rsid w:val="005A3712"/>
    <w:rsid w:val="005A41A8"/>
    <w:rsid w:val="005A45CA"/>
    <w:rsid w:val="005A47C1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348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606"/>
    <w:rsid w:val="00607DEA"/>
    <w:rsid w:val="00610729"/>
    <w:rsid w:val="00611C57"/>
    <w:rsid w:val="0061334B"/>
    <w:rsid w:val="0061352D"/>
    <w:rsid w:val="006150FC"/>
    <w:rsid w:val="0061519C"/>
    <w:rsid w:val="00617479"/>
    <w:rsid w:val="006219C7"/>
    <w:rsid w:val="00622516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3AC"/>
    <w:rsid w:val="00641528"/>
    <w:rsid w:val="006417D1"/>
    <w:rsid w:val="006419DB"/>
    <w:rsid w:val="006420C4"/>
    <w:rsid w:val="00642BA3"/>
    <w:rsid w:val="006433C5"/>
    <w:rsid w:val="0064355E"/>
    <w:rsid w:val="0064667D"/>
    <w:rsid w:val="0064715D"/>
    <w:rsid w:val="00647689"/>
    <w:rsid w:val="00650761"/>
    <w:rsid w:val="00651A0B"/>
    <w:rsid w:val="00652BF4"/>
    <w:rsid w:val="006549E8"/>
    <w:rsid w:val="00655695"/>
    <w:rsid w:val="00662DC7"/>
    <w:rsid w:val="00662F3E"/>
    <w:rsid w:val="00663DB1"/>
    <w:rsid w:val="00665725"/>
    <w:rsid w:val="0066592F"/>
    <w:rsid w:val="00666EC1"/>
    <w:rsid w:val="00671988"/>
    <w:rsid w:val="0067318C"/>
    <w:rsid w:val="00674100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2E32"/>
    <w:rsid w:val="006A367E"/>
    <w:rsid w:val="006A4A07"/>
    <w:rsid w:val="006A6CAF"/>
    <w:rsid w:val="006A708C"/>
    <w:rsid w:val="006A719C"/>
    <w:rsid w:val="006A74E4"/>
    <w:rsid w:val="006B01D3"/>
    <w:rsid w:val="006B14E6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D39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ED"/>
    <w:rsid w:val="006D4C72"/>
    <w:rsid w:val="006E01B6"/>
    <w:rsid w:val="006E05E7"/>
    <w:rsid w:val="006E08FA"/>
    <w:rsid w:val="006E099D"/>
    <w:rsid w:val="006E1560"/>
    <w:rsid w:val="006E1D68"/>
    <w:rsid w:val="006E1F0C"/>
    <w:rsid w:val="006E2823"/>
    <w:rsid w:val="006E29BA"/>
    <w:rsid w:val="006E34C1"/>
    <w:rsid w:val="006E3B83"/>
    <w:rsid w:val="006E7DB8"/>
    <w:rsid w:val="006F1544"/>
    <w:rsid w:val="006F426E"/>
    <w:rsid w:val="006F772A"/>
    <w:rsid w:val="007009E6"/>
    <w:rsid w:val="00702D90"/>
    <w:rsid w:val="00705698"/>
    <w:rsid w:val="00705BDD"/>
    <w:rsid w:val="007063CD"/>
    <w:rsid w:val="00706CD9"/>
    <w:rsid w:val="00707E8B"/>
    <w:rsid w:val="007126C9"/>
    <w:rsid w:val="0071339D"/>
    <w:rsid w:val="007137B9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C48"/>
    <w:rsid w:val="00747AE3"/>
    <w:rsid w:val="00750551"/>
    <w:rsid w:val="007509D2"/>
    <w:rsid w:val="0075279C"/>
    <w:rsid w:val="0075371B"/>
    <w:rsid w:val="00755C9A"/>
    <w:rsid w:val="00756F32"/>
    <w:rsid w:val="007577CE"/>
    <w:rsid w:val="00761ED2"/>
    <w:rsid w:val="0076345A"/>
    <w:rsid w:val="00763CB5"/>
    <w:rsid w:val="00764630"/>
    <w:rsid w:val="00765245"/>
    <w:rsid w:val="0077058D"/>
    <w:rsid w:val="00772C72"/>
    <w:rsid w:val="0077544D"/>
    <w:rsid w:val="00776279"/>
    <w:rsid w:val="0077722C"/>
    <w:rsid w:val="007774F8"/>
    <w:rsid w:val="00780868"/>
    <w:rsid w:val="00783555"/>
    <w:rsid w:val="00783B0E"/>
    <w:rsid w:val="00784970"/>
    <w:rsid w:val="007855DD"/>
    <w:rsid w:val="00785799"/>
    <w:rsid w:val="00785E89"/>
    <w:rsid w:val="00785EC8"/>
    <w:rsid w:val="007870F3"/>
    <w:rsid w:val="00792BEC"/>
    <w:rsid w:val="00792C1C"/>
    <w:rsid w:val="00792D77"/>
    <w:rsid w:val="00795828"/>
    <w:rsid w:val="00796670"/>
    <w:rsid w:val="0079757B"/>
    <w:rsid w:val="00797EAF"/>
    <w:rsid w:val="007A0CC8"/>
    <w:rsid w:val="007A0F8B"/>
    <w:rsid w:val="007A1E6E"/>
    <w:rsid w:val="007A35FF"/>
    <w:rsid w:val="007A5AFF"/>
    <w:rsid w:val="007B0429"/>
    <w:rsid w:val="007B06A6"/>
    <w:rsid w:val="007B2CAE"/>
    <w:rsid w:val="007B2FFA"/>
    <w:rsid w:val="007B44B5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53DC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439"/>
    <w:rsid w:val="007F779D"/>
    <w:rsid w:val="00801F9B"/>
    <w:rsid w:val="00802279"/>
    <w:rsid w:val="00802570"/>
    <w:rsid w:val="00804A4C"/>
    <w:rsid w:val="00805D37"/>
    <w:rsid w:val="008062C4"/>
    <w:rsid w:val="008068F8"/>
    <w:rsid w:val="00806D94"/>
    <w:rsid w:val="00810C11"/>
    <w:rsid w:val="00810D8C"/>
    <w:rsid w:val="00811582"/>
    <w:rsid w:val="00811651"/>
    <w:rsid w:val="00812086"/>
    <w:rsid w:val="00812689"/>
    <w:rsid w:val="00812F2E"/>
    <w:rsid w:val="00813095"/>
    <w:rsid w:val="00814761"/>
    <w:rsid w:val="008157AC"/>
    <w:rsid w:val="008158CD"/>
    <w:rsid w:val="008169F6"/>
    <w:rsid w:val="00816E40"/>
    <w:rsid w:val="00816FBF"/>
    <w:rsid w:val="00820315"/>
    <w:rsid w:val="00825E74"/>
    <w:rsid w:val="008263BB"/>
    <w:rsid w:val="00827D6E"/>
    <w:rsid w:val="00827F46"/>
    <w:rsid w:val="00830542"/>
    <w:rsid w:val="008317D6"/>
    <w:rsid w:val="00831CDD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BCF"/>
    <w:rsid w:val="00843D93"/>
    <w:rsid w:val="008442ED"/>
    <w:rsid w:val="00844420"/>
    <w:rsid w:val="00844AF1"/>
    <w:rsid w:val="008451BC"/>
    <w:rsid w:val="008467FD"/>
    <w:rsid w:val="008471FE"/>
    <w:rsid w:val="008525F8"/>
    <w:rsid w:val="008527E5"/>
    <w:rsid w:val="00853699"/>
    <w:rsid w:val="008546BC"/>
    <w:rsid w:val="0085766C"/>
    <w:rsid w:val="00860B91"/>
    <w:rsid w:val="00865E27"/>
    <w:rsid w:val="00866745"/>
    <w:rsid w:val="00867CDF"/>
    <w:rsid w:val="00867F61"/>
    <w:rsid w:val="0087517B"/>
    <w:rsid w:val="0087525B"/>
    <w:rsid w:val="00876851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557"/>
    <w:rsid w:val="00894670"/>
    <w:rsid w:val="00894759"/>
    <w:rsid w:val="0089491A"/>
    <w:rsid w:val="00894A51"/>
    <w:rsid w:val="00895FB7"/>
    <w:rsid w:val="00896BE0"/>
    <w:rsid w:val="00896D74"/>
    <w:rsid w:val="00896DC4"/>
    <w:rsid w:val="00896FB0"/>
    <w:rsid w:val="00897500"/>
    <w:rsid w:val="0089751B"/>
    <w:rsid w:val="00897843"/>
    <w:rsid w:val="008A106B"/>
    <w:rsid w:val="008A123D"/>
    <w:rsid w:val="008A199B"/>
    <w:rsid w:val="008A48A9"/>
    <w:rsid w:val="008A54E7"/>
    <w:rsid w:val="008A762A"/>
    <w:rsid w:val="008A7D65"/>
    <w:rsid w:val="008B50BF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D0CF4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241"/>
    <w:rsid w:val="0093089D"/>
    <w:rsid w:val="009308B3"/>
    <w:rsid w:val="00933408"/>
    <w:rsid w:val="00933463"/>
    <w:rsid w:val="00933D2A"/>
    <w:rsid w:val="00934086"/>
    <w:rsid w:val="00936332"/>
    <w:rsid w:val="00936B47"/>
    <w:rsid w:val="0093736A"/>
    <w:rsid w:val="0093796E"/>
    <w:rsid w:val="00942F86"/>
    <w:rsid w:val="00944693"/>
    <w:rsid w:val="0094553C"/>
    <w:rsid w:val="00945FAA"/>
    <w:rsid w:val="00946FDD"/>
    <w:rsid w:val="00947312"/>
    <w:rsid w:val="00950DE8"/>
    <w:rsid w:val="0095499E"/>
    <w:rsid w:val="009549E5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6E26"/>
    <w:rsid w:val="00967132"/>
    <w:rsid w:val="0096723F"/>
    <w:rsid w:val="00967C9E"/>
    <w:rsid w:val="00971039"/>
    <w:rsid w:val="00971CEB"/>
    <w:rsid w:val="00971EBD"/>
    <w:rsid w:val="009732C9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5041"/>
    <w:rsid w:val="00985185"/>
    <w:rsid w:val="00986A9A"/>
    <w:rsid w:val="00987370"/>
    <w:rsid w:val="00987696"/>
    <w:rsid w:val="00990A5A"/>
    <w:rsid w:val="00991ABD"/>
    <w:rsid w:val="0099291B"/>
    <w:rsid w:val="00992BB5"/>
    <w:rsid w:val="00994107"/>
    <w:rsid w:val="00997357"/>
    <w:rsid w:val="009A0739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1E33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128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7E77"/>
    <w:rsid w:val="009E2995"/>
    <w:rsid w:val="009E4041"/>
    <w:rsid w:val="009E4086"/>
    <w:rsid w:val="009E4F6C"/>
    <w:rsid w:val="009E6917"/>
    <w:rsid w:val="009E6965"/>
    <w:rsid w:val="009E6E25"/>
    <w:rsid w:val="009E7003"/>
    <w:rsid w:val="009F0488"/>
    <w:rsid w:val="009F1F73"/>
    <w:rsid w:val="009F2B71"/>
    <w:rsid w:val="009F2E8C"/>
    <w:rsid w:val="009F3029"/>
    <w:rsid w:val="009F3274"/>
    <w:rsid w:val="009F383F"/>
    <w:rsid w:val="009F4DAB"/>
    <w:rsid w:val="009F6A86"/>
    <w:rsid w:val="009F6FE9"/>
    <w:rsid w:val="009F7E0D"/>
    <w:rsid w:val="00A00434"/>
    <w:rsid w:val="00A0069C"/>
    <w:rsid w:val="00A0089A"/>
    <w:rsid w:val="00A02367"/>
    <w:rsid w:val="00A02EDB"/>
    <w:rsid w:val="00A02F70"/>
    <w:rsid w:val="00A0566E"/>
    <w:rsid w:val="00A059FA"/>
    <w:rsid w:val="00A06114"/>
    <w:rsid w:val="00A07FC8"/>
    <w:rsid w:val="00A105D7"/>
    <w:rsid w:val="00A11B78"/>
    <w:rsid w:val="00A120A7"/>
    <w:rsid w:val="00A12FE1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518F"/>
    <w:rsid w:val="00A35725"/>
    <w:rsid w:val="00A3676E"/>
    <w:rsid w:val="00A374CB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0C"/>
    <w:rsid w:val="00A51DBF"/>
    <w:rsid w:val="00A53A0A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464"/>
    <w:rsid w:val="00A75FDB"/>
    <w:rsid w:val="00A766F2"/>
    <w:rsid w:val="00A7731D"/>
    <w:rsid w:val="00A7737B"/>
    <w:rsid w:val="00A774FF"/>
    <w:rsid w:val="00A775BA"/>
    <w:rsid w:val="00A824B4"/>
    <w:rsid w:val="00A82BA8"/>
    <w:rsid w:val="00A838F5"/>
    <w:rsid w:val="00A83A94"/>
    <w:rsid w:val="00A83D22"/>
    <w:rsid w:val="00A842CA"/>
    <w:rsid w:val="00A85059"/>
    <w:rsid w:val="00A861F6"/>
    <w:rsid w:val="00A869BF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9721B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5FA1"/>
    <w:rsid w:val="00AB74AE"/>
    <w:rsid w:val="00AC11B1"/>
    <w:rsid w:val="00AC1D2D"/>
    <w:rsid w:val="00AC1E30"/>
    <w:rsid w:val="00AC2C11"/>
    <w:rsid w:val="00AC2DEF"/>
    <w:rsid w:val="00AC442B"/>
    <w:rsid w:val="00AC4D2D"/>
    <w:rsid w:val="00AC4E5C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3D47"/>
    <w:rsid w:val="00AD4E1C"/>
    <w:rsid w:val="00AD4F06"/>
    <w:rsid w:val="00AD5D0D"/>
    <w:rsid w:val="00AD6299"/>
    <w:rsid w:val="00AD65C4"/>
    <w:rsid w:val="00AD6E46"/>
    <w:rsid w:val="00AD6E81"/>
    <w:rsid w:val="00AD6EFB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2C7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7A9"/>
    <w:rsid w:val="00B17E60"/>
    <w:rsid w:val="00B20200"/>
    <w:rsid w:val="00B209F4"/>
    <w:rsid w:val="00B235C1"/>
    <w:rsid w:val="00B251CC"/>
    <w:rsid w:val="00B25B6B"/>
    <w:rsid w:val="00B27075"/>
    <w:rsid w:val="00B3573C"/>
    <w:rsid w:val="00B37E38"/>
    <w:rsid w:val="00B40B6A"/>
    <w:rsid w:val="00B40EF4"/>
    <w:rsid w:val="00B417D4"/>
    <w:rsid w:val="00B41B41"/>
    <w:rsid w:val="00B45C83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1B62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6FDF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F49"/>
    <w:rsid w:val="00BB1FE1"/>
    <w:rsid w:val="00BB2570"/>
    <w:rsid w:val="00BB310D"/>
    <w:rsid w:val="00BB44CC"/>
    <w:rsid w:val="00BB4CDB"/>
    <w:rsid w:val="00BB6154"/>
    <w:rsid w:val="00BB6AA3"/>
    <w:rsid w:val="00BB7404"/>
    <w:rsid w:val="00BC02B8"/>
    <w:rsid w:val="00BC0319"/>
    <w:rsid w:val="00BC37A9"/>
    <w:rsid w:val="00BC3ADF"/>
    <w:rsid w:val="00BC610E"/>
    <w:rsid w:val="00BC71C9"/>
    <w:rsid w:val="00BD0EAF"/>
    <w:rsid w:val="00BD15BD"/>
    <w:rsid w:val="00BD1B3E"/>
    <w:rsid w:val="00BD2150"/>
    <w:rsid w:val="00BD25B6"/>
    <w:rsid w:val="00BD4589"/>
    <w:rsid w:val="00BD493E"/>
    <w:rsid w:val="00BD5878"/>
    <w:rsid w:val="00BD6DC5"/>
    <w:rsid w:val="00BE0DCD"/>
    <w:rsid w:val="00BE2AB9"/>
    <w:rsid w:val="00BE2EA3"/>
    <w:rsid w:val="00BE409F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3EA"/>
    <w:rsid w:val="00BF3A65"/>
    <w:rsid w:val="00BF7622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18B3"/>
    <w:rsid w:val="00C51DE0"/>
    <w:rsid w:val="00C5242A"/>
    <w:rsid w:val="00C524BD"/>
    <w:rsid w:val="00C52804"/>
    <w:rsid w:val="00C603C1"/>
    <w:rsid w:val="00C60E37"/>
    <w:rsid w:val="00C61661"/>
    <w:rsid w:val="00C623A9"/>
    <w:rsid w:val="00C6364C"/>
    <w:rsid w:val="00C648C0"/>
    <w:rsid w:val="00C653A8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19A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FA"/>
    <w:rsid w:val="00C85A97"/>
    <w:rsid w:val="00C86443"/>
    <w:rsid w:val="00C8688B"/>
    <w:rsid w:val="00C86A04"/>
    <w:rsid w:val="00C86E81"/>
    <w:rsid w:val="00C9089E"/>
    <w:rsid w:val="00C94CF3"/>
    <w:rsid w:val="00C96816"/>
    <w:rsid w:val="00CA0D10"/>
    <w:rsid w:val="00CA140C"/>
    <w:rsid w:val="00CA25CC"/>
    <w:rsid w:val="00CA45BD"/>
    <w:rsid w:val="00CA5092"/>
    <w:rsid w:val="00CA56BA"/>
    <w:rsid w:val="00CA62E9"/>
    <w:rsid w:val="00CA6781"/>
    <w:rsid w:val="00CA710C"/>
    <w:rsid w:val="00CA7D2F"/>
    <w:rsid w:val="00CB0D75"/>
    <w:rsid w:val="00CB1869"/>
    <w:rsid w:val="00CB2770"/>
    <w:rsid w:val="00CB2DD8"/>
    <w:rsid w:val="00CB31E9"/>
    <w:rsid w:val="00CB4420"/>
    <w:rsid w:val="00CB4EBF"/>
    <w:rsid w:val="00CB4FCE"/>
    <w:rsid w:val="00CB6179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FD"/>
    <w:rsid w:val="00CF0A95"/>
    <w:rsid w:val="00CF1080"/>
    <w:rsid w:val="00CF21F8"/>
    <w:rsid w:val="00CF45FB"/>
    <w:rsid w:val="00CF6350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BB3"/>
    <w:rsid w:val="00D16F65"/>
    <w:rsid w:val="00D17EC1"/>
    <w:rsid w:val="00D21319"/>
    <w:rsid w:val="00D2159B"/>
    <w:rsid w:val="00D21A95"/>
    <w:rsid w:val="00D21E78"/>
    <w:rsid w:val="00D24E6E"/>
    <w:rsid w:val="00D24EED"/>
    <w:rsid w:val="00D2529F"/>
    <w:rsid w:val="00D26D7D"/>
    <w:rsid w:val="00D301D1"/>
    <w:rsid w:val="00D30593"/>
    <w:rsid w:val="00D31E6B"/>
    <w:rsid w:val="00D3336A"/>
    <w:rsid w:val="00D337DF"/>
    <w:rsid w:val="00D36D01"/>
    <w:rsid w:val="00D36F02"/>
    <w:rsid w:val="00D376A6"/>
    <w:rsid w:val="00D37957"/>
    <w:rsid w:val="00D40ED8"/>
    <w:rsid w:val="00D44665"/>
    <w:rsid w:val="00D44666"/>
    <w:rsid w:val="00D458F6"/>
    <w:rsid w:val="00D45CA0"/>
    <w:rsid w:val="00D468FB"/>
    <w:rsid w:val="00D46A6D"/>
    <w:rsid w:val="00D46C28"/>
    <w:rsid w:val="00D4734A"/>
    <w:rsid w:val="00D47794"/>
    <w:rsid w:val="00D5096F"/>
    <w:rsid w:val="00D50E29"/>
    <w:rsid w:val="00D515A6"/>
    <w:rsid w:val="00D52AAF"/>
    <w:rsid w:val="00D54E72"/>
    <w:rsid w:val="00D56C65"/>
    <w:rsid w:val="00D57448"/>
    <w:rsid w:val="00D6038C"/>
    <w:rsid w:val="00D60A2E"/>
    <w:rsid w:val="00D6111F"/>
    <w:rsid w:val="00D61376"/>
    <w:rsid w:val="00D62A7B"/>
    <w:rsid w:val="00D63792"/>
    <w:rsid w:val="00D63941"/>
    <w:rsid w:val="00D64A28"/>
    <w:rsid w:val="00D66359"/>
    <w:rsid w:val="00D670AA"/>
    <w:rsid w:val="00D67810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726B"/>
    <w:rsid w:val="00D80797"/>
    <w:rsid w:val="00D81DEB"/>
    <w:rsid w:val="00D822FA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0B6F"/>
    <w:rsid w:val="00D935DA"/>
    <w:rsid w:val="00D93C46"/>
    <w:rsid w:val="00D93CD1"/>
    <w:rsid w:val="00D94397"/>
    <w:rsid w:val="00D9719A"/>
    <w:rsid w:val="00D97D68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249A"/>
    <w:rsid w:val="00DB261C"/>
    <w:rsid w:val="00DB2DCC"/>
    <w:rsid w:val="00DB75D5"/>
    <w:rsid w:val="00DC18C9"/>
    <w:rsid w:val="00DC1A31"/>
    <w:rsid w:val="00DC2289"/>
    <w:rsid w:val="00DC2700"/>
    <w:rsid w:val="00DC274D"/>
    <w:rsid w:val="00DC2E38"/>
    <w:rsid w:val="00DC5FF4"/>
    <w:rsid w:val="00DC6A97"/>
    <w:rsid w:val="00DC6C37"/>
    <w:rsid w:val="00DC7554"/>
    <w:rsid w:val="00DC7CCB"/>
    <w:rsid w:val="00DD0DB6"/>
    <w:rsid w:val="00DD2241"/>
    <w:rsid w:val="00DD2783"/>
    <w:rsid w:val="00DD36ED"/>
    <w:rsid w:val="00DD6031"/>
    <w:rsid w:val="00DD6DB7"/>
    <w:rsid w:val="00DD74FA"/>
    <w:rsid w:val="00DE00C5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585"/>
    <w:rsid w:val="00DF0618"/>
    <w:rsid w:val="00DF1133"/>
    <w:rsid w:val="00DF129A"/>
    <w:rsid w:val="00DF4794"/>
    <w:rsid w:val="00E00C9E"/>
    <w:rsid w:val="00E02109"/>
    <w:rsid w:val="00E025F9"/>
    <w:rsid w:val="00E040BF"/>
    <w:rsid w:val="00E04317"/>
    <w:rsid w:val="00E04EA6"/>
    <w:rsid w:val="00E06581"/>
    <w:rsid w:val="00E065D5"/>
    <w:rsid w:val="00E0781E"/>
    <w:rsid w:val="00E10021"/>
    <w:rsid w:val="00E10BB0"/>
    <w:rsid w:val="00E11B34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22BF"/>
    <w:rsid w:val="00E33682"/>
    <w:rsid w:val="00E337CF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221F"/>
    <w:rsid w:val="00E53855"/>
    <w:rsid w:val="00E54557"/>
    <w:rsid w:val="00E55BE5"/>
    <w:rsid w:val="00E55BED"/>
    <w:rsid w:val="00E5635C"/>
    <w:rsid w:val="00E56FFF"/>
    <w:rsid w:val="00E60964"/>
    <w:rsid w:val="00E624CD"/>
    <w:rsid w:val="00E64921"/>
    <w:rsid w:val="00E654F0"/>
    <w:rsid w:val="00E65A10"/>
    <w:rsid w:val="00E661DD"/>
    <w:rsid w:val="00E668EC"/>
    <w:rsid w:val="00E6728D"/>
    <w:rsid w:val="00E70A76"/>
    <w:rsid w:val="00E7140B"/>
    <w:rsid w:val="00E725C6"/>
    <w:rsid w:val="00E731E8"/>
    <w:rsid w:val="00E744AB"/>
    <w:rsid w:val="00E80576"/>
    <w:rsid w:val="00E8089B"/>
    <w:rsid w:val="00E80BDF"/>
    <w:rsid w:val="00E82DDB"/>
    <w:rsid w:val="00E83F1B"/>
    <w:rsid w:val="00E8450B"/>
    <w:rsid w:val="00E84703"/>
    <w:rsid w:val="00E8517D"/>
    <w:rsid w:val="00E86DBE"/>
    <w:rsid w:val="00E878BF"/>
    <w:rsid w:val="00E906D9"/>
    <w:rsid w:val="00E90908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24A1"/>
    <w:rsid w:val="00EA2A4C"/>
    <w:rsid w:val="00EA3635"/>
    <w:rsid w:val="00EA40EE"/>
    <w:rsid w:val="00EA520D"/>
    <w:rsid w:val="00EB0270"/>
    <w:rsid w:val="00EB10F5"/>
    <w:rsid w:val="00EB1596"/>
    <w:rsid w:val="00EB1CB5"/>
    <w:rsid w:val="00EB2BF6"/>
    <w:rsid w:val="00EB300D"/>
    <w:rsid w:val="00EB35D9"/>
    <w:rsid w:val="00EB467E"/>
    <w:rsid w:val="00EB49F0"/>
    <w:rsid w:val="00EB4BB2"/>
    <w:rsid w:val="00EB4E46"/>
    <w:rsid w:val="00EB59E1"/>
    <w:rsid w:val="00EB63F5"/>
    <w:rsid w:val="00EC0671"/>
    <w:rsid w:val="00EC0A06"/>
    <w:rsid w:val="00EC0D8A"/>
    <w:rsid w:val="00EC1F8B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60CB"/>
    <w:rsid w:val="00ED710F"/>
    <w:rsid w:val="00ED7EC8"/>
    <w:rsid w:val="00EE0367"/>
    <w:rsid w:val="00EE240D"/>
    <w:rsid w:val="00EE3A13"/>
    <w:rsid w:val="00EE3E1E"/>
    <w:rsid w:val="00EE4607"/>
    <w:rsid w:val="00EE5A35"/>
    <w:rsid w:val="00EE6ABE"/>
    <w:rsid w:val="00EE6AD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005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960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27428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6EA"/>
    <w:rsid w:val="00F95FDD"/>
    <w:rsid w:val="00F97642"/>
    <w:rsid w:val="00F97BB5"/>
    <w:rsid w:val="00FA1CDF"/>
    <w:rsid w:val="00FA1E73"/>
    <w:rsid w:val="00FA3AB1"/>
    <w:rsid w:val="00FA3B6C"/>
    <w:rsid w:val="00FA3B76"/>
    <w:rsid w:val="00FA40BB"/>
    <w:rsid w:val="00FA4820"/>
    <w:rsid w:val="00FA501C"/>
    <w:rsid w:val="00FA5AAB"/>
    <w:rsid w:val="00FA6C2B"/>
    <w:rsid w:val="00FB06C1"/>
    <w:rsid w:val="00FB1AD9"/>
    <w:rsid w:val="00FB475A"/>
    <w:rsid w:val="00FB481A"/>
    <w:rsid w:val="00FB4B31"/>
    <w:rsid w:val="00FB5F5C"/>
    <w:rsid w:val="00FB68EB"/>
    <w:rsid w:val="00FB6C52"/>
    <w:rsid w:val="00FB6DDD"/>
    <w:rsid w:val="00FC13C9"/>
    <w:rsid w:val="00FC19E5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44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F129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DF129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129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DF129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F129A"/>
    <w:rPr>
      <w:b/>
      <w:bCs/>
    </w:rPr>
  </w:style>
  <w:style w:type="paragraph" w:styleId="ListBullet">
    <w:name w:val="List Bullet"/>
    <w:basedOn w:val="Normal"/>
    <w:rsid w:val="00DF129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F129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F129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F129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F129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F129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F129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F129A"/>
    <w:pPr>
      <w:ind w:left="284"/>
    </w:pPr>
  </w:style>
  <w:style w:type="paragraph" w:customStyle="1" w:styleId="AAFrameAddress">
    <w:name w:val="AA Frame Address"/>
    <w:basedOn w:val="Heading1"/>
    <w:rsid w:val="00DF129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F129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F129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F129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F129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F129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F129A"/>
    <w:pPr>
      <w:ind w:left="851" w:hanging="284"/>
    </w:pPr>
  </w:style>
  <w:style w:type="paragraph" w:styleId="Index4">
    <w:name w:val="index 4"/>
    <w:basedOn w:val="Normal"/>
    <w:next w:val="Normal"/>
    <w:semiHidden/>
    <w:rsid w:val="00DF129A"/>
    <w:pPr>
      <w:ind w:left="1135" w:hanging="284"/>
    </w:pPr>
  </w:style>
  <w:style w:type="paragraph" w:styleId="Index6">
    <w:name w:val="index 6"/>
    <w:basedOn w:val="Normal"/>
    <w:next w:val="Normal"/>
    <w:semiHidden/>
    <w:rsid w:val="00DF129A"/>
    <w:pPr>
      <w:ind w:left="1702" w:hanging="284"/>
    </w:pPr>
  </w:style>
  <w:style w:type="paragraph" w:styleId="Index5">
    <w:name w:val="index 5"/>
    <w:basedOn w:val="Normal"/>
    <w:next w:val="Normal"/>
    <w:semiHidden/>
    <w:rsid w:val="00DF129A"/>
    <w:pPr>
      <w:ind w:left="1418" w:hanging="284"/>
    </w:pPr>
  </w:style>
  <w:style w:type="paragraph" w:styleId="Index7">
    <w:name w:val="index 7"/>
    <w:basedOn w:val="Normal"/>
    <w:next w:val="Normal"/>
    <w:semiHidden/>
    <w:rsid w:val="00DF129A"/>
    <w:pPr>
      <w:ind w:left="1985" w:hanging="284"/>
    </w:pPr>
  </w:style>
  <w:style w:type="paragraph" w:styleId="Index8">
    <w:name w:val="index 8"/>
    <w:basedOn w:val="Normal"/>
    <w:next w:val="Normal"/>
    <w:semiHidden/>
    <w:rsid w:val="00DF129A"/>
    <w:pPr>
      <w:ind w:left="2269" w:hanging="284"/>
    </w:pPr>
  </w:style>
  <w:style w:type="paragraph" w:styleId="Index9">
    <w:name w:val="index 9"/>
    <w:basedOn w:val="Normal"/>
    <w:next w:val="Normal"/>
    <w:semiHidden/>
    <w:rsid w:val="00DF129A"/>
    <w:pPr>
      <w:ind w:left="2552" w:hanging="284"/>
    </w:pPr>
  </w:style>
  <w:style w:type="paragraph" w:styleId="TOC2">
    <w:name w:val="toc 2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F129A"/>
    <w:pPr>
      <w:ind w:left="851"/>
    </w:pPr>
  </w:style>
  <w:style w:type="paragraph" w:styleId="TOC5">
    <w:name w:val="toc 5"/>
    <w:basedOn w:val="Normal"/>
    <w:next w:val="Normal"/>
    <w:semiHidden/>
    <w:rsid w:val="00DF129A"/>
    <w:pPr>
      <w:ind w:left="1134"/>
    </w:pPr>
  </w:style>
  <w:style w:type="paragraph" w:styleId="TOC6">
    <w:name w:val="toc 6"/>
    <w:basedOn w:val="Normal"/>
    <w:next w:val="Normal"/>
    <w:semiHidden/>
    <w:rsid w:val="00DF129A"/>
    <w:pPr>
      <w:ind w:left="1418"/>
    </w:pPr>
  </w:style>
  <w:style w:type="paragraph" w:styleId="TOC7">
    <w:name w:val="toc 7"/>
    <w:basedOn w:val="Normal"/>
    <w:next w:val="Normal"/>
    <w:semiHidden/>
    <w:rsid w:val="00DF129A"/>
    <w:pPr>
      <w:ind w:left="1701"/>
    </w:pPr>
  </w:style>
  <w:style w:type="paragraph" w:styleId="TOC8">
    <w:name w:val="toc 8"/>
    <w:basedOn w:val="Normal"/>
    <w:next w:val="Normal"/>
    <w:semiHidden/>
    <w:rsid w:val="00DF129A"/>
    <w:pPr>
      <w:ind w:left="1985"/>
    </w:pPr>
  </w:style>
  <w:style w:type="paragraph" w:styleId="TOC9">
    <w:name w:val="toc 9"/>
    <w:basedOn w:val="Normal"/>
    <w:next w:val="Normal"/>
    <w:semiHidden/>
    <w:rsid w:val="00DF129A"/>
    <w:pPr>
      <w:ind w:left="2268"/>
    </w:pPr>
  </w:style>
  <w:style w:type="paragraph" w:styleId="TableofFigures">
    <w:name w:val="table of figures"/>
    <w:basedOn w:val="Normal"/>
    <w:next w:val="Normal"/>
    <w:semiHidden/>
    <w:rsid w:val="00DF129A"/>
    <w:pPr>
      <w:ind w:left="567" w:hanging="567"/>
    </w:pPr>
  </w:style>
  <w:style w:type="paragraph" w:styleId="ListBullet5">
    <w:name w:val="List Bullet 5"/>
    <w:basedOn w:val="Normal"/>
    <w:rsid w:val="00DF129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DF129A"/>
    <w:pPr>
      <w:spacing w:after="120"/>
    </w:pPr>
  </w:style>
  <w:style w:type="paragraph" w:styleId="BodyTextFirstIndent">
    <w:name w:val="Body Text First Indent"/>
    <w:basedOn w:val="BodyText"/>
    <w:rsid w:val="00DF129A"/>
    <w:pPr>
      <w:ind w:firstLine="284"/>
    </w:pPr>
  </w:style>
  <w:style w:type="paragraph" w:styleId="BodyTextIndent">
    <w:name w:val="Body Text Indent"/>
    <w:basedOn w:val="Normal"/>
    <w:rsid w:val="00DF129A"/>
    <w:pPr>
      <w:spacing w:after="120"/>
      <w:ind w:left="283"/>
    </w:pPr>
  </w:style>
  <w:style w:type="paragraph" w:styleId="BodyTextFirstIndent2">
    <w:name w:val="Body Text First Indent 2"/>
    <w:basedOn w:val="BodyTextIndent"/>
    <w:rsid w:val="00DF129A"/>
    <w:pPr>
      <w:ind w:left="284" w:firstLine="284"/>
    </w:pPr>
  </w:style>
  <w:style w:type="character" w:styleId="Strong">
    <w:name w:val="Strong"/>
    <w:qFormat/>
    <w:rsid w:val="00DF129A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DF129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F129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F129A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DF129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F129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F129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F129A"/>
    <w:pPr>
      <w:framePr w:h="1054" w:wrap="around" w:y="5920"/>
    </w:pPr>
  </w:style>
  <w:style w:type="paragraph" w:customStyle="1" w:styleId="ReportHeading3">
    <w:name w:val="ReportHeading3"/>
    <w:basedOn w:val="ReportHeading2"/>
    <w:rsid w:val="00DF129A"/>
    <w:pPr>
      <w:framePr w:h="443" w:wrap="around" w:y="8223"/>
    </w:pPr>
  </w:style>
  <w:style w:type="paragraph" w:customStyle="1" w:styleId="a">
    <w:name w:val="¢éÍ¤ÇÒÁ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F129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F129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F129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F12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F129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129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DF129A"/>
  </w:style>
  <w:style w:type="paragraph" w:styleId="BodyText2">
    <w:name w:val="Body Text 2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DF129A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B177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4C05-A375-43A4-BE59-67AE6C51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51</cp:revision>
  <cp:lastPrinted>2020-07-31T03:01:00Z</cp:lastPrinted>
  <dcterms:created xsi:type="dcterms:W3CDTF">2016-04-12T05:55:00Z</dcterms:created>
  <dcterms:modified xsi:type="dcterms:W3CDTF">2020-07-31T03:01:00Z</dcterms:modified>
</cp:coreProperties>
</file>