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9A5" w:rsidRPr="00E83E0A" w:rsidRDefault="00F809A5" w:rsidP="00F809A5">
      <w:pPr>
        <w:pStyle w:val="TOC2"/>
        <w:tabs>
          <w:tab w:val="clear" w:pos="227"/>
          <w:tab w:val="clear" w:pos="454"/>
          <w:tab w:val="clear" w:pos="680"/>
          <w:tab w:val="clear" w:pos="907"/>
          <w:tab w:val="left" w:pos="540"/>
        </w:tabs>
        <w:spacing w:before="0" w:line="260" w:lineRule="atLeast"/>
        <w:jc w:val="both"/>
        <w:rPr>
          <w:sz w:val="22"/>
          <w:szCs w:val="22"/>
        </w:rPr>
      </w:pPr>
      <w:r w:rsidRPr="00E83E0A">
        <w:rPr>
          <w:sz w:val="22"/>
          <w:szCs w:val="22"/>
        </w:rPr>
        <w:t>1.</w:t>
      </w:r>
      <w:r w:rsidRPr="00E83E0A">
        <w:rPr>
          <w:sz w:val="22"/>
          <w:szCs w:val="22"/>
        </w:rPr>
        <w:tab/>
        <w:t>GENERAL</w:t>
      </w: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Smart Concrete Public Company Limited, “the </w:t>
      </w:r>
      <w:r>
        <w:rPr>
          <w:rFonts w:cs="Times New Roman"/>
          <w:sz w:val="22"/>
          <w:szCs w:val="22"/>
        </w:rPr>
        <w:t>Company”, wa</w:t>
      </w:r>
      <w:r w:rsidRPr="00950096">
        <w:rPr>
          <w:rFonts w:cs="Times New Roman"/>
          <w:sz w:val="22"/>
          <w:szCs w:val="22"/>
        </w:rPr>
        <w:t>s incorporated in Thailand</w:t>
      </w:r>
      <w:r>
        <w:rPr>
          <w:rFonts w:cs="Times New Roman"/>
          <w:sz w:val="22"/>
          <w:szCs w:val="22"/>
        </w:rPr>
        <w:t xml:space="preserve"> and </w:t>
      </w:r>
      <w:r w:rsidRPr="00950096">
        <w:rPr>
          <w:rFonts w:cs="Times New Roman"/>
          <w:sz w:val="22"/>
          <w:szCs w:val="22"/>
        </w:rPr>
        <w:t xml:space="preserve">has its registered office at 11 Moo 9 </w:t>
      </w:r>
      <w:proofErr w:type="spellStart"/>
      <w:r w:rsidRPr="00950096">
        <w:rPr>
          <w:rFonts w:cs="Times New Roman"/>
          <w:sz w:val="22"/>
          <w:szCs w:val="22"/>
        </w:rPr>
        <w:t>Banbung-Klaeng</w:t>
      </w:r>
      <w:proofErr w:type="spellEnd"/>
      <w:r w:rsidRPr="00950096">
        <w:rPr>
          <w:rFonts w:cs="Times New Roman"/>
          <w:sz w:val="22"/>
          <w:szCs w:val="22"/>
        </w:rPr>
        <w:t xml:space="preserve"> Road, </w:t>
      </w:r>
      <w:proofErr w:type="spellStart"/>
      <w:r w:rsidRPr="00950096">
        <w:rPr>
          <w:rFonts w:cs="Times New Roman"/>
          <w:sz w:val="22"/>
          <w:szCs w:val="22"/>
        </w:rPr>
        <w:t>Tambol</w:t>
      </w:r>
      <w:proofErr w:type="spellEnd"/>
      <w:r w:rsidRPr="00950096">
        <w:rPr>
          <w:rFonts w:cs="Times New Roman"/>
          <w:sz w:val="22"/>
          <w:szCs w:val="22"/>
        </w:rPr>
        <w:t xml:space="preserve"> </w:t>
      </w:r>
      <w:proofErr w:type="spellStart"/>
      <w:r w:rsidRPr="00950096">
        <w:rPr>
          <w:rFonts w:cs="Times New Roman"/>
          <w:sz w:val="22"/>
          <w:szCs w:val="22"/>
        </w:rPr>
        <w:t>Nong</w:t>
      </w:r>
      <w:proofErr w:type="spellEnd"/>
      <w:r w:rsidRPr="00950096">
        <w:rPr>
          <w:rFonts w:cs="Times New Roman"/>
          <w:sz w:val="22"/>
          <w:szCs w:val="22"/>
        </w:rPr>
        <w:t xml:space="preserve">-Irun, </w:t>
      </w:r>
      <w:proofErr w:type="spellStart"/>
      <w:r w:rsidRPr="00950096">
        <w:rPr>
          <w:rFonts w:cs="Times New Roman"/>
          <w:sz w:val="22"/>
          <w:szCs w:val="22"/>
        </w:rPr>
        <w:t>Amphur</w:t>
      </w:r>
      <w:proofErr w:type="spellEnd"/>
      <w:r w:rsidRPr="00950096">
        <w:rPr>
          <w:rFonts w:cs="Times New Roman"/>
          <w:sz w:val="22"/>
          <w:szCs w:val="22"/>
        </w:rPr>
        <w:t xml:space="preserve"> </w:t>
      </w:r>
      <w:proofErr w:type="spellStart"/>
      <w:r w:rsidRPr="00950096">
        <w:rPr>
          <w:rFonts w:cs="Times New Roman"/>
          <w:sz w:val="22"/>
          <w:szCs w:val="22"/>
        </w:rPr>
        <w:t>Banbung</w:t>
      </w:r>
      <w:proofErr w:type="spellEnd"/>
      <w:r w:rsidRPr="00950096">
        <w:rPr>
          <w:rFonts w:cs="Times New Roman"/>
          <w:sz w:val="22"/>
          <w:szCs w:val="22"/>
        </w:rPr>
        <w:t xml:space="preserve">, </w:t>
      </w:r>
      <w:proofErr w:type="spellStart"/>
      <w:proofErr w:type="gramStart"/>
      <w:r w:rsidRPr="00950096">
        <w:rPr>
          <w:rFonts w:cs="Times New Roman"/>
          <w:sz w:val="22"/>
          <w:szCs w:val="22"/>
        </w:rPr>
        <w:t>Chonburi</w:t>
      </w:r>
      <w:proofErr w:type="spellEnd"/>
      <w:proofErr w:type="gramEnd"/>
      <w:r w:rsidRPr="00950096">
        <w:rPr>
          <w:rFonts w:cs="Times New Roman"/>
          <w:sz w:val="22"/>
          <w:szCs w:val="22"/>
        </w:rPr>
        <w:t>.</w:t>
      </w:r>
      <w:r>
        <w:rPr>
          <w:rFonts w:cs="Times New Roman"/>
          <w:sz w:val="22"/>
          <w:szCs w:val="22"/>
        </w:rPr>
        <w:t xml:space="preserve"> </w:t>
      </w:r>
      <w:r>
        <w:rPr>
          <w:sz w:val="22"/>
          <w:szCs w:val="22"/>
        </w:rPr>
        <w:t>The Company was registered as the listed entity in the Market for Alternative Investment (“</w:t>
      </w:r>
      <w:proofErr w:type="spellStart"/>
      <w:r>
        <w:rPr>
          <w:sz w:val="22"/>
          <w:szCs w:val="22"/>
        </w:rPr>
        <w:t>mai</w:t>
      </w:r>
      <w:proofErr w:type="spellEnd"/>
      <w:r>
        <w:rPr>
          <w:sz w:val="22"/>
          <w:szCs w:val="22"/>
        </w:rPr>
        <w:t>”) on October 2, 2014.</w:t>
      </w: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162FAD" w:rsidRPr="00950096"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 xml:space="preserve">The </w:t>
      </w:r>
      <w:r w:rsidR="00E126A7">
        <w:rPr>
          <w:rFonts w:cs="Times New Roman"/>
          <w:sz w:val="22"/>
          <w:szCs w:val="22"/>
        </w:rPr>
        <w:t>parent company</w:t>
      </w:r>
      <w:r>
        <w:rPr>
          <w:rFonts w:cs="Times New Roman"/>
          <w:sz w:val="22"/>
          <w:szCs w:val="22"/>
        </w:rPr>
        <w:t xml:space="preserve"> is </w:t>
      </w:r>
      <w:proofErr w:type="spellStart"/>
      <w:r>
        <w:rPr>
          <w:rFonts w:cs="Times New Roman"/>
          <w:sz w:val="22"/>
          <w:szCs w:val="22"/>
        </w:rPr>
        <w:t>Chonburi</w:t>
      </w:r>
      <w:proofErr w:type="spellEnd"/>
      <w:r>
        <w:rPr>
          <w:rFonts w:cs="Times New Roman"/>
          <w:sz w:val="22"/>
          <w:szCs w:val="22"/>
        </w:rPr>
        <w:t xml:space="preserve"> Concrete Product Public Company Limited, incorporated in Thailand (direct and indirect shareholdings </w:t>
      </w:r>
      <w:proofErr w:type="spellStart"/>
      <w:r>
        <w:rPr>
          <w:rFonts w:cs="Times New Roman"/>
          <w:sz w:val="22"/>
          <w:szCs w:val="22"/>
        </w:rPr>
        <w:t>totalling</w:t>
      </w:r>
      <w:proofErr w:type="spellEnd"/>
      <w:r>
        <w:rPr>
          <w:rFonts w:cs="Times New Roman"/>
          <w:sz w:val="22"/>
          <w:szCs w:val="22"/>
        </w:rPr>
        <w:t xml:space="preserve"> 73.13%).</w:t>
      </w:r>
    </w:p>
    <w:p w:rsidR="00162FAD" w:rsidRPr="00950096"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imes New Roman"/>
          <w:sz w:val="22"/>
          <w:szCs w:val="22"/>
        </w:rPr>
      </w:pPr>
    </w:p>
    <w:p w:rsidR="00162FAD" w:rsidRPr="00595A63"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950096">
        <w:rPr>
          <w:rFonts w:cs="Times New Roman"/>
          <w:sz w:val="22"/>
          <w:szCs w:val="22"/>
        </w:rPr>
        <w:t xml:space="preserve">The Company is </w:t>
      </w:r>
      <w:r>
        <w:rPr>
          <w:rFonts w:cs="Times New Roman"/>
          <w:sz w:val="22"/>
          <w:szCs w:val="22"/>
        </w:rPr>
        <w:t xml:space="preserve">principally </w:t>
      </w:r>
      <w:r w:rsidRPr="00950096">
        <w:rPr>
          <w:rFonts w:cs="Times New Roman"/>
          <w:sz w:val="22"/>
          <w:szCs w:val="22"/>
        </w:rPr>
        <w:t xml:space="preserve">engaged in manufacturing and </w:t>
      </w:r>
      <w:r>
        <w:rPr>
          <w:rFonts w:cs="Times New Roman"/>
          <w:sz w:val="22"/>
          <w:szCs w:val="22"/>
        </w:rPr>
        <w:t>distribution</w:t>
      </w:r>
      <w:r w:rsidRPr="00950096">
        <w:rPr>
          <w:rFonts w:cs="Times New Roman"/>
          <w:sz w:val="22"/>
          <w:szCs w:val="22"/>
        </w:rPr>
        <w:t xml:space="preserve"> of</w:t>
      </w:r>
      <w:r>
        <w:rPr>
          <w:rFonts w:cs="Times New Roman"/>
          <w:sz w:val="22"/>
          <w:szCs w:val="22"/>
        </w:rPr>
        <w:t xml:space="preserve"> </w:t>
      </w:r>
      <w:r w:rsidRPr="00950096">
        <w:rPr>
          <w:rFonts w:cs="Times New Roman"/>
          <w:sz w:val="22"/>
          <w:szCs w:val="22"/>
        </w:rPr>
        <w:t xml:space="preserve">autoclaved aerated concrete block </w:t>
      </w:r>
      <w:r>
        <w:rPr>
          <w:rFonts w:cs="Times New Roman"/>
          <w:sz w:val="22"/>
          <w:szCs w:val="22"/>
        </w:rPr>
        <w:t xml:space="preserve">products </w:t>
      </w:r>
      <w:r w:rsidRPr="00950096">
        <w:rPr>
          <w:rFonts w:cs="Times New Roman"/>
          <w:sz w:val="22"/>
          <w:szCs w:val="22"/>
        </w:rPr>
        <w:t>for use in construction.</w:t>
      </w:r>
      <w:r>
        <w:rPr>
          <w:rFonts w:cs="Times New Roman"/>
          <w:sz w:val="22"/>
          <w:szCs w:val="22"/>
        </w:rPr>
        <w:t xml:space="preserve"> </w:t>
      </w:r>
    </w:p>
    <w:p w:rsidR="005D41EC" w:rsidRPr="00162FAD" w:rsidRDefault="005D41EC" w:rsidP="005D41EC">
      <w:pPr>
        <w:tabs>
          <w:tab w:val="clear" w:pos="454"/>
          <w:tab w:val="left" w:pos="0"/>
        </w:tabs>
        <w:jc w:val="both"/>
        <w:rPr>
          <w:sz w:val="22"/>
          <w:szCs w:val="22"/>
        </w:rPr>
      </w:pPr>
    </w:p>
    <w:p w:rsidR="00BA22FC" w:rsidRDefault="00BA22FC" w:rsidP="005D41EC">
      <w:pPr>
        <w:tabs>
          <w:tab w:val="clear" w:pos="454"/>
          <w:tab w:val="left" w:pos="0"/>
        </w:tabs>
        <w:jc w:val="both"/>
        <w:rPr>
          <w:sz w:val="22"/>
          <w:szCs w:val="22"/>
        </w:rPr>
      </w:pPr>
    </w:p>
    <w:p w:rsidR="000F40AB" w:rsidRPr="00E83E0A"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rFonts w:cs="Times New Roman"/>
          <w:b/>
          <w:bCs/>
          <w:sz w:val="22"/>
          <w:szCs w:val="22"/>
        </w:rPr>
        <w:t>2.</w:t>
      </w:r>
      <w:r w:rsidRPr="00E83E0A">
        <w:rPr>
          <w:rFonts w:cs="Times New Roman"/>
          <w:b/>
          <w:bCs/>
          <w:sz w:val="22"/>
          <w:szCs w:val="22"/>
        </w:rPr>
        <w:tab/>
        <w:t xml:space="preserve">BASIS FOR PREPARATION OF INTERIM FINANCIAL INFORMATION </w:t>
      </w:r>
    </w:p>
    <w:p w:rsidR="006C5E3D" w:rsidRDefault="006C5E3D"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p>
    <w:p w:rsidR="00162FAD" w:rsidRPr="009A060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w:t>
      </w:r>
      <w:r>
        <w:rPr>
          <w:rFonts w:cs="Times New Roman"/>
          <w:sz w:val="22"/>
          <w:szCs w:val="22"/>
        </w:rPr>
        <w:t xml:space="preserve"> </w:t>
      </w:r>
      <w:proofErr w:type="gramStart"/>
      <w:r>
        <w:rPr>
          <w:rFonts w:cs="Times New Roman"/>
          <w:sz w:val="22"/>
          <w:szCs w:val="22"/>
        </w:rPr>
        <w:t xml:space="preserve">and </w:t>
      </w:r>
      <w:r w:rsidRPr="00D034D6">
        <w:rPr>
          <w:rFonts w:cs="Times New Roman"/>
          <w:sz w:val="22"/>
          <w:szCs w:val="22"/>
        </w:rPr>
        <w:t xml:space="preserve"> in</w:t>
      </w:r>
      <w:proofErr w:type="gramEnd"/>
      <w:r w:rsidRPr="00D034D6">
        <w:rPr>
          <w:rFonts w:cs="Times New Roman"/>
          <w:sz w:val="22"/>
          <w:szCs w:val="22"/>
        </w:rPr>
        <w:t xml:space="preserve"> accordance with </w:t>
      </w:r>
      <w:r>
        <w:rPr>
          <w:rFonts w:cs="Times New Roman"/>
          <w:sz w:val="22"/>
          <w:szCs w:val="22"/>
        </w:rPr>
        <w:t xml:space="preserve">the </w:t>
      </w:r>
      <w:r w:rsidRPr="00D034D6">
        <w:rPr>
          <w:rFonts w:cs="Times New Roman"/>
          <w:sz w:val="22"/>
          <w:szCs w:val="22"/>
        </w:rPr>
        <w:t>Thai Accounting Standard</w:t>
      </w:r>
      <w:r>
        <w:rPr>
          <w:rFonts w:cs="Times New Roman"/>
          <w:sz w:val="22"/>
          <w:szCs w:val="22"/>
        </w:rPr>
        <w:t xml:space="preserve">  No. 34</w:t>
      </w:r>
      <w:r w:rsidRPr="00D034D6">
        <w:rPr>
          <w:rFonts w:cs="Times New Roman"/>
          <w:sz w:val="22"/>
          <w:szCs w:val="22"/>
        </w:rPr>
        <w:t xml:space="preserve"> </w:t>
      </w:r>
      <w:r>
        <w:rPr>
          <w:rFonts w:cs="Times New Roman"/>
          <w:sz w:val="22"/>
          <w:szCs w:val="22"/>
        </w:rPr>
        <w:t>(revised 2019) “</w:t>
      </w:r>
      <w:r w:rsidRPr="009C532E">
        <w:rPr>
          <w:rFonts w:cs="Times New Roman"/>
          <w:sz w:val="22"/>
          <w:szCs w:val="22"/>
        </w:rPr>
        <w:t>Interim Financial Reporting</w:t>
      </w:r>
      <w:r>
        <w:rPr>
          <w:rFonts w:cs="Times New Roman"/>
          <w:sz w:val="22"/>
          <w:szCs w:val="22"/>
        </w:rPr>
        <w:t xml:space="preserve">” including </w:t>
      </w:r>
      <w:r w:rsidRPr="00D034D6">
        <w:rPr>
          <w:rFonts w:cs="Times New Roman"/>
          <w:sz w:val="22"/>
          <w:szCs w:val="22"/>
        </w:rPr>
        <w:t xml:space="preserve"> interpretations and guidelines promulgated by the</w:t>
      </w:r>
      <w:r>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(“TFAC”), </w:t>
      </w:r>
      <w:r w:rsidRPr="00D034D6">
        <w:rPr>
          <w:rFonts w:cs="Times New Roman"/>
          <w:sz w:val="22"/>
          <w:szCs w:val="22"/>
        </w:rPr>
        <w:t>applicable rules and regulations of the Securities and Exchange Commission</w:t>
      </w:r>
      <w:r>
        <w:rPr>
          <w:rFonts w:cs="Times New Roman"/>
          <w:sz w:val="22"/>
          <w:szCs w:val="22"/>
        </w:rPr>
        <w:t>, and applicable announcements of the Department of Business Development.</w:t>
      </w:r>
    </w:p>
    <w:p w:rsidR="00162FAD" w:rsidRPr="00D034D6"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162FAD" w:rsidRDefault="00162FAD" w:rsidP="00162FAD">
      <w:pPr>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Pr>
          <w:rFonts w:cs="Times New Roman"/>
          <w:sz w:val="22"/>
          <w:szCs w:val="22"/>
        </w:rPr>
        <w:t>the year ended December 31, 2019</w:t>
      </w:r>
      <w:r w:rsidRPr="00F83C2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201</w:t>
      </w:r>
      <w:r>
        <w:rPr>
          <w:rFonts w:cs="Times New Roman"/>
          <w:sz w:val="22"/>
          <w:szCs w:val="22"/>
        </w:rPr>
        <w:t>9</w:t>
      </w:r>
      <w:r w:rsidRPr="00F83C27">
        <w:rPr>
          <w:rFonts w:cs="Times New Roman"/>
          <w:sz w:val="22"/>
          <w:szCs w:val="22"/>
        </w:rPr>
        <w:t>.</w:t>
      </w: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F83C27">
        <w:rPr>
          <w:rFonts w:cs="Times New Roman"/>
          <w:sz w:val="22"/>
          <w:szCs w:val="22"/>
        </w:rPr>
        <w:t>For convenience of the readers, an English translation of the interim financial information is prepared from the Thai language interim</w:t>
      </w:r>
      <w:r w:rsidRPr="0003463D">
        <w:rPr>
          <w:rFonts w:cs="Times New Roman"/>
          <w:sz w:val="22"/>
          <w:szCs w:val="22"/>
        </w:rPr>
        <w:t xml:space="preserve"> financial information that is issued for domestic financial reporting purposes.</w:t>
      </w:r>
    </w:p>
    <w:p w:rsidR="00162FAD" w:rsidRPr="00950096"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highlight w:val="yellow"/>
          <w:u w:val="single"/>
        </w:rPr>
      </w:pPr>
      <w:r>
        <w:rPr>
          <w:sz w:val="22"/>
          <w:szCs w:val="22"/>
        </w:rPr>
        <w:t>Starting from January 1, 2020</w:t>
      </w:r>
      <w:r w:rsidRPr="00BA0380">
        <w:rPr>
          <w:sz w:val="22"/>
          <w:szCs w:val="22"/>
        </w:rPr>
        <w:t>, the Company</w:t>
      </w:r>
      <w:r>
        <w:rPr>
          <w:rFonts w:cs="Arial"/>
          <w:sz w:val="22"/>
          <w:szCs w:val="22"/>
        </w:rPr>
        <w:t xml:space="preserve"> </w:t>
      </w:r>
      <w:r>
        <w:rPr>
          <w:sz w:val="22"/>
          <w:szCs w:val="22"/>
        </w:rPr>
        <w:t>has</w:t>
      </w:r>
      <w:r w:rsidRPr="00BA0380">
        <w:rPr>
          <w:sz w:val="22"/>
          <w:szCs w:val="22"/>
        </w:rPr>
        <w:t xml:space="preserve"> adopted Thai Accounting Standards (TAS)</w:t>
      </w:r>
      <w:r>
        <w:rPr>
          <w:sz w:val="22"/>
          <w:szCs w:val="22"/>
        </w:rPr>
        <w:t xml:space="preserve"> and</w:t>
      </w:r>
      <w:r w:rsidRPr="00BA0380">
        <w:rPr>
          <w:sz w:val="22"/>
          <w:szCs w:val="22"/>
        </w:rPr>
        <w:t xml:space="preserve"> Thai Financial Reporting Standards (TFRS)</w:t>
      </w:r>
      <w:r>
        <w:rPr>
          <w:sz w:val="22"/>
          <w:szCs w:val="22"/>
        </w:rPr>
        <w:t xml:space="preserve"> as well as</w:t>
      </w:r>
      <w:r w:rsidRPr="00BA0380">
        <w:rPr>
          <w:sz w:val="22"/>
          <w:szCs w:val="22"/>
        </w:rPr>
        <w:t xml:space="preserve"> Thai Accou</w:t>
      </w:r>
      <w:r>
        <w:rPr>
          <w:sz w:val="22"/>
          <w:szCs w:val="22"/>
        </w:rPr>
        <w:t xml:space="preserve">nting Interpretation (TSIC), </w:t>
      </w:r>
      <w:r w:rsidRPr="00BA0380">
        <w:rPr>
          <w:sz w:val="22"/>
          <w:szCs w:val="22"/>
        </w:rPr>
        <w:t xml:space="preserve"> Thai Financial Reporting Interpretation (TFRIC</w:t>
      </w:r>
      <w:r w:rsidRPr="00E045FF">
        <w:rPr>
          <w:sz w:val="22"/>
          <w:szCs w:val="22"/>
        </w:rPr>
        <w:t>)</w:t>
      </w:r>
      <w:r>
        <w:rPr>
          <w:sz w:val="22"/>
          <w:szCs w:val="22"/>
        </w:rPr>
        <w:t xml:space="preserve"> and accounting guidance</w:t>
      </w:r>
      <w:r w:rsidRPr="00E045FF">
        <w:rPr>
          <w:sz w:val="22"/>
          <w:szCs w:val="22"/>
        </w:rPr>
        <w:t xml:space="preserve">, </w:t>
      </w:r>
      <w:r w:rsidRPr="00E045FF">
        <w:rPr>
          <w:rFonts w:cs="Times New Roman"/>
          <w:sz w:val="22"/>
          <w:szCs w:val="22"/>
        </w:rPr>
        <w:t>issued</w:t>
      </w:r>
      <w:r w:rsidRPr="00E045FF">
        <w:rPr>
          <w:sz w:val="22"/>
          <w:szCs w:val="22"/>
        </w:rPr>
        <w:t xml:space="preserve"> and revised by </w:t>
      </w:r>
      <w:r>
        <w:rPr>
          <w:sz w:val="22"/>
          <w:szCs w:val="22"/>
        </w:rPr>
        <w:t>TFAC</w:t>
      </w:r>
      <w:r w:rsidRPr="00E045FF">
        <w:rPr>
          <w:sz w:val="22"/>
          <w:szCs w:val="22"/>
        </w:rPr>
        <w:t>, which became effective from the accounting period sta</w:t>
      </w:r>
      <w:r>
        <w:rPr>
          <w:sz w:val="22"/>
          <w:szCs w:val="22"/>
        </w:rPr>
        <w:t>rting on or after January 1, 2020</w:t>
      </w:r>
      <w:r w:rsidRPr="00E045FF">
        <w:rPr>
          <w:sz w:val="22"/>
          <w:szCs w:val="22"/>
        </w:rPr>
        <w:t xml:space="preserve">. The aforesaid adoption of </w:t>
      </w:r>
      <w:r>
        <w:rPr>
          <w:sz w:val="22"/>
          <w:szCs w:val="22"/>
        </w:rPr>
        <w:t xml:space="preserve">newly </w:t>
      </w:r>
      <w:r w:rsidRPr="00E045FF">
        <w:rPr>
          <w:sz w:val="22"/>
          <w:szCs w:val="22"/>
        </w:rPr>
        <w:t>issued and revis</w:t>
      </w:r>
      <w:r>
        <w:rPr>
          <w:sz w:val="22"/>
          <w:szCs w:val="22"/>
        </w:rPr>
        <w:t>ed TAS and TFRS as well as TSIC,</w:t>
      </w:r>
      <w:r w:rsidRPr="00E045FF">
        <w:rPr>
          <w:sz w:val="22"/>
          <w:szCs w:val="22"/>
        </w:rPr>
        <w:t xml:space="preserve"> TFRIC</w:t>
      </w:r>
      <w:r>
        <w:rPr>
          <w:sz w:val="22"/>
          <w:szCs w:val="22"/>
        </w:rPr>
        <w:t xml:space="preserve"> and accounting guidance</w:t>
      </w:r>
      <w:r w:rsidRPr="00E045FF">
        <w:rPr>
          <w:sz w:val="22"/>
          <w:szCs w:val="22"/>
        </w:rPr>
        <w:t xml:space="preserve"> </w:t>
      </w:r>
      <w:r w:rsidRPr="00AC1DF9">
        <w:rPr>
          <w:rFonts w:cs="Arial"/>
          <w:sz w:val="22"/>
          <w:szCs w:val="22"/>
        </w:rPr>
        <w:t>did not have any material effect on the Company, except:</w:t>
      </w: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highlight w:val="yellow"/>
          <w:u w:val="single"/>
        </w:rPr>
      </w:pP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highlight w:val="yellow"/>
          <w:u w:val="single"/>
        </w:rPr>
      </w:pPr>
    </w:p>
    <w:p w:rsidR="00162FAD" w:rsidRPr="00AA0E9E"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u w:val="single"/>
        </w:rPr>
      </w:pPr>
      <w:r w:rsidRPr="005A0E1E">
        <w:rPr>
          <w:rFonts w:cs="Times New Roman"/>
          <w:i/>
          <w:iCs/>
          <w:sz w:val="22"/>
          <w:szCs w:val="22"/>
          <w:u w:val="single"/>
        </w:rPr>
        <w:t>TFRS 9 and other related standards</w:t>
      </w:r>
    </w:p>
    <w:p w:rsidR="00162FAD" w:rsidRPr="00AA0E9E" w:rsidRDefault="00162FAD" w:rsidP="00162FAD">
      <w:pPr>
        <w:pStyle w:val="NoSpacing"/>
        <w:jc w:val="thaiDistribute"/>
        <w:rPr>
          <w:rFonts w:cs="Times New Roman"/>
          <w:sz w:val="22"/>
          <w:szCs w:val="22"/>
        </w:rPr>
      </w:pPr>
    </w:p>
    <w:p w:rsidR="00162FAD" w:rsidRPr="00AA0E9E" w:rsidRDefault="00162FAD" w:rsidP="00162FAD">
      <w:pPr>
        <w:pStyle w:val="NoSpacing"/>
        <w:jc w:val="thaiDistribute"/>
        <w:rPr>
          <w:rFonts w:cs="Times New Roman"/>
          <w:sz w:val="22"/>
          <w:szCs w:val="22"/>
        </w:rPr>
      </w:pPr>
      <w:r w:rsidRPr="00AA0E9E">
        <w:rPr>
          <w:rFonts w:cs="Times New Roman"/>
          <w:sz w:val="22"/>
          <w:szCs w:val="22"/>
        </w:rPr>
        <w:t>TFRS 9 specifies the methods that the entity shall classify and measure its financial assets, financial liabilities, and contracts to purchase or sell the non-financial items. TFRS 9 is divided into the following three parts:</w:t>
      </w:r>
    </w:p>
    <w:p w:rsidR="00162FAD" w:rsidRPr="00AA0E9E" w:rsidRDefault="00162FAD" w:rsidP="00162FAD">
      <w:pPr>
        <w:pStyle w:val="NoSpacing"/>
        <w:jc w:val="thaiDistribute"/>
        <w:rPr>
          <w:rFonts w:cs="Times New Roman"/>
          <w:sz w:val="22"/>
          <w:szCs w:val="22"/>
        </w:rPr>
      </w:pPr>
    </w:p>
    <w:p w:rsidR="00162FAD" w:rsidRPr="00AA0E9E" w:rsidRDefault="00162FAD" w:rsidP="00162FAD">
      <w:pPr>
        <w:pStyle w:val="NoSpacing"/>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Classification and measurement</w:t>
      </w:r>
    </w:p>
    <w:p w:rsidR="00162FAD" w:rsidRPr="00AA0E9E" w:rsidRDefault="00162FAD" w:rsidP="00162FAD">
      <w:pPr>
        <w:pStyle w:val="NoSpacing"/>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Impairment</w:t>
      </w:r>
    </w:p>
    <w:p w:rsidR="00162FAD" w:rsidRPr="00AA0E9E" w:rsidRDefault="00162FAD" w:rsidP="00162FAD">
      <w:pPr>
        <w:pStyle w:val="NoSpacing"/>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Hedge accounting</w:t>
      </w:r>
    </w:p>
    <w:p w:rsidR="00162FAD" w:rsidRPr="00AA0E9E" w:rsidRDefault="00162FAD" w:rsidP="00162FAD">
      <w:pPr>
        <w:pStyle w:val="NoSpacing"/>
        <w:jc w:val="thaiDistribute"/>
        <w:rPr>
          <w:rFonts w:cs="Times New Roman"/>
          <w:sz w:val="22"/>
          <w:szCs w:val="22"/>
        </w:rPr>
      </w:pPr>
    </w:p>
    <w:p w:rsidR="00162FAD" w:rsidRPr="00AA0E9E" w:rsidRDefault="00162FAD" w:rsidP="00162FAD">
      <w:pPr>
        <w:pStyle w:val="NoSpacing"/>
        <w:jc w:val="thaiDistribute"/>
        <w:rPr>
          <w:rFonts w:cs="Times New Roman"/>
          <w:sz w:val="22"/>
          <w:szCs w:val="22"/>
        </w:rPr>
      </w:pPr>
      <w:r w:rsidRPr="00AA0E9E">
        <w:rPr>
          <w:rFonts w:cs="Times New Roman"/>
          <w:sz w:val="22"/>
          <w:szCs w:val="22"/>
        </w:rPr>
        <w:lastRenderedPageBreak/>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162FAD" w:rsidRPr="00A3682E" w:rsidRDefault="00162FAD" w:rsidP="00162FAD">
      <w:pPr>
        <w:pStyle w:val="NoSpacing"/>
        <w:jc w:val="thaiDistribute"/>
        <w:rPr>
          <w:rFonts w:cs="Times New Roman"/>
          <w:sz w:val="22"/>
          <w:szCs w:val="22"/>
          <w:cs/>
        </w:rPr>
      </w:pPr>
    </w:p>
    <w:p w:rsidR="00162FAD" w:rsidRPr="00AA0E9E" w:rsidRDefault="00162FAD" w:rsidP="00162FAD">
      <w:pPr>
        <w:pStyle w:val="NoSpacing"/>
        <w:jc w:val="thaiDistribute"/>
        <w:rPr>
          <w:rFonts w:cs="Times New Roman"/>
          <w:sz w:val="22"/>
          <w:szCs w:val="22"/>
        </w:rPr>
      </w:pPr>
      <w:r w:rsidRPr="00AA0E9E">
        <w:rPr>
          <w:rFonts w:cs="Times New Roman"/>
          <w:sz w:val="22"/>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162FAD" w:rsidRPr="00AA0E9E" w:rsidRDefault="00162FAD" w:rsidP="00162FAD">
      <w:pPr>
        <w:pStyle w:val="NoSpacing"/>
        <w:jc w:val="thaiDistribute"/>
        <w:rPr>
          <w:rFonts w:cs="Times New Roman"/>
          <w:sz w:val="22"/>
          <w:szCs w:val="22"/>
        </w:rPr>
      </w:pPr>
    </w:p>
    <w:p w:rsidR="00162FAD" w:rsidRDefault="00162FAD" w:rsidP="00162FAD">
      <w:pPr>
        <w:pStyle w:val="NoSpacing"/>
        <w:jc w:val="thaiDistribute"/>
        <w:rPr>
          <w:rFonts w:cs="Times New Roman"/>
          <w:sz w:val="22"/>
          <w:szCs w:val="22"/>
        </w:rPr>
      </w:pPr>
      <w:r w:rsidRPr="00AA0E9E">
        <w:rPr>
          <w:rFonts w:cs="Times New Roman"/>
          <w:sz w:val="22"/>
          <w:szCs w:val="22"/>
        </w:rPr>
        <w:t>Impairment loss (previously referred to as provision for doubtful account for certain items in the financial statements) from the expected credit loss of financial assets shall be recognized under General approach in the following stages:</w:t>
      </w:r>
    </w:p>
    <w:p w:rsidR="00162FAD" w:rsidRPr="00AA0E9E" w:rsidRDefault="00162FAD" w:rsidP="00162FAD">
      <w:pPr>
        <w:pStyle w:val="NoSpacing"/>
        <w:jc w:val="thaiDistribute"/>
        <w:rPr>
          <w:rFonts w:cs="Times New Roman"/>
          <w:sz w:val="22"/>
          <w:szCs w:val="22"/>
        </w:rPr>
      </w:pPr>
    </w:p>
    <w:p w:rsidR="00162FAD" w:rsidRDefault="00162FAD" w:rsidP="00162FAD">
      <w:pPr>
        <w:pStyle w:val="NoSpacing"/>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1 (performing): the 12-month expected credit loss shall be recognized in profit or loss. Interest income (if any) shall be calculated base on gross carrying amount without netting the allowance for expected credit loss.</w:t>
      </w:r>
    </w:p>
    <w:p w:rsidR="00162FAD" w:rsidRPr="00AA0E9E" w:rsidRDefault="00162FAD" w:rsidP="00162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rsidR="00162FAD" w:rsidRDefault="00162FAD" w:rsidP="00162FAD">
      <w:pPr>
        <w:pStyle w:val="NoSpacing"/>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2 (under-performing): upon significant rise in credit risk and not being at low level, the entity shall recognize the full lifetime expected credit loss in profit or loss. Interest income (if any) shall be calculated based on the same principle to Stage 1.</w:t>
      </w:r>
    </w:p>
    <w:p w:rsidR="00162FAD" w:rsidRPr="00AA0E9E" w:rsidRDefault="00162FAD" w:rsidP="00162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rsidR="00162FAD" w:rsidRPr="00AA0E9E" w:rsidRDefault="00162FAD" w:rsidP="00162FAD">
      <w:pPr>
        <w:pStyle w:val="NoSpacing"/>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3 (credit-impaired): upon significant rise in credit risk of financial asset that is considered as credit impaired, the entity shall recognize the full lifetime expected credit loss in profit or loss. Interest income (if any) shall be calculated base on gross carrying amount net of the allowance for impairment.</w:t>
      </w:r>
    </w:p>
    <w:p w:rsidR="00162FAD" w:rsidRPr="00AA0E9E" w:rsidRDefault="00162FAD" w:rsidP="00162FAD">
      <w:pPr>
        <w:pStyle w:val="NoSpacing"/>
        <w:jc w:val="thaiDistribute"/>
        <w:rPr>
          <w:rFonts w:cs="Times New Roman"/>
          <w:sz w:val="22"/>
          <w:szCs w:val="22"/>
        </w:rPr>
      </w:pPr>
    </w:p>
    <w:p w:rsidR="00162FAD" w:rsidRPr="00AA0E9E" w:rsidRDefault="00162FAD" w:rsidP="00162FAD">
      <w:pPr>
        <w:pStyle w:val="NoSpacing"/>
        <w:jc w:val="thaiDistribute"/>
        <w:rPr>
          <w:rFonts w:cs="Times New Roman"/>
          <w:sz w:val="22"/>
          <w:szCs w:val="22"/>
        </w:rPr>
      </w:pPr>
      <w:r>
        <w:rPr>
          <w:rFonts w:cs="Times New Roman"/>
          <w:sz w:val="22"/>
          <w:szCs w:val="22"/>
        </w:rPr>
        <w:t>For trade receivables</w:t>
      </w:r>
      <w:r w:rsidRPr="00AA0E9E">
        <w:rPr>
          <w:rFonts w:cs="Times New Roman"/>
          <w:sz w:val="22"/>
          <w:szCs w:val="22"/>
        </w:rPr>
        <w:t xml:space="preserve"> and contract assets, the entity is able to adopt Simplified approach by recognizing the full lifetime expected credit loss for financial assets considered under the aforesaid stages 1, 2 and 3. In consideration and measurement of expected credit loss for both General approach and Simplified approach, the historical credit loss shall be combined with the forward looking information.</w:t>
      </w:r>
    </w:p>
    <w:p w:rsidR="00162FAD" w:rsidRPr="00AA0E9E" w:rsidRDefault="00162FAD" w:rsidP="00162FAD">
      <w:pPr>
        <w:pStyle w:val="NoSpacing"/>
        <w:jc w:val="thaiDistribute"/>
        <w:rPr>
          <w:rFonts w:cs="Times New Roman"/>
          <w:sz w:val="22"/>
          <w:szCs w:val="22"/>
        </w:rPr>
      </w:pPr>
    </w:p>
    <w:p w:rsidR="00162FAD" w:rsidRPr="00AA0E9E" w:rsidRDefault="00162FAD" w:rsidP="00162FAD">
      <w:pPr>
        <w:pStyle w:val="NoSpacing"/>
        <w:jc w:val="thaiDistribute"/>
        <w:rPr>
          <w:rFonts w:cs="Times New Roman"/>
          <w:sz w:val="22"/>
          <w:szCs w:val="22"/>
        </w:rPr>
      </w:pPr>
      <w:r w:rsidRPr="00AA0E9E">
        <w:rPr>
          <w:rFonts w:cs="Times New Roman"/>
          <w:sz w:val="22"/>
          <w:szCs w:val="22"/>
        </w:rPr>
        <w:t>Hedge accounting is purposed for reflecting the impacts in the financial statements that are caused in risk management activities using the financial instruments on management of exposures to the risks and such risks shall affect profit or loss and/or other comprehensive income. TFRS 9 specifies the relationships and related accounting treatment of hedge accounting into three categories i.e. fair value hedge, cash flows hedge, and hedge of net investment in foreign entity. There is no effect on the Company from this part about hedge accounting.</w:t>
      </w:r>
    </w:p>
    <w:p w:rsidR="00162FAD" w:rsidRDefault="00162FAD" w:rsidP="00162FAD">
      <w:pPr>
        <w:pStyle w:val="NoSpacing"/>
        <w:jc w:val="thaiDistribute"/>
        <w:rPr>
          <w:rFonts w:cstheme="minorBidi"/>
          <w:sz w:val="22"/>
          <w:szCs w:val="22"/>
        </w:rPr>
      </w:pPr>
    </w:p>
    <w:p w:rsidR="00162FAD" w:rsidRPr="00AA0E9E" w:rsidRDefault="00162FAD" w:rsidP="00162FAD">
      <w:pPr>
        <w:pStyle w:val="NoSpacing"/>
        <w:jc w:val="thaiDistribute"/>
        <w:rPr>
          <w:rFonts w:cs="Times New Roman"/>
          <w:sz w:val="22"/>
          <w:szCs w:val="22"/>
        </w:rPr>
      </w:pPr>
      <w:r w:rsidRPr="00AA0E9E">
        <w:rPr>
          <w:rFonts w:cs="Times New Roman"/>
          <w:sz w:val="22"/>
          <w:szCs w:val="22"/>
        </w:rPr>
        <w:t>Thus, TFRS 9 affects the Company</w:t>
      </w:r>
      <w:r>
        <w:rPr>
          <w:rFonts w:cs="Times New Roman"/>
          <w:sz w:val="22"/>
          <w:szCs w:val="22"/>
        </w:rPr>
        <w:t xml:space="preserve"> </w:t>
      </w:r>
      <w:r w:rsidRPr="00AA0E9E">
        <w:rPr>
          <w:rFonts w:cs="Times New Roman"/>
          <w:sz w:val="22"/>
          <w:szCs w:val="22"/>
        </w:rPr>
        <w:t>to classify and measure its financial assets and financial liabilities in statement of financial position for each of the periods ended in 2020 as well as recognizing impairment for the expected credit loss of financial assets with respect to the aforesaid principle which is briefly summarized below:</w:t>
      </w:r>
    </w:p>
    <w:p w:rsidR="00162FAD" w:rsidRDefault="00162FAD" w:rsidP="00162FAD">
      <w:pPr>
        <w:pStyle w:val="NoSpacing"/>
        <w:jc w:val="thaiDistribute"/>
        <w:rPr>
          <w:rFonts w:cs="Times New Roman"/>
          <w:i/>
          <w:iCs/>
          <w:sz w:val="22"/>
          <w:szCs w:val="22"/>
        </w:rPr>
      </w:pP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rPr>
      </w:pPr>
      <w:r>
        <w:rPr>
          <w:rFonts w:cs="Times New Roman"/>
          <w:i/>
          <w:iCs/>
          <w:sz w:val="22"/>
          <w:szCs w:val="22"/>
        </w:rPr>
        <w:br w:type="page"/>
      </w:r>
    </w:p>
    <w:p w:rsidR="00162FAD" w:rsidRPr="00AA0E9E" w:rsidRDefault="00162FAD" w:rsidP="00162FAD">
      <w:pPr>
        <w:pStyle w:val="NoSpacing"/>
        <w:jc w:val="thaiDistribute"/>
        <w:rPr>
          <w:rFonts w:cs="Times New Roman"/>
          <w:i/>
          <w:iCs/>
          <w:sz w:val="22"/>
          <w:szCs w:val="22"/>
        </w:rPr>
      </w:pPr>
      <w:r w:rsidRPr="00AA0E9E">
        <w:rPr>
          <w:rFonts w:cs="Times New Roman"/>
          <w:i/>
          <w:iCs/>
          <w:sz w:val="22"/>
          <w:szCs w:val="22"/>
        </w:rPr>
        <w:lastRenderedPageBreak/>
        <w:t>Classification and measurement</w:t>
      </w:r>
    </w:p>
    <w:p w:rsidR="00162FAD" w:rsidRDefault="00162FAD" w:rsidP="00162FAD">
      <w:pPr>
        <w:pStyle w:val="NoSpacing"/>
        <w:jc w:val="thaiDistribute"/>
        <w:rPr>
          <w:rFonts w:cs="Times New Roman"/>
          <w:sz w:val="22"/>
          <w:szCs w:val="22"/>
        </w:rPr>
      </w:pPr>
    </w:p>
    <w:p w:rsidR="00162FAD" w:rsidRPr="00AA0E9E" w:rsidRDefault="00162FAD" w:rsidP="00162FAD">
      <w:pPr>
        <w:pStyle w:val="NoSpacing"/>
        <w:jc w:val="thaiDistribute"/>
        <w:rPr>
          <w:rFonts w:cs="Times New Roman"/>
          <w:sz w:val="22"/>
          <w:szCs w:val="22"/>
        </w:rPr>
      </w:pPr>
      <w:r w:rsidRPr="00AA0E9E">
        <w:rPr>
          <w:rFonts w:cs="Times New Roman"/>
          <w:sz w:val="22"/>
          <w:szCs w:val="22"/>
        </w:rPr>
        <w:t>Assets classified and measured at amortized cost</w:t>
      </w:r>
    </w:p>
    <w:p w:rsidR="00162FAD" w:rsidRPr="00C146DC" w:rsidRDefault="00162FAD" w:rsidP="00162FAD">
      <w:pPr>
        <w:pStyle w:val="NoSpacing"/>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Cash and cash equivalents</w:t>
      </w:r>
    </w:p>
    <w:p w:rsidR="00162FAD" w:rsidRPr="00C146DC" w:rsidRDefault="00162FAD" w:rsidP="00162FAD">
      <w:pPr>
        <w:pStyle w:val="NoSpacing"/>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Trade receivables</w:t>
      </w:r>
    </w:p>
    <w:p w:rsidR="00162FAD" w:rsidRPr="00AA0E9E" w:rsidRDefault="00162FAD" w:rsidP="00162FAD">
      <w:pPr>
        <w:pStyle w:val="NoSpacing"/>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C676F">
        <w:rPr>
          <w:rFonts w:cs="Times New Roman"/>
          <w:sz w:val="22"/>
          <w:szCs w:val="22"/>
        </w:rPr>
        <w:t>Other receivable</w:t>
      </w:r>
      <w:r>
        <w:rPr>
          <w:rFonts w:cs="Times New Roman"/>
          <w:sz w:val="22"/>
          <w:szCs w:val="22"/>
        </w:rPr>
        <w:t>s (including advances and refundable deposits or guarantees but not including prepaid expenses)</w:t>
      </w:r>
    </w:p>
    <w:p w:rsidR="00162FAD" w:rsidRDefault="00162FAD" w:rsidP="00162FAD">
      <w:pPr>
        <w:pStyle w:val="NoSpacing"/>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 xml:space="preserve">Deposits at financial institutions under pledge </w:t>
      </w:r>
    </w:p>
    <w:p w:rsidR="00162FAD" w:rsidRPr="00AA0E9E" w:rsidRDefault="00162FAD" w:rsidP="00162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rsidR="00162FAD" w:rsidRDefault="00162FAD" w:rsidP="00162FAD">
      <w:pPr>
        <w:pStyle w:val="NoSpacing"/>
        <w:jc w:val="thaiDistribute"/>
        <w:rPr>
          <w:rFonts w:cs="Times New Roman"/>
          <w:sz w:val="22"/>
          <w:szCs w:val="22"/>
        </w:rPr>
      </w:pPr>
      <w:r w:rsidRPr="00166665">
        <w:rPr>
          <w:rFonts w:cs="Times New Roman"/>
          <w:sz w:val="22"/>
          <w:szCs w:val="22"/>
        </w:rPr>
        <w:t>Assets classified and measured at fair value through other comprehensive income</w:t>
      </w:r>
      <w:r>
        <w:rPr>
          <w:rFonts w:cs="Times New Roman"/>
          <w:sz w:val="22"/>
          <w:szCs w:val="22"/>
        </w:rPr>
        <w:t xml:space="preserve"> - none</w:t>
      </w:r>
    </w:p>
    <w:p w:rsidR="00162FAD" w:rsidRDefault="00162FAD" w:rsidP="00162FAD">
      <w:pPr>
        <w:pStyle w:val="NoSpacing"/>
        <w:jc w:val="thaiDistribute"/>
        <w:rPr>
          <w:rFonts w:cs="Times New Roman"/>
          <w:sz w:val="22"/>
          <w:szCs w:val="22"/>
        </w:rPr>
      </w:pPr>
    </w:p>
    <w:p w:rsidR="00162FAD" w:rsidRPr="00C146DC" w:rsidRDefault="00162FAD" w:rsidP="00162FAD">
      <w:pPr>
        <w:pStyle w:val="NoSpacing"/>
        <w:jc w:val="thaiDistribute"/>
        <w:rPr>
          <w:rFonts w:cs="Times New Roman"/>
          <w:sz w:val="22"/>
          <w:szCs w:val="22"/>
        </w:rPr>
      </w:pPr>
      <w:r w:rsidRPr="00C146DC">
        <w:rPr>
          <w:rFonts w:cs="Times New Roman"/>
          <w:sz w:val="22"/>
          <w:szCs w:val="22"/>
        </w:rPr>
        <w:t>Assets classified and measured at fair value through profit or loss</w:t>
      </w:r>
    </w:p>
    <w:p w:rsidR="00162FAD" w:rsidRDefault="00162FAD" w:rsidP="00162FAD">
      <w:pPr>
        <w:pStyle w:val="NoSpacing"/>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Current investment</w:t>
      </w:r>
    </w:p>
    <w:p w:rsidR="00162FAD" w:rsidRPr="00C10686" w:rsidRDefault="00162FAD" w:rsidP="00162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rsidR="00162FAD" w:rsidRPr="00C146DC" w:rsidRDefault="00162FAD" w:rsidP="00162FAD">
      <w:pPr>
        <w:pStyle w:val="NoSpacing"/>
        <w:jc w:val="thaiDistribute"/>
        <w:rPr>
          <w:rFonts w:cs="Times New Roman"/>
          <w:sz w:val="22"/>
          <w:szCs w:val="22"/>
        </w:rPr>
      </w:pPr>
      <w:r w:rsidRPr="00C146DC">
        <w:rPr>
          <w:rFonts w:cs="Times New Roman"/>
          <w:sz w:val="22"/>
          <w:szCs w:val="22"/>
        </w:rPr>
        <w:t>Liabilities classified and measured at amortized cost</w:t>
      </w:r>
    </w:p>
    <w:p w:rsidR="00162FAD" w:rsidRDefault="00162FAD" w:rsidP="00162FAD">
      <w:pPr>
        <w:pStyle w:val="NoSpacing"/>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S</w:t>
      </w:r>
      <w:r w:rsidRPr="00C146DC">
        <w:rPr>
          <w:rFonts w:cs="Times New Roman"/>
          <w:sz w:val="22"/>
          <w:szCs w:val="22"/>
        </w:rPr>
        <w:t>hort-term borrow</w:t>
      </w:r>
      <w:r>
        <w:rPr>
          <w:rFonts w:cs="Times New Roman"/>
          <w:sz w:val="22"/>
          <w:szCs w:val="22"/>
        </w:rPr>
        <w:t xml:space="preserve">ings </w:t>
      </w:r>
    </w:p>
    <w:p w:rsidR="00162FAD" w:rsidRDefault="00162FAD" w:rsidP="00162FAD">
      <w:pPr>
        <w:pStyle w:val="NoSpacing"/>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Trade payables</w:t>
      </w:r>
    </w:p>
    <w:p w:rsidR="00162FAD" w:rsidRPr="009115A7" w:rsidRDefault="00162FAD" w:rsidP="00162FAD">
      <w:pPr>
        <w:pStyle w:val="NoSpacing"/>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9115A7">
        <w:rPr>
          <w:rFonts w:cs="Times New Roman"/>
          <w:sz w:val="22"/>
          <w:szCs w:val="22"/>
        </w:rPr>
        <w:t>O</w:t>
      </w:r>
      <w:r>
        <w:rPr>
          <w:rFonts w:cs="Times New Roman"/>
          <w:sz w:val="22"/>
          <w:szCs w:val="22"/>
        </w:rPr>
        <w:t>ther payables (including accruals but not including advances receive from sales</w:t>
      </w:r>
      <w:r w:rsidRPr="009115A7">
        <w:rPr>
          <w:rFonts w:cs="Times New Roman"/>
          <w:sz w:val="22"/>
          <w:szCs w:val="22"/>
        </w:rPr>
        <w:t>)</w:t>
      </w:r>
    </w:p>
    <w:p w:rsidR="00162FAD" w:rsidRDefault="00162FAD" w:rsidP="00162FAD">
      <w:pPr>
        <w:pStyle w:val="NoSpacing"/>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L</w:t>
      </w:r>
      <w:r>
        <w:rPr>
          <w:rFonts w:cs="Times New Roman"/>
          <w:sz w:val="22"/>
          <w:szCs w:val="22"/>
        </w:rPr>
        <w:t>ease l</w:t>
      </w:r>
      <w:r w:rsidRPr="00C146DC">
        <w:rPr>
          <w:rFonts w:cs="Times New Roman"/>
          <w:sz w:val="22"/>
          <w:szCs w:val="22"/>
        </w:rPr>
        <w:t>iab</w:t>
      </w:r>
      <w:r>
        <w:rPr>
          <w:rFonts w:cs="Times New Roman"/>
          <w:sz w:val="22"/>
          <w:szCs w:val="22"/>
        </w:rPr>
        <w:t>ility</w:t>
      </w:r>
    </w:p>
    <w:p w:rsidR="00162FAD" w:rsidRPr="00C146DC" w:rsidRDefault="00162FAD" w:rsidP="00162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rsidR="00162FAD" w:rsidRPr="00C146DC" w:rsidRDefault="00162FAD" w:rsidP="00162FAD">
      <w:pPr>
        <w:pStyle w:val="NoSpacing"/>
        <w:jc w:val="thaiDistribute"/>
        <w:rPr>
          <w:rFonts w:cs="Times New Roman"/>
          <w:sz w:val="22"/>
          <w:szCs w:val="22"/>
        </w:rPr>
      </w:pPr>
      <w:r w:rsidRPr="00C146DC">
        <w:rPr>
          <w:rFonts w:cs="Times New Roman"/>
          <w:sz w:val="22"/>
          <w:szCs w:val="22"/>
        </w:rPr>
        <w:t>Liabilities classified and measured at fair value through profit or loss</w:t>
      </w:r>
      <w:r>
        <w:rPr>
          <w:rFonts w:cs="Times New Roman"/>
          <w:sz w:val="22"/>
          <w:szCs w:val="22"/>
        </w:rPr>
        <w:t xml:space="preserve"> - none</w:t>
      </w:r>
    </w:p>
    <w:p w:rsidR="00162FAD" w:rsidRPr="007C2767" w:rsidRDefault="00162FAD" w:rsidP="00162FAD">
      <w:pPr>
        <w:pStyle w:val="NoSpacing"/>
        <w:jc w:val="thaiDistribute"/>
        <w:rPr>
          <w:rFonts w:cs="Times New Roman"/>
          <w:sz w:val="22"/>
          <w:szCs w:val="22"/>
          <w:cs/>
        </w:rPr>
      </w:pPr>
    </w:p>
    <w:p w:rsidR="00162FAD" w:rsidRPr="00AA0E9E" w:rsidRDefault="00162FAD" w:rsidP="00162FAD">
      <w:pPr>
        <w:pStyle w:val="NoSpacing"/>
        <w:jc w:val="thaiDistribute"/>
        <w:rPr>
          <w:rFonts w:cs="Times New Roman"/>
          <w:sz w:val="22"/>
          <w:szCs w:val="22"/>
        </w:rPr>
      </w:pPr>
      <w:r w:rsidRPr="00AA0E9E">
        <w:rPr>
          <w:rFonts w:cs="Times New Roman"/>
          <w:sz w:val="22"/>
          <w:szCs w:val="22"/>
        </w:rPr>
        <w:t>As at December 31, 2019, there was no material effect from measurement of financial assets and financial liabilities with respect to the aforesaid principle. In addition, no restatement on the figures of comparative information of previous periods has been made in relation to classification and measurement because the Company exercised the option of modified retrospective adjustment by recognizing the cumulative effect from the first-time adoption of TFRS 9 at the date of initial application (January 1, 2020).</w:t>
      </w:r>
    </w:p>
    <w:p w:rsidR="00162FAD" w:rsidRPr="00B20356" w:rsidRDefault="00162FAD" w:rsidP="00162FAD">
      <w:pPr>
        <w:pStyle w:val="NoSpacing"/>
        <w:jc w:val="thaiDistribute"/>
        <w:rPr>
          <w:rFonts w:cstheme="minorBidi"/>
          <w:sz w:val="22"/>
          <w:szCs w:val="22"/>
          <w:cs/>
        </w:rPr>
      </w:pPr>
    </w:p>
    <w:p w:rsidR="00162FAD" w:rsidRPr="00AA0E9E" w:rsidRDefault="00162FAD" w:rsidP="00162FAD">
      <w:pPr>
        <w:pStyle w:val="NoSpacing"/>
        <w:jc w:val="thaiDistribute"/>
        <w:rPr>
          <w:rFonts w:cs="Times New Roman"/>
          <w:i/>
          <w:iCs/>
          <w:sz w:val="22"/>
          <w:szCs w:val="22"/>
        </w:rPr>
      </w:pPr>
      <w:r w:rsidRPr="00AA0E9E">
        <w:rPr>
          <w:rFonts w:cs="Times New Roman"/>
          <w:i/>
          <w:iCs/>
          <w:sz w:val="22"/>
          <w:szCs w:val="22"/>
        </w:rPr>
        <w:t>Impairment</w:t>
      </w:r>
    </w:p>
    <w:p w:rsidR="00162FAD" w:rsidRPr="007C2155" w:rsidRDefault="00162FAD" w:rsidP="00162FAD">
      <w:pPr>
        <w:pStyle w:val="NoSpacing"/>
        <w:jc w:val="thaiDistribute"/>
        <w:rPr>
          <w:rFonts w:cstheme="minorBidi"/>
          <w:sz w:val="22"/>
          <w:szCs w:val="22"/>
          <w:cs/>
        </w:rPr>
      </w:pPr>
    </w:p>
    <w:p w:rsidR="00162FAD" w:rsidRPr="00AA0E9E" w:rsidRDefault="00162FAD" w:rsidP="00162FAD">
      <w:pPr>
        <w:pStyle w:val="NoSpacing"/>
        <w:jc w:val="thaiDistribute"/>
        <w:rPr>
          <w:rFonts w:cs="Times New Roman"/>
          <w:sz w:val="22"/>
          <w:szCs w:val="22"/>
        </w:rPr>
      </w:pPr>
      <w:r>
        <w:rPr>
          <w:rFonts w:cs="Times New Roman"/>
          <w:sz w:val="22"/>
          <w:szCs w:val="22"/>
        </w:rPr>
        <w:t>For several receivables</w:t>
      </w:r>
      <w:r w:rsidRPr="00AA0E9E">
        <w:rPr>
          <w:rFonts w:cs="Times New Roman"/>
          <w:sz w:val="22"/>
          <w:szCs w:val="22"/>
        </w:rPr>
        <w:t>, the Company categorized the population by focusing on aging balance information whereby the past records were captured for historical credit loss</w:t>
      </w:r>
      <w:r>
        <w:rPr>
          <w:rFonts w:cs="Times New Roman"/>
          <w:sz w:val="22"/>
          <w:szCs w:val="22"/>
        </w:rPr>
        <w:t>.</w:t>
      </w:r>
      <w:r w:rsidRPr="00AA0E9E">
        <w:rPr>
          <w:rFonts w:cs="Times New Roman"/>
          <w:sz w:val="22"/>
          <w:szCs w:val="22"/>
        </w:rPr>
        <w:t xml:space="preserve"> However, the Company has exercised certain mitigating measure indica</w:t>
      </w:r>
      <w:r>
        <w:rPr>
          <w:rFonts w:cs="Times New Roman"/>
          <w:sz w:val="22"/>
          <w:szCs w:val="22"/>
        </w:rPr>
        <w:t xml:space="preserve">ted in the accounting guidance </w:t>
      </w:r>
      <w:r w:rsidRPr="00AA0E9E">
        <w:rPr>
          <w:rFonts w:cs="Times New Roman"/>
          <w:sz w:val="22"/>
          <w:szCs w:val="22"/>
        </w:rPr>
        <w:t>Temporary Mitigating Policies for Alternative Accounting on the Effects from Pa</w:t>
      </w:r>
      <w:r>
        <w:rPr>
          <w:rFonts w:cs="Times New Roman"/>
          <w:sz w:val="22"/>
          <w:szCs w:val="22"/>
        </w:rPr>
        <w:t xml:space="preserve">ndemic Situation of the </w:t>
      </w:r>
      <w:proofErr w:type="spellStart"/>
      <w:r>
        <w:rPr>
          <w:rFonts w:cs="Times New Roman"/>
          <w:sz w:val="22"/>
          <w:szCs w:val="22"/>
        </w:rPr>
        <w:t>Coronavirus</w:t>
      </w:r>
      <w:proofErr w:type="spellEnd"/>
      <w:r>
        <w:rPr>
          <w:rFonts w:cs="Times New Roman"/>
          <w:sz w:val="22"/>
          <w:szCs w:val="22"/>
        </w:rPr>
        <w:t xml:space="preserve"> 2019 (COVID-19)</w:t>
      </w:r>
      <w:r w:rsidRPr="00AA0E9E">
        <w:rPr>
          <w:rFonts w:cs="Times New Roman"/>
          <w:sz w:val="22"/>
          <w:szCs w:val="22"/>
        </w:rPr>
        <w:t>, issued by TFAC in April 2020. Such mitigating measure relates to exception from combining the forward looking information as part of consideration and measurement of the expected credit loss.</w:t>
      </w:r>
    </w:p>
    <w:p w:rsidR="00162FAD" w:rsidRPr="00AA0E9E" w:rsidRDefault="00162FAD" w:rsidP="00162FAD">
      <w:pPr>
        <w:pStyle w:val="NoSpacing"/>
        <w:jc w:val="thaiDistribute"/>
        <w:rPr>
          <w:rFonts w:cs="Times New Roman"/>
          <w:sz w:val="22"/>
          <w:szCs w:val="22"/>
        </w:rPr>
      </w:pPr>
    </w:p>
    <w:p w:rsidR="00162FAD" w:rsidRPr="001D3C15" w:rsidRDefault="00162FAD" w:rsidP="00162FAD">
      <w:pPr>
        <w:pStyle w:val="NoSpacing"/>
        <w:jc w:val="thaiDistribute"/>
        <w:rPr>
          <w:rFonts w:cs="Times New Roman"/>
          <w:sz w:val="22"/>
          <w:szCs w:val="22"/>
        </w:rPr>
      </w:pPr>
      <w:r>
        <w:rPr>
          <w:rFonts w:cs="Times New Roman"/>
          <w:sz w:val="22"/>
          <w:szCs w:val="22"/>
        </w:rPr>
        <w:t>For c</w:t>
      </w:r>
      <w:r w:rsidRPr="00F83F58">
        <w:rPr>
          <w:rFonts w:cs="Times New Roman"/>
          <w:sz w:val="22"/>
          <w:szCs w:val="22"/>
        </w:rPr>
        <w:t>urrent investment is investment in equity marketable securities</w:t>
      </w:r>
      <w:r>
        <w:rPr>
          <w:rFonts w:cs="Times New Roman"/>
          <w:sz w:val="22"/>
          <w:szCs w:val="22"/>
        </w:rPr>
        <w:t>,</w:t>
      </w:r>
      <w:r w:rsidRPr="00F83F58">
        <w:rPr>
          <w:rFonts w:cs="Times New Roman"/>
          <w:sz w:val="22"/>
          <w:szCs w:val="22"/>
        </w:rPr>
        <w:t xml:space="preserve"> which</w:t>
      </w:r>
      <w:r w:rsidRPr="00F83F58">
        <w:rPr>
          <w:rFonts w:ascii="Tahoma" w:hAnsi="Tahoma" w:cs="Tahoma"/>
          <w:color w:val="000000"/>
          <w:sz w:val="20"/>
          <w:szCs w:val="20"/>
        </w:rPr>
        <w:t xml:space="preserve"> </w:t>
      </w:r>
      <w:r w:rsidRPr="00F83F58">
        <w:rPr>
          <w:rFonts w:cs="Times New Roman"/>
          <w:color w:val="000000"/>
          <w:sz w:val="22"/>
          <w:szCs w:val="22"/>
        </w:rPr>
        <w:t>are being suspended</w:t>
      </w:r>
      <w:r w:rsidRPr="00F83F58">
        <w:rPr>
          <w:rFonts w:cs="Times New Roman"/>
          <w:sz w:val="22"/>
          <w:szCs w:val="22"/>
        </w:rPr>
        <w:t xml:space="preserve"> </w:t>
      </w:r>
      <w:r w:rsidR="00DE6257">
        <w:rPr>
          <w:rFonts w:cs="Times New Roman"/>
          <w:sz w:val="22"/>
          <w:szCs w:val="22"/>
        </w:rPr>
        <w:t>on trade, as at June 30</w:t>
      </w:r>
      <w:r w:rsidRPr="001D3C15">
        <w:rPr>
          <w:rFonts w:cs="Times New Roman"/>
          <w:sz w:val="22"/>
          <w:szCs w:val="22"/>
        </w:rPr>
        <w:t>, 2020, the Company has exercised certain mitigating measure indicated in the accounting guidance for Temporary Mitigating Policies for Alternative Accounting on the Effects from Pandemic Situation of the Corona Virus 2019 (COVID-19), issued by TFAC in April 2020. Such mitigating measure relates to exception that such investment is able to be measured at the fair value as at January 1, 2020.</w:t>
      </w: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z w:val="22"/>
          <w:szCs w:val="22"/>
        </w:rPr>
      </w:pPr>
      <w:r w:rsidRPr="001D3C15">
        <w:rPr>
          <w:rFonts w:cs="Times New Roman"/>
          <w:sz w:val="22"/>
          <w:szCs w:val="22"/>
        </w:rPr>
        <w:br w:type="page"/>
      </w:r>
    </w:p>
    <w:p w:rsidR="00162FAD" w:rsidRPr="007C2155" w:rsidRDefault="00162FAD" w:rsidP="00162FAD">
      <w:pPr>
        <w:pStyle w:val="NoSpacing"/>
        <w:jc w:val="thaiDistribute"/>
        <w:rPr>
          <w:rFonts w:cstheme="minorBidi"/>
          <w:i/>
          <w:iCs/>
          <w:sz w:val="22"/>
          <w:szCs w:val="22"/>
          <w:u w:val="single"/>
          <w:cs/>
        </w:rPr>
      </w:pPr>
      <w:r w:rsidRPr="00470F8F">
        <w:rPr>
          <w:rFonts w:cs="Times New Roman"/>
          <w:sz w:val="22"/>
          <w:szCs w:val="22"/>
        </w:rPr>
        <w:lastRenderedPageBreak/>
        <w:t>As at December 31, 2019</w:t>
      </w:r>
      <w:proofErr w:type="gramStart"/>
      <w:r w:rsidRPr="00470F8F">
        <w:rPr>
          <w:rFonts w:cs="Times New Roman"/>
          <w:sz w:val="22"/>
          <w:szCs w:val="22"/>
        </w:rPr>
        <w:t xml:space="preserve">, </w:t>
      </w:r>
      <w:r>
        <w:rPr>
          <w:rFonts w:cs="Times New Roman"/>
          <w:sz w:val="22"/>
          <w:szCs w:val="22"/>
        </w:rPr>
        <w:t xml:space="preserve"> </w:t>
      </w:r>
      <w:r w:rsidRPr="00470F8F">
        <w:rPr>
          <w:rFonts w:cs="Times New Roman"/>
          <w:sz w:val="22"/>
          <w:szCs w:val="22"/>
        </w:rPr>
        <w:t>the</w:t>
      </w:r>
      <w:proofErr w:type="gramEnd"/>
      <w:r w:rsidRPr="00470F8F">
        <w:rPr>
          <w:rFonts w:cs="Times New Roman"/>
          <w:sz w:val="22"/>
          <w:szCs w:val="22"/>
        </w:rPr>
        <w:t xml:space="preserve"> effect of impairment from the expected credit loss of the account “Trade receivables” increased from the pr</w:t>
      </w:r>
      <w:r>
        <w:rPr>
          <w:rFonts w:cs="Times New Roman"/>
          <w:sz w:val="22"/>
          <w:szCs w:val="22"/>
        </w:rPr>
        <w:t>eviously reported balance amounting to approximately Baht 0.22 million. There is no significant</w:t>
      </w:r>
      <w:r w:rsidRPr="00AA0E9E">
        <w:rPr>
          <w:rFonts w:cs="Times New Roman"/>
          <w:sz w:val="22"/>
          <w:szCs w:val="22"/>
        </w:rPr>
        <w:t xml:space="preserve"> effect on the Company</w:t>
      </w:r>
      <w:r>
        <w:rPr>
          <w:rFonts w:cs="Times New Roman"/>
          <w:sz w:val="22"/>
          <w:szCs w:val="22"/>
        </w:rPr>
        <w:t>’s financial statement.</w:t>
      </w:r>
      <w:r w:rsidRPr="00AA0E9E">
        <w:rPr>
          <w:rFonts w:cs="Times New Roman"/>
          <w:sz w:val="22"/>
          <w:szCs w:val="22"/>
        </w:rPr>
        <w:t xml:space="preserve"> </w:t>
      </w:r>
    </w:p>
    <w:p w:rsidR="00162FAD" w:rsidRDefault="00162FAD" w:rsidP="00162FAD">
      <w:pPr>
        <w:pStyle w:val="NoSpacing"/>
        <w:jc w:val="thaiDistribute"/>
        <w:rPr>
          <w:rFonts w:cs="Times New Roman"/>
          <w:i/>
          <w:iCs/>
          <w:sz w:val="22"/>
          <w:szCs w:val="22"/>
          <w:u w:val="single"/>
        </w:rPr>
      </w:pPr>
    </w:p>
    <w:p w:rsidR="00162FAD" w:rsidRPr="00AA0E9E" w:rsidRDefault="00162FAD" w:rsidP="00162FAD">
      <w:pPr>
        <w:pStyle w:val="NoSpacing"/>
        <w:jc w:val="thaiDistribute"/>
        <w:rPr>
          <w:rFonts w:cs="Times New Roman"/>
          <w:i/>
          <w:iCs/>
          <w:sz w:val="22"/>
          <w:szCs w:val="22"/>
          <w:u w:val="single"/>
        </w:rPr>
      </w:pPr>
    </w:p>
    <w:p w:rsidR="00162FAD" w:rsidRPr="00AA0E9E" w:rsidRDefault="00162FAD" w:rsidP="00162FAD">
      <w:pPr>
        <w:pStyle w:val="NoSpacing"/>
        <w:jc w:val="thaiDistribute"/>
        <w:rPr>
          <w:rFonts w:cs="Times New Roman"/>
          <w:i/>
          <w:iCs/>
          <w:sz w:val="22"/>
          <w:szCs w:val="22"/>
          <w:u w:val="single"/>
        </w:rPr>
      </w:pPr>
      <w:r w:rsidRPr="00AA0E9E">
        <w:rPr>
          <w:rFonts w:cs="Times New Roman"/>
          <w:i/>
          <w:iCs/>
          <w:sz w:val="22"/>
          <w:szCs w:val="22"/>
          <w:u w:val="single"/>
        </w:rPr>
        <w:t>TFRS 16</w:t>
      </w:r>
    </w:p>
    <w:p w:rsidR="00162FAD" w:rsidRPr="00AA0E9E" w:rsidRDefault="00162FAD" w:rsidP="00162FAD">
      <w:pPr>
        <w:pStyle w:val="NoSpacing"/>
        <w:jc w:val="thaiDistribute"/>
        <w:rPr>
          <w:rFonts w:cs="Times New Roman"/>
          <w:sz w:val="22"/>
          <w:szCs w:val="22"/>
        </w:rPr>
      </w:pPr>
    </w:p>
    <w:p w:rsidR="00162FAD" w:rsidRPr="00AA0E9E" w:rsidRDefault="00162FAD" w:rsidP="00162FAD">
      <w:pPr>
        <w:pStyle w:val="NoSpacing"/>
        <w:jc w:val="thaiDistribute"/>
        <w:rPr>
          <w:rFonts w:cs="Times New Roman"/>
          <w:sz w:val="22"/>
          <w:szCs w:val="22"/>
        </w:rPr>
      </w:pPr>
      <w:r w:rsidRPr="00AA0E9E">
        <w:rPr>
          <w:rFonts w:cs="Times New Roman"/>
          <w:sz w:val="22"/>
          <w:szCs w:val="22"/>
        </w:rPr>
        <w:t>TFRS 16 specifies that lessee shall recognize right-of-use asset and lease liability for all lease agreements with the present value or discounted cash flows of payments throughout the lease term whereby the discount rate shall be considered appropriate in situation and to the entity.</w:t>
      </w:r>
      <w:r w:rsidRPr="00AA0E9E">
        <w:rPr>
          <w:rFonts w:cs="Times New Roman"/>
          <w:sz w:val="22"/>
          <w:szCs w:val="22"/>
          <w:cs/>
        </w:rPr>
        <w:t xml:space="preserve"> </w:t>
      </w:r>
      <w:r w:rsidRPr="00AA0E9E">
        <w:rPr>
          <w:rFonts w:cs="Times New Roman"/>
          <w:sz w:val="22"/>
          <w:szCs w:val="22"/>
        </w:rPr>
        <w:t>However, there is exception for short-term lease agreement (not exceeding 12-month period) or lease agreement for the underlying low-value asset whereby payments under the lease are able to be accounted for as expense. Right-of-use asset shall be depreciated by straight-line method over the lease term. Deferred interest, presented as deduction to lease liability, is amortized as finance cost over the lease term by the effective interest rate method. Each installment payment under the lease liability shall be separated into parts of principal and interest.</w:t>
      </w:r>
    </w:p>
    <w:p w:rsidR="00162FAD" w:rsidRPr="00AA0E9E" w:rsidRDefault="00162FAD" w:rsidP="00162FAD">
      <w:pPr>
        <w:pStyle w:val="NoSpacing"/>
        <w:jc w:val="thaiDistribute"/>
        <w:rPr>
          <w:rFonts w:cs="Times New Roman"/>
          <w:sz w:val="22"/>
          <w:szCs w:val="22"/>
        </w:rPr>
      </w:pPr>
    </w:p>
    <w:p w:rsidR="00162FAD" w:rsidRPr="00AA0E9E" w:rsidRDefault="00162FAD" w:rsidP="00162FAD">
      <w:pPr>
        <w:pStyle w:val="NoSpacing"/>
        <w:jc w:val="thaiDistribute"/>
        <w:rPr>
          <w:rFonts w:cs="Times New Roman"/>
          <w:sz w:val="22"/>
          <w:szCs w:val="22"/>
        </w:rPr>
      </w:pPr>
      <w:r w:rsidRPr="00AA0E9E">
        <w:rPr>
          <w:rFonts w:cs="Times New Roman"/>
          <w:sz w:val="22"/>
          <w:szCs w:val="22"/>
        </w:rPr>
        <w:t xml:space="preserve">For </w:t>
      </w:r>
      <w:proofErr w:type="spellStart"/>
      <w:r w:rsidRPr="00AA0E9E">
        <w:rPr>
          <w:rFonts w:cs="Times New Roman"/>
          <w:sz w:val="22"/>
          <w:szCs w:val="22"/>
        </w:rPr>
        <w:t>lessor</w:t>
      </w:r>
      <w:proofErr w:type="spellEnd"/>
      <w:r w:rsidRPr="00AA0E9E">
        <w:rPr>
          <w:rFonts w:cs="Times New Roman"/>
          <w:sz w:val="22"/>
          <w:szCs w:val="22"/>
        </w:rPr>
        <w:t xml:space="preserve">, classification and accounting for operating lease or finance lease is still required as previously applied. Therefore, there is no significant change or effect on the </w:t>
      </w:r>
      <w:proofErr w:type="spellStart"/>
      <w:r w:rsidRPr="00AA0E9E">
        <w:rPr>
          <w:rFonts w:cs="Times New Roman"/>
          <w:sz w:val="22"/>
          <w:szCs w:val="22"/>
        </w:rPr>
        <w:t>lessor</w:t>
      </w:r>
      <w:proofErr w:type="spellEnd"/>
      <w:r w:rsidRPr="00AA0E9E">
        <w:rPr>
          <w:rFonts w:cs="Times New Roman"/>
          <w:sz w:val="22"/>
          <w:szCs w:val="22"/>
        </w:rPr>
        <w:t>.</w:t>
      </w:r>
    </w:p>
    <w:p w:rsidR="00162FAD" w:rsidRPr="00AA0E9E" w:rsidRDefault="00162FAD" w:rsidP="00162FAD">
      <w:pPr>
        <w:pStyle w:val="NoSpacing"/>
        <w:jc w:val="thaiDistribute"/>
        <w:rPr>
          <w:rFonts w:cs="Times New Roman"/>
          <w:sz w:val="22"/>
          <w:szCs w:val="22"/>
        </w:rPr>
      </w:pPr>
    </w:p>
    <w:p w:rsidR="00162FAD" w:rsidRDefault="00162FAD" w:rsidP="00162FAD">
      <w:pPr>
        <w:pStyle w:val="NoSpacing"/>
        <w:jc w:val="thaiDistribute"/>
        <w:rPr>
          <w:rFonts w:cs="Times New Roman"/>
          <w:sz w:val="22"/>
          <w:szCs w:val="22"/>
        </w:rPr>
      </w:pPr>
      <w:r w:rsidRPr="003B2579">
        <w:rPr>
          <w:rFonts w:cs="Times New Roman"/>
          <w:sz w:val="22"/>
          <w:szCs w:val="22"/>
        </w:rPr>
        <w:t>In addition,</w:t>
      </w:r>
      <w:r w:rsidRPr="00AA0E9E">
        <w:rPr>
          <w:rFonts w:cs="Times New Roman"/>
          <w:sz w:val="22"/>
          <w:szCs w:val="22"/>
        </w:rPr>
        <w:t xml:space="preserve"> no restatement on the figures of comparative information of previous periods has been made because the Company exercised the option of modified retrospective adjustment by recognizing the cumulative effect from the first-time adoption of TFRS 16 at the date of initial application (January 1, 2020).</w:t>
      </w:r>
    </w:p>
    <w:p w:rsidR="00162FAD" w:rsidRDefault="00162FAD" w:rsidP="00162FAD">
      <w:pPr>
        <w:pStyle w:val="NoSpacing"/>
        <w:jc w:val="thaiDistribute"/>
        <w:rPr>
          <w:sz w:val="22"/>
          <w:szCs w:val="22"/>
        </w:rPr>
      </w:pPr>
    </w:p>
    <w:p w:rsidR="00162FAD" w:rsidRDefault="00162FAD" w:rsidP="00162FAD">
      <w:pPr>
        <w:pStyle w:val="NoSpacing"/>
        <w:jc w:val="thaiDistribute"/>
        <w:rPr>
          <w:sz w:val="22"/>
          <w:szCs w:val="22"/>
        </w:rPr>
      </w:pPr>
    </w:p>
    <w:tbl>
      <w:tblPr>
        <w:tblW w:w="9463" w:type="dxa"/>
        <w:tblLayout w:type="fixed"/>
        <w:tblLook w:val="0000"/>
      </w:tblPr>
      <w:tblGrid>
        <w:gridCol w:w="4077"/>
        <w:gridCol w:w="1701"/>
        <w:gridCol w:w="252"/>
        <w:gridCol w:w="1590"/>
        <w:gridCol w:w="236"/>
        <w:gridCol w:w="1607"/>
      </w:tblGrid>
      <w:tr w:rsidR="00162FAD" w:rsidRPr="008A58D1" w:rsidTr="00162FAD">
        <w:tc>
          <w:tcPr>
            <w:tcW w:w="4077" w:type="dxa"/>
          </w:tcPr>
          <w:p w:rsidR="00162FAD" w:rsidRPr="008A58D1" w:rsidRDefault="00162FAD" w:rsidP="00162FAD">
            <w:pPr>
              <w:rPr>
                <w:rFonts w:cs="Times New Roman"/>
                <w:sz w:val="22"/>
                <w:szCs w:val="22"/>
              </w:rPr>
            </w:pPr>
            <w:r w:rsidRPr="008A58D1">
              <w:rPr>
                <w:rFonts w:cs="Times New Roman"/>
                <w:sz w:val="22"/>
                <w:szCs w:val="22"/>
              </w:rPr>
              <w:br w:type="page"/>
            </w:r>
          </w:p>
        </w:tc>
        <w:tc>
          <w:tcPr>
            <w:tcW w:w="5386" w:type="dxa"/>
            <w:gridSpan w:val="5"/>
            <w:tcBorders>
              <w:bottom w:val="single" w:sz="4" w:space="0" w:color="auto"/>
            </w:tcBorders>
          </w:tcPr>
          <w:p w:rsidR="00162FAD" w:rsidRPr="008A58D1" w:rsidRDefault="00162FAD" w:rsidP="00162FAD">
            <w:pPr>
              <w:jc w:val="center"/>
              <w:rPr>
                <w:rFonts w:cs="Times New Roman"/>
                <w:sz w:val="22"/>
                <w:szCs w:val="22"/>
                <w:cs/>
              </w:rPr>
            </w:pPr>
            <w:r>
              <w:rPr>
                <w:rFonts w:cs="Times New Roman"/>
                <w:sz w:val="22"/>
                <w:szCs w:val="22"/>
              </w:rPr>
              <w:t>In Thousand Baht</w:t>
            </w:r>
          </w:p>
        </w:tc>
      </w:tr>
      <w:tr w:rsidR="00162FAD" w:rsidRPr="008A58D1" w:rsidTr="00162FAD">
        <w:tc>
          <w:tcPr>
            <w:tcW w:w="4077" w:type="dxa"/>
          </w:tcPr>
          <w:p w:rsidR="00162FAD" w:rsidRPr="008A58D1"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cs/>
              </w:rPr>
            </w:pPr>
          </w:p>
        </w:tc>
        <w:tc>
          <w:tcPr>
            <w:tcW w:w="1701" w:type="dxa"/>
            <w:tcBorders>
              <w:top w:val="single" w:sz="4" w:space="0" w:color="auto"/>
            </w:tcBorders>
          </w:tcPr>
          <w:p w:rsidR="00162FAD" w:rsidRPr="008A58D1" w:rsidRDefault="00162FAD" w:rsidP="00162FAD">
            <w:pPr>
              <w:pStyle w:val="accttwolines"/>
              <w:spacing w:after="0"/>
              <w:ind w:left="0" w:right="-126" w:hanging="87"/>
              <w:jc w:val="center"/>
              <w:rPr>
                <w:szCs w:val="22"/>
                <w:cs/>
                <w:lang w:val="en-US" w:bidi="th-TH"/>
              </w:rPr>
            </w:pPr>
            <w:r>
              <w:rPr>
                <w:szCs w:val="22"/>
                <w:lang w:val="en-US" w:bidi="th-TH"/>
              </w:rPr>
              <w:t>Right-of-</w:t>
            </w:r>
            <w:r w:rsidRPr="008A58D1">
              <w:rPr>
                <w:szCs w:val="22"/>
                <w:lang w:val="en-US" w:bidi="th-TH"/>
              </w:rPr>
              <w:t xml:space="preserve">use </w:t>
            </w:r>
          </w:p>
        </w:tc>
        <w:tc>
          <w:tcPr>
            <w:tcW w:w="252" w:type="dxa"/>
            <w:tcBorders>
              <w:top w:val="single" w:sz="4" w:space="0" w:color="auto"/>
            </w:tcBorders>
          </w:tcPr>
          <w:p w:rsidR="00162FAD" w:rsidRPr="008A58D1" w:rsidRDefault="00162FAD" w:rsidP="00162FAD">
            <w:pPr>
              <w:pStyle w:val="accttwolines"/>
              <w:tabs>
                <w:tab w:val="decimal" w:pos="450"/>
              </w:tabs>
              <w:spacing w:after="0"/>
              <w:ind w:left="0" w:firstLine="0"/>
              <w:jc w:val="center"/>
              <w:rPr>
                <w:szCs w:val="22"/>
                <w:lang w:val="en-US"/>
              </w:rPr>
            </w:pPr>
          </w:p>
        </w:tc>
        <w:tc>
          <w:tcPr>
            <w:tcW w:w="1590" w:type="dxa"/>
            <w:tcBorders>
              <w:top w:val="single" w:sz="4" w:space="0" w:color="auto"/>
            </w:tcBorders>
          </w:tcPr>
          <w:p w:rsidR="00162FAD" w:rsidRPr="008A58D1" w:rsidRDefault="00162FAD" w:rsidP="00162FAD">
            <w:pPr>
              <w:pStyle w:val="accttwolines"/>
              <w:spacing w:after="0"/>
              <w:ind w:left="0" w:right="-32" w:hanging="58"/>
              <w:jc w:val="center"/>
              <w:rPr>
                <w:szCs w:val="22"/>
                <w:cs/>
                <w:lang w:val="en-US" w:bidi="th-TH"/>
              </w:rPr>
            </w:pPr>
            <w:r>
              <w:rPr>
                <w:rFonts w:cs="Angsana New"/>
                <w:szCs w:val="22"/>
                <w:lang w:val="en-US" w:bidi="th-TH"/>
              </w:rPr>
              <w:t xml:space="preserve">Deferred </w:t>
            </w:r>
          </w:p>
        </w:tc>
        <w:tc>
          <w:tcPr>
            <w:tcW w:w="236" w:type="dxa"/>
          </w:tcPr>
          <w:p w:rsidR="00162FAD" w:rsidRPr="008A58D1" w:rsidRDefault="00162FAD" w:rsidP="00162FAD">
            <w:pPr>
              <w:pStyle w:val="accttwolines"/>
              <w:spacing w:after="0"/>
              <w:ind w:left="0" w:right="-32" w:hanging="58"/>
              <w:jc w:val="center"/>
              <w:rPr>
                <w:szCs w:val="22"/>
                <w:lang w:val="en-US" w:bidi="th-TH"/>
              </w:rPr>
            </w:pPr>
          </w:p>
        </w:tc>
        <w:tc>
          <w:tcPr>
            <w:tcW w:w="1607" w:type="dxa"/>
            <w:tcBorders>
              <w:top w:val="single" w:sz="4" w:space="0" w:color="auto"/>
            </w:tcBorders>
          </w:tcPr>
          <w:p w:rsidR="00162FAD" w:rsidRPr="008A58D1" w:rsidRDefault="00162FAD" w:rsidP="00162FAD">
            <w:pPr>
              <w:pStyle w:val="accttwolines"/>
              <w:spacing w:after="0"/>
              <w:ind w:left="0" w:right="-126" w:hanging="87"/>
              <w:jc w:val="center"/>
              <w:rPr>
                <w:szCs w:val="22"/>
                <w:cs/>
                <w:lang w:val="en-US" w:bidi="th-TH"/>
              </w:rPr>
            </w:pPr>
            <w:r w:rsidRPr="008A58D1">
              <w:rPr>
                <w:szCs w:val="22"/>
                <w:lang w:val="en-US" w:bidi="th-TH"/>
              </w:rPr>
              <w:t xml:space="preserve">Lease </w:t>
            </w:r>
          </w:p>
        </w:tc>
      </w:tr>
      <w:tr w:rsidR="00162FAD" w:rsidRPr="008A58D1" w:rsidTr="00162FAD">
        <w:tc>
          <w:tcPr>
            <w:tcW w:w="4077" w:type="dxa"/>
          </w:tcPr>
          <w:p w:rsidR="00162FAD" w:rsidRPr="008A58D1"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cs/>
              </w:rPr>
            </w:pPr>
          </w:p>
        </w:tc>
        <w:tc>
          <w:tcPr>
            <w:tcW w:w="1701" w:type="dxa"/>
            <w:tcBorders>
              <w:bottom w:val="single" w:sz="4" w:space="0" w:color="auto"/>
            </w:tcBorders>
          </w:tcPr>
          <w:p w:rsidR="00162FAD" w:rsidRPr="008A58D1" w:rsidRDefault="00162FAD" w:rsidP="00162FAD">
            <w:pPr>
              <w:pStyle w:val="accttwolines"/>
              <w:spacing w:after="0"/>
              <w:ind w:left="0" w:right="-126" w:hanging="87"/>
              <w:jc w:val="center"/>
              <w:rPr>
                <w:rFonts w:cstheme="minorBidi"/>
                <w:szCs w:val="22"/>
                <w:cs/>
                <w:lang w:val="en-US" w:bidi="th-TH"/>
              </w:rPr>
            </w:pPr>
            <w:r w:rsidRPr="008A58D1">
              <w:rPr>
                <w:szCs w:val="22"/>
                <w:lang w:val="en-US" w:bidi="th-TH"/>
              </w:rPr>
              <w:t>asset</w:t>
            </w:r>
          </w:p>
        </w:tc>
        <w:tc>
          <w:tcPr>
            <w:tcW w:w="252" w:type="dxa"/>
          </w:tcPr>
          <w:p w:rsidR="00162FAD" w:rsidRPr="008A58D1" w:rsidRDefault="00162FAD" w:rsidP="00162FAD">
            <w:pPr>
              <w:pStyle w:val="accttwolines"/>
              <w:tabs>
                <w:tab w:val="decimal" w:pos="450"/>
              </w:tabs>
              <w:spacing w:after="0"/>
              <w:ind w:left="0" w:firstLine="0"/>
              <w:jc w:val="center"/>
              <w:rPr>
                <w:szCs w:val="22"/>
                <w:lang w:val="en-US"/>
              </w:rPr>
            </w:pPr>
          </w:p>
        </w:tc>
        <w:tc>
          <w:tcPr>
            <w:tcW w:w="1590" w:type="dxa"/>
            <w:tcBorders>
              <w:bottom w:val="single" w:sz="4" w:space="0" w:color="auto"/>
            </w:tcBorders>
          </w:tcPr>
          <w:p w:rsidR="00162FAD" w:rsidRPr="008A58D1" w:rsidRDefault="00162FAD" w:rsidP="00162FAD">
            <w:pPr>
              <w:pStyle w:val="accttwolines"/>
              <w:spacing w:after="0"/>
              <w:ind w:left="0" w:right="-32" w:hanging="58"/>
              <w:jc w:val="center"/>
              <w:rPr>
                <w:szCs w:val="22"/>
                <w:cs/>
                <w:lang w:val="en-US" w:bidi="th-TH"/>
              </w:rPr>
            </w:pPr>
            <w:r>
              <w:rPr>
                <w:rFonts w:cs="Angsana New"/>
                <w:szCs w:val="22"/>
                <w:lang w:val="en-US" w:bidi="th-TH"/>
              </w:rPr>
              <w:t xml:space="preserve">interest </w:t>
            </w:r>
          </w:p>
        </w:tc>
        <w:tc>
          <w:tcPr>
            <w:tcW w:w="236" w:type="dxa"/>
          </w:tcPr>
          <w:p w:rsidR="00162FAD" w:rsidRPr="008A58D1" w:rsidRDefault="00162FAD" w:rsidP="00162FAD">
            <w:pPr>
              <w:pStyle w:val="accttwolines"/>
              <w:spacing w:after="0"/>
              <w:ind w:left="0" w:right="-32" w:hanging="58"/>
              <w:jc w:val="center"/>
              <w:rPr>
                <w:szCs w:val="22"/>
                <w:lang w:val="en-US" w:bidi="th-TH"/>
              </w:rPr>
            </w:pPr>
          </w:p>
        </w:tc>
        <w:tc>
          <w:tcPr>
            <w:tcW w:w="1607" w:type="dxa"/>
            <w:tcBorders>
              <w:bottom w:val="single" w:sz="4" w:space="0" w:color="auto"/>
            </w:tcBorders>
          </w:tcPr>
          <w:p w:rsidR="00162FAD" w:rsidRPr="008A58D1" w:rsidRDefault="00162FAD" w:rsidP="00162FAD">
            <w:pPr>
              <w:pStyle w:val="accttwolines"/>
              <w:spacing w:after="0"/>
              <w:ind w:left="0" w:right="-126" w:hanging="87"/>
              <w:jc w:val="center"/>
              <w:rPr>
                <w:szCs w:val="22"/>
                <w:cs/>
                <w:lang w:val="en-US" w:bidi="th-TH"/>
              </w:rPr>
            </w:pPr>
            <w:r w:rsidRPr="008A58D1">
              <w:rPr>
                <w:szCs w:val="22"/>
                <w:lang w:val="en-US" w:bidi="th-TH"/>
              </w:rPr>
              <w:t>liability</w:t>
            </w:r>
          </w:p>
        </w:tc>
      </w:tr>
      <w:tr w:rsidR="00162FAD" w:rsidRPr="008A58D1" w:rsidTr="00162FAD">
        <w:tc>
          <w:tcPr>
            <w:tcW w:w="4077" w:type="dxa"/>
          </w:tcPr>
          <w:p w:rsidR="00162FAD" w:rsidRPr="008A58D1" w:rsidRDefault="00162FAD" w:rsidP="00162FAD">
            <w:pPr>
              <w:tabs>
                <w:tab w:val="left" w:pos="342"/>
              </w:tabs>
              <w:ind w:right="-108"/>
              <w:rPr>
                <w:rFonts w:cs="Times New Roman"/>
                <w:sz w:val="22"/>
                <w:szCs w:val="22"/>
                <w:cs/>
              </w:rPr>
            </w:pPr>
          </w:p>
        </w:tc>
        <w:tc>
          <w:tcPr>
            <w:tcW w:w="1701" w:type="dxa"/>
            <w:tcBorders>
              <w:top w:val="single" w:sz="4" w:space="0" w:color="auto"/>
            </w:tcBorders>
            <w:vAlign w:val="bottom"/>
          </w:tcPr>
          <w:p w:rsidR="00162FAD" w:rsidRPr="008A58D1" w:rsidRDefault="00162FAD" w:rsidP="00162FAD">
            <w:pPr>
              <w:tabs>
                <w:tab w:val="clear" w:pos="227"/>
                <w:tab w:val="clear" w:pos="454"/>
                <w:tab w:val="clear" w:pos="680"/>
                <w:tab w:val="clear" w:pos="907"/>
              </w:tabs>
              <w:ind w:right="47"/>
              <w:jc w:val="right"/>
              <w:rPr>
                <w:rFonts w:cs="Times New Roman"/>
                <w:sz w:val="22"/>
                <w:szCs w:val="22"/>
              </w:rPr>
            </w:pPr>
          </w:p>
        </w:tc>
        <w:tc>
          <w:tcPr>
            <w:tcW w:w="252" w:type="dxa"/>
          </w:tcPr>
          <w:p w:rsidR="00162FAD" w:rsidRPr="008A58D1" w:rsidRDefault="00162FAD" w:rsidP="00162FAD">
            <w:pPr>
              <w:pStyle w:val="accttwolines"/>
              <w:tabs>
                <w:tab w:val="decimal" w:pos="450"/>
              </w:tabs>
              <w:spacing w:after="0"/>
              <w:ind w:left="0" w:firstLine="0"/>
              <w:jc w:val="center"/>
              <w:rPr>
                <w:szCs w:val="22"/>
                <w:lang w:val="en-US"/>
              </w:rPr>
            </w:pPr>
          </w:p>
        </w:tc>
        <w:tc>
          <w:tcPr>
            <w:tcW w:w="1590" w:type="dxa"/>
            <w:tcBorders>
              <w:top w:val="single" w:sz="4" w:space="0" w:color="auto"/>
            </w:tcBorders>
          </w:tcPr>
          <w:p w:rsidR="00162FAD" w:rsidRPr="008A58D1" w:rsidRDefault="00162FAD" w:rsidP="00162FAD">
            <w:pPr>
              <w:tabs>
                <w:tab w:val="clear" w:pos="227"/>
                <w:tab w:val="clear" w:pos="454"/>
                <w:tab w:val="clear" w:pos="680"/>
                <w:tab w:val="clear" w:pos="907"/>
              </w:tabs>
              <w:ind w:right="-12"/>
              <w:jc w:val="right"/>
              <w:rPr>
                <w:rFonts w:cs="Times New Roman"/>
                <w:sz w:val="22"/>
                <w:szCs w:val="22"/>
              </w:rPr>
            </w:pPr>
          </w:p>
        </w:tc>
        <w:tc>
          <w:tcPr>
            <w:tcW w:w="236" w:type="dxa"/>
          </w:tcPr>
          <w:p w:rsidR="00162FAD" w:rsidRPr="008A58D1" w:rsidRDefault="00162FAD" w:rsidP="00162FAD">
            <w:pPr>
              <w:pStyle w:val="accttwolines"/>
              <w:tabs>
                <w:tab w:val="decimal" w:pos="450"/>
              </w:tabs>
              <w:spacing w:after="0"/>
              <w:ind w:left="0" w:firstLine="0"/>
              <w:jc w:val="center"/>
              <w:rPr>
                <w:szCs w:val="22"/>
                <w:lang w:val="en-US"/>
              </w:rPr>
            </w:pPr>
          </w:p>
        </w:tc>
        <w:tc>
          <w:tcPr>
            <w:tcW w:w="1607" w:type="dxa"/>
            <w:tcBorders>
              <w:top w:val="single" w:sz="4" w:space="0" w:color="auto"/>
            </w:tcBorders>
            <w:vAlign w:val="bottom"/>
          </w:tcPr>
          <w:p w:rsidR="00162FAD" w:rsidRPr="008A58D1" w:rsidRDefault="00162FAD" w:rsidP="00162FAD">
            <w:pPr>
              <w:tabs>
                <w:tab w:val="clear" w:pos="227"/>
                <w:tab w:val="clear" w:pos="454"/>
                <w:tab w:val="clear" w:pos="680"/>
                <w:tab w:val="clear" w:pos="907"/>
              </w:tabs>
              <w:ind w:right="47"/>
              <w:jc w:val="right"/>
              <w:rPr>
                <w:rFonts w:cs="Times New Roman"/>
                <w:sz w:val="22"/>
                <w:szCs w:val="22"/>
              </w:rPr>
            </w:pPr>
          </w:p>
        </w:tc>
      </w:tr>
      <w:tr w:rsidR="00162FAD" w:rsidRPr="008A58D1" w:rsidTr="00214854">
        <w:tc>
          <w:tcPr>
            <w:tcW w:w="4077" w:type="dxa"/>
          </w:tcPr>
          <w:p w:rsidR="00162FAD" w:rsidRPr="008A58D1" w:rsidRDefault="00162FAD" w:rsidP="00162FAD">
            <w:pPr>
              <w:rPr>
                <w:rFonts w:cs="Times New Roman"/>
                <w:sz w:val="22"/>
                <w:szCs w:val="22"/>
              </w:rPr>
            </w:pPr>
            <w:r w:rsidRPr="008A58D1">
              <w:rPr>
                <w:rFonts w:cs="Times New Roman"/>
                <w:sz w:val="22"/>
                <w:szCs w:val="22"/>
              </w:rPr>
              <w:t>Adjustments due to TFRS16 adoption</w:t>
            </w:r>
          </w:p>
        </w:tc>
        <w:tc>
          <w:tcPr>
            <w:tcW w:w="1701" w:type="dxa"/>
          </w:tcPr>
          <w:p w:rsidR="00162FAD" w:rsidRPr="00286E2D" w:rsidRDefault="00162FAD" w:rsidP="00162FAD">
            <w:pPr>
              <w:tabs>
                <w:tab w:val="clear" w:pos="227"/>
                <w:tab w:val="clear" w:pos="454"/>
                <w:tab w:val="clear" w:pos="680"/>
                <w:tab w:val="clear" w:pos="907"/>
              </w:tabs>
              <w:jc w:val="right"/>
              <w:rPr>
                <w:rFonts w:cs="Times New Roman"/>
                <w:sz w:val="22"/>
                <w:szCs w:val="22"/>
              </w:rPr>
            </w:pPr>
            <w:r w:rsidRPr="00286E2D">
              <w:rPr>
                <w:rFonts w:cs="Times New Roman"/>
                <w:sz w:val="22"/>
                <w:szCs w:val="22"/>
              </w:rPr>
              <w:t>17,174</w:t>
            </w:r>
          </w:p>
        </w:tc>
        <w:tc>
          <w:tcPr>
            <w:tcW w:w="252" w:type="dxa"/>
          </w:tcPr>
          <w:p w:rsidR="00162FAD" w:rsidRPr="00286E2D" w:rsidRDefault="00162FAD" w:rsidP="00162FAD">
            <w:pPr>
              <w:pStyle w:val="accttwolines"/>
              <w:tabs>
                <w:tab w:val="decimal" w:pos="450"/>
              </w:tabs>
              <w:spacing w:after="0"/>
              <w:ind w:left="0" w:firstLine="0"/>
              <w:jc w:val="center"/>
              <w:rPr>
                <w:szCs w:val="22"/>
                <w:lang w:val="en-US"/>
              </w:rPr>
            </w:pPr>
          </w:p>
        </w:tc>
        <w:tc>
          <w:tcPr>
            <w:tcW w:w="1590" w:type="dxa"/>
            <w:tcBorders>
              <w:bottom w:val="double" w:sz="4" w:space="0" w:color="auto"/>
            </w:tcBorders>
            <w:vAlign w:val="center"/>
          </w:tcPr>
          <w:p w:rsidR="00162FAD" w:rsidRPr="00286E2D" w:rsidRDefault="00162FAD" w:rsidP="00162FAD">
            <w:pPr>
              <w:tabs>
                <w:tab w:val="clear" w:pos="227"/>
                <w:tab w:val="clear" w:pos="454"/>
                <w:tab w:val="clear" w:pos="680"/>
                <w:tab w:val="clear" w:pos="907"/>
              </w:tabs>
              <w:ind w:right="-12"/>
              <w:jc w:val="right"/>
              <w:rPr>
                <w:rFonts w:cs="Times New Roman"/>
                <w:sz w:val="22"/>
                <w:szCs w:val="22"/>
              </w:rPr>
            </w:pPr>
            <w:r w:rsidRPr="00286E2D">
              <w:rPr>
                <w:rFonts w:cs="Times New Roman"/>
                <w:sz w:val="22"/>
                <w:szCs w:val="22"/>
              </w:rPr>
              <w:t>(6,346)</w:t>
            </w:r>
          </w:p>
        </w:tc>
        <w:tc>
          <w:tcPr>
            <w:tcW w:w="236" w:type="dxa"/>
          </w:tcPr>
          <w:p w:rsidR="00162FAD" w:rsidRPr="00286E2D" w:rsidRDefault="00162FAD" w:rsidP="00162FAD">
            <w:pPr>
              <w:pStyle w:val="accttwolines"/>
              <w:tabs>
                <w:tab w:val="decimal" w:pos="450"/>
              </w:tabs>
              <w:spacing w:after="0"/>
              <w:ind w:left="0" w:firstLine="0"/>
              <w:jc w:val="center"/>
              <w:rPr>
                <w:szCs w:val="22"/>
                <w:lang w:val="en-US"/>
              </w:rPr>
            </w:pPr>
          </w:p>
        </w:tc>
        <w:tc>
          <w:tcPr>
            <w:tcW w:w="1607" w:type="dxa"/>
            <w:tcBorders>
              <w:bottom w:val="double" w:sz="4" w:space="0" w:color="auto"/>
            </w:tcBorders>
          </w:tcPr>
          <w:p w:rsidR="00162FAD" w:rsidRPr="00286E2D" w:rsidRDefault="00162FAD" w:rsidP="00162FAD">
            <w:pPr>
              <w:tabs>
                <w:tab w:val="clear" w:pos="227"/>
                <w:tab w:val="clear" w:pos="454"/>
                <w:tab w:val="clear" w:pos="680"/>
                <w:tab w:val="clear" w:pos="907"/>
              </w:tabs>
              <w:ind w:right="47"/>
              <w:jc w:val="right"/>
              <w:rPr>
                <w:rFonts w:cs="Times New Roman"/>
                <w:sz w:val="22"/>
                <w:szCs w:val="22"/>
              </w:rPr>
            </w:pPr>
            <w:r w:rsidRPr="00286E2D">
              <w:rPr>
                <w:rFonts w:cs="Times New Roman"/>
                <w:sz w:val="22"/>
                <w:szCs w:val="22"/>
              </w:rPr>
              <w:t>23,520</w:t>
            </w:r>
          </w:p>
        </w:tc>
      </w:tr>
      <w:tr w:rsidR="00214854" w:rsidRPr="008A58D1" w:rsidTr="004939E7">
        <w:tc>
          <w:tcPr>
            <w:tcW w:w="4077" w:type="dxa"/>
          </w:tcPr>
          <w:p w:rsidR="00214854" w:rsidRPr="008A58D1" w:rsidRDefault="006A7A61" w:rsidP="00162FAD">
            <w:pPr>
              <w:rPr>
                <w:rFonts w:cs="Times New Roman"/>
                <w:sz w:val="22"/>
                <w:szCs w:val="22"/>
              </w:rPr>
            </w:pPr>
            <w:r>
              <w:rPr>
                <w:rFonts w:cs="Times New Roman"/>
                <w:sz w:val="22"/>
                <w:szCs w:val="22"/>
              </w:rPr>
              <w:t xml:space="preserve">Less depreciation </w:t>
            </w:r>
            <w:r w:rsidR="00214854">
              <w:rPr>
                <w:rFonts w:cs="Times New Roman"/>
                <w:sz w:val="22"/>
                <w:szCs w:val="22"/>
              </w:rPr>
              <w:t>for the period</w:t>
            </w:r>
          </w:p>
        </w:tc>
        <w:tc>
          <w:tcPr>
            <w:tcW w:w="1701" w:type="dxa"/>
            <w:tcBorders>
              <w:bottom w:val="single" w:sz="4" w:space="0" w:color="auto"/>
            </w:tcBorders>
            <w:vAlign w:val="center"/>
          </w:tcPr>
          <w:p w:rsidR="00214854" w:rsidRPr="00286E2D" w:rsidRDefault="00214854" w:rsidP="008F512C">
            <w:pPr>
              <w:tabs>
                <w:tab w:val="clear" w:pos="227"/>
                <w:tab w:val="clear" w:pos="454"/>
                <w:tab w:val="clear" w:pos="680"/>
                <w:tab w:val="clear" w:pos="907"/>
              </w:tabs>
              <w:ind w:right="-12"/>
              <w:jc w:val="right"/>
              <w:rPr>
                <w:rFonts w:cs="Times New Roman"/>
                <w:sz w:val="22"/>
                <w:szCs w:val="22"/>
              </w:rPr>
            </w:pPr>
            <w:r>
              <w:rPr>
                <w:rFonts w:cs="Times New Roman"/>
                <w:sz w:val="22"/>
                <w:szCs w:val="22"/>
              </w:rPr>
              <w:t>(525</w:t>
            </w:r>
            <w:r w:rsidRPr="00286E2D">
              <w:rPr>
                <w:rFonts w:cs="Times New Roman"/>
                <w:sz w:val="22"/>
                <w:szCs w:val="22"/>
              </w:rPr>
              <w:t>)</w:t>
            </w:r>
          </w:p>
        </w:tc>
        <w:tc>
          <w:tcPr>
            <w:tcW w:w="252" w:type="dxa"/>
          </w:tcPr>
          <w:p w:rsidR="00214854" w:rsidRPr="00286E2D" w:rsidRDefault="00214854" w:rsidP="00162FAD">
            <w:pPr>
              <w:pStyle w:val="accttwolines"/>
              <w:tabs>
                <w:tab w:val="decimal" w:pos="450"/>
              </w:tabs>
              <w:spacing w:after="0"/>
              <w:ind w:left="0" w:firstLine="0"/>
              <w:jc w:val="center"/>
              <w:rPr>
                <w:szCs w:val="22"/>
                <w:lang w:val="en-US"/>
              </w:rPr>
            </w:pPr>
          </w:p>
        </w:tc>
        <w:tc>
          <w:tcPr>
            <w:tcW w:w="1590" w:type="dxa"/>
            <w:tcBorders>
              <w:top w:val="double" w:sz="4" w:space="0" w:color="auto"/>
            </w:tcBorders>
            <w:vAlign w:val="center"/>
          </w:tcPr>
          <w:p w:rsidR="00214854" w:rsidRPr="00286E2D" w:rsidRDefault="00214854" w:rsidP="00162FAD">
            <w:pPr>
              <w:tabs>
                <w:tab w:val="clear" w:pos="227"/>
                <w:tab w:val="clear" w:pos="454"/>
                <w:tab w:val="clear" w:pos="680"/>
                <w:tab w:val="clear" w:pos="907"/>
              </w:tabs>
              <w:ind w:right="-12"/>
              <w:jc w:val="right"/>
              <w:rPr>
                <w:rFonts w:cs="Times New Roman"/>
                <w:sz w:val="22"/>
                <w:szCs w:val="22"/>
              </w:rPr>
            </w:pPr>
          </w:p>
        </w:tc>
        <w:tc>
          <w:tcPr>
            <w:tcW w:w="236" w:type="dxa"/>
          </w:tcPr>
          <w:p w:rsidR="00214854" w:rsidRPr="00286E2D" w:rsidRDefault="00214854" w:rsidP="00162FAD">
            <w:pPr>
              <w:pStyle w:val="accttwolines"/>
              <w:tabs>
                <w:tab w:val="decimal" w:pos="450"/>
              </w:tabs>
              <w:spacing w:after="0"/>
              <w:ind w:left="0" w:firstLine="0"/>
              <w:jc w:val="center"/>
              <w:rPr>
                <w:szCs w:val="22"/>
                <w:lang w:val="en-US"/>
              </w:rPr>
            </w:pPr>
          </w:p>
        </w:tc>
        <w:tc>
          <w:tcPr>
            <w:tcW w:w="1607" w:type="dxa"/>
            <w:tcBorders>
              <w:top w:val="double" w:sz="4" w:space="0" w:color="auto"/>
            </w:tcBorders>
          </w:tcPr>
          <w:p w:rsidR="00214854" w:rsidRPr="00286E2D" w:rsidRDefault="00214854" w:rsidP="00162FAD">
            <w:pPr>
              <w:tabs>
                <w:tab w:val="clear" w:pos="227"/>
                <w:tab w:val="clear" w:pos="454"/>
                <w:tab w:val="clear" w:pos="680"/>
                <w:tab w:val="clear" w:pos="907"/>
              </w:tabs>
              <w:ind w:right="47"/>
              <w:jc w:val="right"/>
              <w:rPr>
                <w:rFonts w:cs="Times New Roman"/>
                <w:sz w:val="22"/>
                <w:szCs w:val="22"/>
              </w:rPr>
            </w:pPr>
          </w:p>
        </w:tc>
      </w:tr>
      <w:tr w:rsidR="00214854" w:rsidRPr="008A58D1" w:rsidTr="00214854">
        <w:tc>
          <w:tcPr>
            <w:tcW w:w="4077" w:type="dxa"/>
          </w:tcPr>
          <w:p w:rsidR="00214854" w:rsidRPr="008A58D1" w:rsidRDefault="00214854" w:rsidP="00214854">
            <w:pPr>
              <w:rPr>
                <w:rFonts w:cs="Times New Roman"/>
                <w:sz w:val="22"/>
                <w:szCs w:val="22"/>
              </w:rPr>
            </w:pPr>
            <w:r>
              <w:rPr>
                <w:rFonts w:cs="Times New Roman"/>
                <w:sz w:val="22"/>
                <w:szCs w:val="22"/>
              </w:rPr>
              <w:t xml:space="preserve">Right-of-use asset - net </w:t>
            </w:r>
          </w:p>
        </w:tc>
        <w:tc>
          <w:tcPr>
            <w:tcW w:w="1701" w:type="dxa"/>
            <w:tcBorders>
              <w:top w:val="single" w:sz="4" w:space="0" w:color="auto"/>
              <w:bottom w:val="double" w:sz="4" w:space="0" w:color="auto"/>
            </w:tcBorders>
          </w:tcPr>
          <w:p w:rsidR="00214854" w:rsidRPr="00286E2D" w:rsidRDefault="00214854" w:rsidP="00162FAD">
            <w:pPr>
              <w:tabs>
                <w:tab w:val="clear" w:pos="227"/>
                <w:tab w:val="clear" w:pos="454"/>
                <w:tab w:val="clear" w:pos="680"/>
                <w:tab w:val="clear" w:pos="907"/>
              </w:tabs>
              <w:jc w:val="right"/>
              <w:rPr>
                <w:rFonts w:cs="Times New Roman"/>
                <w:sz w:val="22"/>
                <w:szCs w:val="22"/>
              </w:rPr>
            </w:pPr>
            <w:r>
              <w:rPr>
                <w:rFonts w:cs="Times New Roman"/>
                <w:sz w:val="22"/>
                <w:szCs w:val="22"/>
              </w:rPr>
              <w:t>16,649</w:t>
            </w:r>
          </w:p>
        </w:tc>
        <w:tc>
          <w:tcPr>
            <w:tcW w:w="252" w:type="dxa"/>
          </w:tcPr>
          <w:p w:rsidR="00214854" w:rsidRPr="00286E2D" w:rsidRDefault="00214854" w:rsidP="00162FAD">
            <w:pPr>
              <w:pStyle w:val="accttwolines"/>
              <w:tabs>
                <w:tab w:val="decimal" w:pos="450"/>
              </w:tabs>
              <w:spacing w:after="0"/>
              <w:ind w:left="0" w:firstLine="0"/>
              <w:jc w:val="center"/>
              <w:rPr>
                <w:szCs w:val="22"/>
                <w:lang w:val="en-US"/>
              </w:rPr>
            </w:pPr>
          </w:p>
        </w:tc>
        <w:tc>
          <w:tcPr>
            <w:tcW w:w="1590" w:type="dxa"/>
            <w:tcBorders>
              <w:bottom w:val="nil"/>
            </w:tcBorders>
            <w:vAlign w:val="center"/>
          </w:tcPr>
          <w:p w:rsidR="00214854" w:rsidRPr="00286E2D" w:rsidRDefault="00214854" w:rsidP="00162FAD">
            <w:pPr>
              <w:tabs>
                <w:tab w:val="clear" w:pos="227"/>
                <w:tab w:val="clear" w:pos="454"/>
                <w:tab w:val="clear" w:pos="680"/>
                <w:tab w:val="clear" w:pos="907"/>
              </w:tabs>
              <w:ind w:right="-12"/>
              <w:jc w:val="right"/>
              <w:rPr>
                <w:rFonts w:cs="Times New Roman"/>
                <w:sz w:val="22"/>
                <w:szCs w:val="22"/>
              </w:rPr>
            </w:pPr>
          </w:p>
        </w:tc>
        <w:tc>
          <w:tcPr>
            <w:tcW w:w="236" w:type="dxa"/>
          </w:tcPr>
          <w:p w:rsidR="00214854" w:rsidRPr="00286E2D" w:rsidRDefault="00214854" w:rsidP="00162FAD">
            <w:pPr>
              <w:pStyle w:val="accttwolines"/>
              <w:tabs>
                <w:tab w:val="decimal" w:pos="450"/>
              </w:tabs>
              <w:spacing w:after="0"/>
              <w:ind w:left="0" w:firstLine="0"/>
              <w:jc w:val="center"/>
              <w:rPr>
                <w:szCs w:val="22"/>
                <w:lang w:val="en-US"/>
              </w:rPr>
            </w:pPr>
          </w:p>
        </w:tc>
        <w:tc>
          <w:tcPr>
            <w:tcW w:w="1607" w:type="dxa"/>
            <w:tcBorders>
              <w:bottom w:val="nil"/>
            </w:tcBorders>
          </w:tcPr>
          <w:p w:rsidR="00214854" w:rsidRPr="00286E2D" w:rsidRDefault="00214854" w:rsidP="00162FAD">
            <w:pPr>
              <w:tabs>
                <w:tab w:val="clear" w:pos="227"/>
                <w:tab w:val="clear" w:pos="454"/>
                <w:tab w:val="clear" w:pos="680"/>
                <w:tab w:val="clear" w:pos="907"/>
              </w:tabs>
              <w:ind w:right="47"/>
              <w:jc w:val="right"/>
              <w:rPr>
                <w:rFonts w:cs="Times New Roman"/>
                <w:sz w:val="22"/>
                <w:szCs w:val="22"/>
              </w:rPr>
            </w:pPr>
          </w:p>
        </w:tc>
      </w:tr>
    </w:tbl>
    <w:p w:rsidR="00162FAD" w:rsidRDefault="00162FAD" w:rsidP="00162FAD">
      <w:pPr>
        <w:pStyle w:val="NoSpacing"/>
        <w:jc w:val="thaiDistribute"/>
        <w:rPr>
          <w:sz w:val="22"/>
          <w:szCs w:val="22"/>
        </w:rPr>
      </w:pP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162FAD" w:rsidRPr="00A55809"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rPr>
      </w:pPr>
      <w:r w:rsidRPr="00A55809">
        <w:rPr>
          <w:rFonts w:cs="Times New Roman"/>
          <w:i/>
          <w:iCs/>
          <w:sz w:val="22"/>
          <w:szCs w:val="22"/>
        </w:rPr>
        <w:t>L</w:t>
      </w:r>
      <w:r w:rsidR="00A55809" w:rsidRPr="00A55809">
        <w:rPr>
          <w:rFonts w:cs="Times New Roman"/>
          <w:i/>
          <w:iCs/>
          <w:sz w:val="22"/>
          <w:szCs w:val="22"/>
        </w:rPr>
        <w:t>ease liability</w:t>
      </w:r>
      <w:r w:rsidR="00AC6159">
        <w:rPr>
          <w:rFonts w:cs="Times New Roman"/>
          <w:i/>
          <w:iCs/>
          <w:sz w:val="22"/>
          <w:szCs w:val="22"/>
        </w:rPr>
        <w:t xml:space="preserve"> - office </w:t>
      </w:r>
      <w:r w:rsidR="00D76A26" w:rsidRPr="00A55809">
        <w:rPr>
          <w:rFonts w:cs="Times New Roman"/>
          <w:i/>
          <w:iCs/>
          <w:sz w:val="22"/>
          <w:szCs w:val="22"/>
        </w:rPr>
        <w:t xml:space="preserve">building </w:t>
      </w:r>
      <w:r w:rsidRPr="00A55809">
        <w:rPr>
          <w:rFonts w:cs="Times New Roman"/>
          <w:i/>
          <w:iCs/>
          <w:sz w:val="22"/>
          <w:szCs w:val="22"/>
        </w:rPr>
        <w:t>lease agreement</w:t>
      </w:r>
    </w:p>
    <w:p w:rsidR="00162FAD" w:rsidRPr="008A58D1" w:rsidRDefault="00162FAD" w:rsidP="00162FAD">
      <w:pPr>
        <w:pStyle w:val="NoSpacing"/>
        <w:rPr>
          <w:rFonts w:cs="Times New Roman"/>
          <w:sz w:val="22"/>
          <w:szCs w:val="22"/>
        </w:rPr>
      </w:pPr>
    </w:p>
    <w:tbl>
      <w:tblPr>
        <w:tblW w:w="9463" w:type="dxa"/>
        <w:tblLayout w:type="fixed"/>
        <w:tblLook w:val="0000"/>
      </w:tblPr>
      <w:tblGrid>
        <w:gridCol w:w="4077"/>
        <w:gridCol w:w="1701"/>
        <w:gridCol w:w="252"/>
        <w:gridCol w:w="1590"/>
        <w:gridCol w:w="236"/>
        <w:gridCol w:w="1607"/>
      </w:tblGrid>
      <w:tr w:rsidR="00162FAD" w:rsidRPr="008A58D1" w:rsidTr="00162FAD">
        <w:tc>
          <w:tcPr>
            <w:tcW w:w="4077" w:type="dxa"/>
          </w:tcPr>
          <w:p w:rsidR="00162FAD" w:rsidRPr="008A58D1" w:rsidRDefault="00162FAD" w:rsidP="00162FAD">
            <w:pPr>
              <w:rPr>
                <w:rFonts w:cs="Times New Roman"/>
                <w:sz w:val="22"/>
                <w:szCs w:val="22"/>
              </w:rPr>
            </w:pPr>
            <w:r w:rsidRPr="008A58D1">
              <w:rPr>
                <w:rFonts w:cs="Times New Roman"/>
                <w:sz w:val="22"/>
                <w:szCs w:val="22"/>
              </w:rPr>
              <w:br w:type="page"/>
            </w:r>
          </w:p>
        </w:tc>
        <w:tc>
          <w:tcPr>
            <w:tcW w:w="5386" w:type="dxa"/>
            <w:gridSpan w:val="5"/>
            <w:tcBorders>
              <w:bottom w:val="single" w:sz="4" w:space="0" w:color="auto"/>
            </w:tcBorders>
          </w:tcPr>
          <w:p w:rsidR="00162FAD" w:rsidRPr="008A58D1" w:rsidRDefault="00162FAD" w:rsidP="00162FAD">
            <w:pPr>
              <w:jc w:val="center"/>
              <w:rPr>
                <w:rFonts w:cs="Times New Roman"/>
                <w:sz w:val="22"/>
                <w:szCs w:val="22"/>
                <w:cs/>
              </w:rPr>
            </w:pPr>
            <w:r>
              <w:rPr>
                <w:rFonts w:cs="Times New Roman"/>
                <w:sz w:val="22"/>
                <w:szCs w:val="22"/>
              </w:rPr>
              <w:t>In Thousand Baht</w:t>
            </w:r>
          </w:p>
        </w:tc>
      </w:tr>
      <w:tr w:rsidR="00162FAD" w:rsidRPr="008A58D1" w:rsidTr="00162FAD">
        <w:tc>
          <w:tcPr>
            <w:tcW w:w="4077" w:type="dxa"/>
          </w:tcPr>
          <w:p w:rsidR="00162FAD" w:rsidRPr="008A58D1"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cs/>
              </w:rPr>
            </w:pPr>
          </w:p>
        </w:tc>
        <w:tc>
          <w:tcPr>
            <w:tcW w:w="1701" w:type="dxa"/>
            <w:tcBorders>
              <w:top w:val="single" w:sz="4" w:space="0" w:color="auto"/>
            </w:tcBorders>
          </w:tcPr>
          <w:p w:rsidR="00162FAD" w:rsidRPr="008A58D1" w:rsidRDefault="00162FAD" w:rsidP="00162FAD">
            <w:pPr>
              <w:pStyle w:val="accttwolines"/>
              <w:spacing w:after="0"/>
              <w:ind w:left="-108" w:right="-126" w:firstLine="0"/>
              <w:jc w:val="center"/>
              <w:rPr>
                <w:szCs w:val="22"/>
                <w:cs/>
                <w:lang w:val="en-US" w:bidi="th-TH"/>
              </w:rPr>
            </w:pPr>
            <w:r>
              <w:rPr>
                <w:rFonts w:cs="Angsana New"/>
                <w:szCs w:val="22"/>
                <w:lang w:val="en-US" w:bidi="th-TH"/>
              </w:rPr>
              <w:t xml:space="preserve">Lease </w:t>
            </w:r>
          </w:p>
        </w:tc>
        <w:tc>
          <w:tcPr>
            <w:tcW w:w="252" w:type="dxa"/>
            <w:tcBorders>
              <w:top w:val="single" w:sz="4" w:space="0" w:color="auto"/>
            </w:tcBorders>
          </w:tcPr>
          <w:p w:rsidR="00162FAD" w:rsidRPr="008A58D1" w:rsidRDefault="00162FAD" w:rsidP="00162FAD">
            <w:pPr>
              <w:pStyle w:val="accttwolines"/>
              <w:tabs>
                <w:tab w:val="decimal" w:pos="450"/>
              </w:tabs>
              <w:spacing w:after="0"/>
              <w:ind w:left="0" w:firstLine="0"/>
              <w:jc w:val="center"/>
              <w:rPr>
                <w:szCs w:val="22"/>
                <w:lang w:val="en-US"/>
              </w:rPr>
            </w:pPr>
          </w:p>
        </w:tc>
        <w:tc>
          <w:tcPr>
            <w:tcW w:w="1590" w:type="dxa"/>
            <w:tcBorders>
              <w:top w:val="single" w:sz="4" w:space="0" w:color="auto"/>
            </w:tcBorders>
          </w:tcPr>
          <w:p w:rsidR="00162FAD" w:rsidRPr="008A58D1" w:rsidRDefault="00162FAD" w:rsidP="00162FAD">
            <w:pPr>
              <w:pStyle w:val="accttwolines"/>
              <w:spacing w:after="0"/>
              <w:ind w:left="0" w:right="-32" w:hanging="58"/>
              <w:jc w:val="center"/>
              <w:rPr>
                <w:szCs w:val="22"/>
                <w:cs/>
                <w:lang w:val="en-US" w:bidi="th-TH"/>
              </w:rPr>
            </w:pPr>
            <w:r>
              <w:rPr>
                <w:rFonts w:cs="Angsana New"/>
                <w:szCs w:val="22"/>
                <w:lang w:val="en-US" w:bidi="th-TH"/>
              </w:rPr>
              <w:t xml:space="preserve">Deferred </w:t>
            </w:r>
          </w:p>
        </w:tc>
        <w:tc>
          <w:tcPr>
            <w:tcW w:w="236" w:type="dxa"/>
          </w:tcPr>
          <w:p w:rsidR="00162FAD" w:rsidRPr="008A58D1" w:rsidRDefault="00162FAD" w:rsidP="00162FAD">
            <w:pPr>
              <w:pStyle w:val="accttwolines"/>
              <w:spacing w:after="0"/>
              <w:ind w:left="0" w:right="-32" w:hanging="58"/>
              <w:jc w:val="center"/>
              <w:rPr>
                <w:szCs w:val="22"/>
                <w:lang w:val="en-US" w:bidi="th-TH"/>
              </w:rPr>
            </w:pPr>
          </w:p>
        </w:tc>
        <w:tc>
          <w:tcPr>
            <w:tcW w:w="1607" w:type="dxa"/>
            <w:tcBorders>
              <w:top w:val="single" w:sz="4" w:space="0" w:color="auto"/>
            </w:tcBorders>
          </w:tcPr>
          <w:p w:rsidR="00162FAD" w:rsidRPr="008A58D1" w:rsidRDefault="00162FAD" w:rsidP="00162FAD">
            <w:pPr>
              <w:pStyle w:val="accttwolines"/>
              <w:spacing w:after="0"/>
              <w:ind w:left="0" w:right="-126" w:hanging="87"/>
              <w:jc w:val="center"/>
              <w:rPr>
                <w:szCs w:val="22"/>
                <w:cs/>
                <w:lang w:val="en-US" w:bidi="th-TH"/>
              </w:rPr>
            </w:pPr>
          </w:p>
        </w:tc>
      </w:tr>
      <w:tr w:rsidR="00162FAD" w:rsidRPr="008A58D1" w:rsidTr="00162FAD">
        <w:tc>
          <w:tcPr>
            <w:tcW w:w="4077" w:type="dxa"/>
          </w:tcPr>
          <w:p w:rsidR="00162FAD" w:rsidRPr="008A58D1"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cs/>
              </w:rPr>
            </w:pPr>
          </w:p>
        </w:tc>
        <w:tc>
          <w:tcPr>
            <w:tcW w:w="1701" w:type="dxa"/>
            <w:tcBorders>
              <w:bottom w:val="single" w:sz="4" w:space="0" w:color="auto"/>
            </w:tcBorders>
          </w:tcPr>
          <w:p w:rsidR="00162FAD" w:rsidRPr="008A58D1" w:rsidRDefault="00162FAD" w:rsidP="00162FAD">
            <w:pPr>
              <w:pStyle w:val="accttwolines"/>
              <w:spacing w:after="0"/>
              <w:ind w:left="0" w:right="-126" w:hanging="87"/>
              <w:jc w:val="center"/>
              <w:rPr>
                <w:szCs w:val="22"/>
                <w:cs/>
                <w:lang w:val="en-US" w:bidi="th-TH"/>
              </w:rPr>
            </w:pPr>
            <w:r>
              <w:rPr>
                <w:rFonts w:cs="Angsana New"/>
                <w:szCs w:val="22"/>
                <w:lang w:val="en-US" w:bidi="th-TH"/>
              </w:rPr>
              <w:t>liability</w:t>
            </w:r>
          </w:p>
        </w:tc>
        <w:tc>
          <w:tcPr>
            <w:tcW w:w="252" w:type="dxa"/>
          </w:tcPr>
          <w:p w:rsidR="00162FAD" w:rsidRPr="008A58D1" w:rsidRDefault="00162FAD" w:rsidP="00162FAD">
            <w:pPr>
              <w:pStyle w:val="accttwolines"/>
              <w:tabs>
                <w:tab w:val="decimal" w:pos="450"/>
              </w:tabs>
              <w:spacing w:after="0"/>
              <w:ind w:left="0" w:firstLine="0"/>
              <w:jc w:val="center"/>
              <w:rPr>
                <w:szCs w:val="22"/>
                <w:lang w:val="en-US"/>
              </w:rPr>
            </w:pPr>
          </w:p>
        </w:tc>
        <w:tc>
          <w:tcPr>
            <w:tcW w:w="1590" w:type="dxa"/>
            <w:tcBorders>
              <w:bottom w:val="single" w:sz="4" w:space="0" w:color="auto"/>
            </w:tcBorders>
          </w:tcPr>
          <w:p w:rsidR="00162FAD" w:rsidRPr="008A58D1" w:rsidRDefault="00162FAD" w:rsidP="00162FAD">
            <w:pPr>
              <w:pStyle w:val="accttwolines"/>
              <w:spacing w:after="0"/>
              <w:ind w:left="0" w:right="-32" w:hanging="58"/>
              <w:jc w:val="center"/>
              <w:rPr>
                <w:szCs w:val="22"/>
                <w:cs/>
                <w:lang w:val="en-US" w:bidi="th-TH"/>
              </w:rPr>
            </w:pPr>
            <w:r>
              <w:rPr>
                <w:rFonts w:cs="Angsana New"/>
                <w:szCs w:val="22"/>
                <w:lang w:val="en-US" w:bidi="th-TH"/>
              </w:rPr>
              <w:t xml:space="preserve">interest </w:t>
            </w:r>
          </w:p>
        </w:tc>
        <w:tc>
          <w:tcPr>
            <w:tcW w:w="236" w:type="dxa"/>
          </w:tcPr>
          <w:p w:rsidR="00162FAD" w:rsidRPr="008A58D1" w:rsidRDefault="00162FAD" w:rsidP="00162FAD">
            <w:pPr>
              <w:pStyle w:val="accttwolines"/>
              <w:spacing w:after="0"/>
              <w:ind w:left="0" w:right="-32" w:hanging="58"/>
              <w:jc w:val="center"/>
              <w:rPr>
                <w:szCs w:val="22"/>
                <w:lang w:val="en-US" w:bidi="th-TH"/>
              </w:rPr>
            </w:pPr>
          </w:p>
        </w:tc>
        <w:tc>
          <w:tcPr>
            <w:tcW w:w="1607" w:type="dxa"/>
            <w:tcBorders>
              <w:bottom w:val="single" w:sz="4" w:space="0" w:color="auto"/>
            </w:tcBorders>
          </w:tcPr>
          <w:p w:rsidR="00162FAD" w:rsidRPr="008A58D1" w:rsidRDefault="00162FAD" w:rsidP="00162FAD">
            <w:pPr>
              <w:pStyle w:val="accttwolines"/>
              <w:spacing w:after="0"/>
              <w:ind w:left="0" w:right="-126" w:hanging="87"/>
              <w:jc w:val="center"/>
              <w:rPr>
                <w:szCs w:val="22"/>
                <w:cs/>
                <w:lang w:val="en-US" w:bidi="th-TH"/>
              </w:rPr>
            </w:pPr>
            <w:r>
              <w:rPr>
                <w:rFonts w:cs="Angsana New"/>
                <w:szCs w:val="22"/>
                <w:lang w:val="en-US" w:bidi="th-TH"/>
              </w:rPr>
              <w:t>Net</w:t>
            </w:r>
          </w:p>
        </w:tc>
      </w:tr>
      <w:tr w:rsidR="00162FAD" w:rsidRPr="008A58D1" w:rsidTr="00162FAD">
        <w:tc>
          <w:tcPr>
            <w:tcW w:w="4077" w:type="dxa"/>
          </w:tcPr>
          <w:p w:rsidR="00162FAD" w:rsidRPr="00534EA5" w:rsidRDefault="00162FAD" w:rsidP="00162FAD">
            <w:pPr>
              <w:tabs>
                <w:tab w:val="left" w:pos="342"/>
              </w:tabs>
              <w:ind w:right="-108"/>
              <w:rPr>
                <w:rFonts w:cstheme="minorBidi"/>
                <w:sz w:val="22"/>
                <w:szCs w:val="22"/>
              </w:rPr>
            </w:pPr>
            <w:r>
              <w:rPr>
                <w:sz w:val="22"/>
                <w:szCs w:val="22"/>
              </w:rPr>
              <w:t>Lease liability</w:t>
            </w:r>
            <w:r>
              <w:rPr>
                <w:rFonts w:cstheme="minorBidi" w:hint="cs"/>
                <w:sz w:val="22"/>
                <w:szCs w:val="22"/>
                <w:cs/>
              </w:rPr>
              <w:t xml:space="preserve"> </w:t>
            </w:r>
            <w:r>
              <w:rPr>
                <w:rFonts w:cstheme="minorBidi"/>
                <w:sz w:val="22"/>
                <w:szCs w:val="22"/>
              </w:rPr>
              <w:t>as at January 1, 2020</w:t>
            </w:r>
          </w:p>
        </w:tc>
        <w:tc>
          <w:tcPr>
            <w:tcW w:w="1701" w:type="dxa"/>
            <w:tcBorders>
              <w:top w:val="single" w:sz="4" w:space="0" w:color="auto"/>
            </w:tcBorders>
          </w:tcPr>
          <w:p w:rsidR="00162FAD" w:rsidRPr="00286E2D" w:rsidRDefault="00162FAD" w:rsidP="00162FAD">
            <w:pPr>
              <w:tabs>
                <w:tab w:val="clear" w:pos="227"/>
                <w:tab w:val="clear" w:pos="454"/>
                <w:tab w:val="clear" w:pos="680"/>
                <w:tab w:val="clear" w:pos="907"/>
              </w:tabs>
              <w:ind w:right="47"/>
              <w:jc w:val="right"/>
              <w:rPr>
                <w:rFonts w:cs="Times New Roman"/>
                <w:sz w:val="22"/>
                <w:szCs w:val="22"/>
              </w:rPr>
            </w:pPr>
            <w:r w:rsidRPr="00286E2D">
              <w:rPr>
                <w:rFonts w:cs="Times New Roman"/>
                <w:sz w:val="22"/>
                <w:szCs w:val="22"/>
              </w:rPr>
              <w:t>23,520</w:t>
            </w:r>
          </w:p>
        </w:tc>
        <w:tc>
          <w:tcPr>
            <w:tcW w:w="252" w:type="dxa"/>
          </w:tcPr>
          <w:p w:rsidR="00162FAD" w:rsidRPr="00286E2D" w:rsidRDefault="00162FAD" w:rsidP="00162FAD">
            <w:pPr>
              <w:pStyle w:val="accttwolines"/>
              <w:tabs>
                <w:tab w:val="decimal" w:pos="450"/>
              </w:tabs>
              <w:spacing w:after="0"/>
              <w:ind w:left="0" w:firstLine="0"/>
              <w:jc w:val="center"/>
              <w:rPr>
                <w:szCs w:val="22"/>
                <w:lang w:val="en-US"/>
              </w:rPr>
            </w:pPr>
          </w:p>
        </w:tc>
        <w:tc>
          <w:tcPr>
            <w:tcW w:w="1590" w:type="dxa"/>
            <w:tcBorders>
              <w:top w:val="single" w:sz="4" w:space="0" w:color="auto"/>
            </w:tcBorders>
            <w:vAlign w:val="center"/>
          </w:tcPr>
          <w:p w:rsidR="00162FAD" w:rsidRPr="00286E2D" w:rsidRDefault="00162FAD" w:rsidP="00162FAD">
            <w:pPr>
              <w:tabs>
                <w:tab w:val="clear" w:pos="227"/>
                <w:tab w:val="clear" w:pos="454"/>
                <w:tab w:val="clear" w:pos="680"/>
                <w:tab w:val="clear" w:pos="907"/>
              </w:tabs>
              <w:ind w:right="-12"/>
              <w:jc w:val="right"/>
              <w:rPr>
                <w:rFonts w:cs="Times New Roman"/>
                <w:sz w:val="22"/>
                <w:szCs w:val="22"/>
              </w:rPr>
            </w:pPr>
            <w:r w:rsidRPr="00286E2D">
              <w:rPr>
                <w:rFonts w:cs="Times New Roman"/>
                <w:sz w:val="22"/>
                <w:szCs w:val="22"/>
              </w:rPr>
              <w:t>(6,346)</w:t>
            </w:r>
          </w:p>
        </w:tc>
        <w:tc>
          <w:tcPr>
            <w:tcW w:w="236" w:type="dxa"/>
          </w:tcPr>
          <w:p w:rsidR="00162FAD" w:rsidRPr="00286E2D" w:rsidRDefault="00162FAD" w:rsidP="00162FAD">
            <w:pPr>
              <w:tabs>
                <w:tab w:val="clear" w:pos="227"/>
                <w:tab w:val="clear" w:pos="454"/>
                <w:tab w:val="clear" w:pos="680"/>
                <w:tab w:val="clear" w:pos="907"/>
              </w:tabs>
              <w:ind w:right="-12"/>
              <w:jc w:val="right"/>
              <w:rPr>
                <w:rFonts w:cs="Times New Roman"/>
                <w:sz w:val="22"/>
                <w:szCs w:val="22"/>
              </w:rPr>
            </w:pPr>
          </w:p>
        </w:tc>
        <w:tc>
          <w:tcPr>
            <w:tcW w:w="1607" w:type="dxa"/>
            <w:tcBorders>
              <w:top w:val="single" w:sz="4" w:space="0" w:color="auto"/>
            </w:tcBorders>
          </w:tcPr>
          <w:p w:rsidR="00162FAD" w:rsidRPr="00286E2D" w:rsidRDefault="00162FAD" w:rsidP="00162FAD">
            <w:pPr>
              <w:tabs>
                <w:tab w:val="clear" w:pos="227"/>
                <w:tab w:val="clear" w:pos="454"/>
                <w:tab w:val="clear" w:pos="680"/>
                <w:tab w:val="clear" w:pos="907"/>
              </w:tabs>
              <w:ind w:right="47"/>
              <w:jc w:val="right"/>
              <w:rPr>
                <w:rFonts w:cs="Times New Roman"/>
                <w:sz w:val="22"/>
                <w:szCs w:val="22"/>
              </w:rPr>
            </w:pPr>
            <w:r w:rsidRPr="00286E2D">
              <w:rPr>
                <w:rFonts w:cs="Times New Roman"/>
                <w:sz w:val="22"/>
                <w:szCs w:val="22"/>
              </w:rPr>
              <w:t>17,174</w:t>
            </w:r>
          </w:p>
        </w:tc>
      </w:tr>
      <w:tr w:rsidR="00162FAD" w:rsidRPr="008A58D1" w:rsidTr="00162FAD">
        <w:tc>
          <w:tcPr>
            <w:tcW w:w="4077" w:type="dxa"/>
          </w:tcPr>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2"/>
                <w:szCs w:val="22"/>
              </w:rPr>
            </w:pPr>
            <w:r>
              <w:rPr>
                <w:sz w:val="22"/>
                <w:szCs w:val="22"/>
              </w:rPr>
              <w:t>Less paid during the period</w:t>
            </w:r>
          </w:p>
        </w:tc>
        <w:tc>
          <w:tcPr>
            <w:tcW w:w="1701" w:type="dxa"/>
            <w:tcBorders>
              <w:bottom w:val="single" w:sz="4" w:space="0" w:color="auto"/>
            </w:tcBorders>
            <w:vAlign w:val="center"/>
          </w:tcPr>
          <w:p w:rsidR="00162FAD" w:rsidRPr="00286E2D" w:rsidRDefault="00286E2D" w:rsidP="00162FAD">
            <w:pPr>
              <w:tabs>
                <w:tab w:val="clear" w:pos="227"/>
                <w:tab w:val="clear" w:pos="454"/>
                <w:tab w:val="clear" w:pos="680"/>
                <w:tab w:val="clear" w:pos="907"/>
              </w:tabs>
              <w:ind w:right="-12"/>
              <w:jc w:val="right"/>
              <w:rPr>
                <w:rFonts w:cs="Times New Roman"/>
                <w:sz w:val="22"/>
                <w:szCs w:val="22"/>
              </w:rPr>
            </w:pPr>
            <w:r w:rsidRPr="00286E2D">
              <w:rPr>
                <w:rFonts w:cs="Times New Roman"/>
                <w:sz w:val="22"/>
                <w:szCs w:val="22"/>
              </w:rPr>
              <w:t>(72</w:t>
            </w:r>
            <w:r w:rsidR="00162FAD" w:rsidRPr="00286E2D">
              <w:rPr>
                <w:rFonts w:cs="Times New Roman"/>
                <w:sz w:val="22"/>
                <w:szCs w:val="22"/>
              </w:rPr>
              <w:t>0)</w:t>
            </w:r>
          </w:p>
        </w:tc>
        <w:tc>
          <w:tcPr>
            <w:tcW w:w="252" w:type="dxa"/>
          </w:tcPr>
          <w:p w:rsidR="00162FAD" w:rsidRPr="00162FAD" w:rsidRDefault="00162FAD" w:rsidP="00162FAD">
            <w:pPr>
              <w:pStyle w:val="accttwolines"/>
              <w:tabs>
                <w:tab w:val="decimal" w:pos="450"/>
              </w:tabs>
              <w:spacing w:after="0"/>
              <w:ind w:left="0" w:firstLine="0"/>
              <w:jc w:val="center"/>
              <w:rPr>
                <w:szCs w:val="22"/>
                <w:highlight w:val="yellow"/>
                <w:lang w:val="en-US"/>
              </w:rPr>
            </w:pPr>
          </w:p>
        </w:tc>
        <w:tc>
          <w:tcPr>
            <w:tcW w:w="1590" w:type="dxa"/>
            <w:tcBorders>
              <w:bottom w:val="single" w:sz="4" w:space="0" w:color="auto"/>
            </w:tcBorders>
          </w:tcPr>
          <w:p w:rsidR="00162FAD" w:rsidRPr="00286E2D" w:rsidRDefault="00286E2D" w:rsidP="00162FAD">
            <w:pPr>
              <w:tabs>
                <w:tab w:val="clear" w:pos="227"/>
                <w:tab w:val="clear" w:pos="454"/>
                <w:tab w:val="clear" w:pos="680"/>
                <w:tab w:val="clear" w:pos="907"/>
              </w:tabs>
              <w:ind w:right="47"/>
              <w:jc w:val="right"/>
              <w:rPr>
                <w:rFonts w:cs="Times New Roman"/>
                <w:sz w:val="22"/>
                <w:szCs w:val="22"/>
              </w:rPr>
            </w:pPr>
            <w:r w:rsidRPr="00286E2D">
              <w:rPr>
                <w:rFonts w:cs="Times New Roman"/>
                <w:sz w:val="22"/>
                <w:szCs w:val="22"/>
              </w:rPr>
              <w:t>347</w:t>
            </w:r>
          </w:p>
        </w:tc>
        <w:tc>
          <w:tcPr>
            <w:tcW w:w="236" w:type="dxa"/>
          </w:tcPr>
          <w:p w:rsidR="00162FAD" w:rsidRPr="00162FAD" w:rsidRDefault="00162FAD" w:rsidP="00162FAD">
            <w:pPr>
              <w:pStyle w:val="accttwolines"/>
              <w:tabs>
                <w:tab w:val="decimal" w:pos="450"/>
              </w:tabs>
              <w:spacing w:after="0"/>
              <w:ind w:left="0" w:firstLine="0"/>
              <w:jc w:val="center"/>
              <w:rPr>
                <w:szCs w:val="22"/>
                <w:highlight w:val="yellow"/>
                <w:lang w:val="en-US"/>
              </w:rPr>
            </w:pPr>
          </w:p>
        </w:tc>
        <w:tc>
          <w:tcPr>
            <w:tcW w:w="1607" w:type="dxa"/>
            <w:tcBorders>
              <w:bottom w:val="single" w:sz="4" w:space="0" w:color="auto"/>
            </w:tcBorders>
            <w:vAlign w:val="center"/>
          </w:tcPr>
          <w:p w:rsidR="00162FAD" w:rsidRPr="00286E2D" w:rsidRDefault="00286E2D" w:rsidP="00162FAD">
            <w:pPr>
              <w:tabs>
                <w:tab w:val="clear" w:pos="227"/>
                <w:tab w:val="clear" w:pos="454"/>
                <w:tab w:val="clear" w:pos="680"/>
                <w:tab w:val="clear" w:pos="907"/>
              </w:tabs>
              <w:ind w:right="-12"/>
              <w:jc w:val="right"/>
              <w:rPr>
                <w:rFonts w:cs="Times New Roman"/>
                <w:sz w:val="22"/>
                <w:szCs w:val="22"/>
              </w:rPr>
            </w:pPr>
            <w:r w:rsidRPr="00286E2D">
              <w:rPr>
                <w:rFonts w:cs="Times New Roman"/>
                <w:sz w:val="22"/>
                <w:szCs w:val="22"/>
              </w:rPr>
              <w:t>(373</w:t>
            </w:r>
            <w:r w:rsidR="00162FAD" w:rsidRPr="00286E2D">
              <w:rPr>
                <w:rFonts w:cs="Times New Roman"/>
                <w:sz w:val="22"/>
                <w:szCs w:val="22"/>
              </w:rPr>
              <w:t>)</w:t>
            </w:r>
          </w:p>
        </w:tc>
      </w:tr>
      <w:tr w:rsidR="00162FAD" w:rsidRPr="008A58D1" w:rsidTr="00162FAD">
        <w:tc>
          <w:tcPr>
            <w:tcW w:w="4077" w:type="dxa"/>
          </w:tcPr>
          <w:p w:rsidR="00162FAD" w:rsidRPr="00534EA5" w:rsidRDefault="00162FAD" w:rsidP="00162FAD">
            <w:pPr>
              <w:tabs>
                <w:tab w:val="left" w:pos="342"/>
              </w:tabs>
              <w:ind w:right="-108"/>
              <w:jc w:val="both"/>
              <w:rPr>
                <w:rFonts w:cstheme="minorBidi"/>
                <w:sz w:val="22"/>
                <w:szCs w:val="22"/>
              </w:rPr>
            </w:pPr>
            <w:r>
              <w:rPr>
                <w:sz w:val="22"/>
                <w:szCs w:val="22"/>
              </w:rPr>
              <w:t>Lease liability</w:t>
            </w:r>
            <w:r>
              <w:rPr>
                <w:rFonts w:cstheme="minorBidi" w:hint="cs"/>
                <w:sz w:val="22"/>
                <w:szCs w:val="22"/>
                <w:cs/>
              </w:rPr>
              <w:t xml:space="preserve"> </w:t>
            </w:r>
            <w:r>
              <w:rPr>
                <w:rFonts w:cstheme="minorBidi"/>
                <w:sz w:val="22"/>
                <w:szCs w:val="22"/>
              </w:rPr>
              <w:t>as at June 30, 2020</w:t>
            </w:r>
          </w:p>
        </w:tc>
        <w:tc>
          <w:tcPr>
            <w:tcW w:w="1701" w:type="dxa"/>
            <w:tcBorders>
              <w:top w:val="single" w:sz="4" w:space="0" w:color="auto"/>
            </w:tcBorders>
            <w:vAlign w:val="bottom"/>
          </w:tcPr>
          <w:p w:rsidR="00162FAD" w:rsidRPr="00286E2D" w:rsidRDefault="00286E2D" w:rsidP="00162FAD">
            <w:pPr>
              <w:tabs>
                <w:tab w:val="clear" w:pos="227"/>
                <w:tab w:val="clear" w:pos="454"/>
                <w:tab w:val="clear" w:pos="680"/>
                <w:tab w:val="clear" w:pos="907"/>
              </w:tabs>
              <w:ind w:right="47"/>
              <w:jc w:val="right"/>
              <w:rPr>
                <w:rFonts w:cs="Times New Roman"/>
                <w:sz w:val="22"/>
                <w:szCs w:val="22"/>
              </w:rPr>
            </w:pPr>
            <w:r w:rsidRPr="00286E2D">
              <w:rPr>
                <w:rFonts w:cs="Times New Roman"/>
                <w:sz w:val="22"/>
                <w:szCs w:val="22"/>
              </w:rPr>
              <w:t>22,80</w:t>
            </w:r>
            <w:r w:rsidR="00162FAD" w:rsidRPr="00286E2D">
              <w:rPr>
                <w:rFonts w:cs="Times New Roman"/>
                <w:sz w:val="22"/>
                <w:szCs w:val="22"/>
              </w:rPr>
              <w:t xml:space="preserve">0              </w:t>
            </w:r>
          </w:p>
        </w:tc>
        <w:tc>
          <w:tcPr>
            <w:tcW w:w="252" w:type="dxa"/>
          </w:tcPr>
          <w:p w:rsidR="00162FAD" w:rsidRPr="00162FAD" w:rsidRDefault="00162FAD" w:rsidP="00162FAD">
            <w:pPr>
              <w:pStyle w:val="accttwolines"/>
              <w:tabs>
                <w:tab w:val="decimal" w:pos="450"/>
              </w:tabs>
              <w:spacing w:after="0"/>
              <w:ind w:left="0" w:firstLine="0"/>
              <w:jc w:val="center"/>
              <w:rPr>
                <w:szCs w:val="22"/>
                <w:highlight w:val="yellow"/>
                <w:lang w:val="en-US"/>
              </w:rPr>
            </w:pPr>
          </w:p>
        </w:tc>
        <w:tc>
          <w:tcPr>
            <w:tcW w:w="1590" w:type="dxa"/>
            <w:tcBorders>
              <w:top w:val="single" w:sz="4" w:space="0" w:color="auto"/>
            </w:tcBorders>
          </w:tcPr>
          <w:p w:rsidR="00162FAD" w:rsidRPr="00286E2D" w:rsidRDefault="00286E2D" w:rsidP="00162FAD">
            <w:pPr>
              <w:tabs>
                <w:tab w:val="clear" w:pos="227"/>
                <w:tab w:val="clear" w:pos="454"/>
                <w:tab w:val="clear" w:pos="680"/>
                <w:tab w:val="clear" w:pos="907"/>
              </w:tabs>
              <w:ind w:right="-12"/>
              <w:jc w:val="right"/>
              <w:rPr>
                <w:rFonts w:cs="Times New Roman"/>
                <w:sz w:val="22"/>
                <w:szCs w:val="22"/>
              </w:rPr>
            </w:pPr>
            <w:r w:rsidRPr="00286E2D">
              <w:rPr>
                <w:rFonts w:cs="Times New Roman"/>
                <w:sz w:val="22"/>
                <w:szCs w:val="22"/>
              </w:rPr>
              <w:t>(5,999</w:t>
            </w:r>
            <w:r w:rsidR="00162FAD" w:rsidRPr="00286E2D">
              <w:rPr>
                <w:rFonts w:cs="Times New Roman"/>
                <w:sz w:val="22"/>
                <w:szCs w:val="22"/>
              </w:rPr>
              <w:t>)</w:t>
            </w:r>
          </w:p>
        </w:tc>
        <w:tc>
          <w:tcPr>
            <w:tcW w:w="236" w:type="dxa"/>
          </w:tcPr>
          <w:p w:rsidR="00162FAD" w:rsidRPr="00162FAD" w:rsidRDefault="00162FAD" w:rsidP="00162FAD">
            <w:pPr>
              <w:pStyle w:val="accttwolines"/>
              <w:tabs>
                <w:tab w:val="decimal" w:pos="450"/>
              </w:tabs>
              <w:spacing w:after="0"/>
              <w:ind w:left="0" w:firstLine="0"/>
              <w:jc w:val="center"/>
              <w:rPr>
                <w:szCs w:val="22"/>
                <w:highlight w:val="yellow"/>
                <w:lang w:val="en-US"/>
              </w:rPr>
            </w:pPr>
          </w:p>
        </w:tc>
        <w:tc>
          <w:tcPr>
            <w:tcW w:w="1607" w:type="dxa"/>
            <w:tcBorders>
              <w:top w:val="single" w:sz="4" w:space="0" w:color="auto"/>
            </w:tcBorders>
            <w:vAlign w:val="bottom"/>
          </w:tcPr>
          <w:p w:rsidR="00162FAD" w:rsidRPr="00286E2D" w:rsidRDefault="00286E2D" w:rsidP="00162FAD">
            <w:pPr>
              <w:tabs>
                <w:tab w:val="clear" w:pos="227"/>
                <w:tab w:val="clear" w:pos="454"/>
                <w:tab w:val="clear" w:pos="680"/>
                <w:tab w:val="clear" w:pos="907"/>
              </w:tabs>
              <w:ind w:right="47"/>
              <w:jc w:val="right"/>
              <w:rPr>
                <w:rFonts w:cs="Times New Roman"/>
                <w:sz w:val="22"/>
                <w:szCs w:val="22"/>
              </w:rPr>
            </w:pPr>
            <w:r w:rsidRPr="00286E2D">
              <w:rPr>
                <w:rFonts w:cs="Times New Roman"/>
                <w:sz w:val="22"/>
                <w:szCs w:val="22"/>
              </w:rPr>
              <w:t>16,801</w:t>
            </w:r>
            <w:r w:rsidR="00162FAD" w:rsidRPr="00286E2D">
              <w:rPr>
                <w:rFonts w:cs="Times New Roman"/>
                <w:sz w:val="22"/>
                <w:szCs w:val="22"/>
              </w:rPr>
              <w:t xml:space="preserve">              </w:t>
            </w:r>
          </w:p>
        </w:tc>
      </w:tr>
      <w:tr w:rsidR="00162FAD" w:rsidRPr="008A58D1" w:rsidTr="00162FAD">
        <w:tc>
          <w:tcPr>
            <w:tcW w:w="4077" w:type="dxa"/>
          </w:tcPr>
          <w:p w:rsidR="00162FAD" w:rsidRPr="00534EA5"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heme="minorBidi"/>
                <w:sz w:val="22"/>
                <w:szCs w:val="22"/>
                <w:cs/>
              </w:rPr>
            </w:pPr>
            <w:r>
              <w:rPr>
                <w:sz w:val="22"/>
                <w:szCs w:val="22"/>
              </w:rPr>
              <w:t>Less current portion</w:t>
            </w:r>
          </w:p>
        </w:tc>
        <w:tc>
          <w:tcPr>
            <w:tcW w:w="1701" w:type="dxa"/>
          </w:tcPr>
          <w:p w:rsidR="00162FAD" w:rsidRPr="00286E2D" w:rsidRDefault="00162FAD" w:rsidP="00162FAD">
            <w:pPr>
              <w:tabs>
                <w:tab w:val="clear" w:pos="227"/>
                <w:tab w:val="clear" w:pos="454"/>
                <w:tab w:val="clear" w:pos="680"/>
                <w:tab w:val="clear" w:pos="907"/>
              </w:tabs>
              <w:ind w:right="-12"/>
              <w:jc w:val="right"/>
              <w:rPr>
                <w:rFonts w:cs="Times New Roman"/>
                <w:sz w:val="22"/>
                <w:szCs w:val="22"/>
              </w:rPr>
            </w:pPr>
            <w:r w:rsidRPr="00286E2D">
              <w:rPr>
                <w:rFonts w:cs="Times New Roman"/>
                <w:sz w:val="22"/>
                <w:szCs w:val="22"/>
              </w:rPr>
              <w:t>(1,440)</w:t>
            </w:r>
          </w:p>
        </w:tc>
        <w:tc>
          <w:tcPr>
            <w:tcW w:w="252" w:type="dxa"/>
          </w:tcPr>
          <w:p w:rsidR="00162FAD" w:rsidRPr="00162FAD" w:rsidRDefault="00162FAD" w:rsidP="00162FAD">
            <w:pPr>
              <w:pStyle w:val="accttwolines"/>
              <w:tabs>
                <w:tab w:val="decimal" w:pos="450"/>
              </w:tabs>
              <w:spacing w:after="0"/>
              <w:ind w:left="0" w:firstLine="0"/>
              <w:jc w:val="center"/>
              <w:rPr>
                <w:szCs w:val="22"/>
                <w:highlight w:val="yellow"/>
                <w:lang w:val="en-US"/>
              </w:rPr>
            </w:pPr>
          </w:p>
        </w:tc>
        <w:tc>
          <w:tcPr>
            <w:tcW w:w="1590" w:type="dxa"/>
            <w:vAlign w:val="bottom"/>
          </w:tcPr>
          <w:p w:rsidR="00162FAD" w:rsidRPr="00286E2D" w:rsidRDefault="00162FAD" w:rsidP="00162FAD">
            <w:pPr>
              <w:tabs>
                <w:tab w:val="clear" w:pos="227"/>
                <w:tab w:val="clear" w:pos="454"/>
                <w:tab w:val="clear" w:pos="680"/>
                <w:tab w:val="clear" w:pos="907"/>
              </w:tabs>
              <w:ind w:right="47"/>
              <w:jc w:val="right"/>
              <w:rPr>
                <w:rFonts w:cs="Times New Roman"/>
                <w:sz w:val="22"/>
                <w:szCs w:val="22"/>
              </w:rPr>
            </w:pPr>
            <w:r w:rsidRPr="00286E2D">
              <w:rPr>
                <w:rFonts w:cs="Times New Roman"/>
                <w:sz w:val="22"/>
                <w:szCs w:val="22"/>
              </w:rPr>
              <w:t>67</w:t>
            </w:r>
            <w:r w:rsidR="00286E2D" w:rsidRPr="00286E2D">
              <w:rPr>
                <w:rFonts w:cs="Times New Roman"/>
                <w:sz w:val="22"/>
                <w:szCs w:val="22"/>
              </w:rPr>
              <w:t>1</w:t>
            </w:r>
          </w:p>
        </w:tc>
        <w:tc>
          <w:tcPr>
            <w:tcW w:w="236" w:type="dxa"/>
          </w:tcPr>
          <w:p w:rsidR="00162FAD" w:rsidRPr="00162FAD" w:rsidRDefault="00162FAD" w:rsidP="00162FAD">
            <w:pPr>
              <w:pStyle w:val="accttwolines"/>
              <w:tabs>
                <w:tab w:val="decimal" w:pos="450"/>
              </w:tabs>
              <w:spacing w:after="0"/>
              <w:ind w:left="0" w:firstLine="0"/>
              <w:jc w:val="center"/>
              <w:rPr>
                <w:szCs w:val="22"/>
                <w:highlight w:val="yellow"/>
                <w:lang w:val="en-US"/>
              </w:rPr>
            </w:pPr>
          </w:p>
        </w:tc>
        <w:tc>
          <w:tcPr>
            <w:tcW w:w="1607" w:type="dxa"/>
          </w:tcPr>
          <w:p w:rsidR="00162FAD" w:rsidRPr="00286E2D" w:rsidRDefault="00286E2D" w:rsidP="00162FAD">
            <w:pPr>
              <w:tabs>
                <w:tab w:val="clear" w:pos="227"/>
                <w:tab w:val="clear" w:pos="454"/>
                <w:tab w:val="clear" w:pos="680"/>
                <w:tab w:val="clear" w:pos="907"/>
              </w:tabs>
              <w:ind w:right="-12"/>
              <w:jc w:val="right"/>
              <w:rPr>
                <w:rFonts w:cs="Times New Roman"/>
                <w:sz w:val="22"/>
                <w:szCs w:val="22"/>
              </w:rPr>
            </w:pPr>
            <w:r w:rsidRPr="00286E2D">
              <w:rPr>
                <w:rFonts w:cs="Times New Roman"/>
                <w:sz w:val="22"/>
                <w:szCs w:val="22"/>
              </w:rPr>
              <w:t>(769</w:t>
            </w:r>
            <w:r w:rsidR="00162FAD" w:rsidRPr="00286E2D">
              <w:rPr>
                <w:rFonts w:cs="Times New Roman"/>
                <w:sz w:val="22"/>
                <w:szCs w:val="22"/>
              </w:rPr>
              <w:t>)</w:t>
            </w:r>
          </w:p>
        </w:tc>
      </w:tr>
      <w:tr w:rsidR="00162FAD" w:rsidRPr="008A58D1" w:rsidTr="00162FAD">
        <w:tc>
          <w:tcPr>
            <w:tcW w:w="4077" w:type="dxa"/>
          </w:tcPr>
          <w:p w:rsidR="00162FAD" w:rsidRPr="008A58D1" w:rsidRDefault="00162FAD" w:rsidP="00162FAD">
            <w:pPr>
              <w:tabs>
                <w:tab w:val="left" w:pos="342"/>
              </w:tabs>
              <w:ind w:right="-108"/>
              <w:rPr>
                <w:rFonts w:cs="Times New Roman"/>
                <w:sz w:val="22"/>
                <w:szCs w:val="22"/>
                <w:cs/>
              </w:rPr>
            </w:pPr>
            <w:r>
              <w:rPr>
                <w:sz w:val="22"/>
                <w:szCs w:val="22"/>
              </w:rPr>
              <w:t>Lease liability</w:t>
            </w:r>
            <w:r>
              <w:rPr>
                <w:rFonts w:cs="Times New Roman"/>
                <w:sz w:val="22"/>
                <w:szCs w:val="22"/>
              </w:rPr>
              <w:t xml:space="preserve"> - net</w:t>
            </w:r>
          </w:p>
        </w:tc>
        <w:tc>
          <w:tcPr>
            <w:tcW w:w="1701" w:type="dxa"/>
            <w:tcBorders>
              <w:top w:val="single" w:sz="4" w:space="0" w:color="auto"/>
              <w:bottom w:val="double" w:sz="4" w:space="0" w:color="auto"/>
            </w:tcBorders>
            <w:vAlign w:val="bottom"/>
          </w:tcPr>
          <w:p w:rsidR="00162FAD" w:rsidRPr="00286E2D" w:rsidRDefault="00162FAD" w:rsidP="00162FAD">
            <w:pPr>
              <w:tabs>
                <w:tab w:val="clear" w:pos="227"/>
                <w:tab w:val="clear" w:pos="454"/>
                <w:tab w:val="clear" w:pos="680"/>
                <w:tab w:val="clear" w:pos="907"/>
              </w:tabs>
              <w:ind w:right="47"/>
              <w:jc w:val="right"/>
              <w:rPr>
                <w:rFonts w:cs="Times New Roman"/>
                <w:sz w:val="22"/>
                <w:szCs w:val="22"/>
              </w:rPr>
            </w:pPr>
            <w:r w:rsidRPr="00286E2D">
              <w:rPr>
                <w:rFonts w:cs="Times New Roman"/>
                <w:sz w:val="22"/>
                <w:szCs w:val="22"/>
                <w:cs/>
              </w:rPr>
              <w:t>21</w:t>
            </w:r>
            <w:r w:rsidRPr="00286E2D">
              <w:rPr>
                <w:rFonts w:cs="Times New Roman"/>
                <w:sz w:val="22"/>
                <w:szCs w:val="22"/>
              </w:rPr>
              <w:t>,</w:t>
            </w:r>
            <w:r w:rsidR="00286E2D" w:rsidRPr="00286E2D">
              <w:rPr>
                <w:rFonts w:cs="Times New Roman"/>
                <w:sz w:val="22"/>
                <w:szCs w:val="22"/>
              </w:rPr>
              <w:t>360</w:t>
            </w:r>
          </w:p>
        </w:tc>
        <w:tc>
          <w:tcPr>
            <w:tcW w:w="252" w:type="dxa"/>
          </w:tcPr>
          <w:p w:rsidR="00162FAD" w:rsidRPr="00162FAD" w:rsidRDefault="00162FAD" w:rsidP="00162FAD">
            <w:pPr>
              <w:pStyle w:val="accttwolines"/>
              <w:tabs>
                <w:tab w:val="decimal" w:pos="450"/>
              </w:tabs>
              <w:spacing w:after="0"/>
              <w:ind w:left="0" w:firstLine="0"/>
              <w:jc w:val="center"/>
              <w:rPr>
                <w:szCs w:val="22"/>
                <w:highlight w:val="yellow"/>
                <w:lang w:val="en-US"/>
              </w:rPr>
            </w:pPr>
          </w:p>
        </w:tc>
        <w:tc>
          <w:tcPr>
            <w:tcW w:w="1590" w:type="dxa"/>
            <w:tcBorders>
              <w:top w:val="single" w:sz="4" w:space="0" w:color="auto"/>
              <w:bottom w:val="double" w:sz="4" w:space="0" w:color="auto"/>
            </w:tcBorders>
          </w:tcPr>
          <w:p w:rsidR="00162FAD" w:rsidRPr="00286E2D" w:rsidRDefault="00286E2D" w:rsidP="00162FAD">
            <w:pPr>
              <w:tabs>
                <w:tab w:val="clear" w:pos="227"/>
                <w:tab w:val="clear" w:pos="454"/>
                <w:tab w:val="clear" w:pos="680"/>
                <w:tab w:val="clear" w:pos="907"/>
              </w:tabs>
              <w:ind w:right="-12"/>
              <w:jc w:val="right"/>
              <w:rPr>
                <w:rFonts w:cs="Times New Roman"/>
                <w:sz w:val="22"/>
                <w:szCs w:val="22"/>
              </w:rPr>
            </w:pPr>
            <w:r w:rsidRPr="00286E2D">
              <w:rPr>
                <w:rFonts w:cs="Times New Roman"/>
                <w:sz w:val="22"/>
                <w:szCs w:val="22"/>
              </w:rPr>
              <w:t>(5,328</w:t>
            </w:r>
            <w:r w:rsidR="00162FAD" w:rsidRPr="00286E2D">
              <w:rPr>
                <w:rFonts w:cs="Times New Roman"/>
                <w:sz w:val="22"/>
                <w:szCs w:val="22"/>
              </w:rPr>
              <w:t>)</w:t>
            </w:r>
          </w:p>
        </w:tc>
        <w:tc>
          <w:tcPr>
            <w:tcW w:w="236" w:type="dxa"/>
          </w:tcPr>
          <w:p w:rsidR="00162FAD" w:rsidRPr="00162FAD" w:rsidRDefault="00162FAD" w:rsidP="00162FAD">
            <w:pPr>
              <w:pStyle w:val="accttwolines"/>
              <w:tabs>
                <w:tab w:val="decimal" w:pos="450"/>
              </w:tabs>
              <w:spacing w:after="0"/>
              <w:ind w:left="0" w:firstLine="0"/>
              <w:jc w:val="center"/>
              <w:rPr>
                <w:szCs w:val="22"/>
                <w:highlight w:val="yellow"/>
                <w:lang w:val="en-US"/>
              </w:rPr>
            </w:pPr>
          </w:p>
        </w:tc>
        <w:tc>
          <w:tcPr>
            <w:tcW w:w="1607" w:type="dxa"/>
            <w:tcBorders>
              <w:top w:val="single" w:sz="4" w:space="0" w:color="auto"/>
              <w:bottom w:val="double" w:sz="4" w:space="0" w:color="auto"/>
            </w:tcBorders>
            <w:vAlign w:val="bottom"/>
          </w:tcPr>
          <w:p w:rsidR="00162FAD" w:rsidRPr="00286E2D" w:rsidRDefault="00162FAD" w:rsidP="00162FAD">
            <w:pPr>
              <w:tabs>
                <w:tab w:val="clear" w:pos="227"/>
                <w:tab w:val="clear" w:pos="454"/>
                <w:tab w:val="clear" w:pos="680"/>
                <w:tab w:val="clear" w:pos="907"/>
              </w:tabs>
              <w:ind w:right="47"/>
              <w:jc w:val="right"/>
              <w:rPr>
                <w:rFonts w:cs="Times New Roman"/>
                <w:sz w:val="22"/>
                <w:szCs w:val="22"/>
              </w:rPr>
            </w:pPr>
            <w:r w:rsidRPr="00286E2D">
              <w:rPr>
                <w:rFonts w:cs="Times New Roman"/>
                <w:sz w:val="22"/>
                <w:szCs w:val="22"/>
              </w:rPr>
              <w:t>16,</w:t>
            </w:r>
            <w:r w:rsidR="00286E2D" w:rsidRPr="00286E2D">
              <w:rPr>
                <w:rFonts w:cs="Times New Roman"/>
                <w:sz w:val="22"/>
                <w:szCs w:val="22"/>
              </w:rPr>
              <w:t>032</w:t>
            </w:r>
          </w:p>
        </w:tc>
      </w:tr>
    </w:tbl>
    <w:p w:rsidR="00162FAD" w:rsidRDefault="00162FAD" w:rsidP="00162FAD">
      <w:pPr>
        <w:pStyle w:val="NoSpacing"/>
        <w:jc w:val="thaiDistribute"/>
        <w:rPr>
          <w:sz w:val="22"/>
          <w:szCs w:val="22"/>
        </w:rPr>
      </w:pP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rsidR="00162FAD" w:rsidRPr="00837B7D" w:rsidRDefault="00162FAD" w:rsidP="00162FAD">
      <w:pPr>
        <w:pStyle w:val="NoSpacing"/>
        <w:jc w:val="thaiDistribute"/>
        <w:rPr>
          <w:i/>
          <w:iCs/>
          <w:sz w:val="22"/>
          <w:szCs w:val="22"/>
        </w:rPr>
      </w:pPr>
      <w:r w:rsidRPr="00837B7D">
        <w:rPr>
          <w:i/>
          <w:iCs/>
          <w:sz w:val="22"/>
          <w:szCs w:val="22"/>
        </w:rPr>
        <w:lastRenderedPageBreak/>
        <w:t>Summary of significant accounting policies</w:t>
      </w:r>
    </w:p>
    <w:p w:rsidR="00162FAD" w:rsidRDefault="00162FAD" w:rsidP="00162FAD">
      <w:pPr>
        <w:pStyle w:val="NoSpacing"/>
        <w:jc w:val="thaiDistribute"/>
        <w:rPr>
          <w:sz w:val="22"/>
          <w:szCs w:val="22"/>
        </w:rPr>
      </w:pPr>
    </w:p>
    <w:p w:rsidR="00162FAD" w:rsidRPr="002E6E35" w:rsidRDefault="00162FAD" w:rsidP="00162FAD">
      <w:pPr>
        <w:pStyle w:val="NoSpacing"/>
        <w:jc w:val="thaiDistribute"/>
        <w:rPr>
          <w:sz w:val="22"/>
          <w:szCs w:val="22"/>
        </w:rPr>
      </w:pPr>
      <w:r w:rsidRPr="002E6E35">
        <w:rPr>
          <w:sz w:val="22"/>
          <w:szCs w:val="22"/>
        </w:rPr>
        <w:t xml:space="preserve">The Company applied significant accounting policies and methods of computation to the preparation of interim financial information for the three-month </w:t>
      </w:r>
      <w:r>
        <w:rPr>
          <w:rFonts w:cs="Times New Roman"/>
          <w:sz w:val="22"/>
          <w:szCs w:val="22"/>
        </w:rPr>
        <w:t xml:space="preserve">and six-month </w:t>
      </w:r>
      <w:r w:rsidRPr="002E6E35">
        <w:rPr>
          <w:sz w:val="22"/>
          <w:szCs w:val="22"/>
        </w:rPr>
        <w:t xml:space="preserve">periods ended </w:t>
      </w:r>
      <w:r>
        <w:rPr>
          <w:rFonts w:cs="Times New Roman"/>
          <w:sz w:val="22"/>
          <w:szCs w:val="22"/>
        </w:rPr>
        <w:t>June 30</w:t>
      </w:r>
      <w:r w:rsidRPr="002E6E35">
        <w:rPr>
          <w:sz w:val="22"/>
          <w:szCs w:val="22"/>
        </w:rPr>
        <w:t>, 2020 and 2019 which are similar to those applied to the preparation of financial statements for the year end</w:t>
      </w:r>
      <w:r>
        <w:rPr>
          <w:sz w:val="22"/>
          <w:szCs w:val="22"/>
        </w:rPr>
        <w:t xml:space="preserve">ed December 31, 2019 except </w:t>
      </w:r>
      <w:r w:rsidRPr="002E6E35">
        <w:rPr>
          <w:sz w:val="22"/>
          <w:szCs w:val="22"/>
        </w:rPr>
        <w:t>the</w:t>
      </w:r>
      <w:r>
        <w:rPr>
          <w:sz w:val="22"/>
          <w:szCs w:val="22"/>
        </w:rPr>
        <w:t xml:space="preserve"> matters relating to</w:t>
      </w:r>
      <w:r w:rsidRPr="002E6E35">
        <w:rPr>
          <w:sz w:val="22"/>
          <w:szCs w:val="22"/>
        </w:rPr>
        <w:t xml:space="preserve"> adoption of newly issued and revised TAS and TFRS as well as T</w:t>
      </w:r>
      <w:r w:rsidR="00A45899">
        <w:rPr>
          <w:sz w:val="22"/>
          <w:szCs w:val="22"/>
        </w:rPr>
        <w:t>S</w:t>
      </w:r>
      <w:r w:rsidRPr="002E6E35">
        <w:rPr>
          <w:sz w:val="22"/>
          <w:szCs w:val="22"/>
        </w:rPr>
        <w:t>IC</w:t>
      </w:r>
      <w:r>
        <w:rPr>
          <w:sz w:val="22"/>
          <w:szCs w:val="22"/>
        </w:rPr>
        <w:t xml:space="preserve">, </w:t>
      </w:r>
      <w:r w:rsidRPr="004F1A35">
        <w:rPr>
          <w:sz w:val="22"/>
          <w:szCs w:val="22"/>
        </w:rPr>
        <w:t xml:space="preserve">TFRIC and accounting guidance as discussed in </w:t>
      </w:r>
      <w:r>
        <w:rPr>
          <w:sz w:val="22"/>
          <w:szCs w:val="22"/>
        </w:rPr>
        <w:t xml:space="preserve">the above paragraphs </w:t>
      </w:r>
      <w:r w:rsidRPr="004F1A35">
        <w:rPr>
          <w:sz w:val="22"/>
          <w:szCs w:val="22"/>
        </w:rPr>
        <w:t xml:space="preserve">whereby the effects were also discussed in </w:t>
      </w:r>
      <w:r>
        <w:rPr>
          <w:sz w:val="22"/>
          <w:szCs w:val="22"/>
        </w:rPr>
        <w:t>the above paragraphs.</w:t>
      </w:r>
    </w:p>
    <w:p w:rsidR="001B1852" w:rsidRDefault="001B1852"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p>
    <w:p w:rsidR="00162FAD" w:rsidRDefault="00162FAD"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p>
    <w:p w:rsidR="00B62CB4" w:rsidRPr="00E83E0A" w:rsidRDefault="00F92D46"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b/>
          <w:bCs/>
          <w:sz w:val="22"/>
          <w:szCs w:val="22"/>
        </w:rPr>
        <w:t>3.</w:t>
      </w:r>
      <w:r w:rsidRPr="00E83E0A">
        <w:rPr>
          <w:b/>
          <w:bCs/>
          <w:sz w:val="22"/>
          <w:szCs w:val="22"/>
        </w:rPr>
        <w:tab/>
      </w:r>
      <w:r w:rsidR="00B62CB4" w:rsidRPr="00E83E0A">
        <w:rPr>
          <w:rFonts w:cs="Times New Roman"/>
          <w:b/>
          <w:bCs/>
          <w:sz w:val="22"/>
          <w:szCs w:val="22"/>
        </w:rPr>
        <w:t>TRANSACTIONS AND BALANCES</w:t>
      </w:r>
      <w:r w:rsidR="00E261B5" w:rsidRPr="00E83E0A">
        <w:rPr>
          <w:rFonts w:cs="Times New Roman"/>
          <w:b/>
          <w:bCs/>
          <w:sz w:val="22"/>
          <w:szCs w:val="22"/>
        </w:rPr>
        <w:t xml:space="preserve"> WITH RELATED PARTIES</w:t>
      </w:r>
    </w:p>
    <w:p w:rsidR="00B62CB4" w:rsidRPr="00950096" w:rsidRDefault="00B62CB4" w:rsidP="00B62CB4">
      <w:pPr>
        <w:rPr>
          <w:rFonts w:cs="Times New Roman"/>
          <w:sz w:val="22"/>
          <w:szCs w:val="22"/>
        </w:rPr>
      </w:pPr>
    </w:p>
    <w:p w:rsidR="0057196D" w:rsidRDefault="00B62CB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rsidR="001E2F19" w:rsidRPr="00950096" w:rsidRDefault="001E2F19" w:rsidP="001E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D0506" w:rsidRDefault="006D0506"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Significant transactions </w:t>
      </w:r>
      <w:r w:rsidR="00D26309" w:rsidRPr="00950096">
        <w:rPr>
          <w:rFonts w:cs="Times New Roman"/>
          <w:sz w:val="22"/>
          <w:szCs w:val="22"/>
        </w:rPr>
        <w:t xml:space="preserve">with related parties </w:t>
      </w:r>
      <w:r w:rsidRPr="00950096">
        <w:rPr>
          <w:rFonts w:cs="Times New Roman"/>
          <w:sz w:val="22"/>
          <w:szCs w:val="22"/>
        </w:rPr>
        <w:t xml:space="preserve">for the </w:t>
      </w:r>
      <w:r>
        <w:rPr>
          <w:rFonts w:cs="Times New Roman"/>
          <w:sz w:val="22"/>
          <w:szCs w:val="22"/>
        </w:rPr>
        <w:t>three-</w:t>
      </w:r>
      <w:r w:rsidR="005A68F1">
        <w:rPr>
          <w:rFonts w:cs="Times New Roman"/>
          <w:sz w:val="22"/>
          <w:szCs w:val="22"/>
        </w:rPr>
        <w:t>month</w:t>
      </w:r>
      <w:r w:rsidR="007B21E5">
        <w:rPr>
          <w:rFonts w:cs="Times New Roman"/>
          <w:sz w:val="22"/>
          <w:szCs w:val="22"/>
        </w:rPr>
        <w:t xml:space="preserve"> </w:t>
      </w:r>
      <w:r w:rsidR="00FD7750">
        <w:rPr>
          <w:rFonts w:cs="Times New Roman"/>
          <w:sz w:val="22"/>
          <w:szCs w:val="22"/>
        </w:rPr>
        <w:t xml:space="preserve">and six-month </w:t>
      </w:r>
      <w:r w:rsidR="005A68F1">
        <w:rPr>
          <w:rFonts w:cs="Times New Roman"/>
          <w:sz w:val="22"/>
          <w:szCs w:val="22"/>
        </w:rPr>
        <w:t>periods</w:t>
      </w:r>
      <w:r>
        <w:rPr>
          <w:rFonts w:cs="Times New Roman"/>
          <w:sz w:val="22"/>
          <w:szCs w:val="22"/>
        </w:rPr>
        <w:t xml:space="preserve"> </w:t>
      </w:r>
      <w:r w:rsidRPr="00950096">
        <w:rPr>
          <w:rFonts w:cs="Times New Roman"/>
          <w:sz w:val="22"/>
          <w:szCs w:val="22"/>
        </w:rPr>
        <w:t xml:space="preserve">ended </w:t>
      </w:r>
      <w:r w:rsidR="00CE0623">
        <w:rPr>
          <w:rFonts w:cs="Times New Roman"/>
          <w:sz w:val="22"/>
          <w:szCs w:val="22"/>
        </w:rPr>
        <w:t>June 30,</w:t>
      </w:r>
      <w:r w:rsidR="00162FAD">
        <w:rPr>
          <w:rFonts w:cs="Times New Roman"/>
          <w:sz w:val="22"/>
          <w:szCs w:val="22"/>
        </w:rPr>
        <w:t xml:space="preserve"> 2020</w:t>
      </w:r>
      <w:r w:rsidRPr="00950096">
        <w:rPr>
          <w:rFonts w:cs="Times New Roman"/>
          <w:sz w:val="22"/>
          <w:szCs w:val="22"/>
        </w:rPr>
        <w:t xml:space="preserve"> and </w:t>
      </w:r>
      <w:proofErr w:type="gramStart"/>
      <w:r w:rsidRPr="00950096">
        <w:rPr>
          <w:rFonts w:cs="Times New Roman"/>
          <w:sz w:val="22"/>
          <w:szCs w:val="22"/>
        </w:rPr>
        <w:t>201</w:t>
      </w:r>
      <w:r w:rsidR="00162FAD">
        <w:rPr>
          <w:rFonts w:cs="Times New Roman"/>
          <w:sz w:val="22"/>
          <w:szCs w:val="22"/>
        </w:rPr>
        <w:t>9</w:t>
      </w:r>
      <w:r w:rsidR="00D26309">
        <w:rPr>
          <w:rFonts w:cs="Times New Roman"/>
          <w:sz w:val="22"/>
          <w:szCs w:val="22"/>
        </w:rPr>
        <w:t>,</w:t>
      </w:r>
      <w:proofErr w:type="gramEnd"/>
      <w:r w:rsidRPr="00950096">
        <w:rPr>
          <w:rFonts w:cs="Times New Roman"/>
          <w:sz w:val="22"/>
          <w:szCs w:val="22"/>
        </w:rPr>
        <w:t xml:space="preserve"> were as follows:</w:t>
      </w:r>
    </w:p>
    <w:p w:rsidR="00427499" w:rsidRDefault="00427499"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10207" w:type="dxa"/>
        <w:tblInd w:w="-34" w:type="dxa"/>
        <w:tblLayout w:type="fixed"/>
        <w:tblLook w:val="0000"/>
      </w:tblPr>
      <w:tblGrid>
        <w:gridCol w:w="3686"/>
        <w:gridCol w:w="1418"/>
        <w:gridCol w:w="284"/>
        <w:gridCol w:w="1417"/>
        <w:gridCol w:w="284"/>
        <w:gridCol w:w="1417"/>
        <w:gridCol w:w="241"/>
        <w:gridCol w:w="1460"/>
      </w:tblGrid>
      <w:tr w:rsidR="00CE0623" w:rsidRPr="00950096" w:rsidTr="008B6CC7">
        <w:trPr>
          <w:cantSplit/>
        </w:trPr>
        <w:tc>
          <w:tcPr>
            <w:tcW w:w="3686"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CE0623" w:rsidRPr="00950096" w:rsidTr="008B6CC7">
        <w:trPr>
          <w:cantSplit/>
        </w:trPr>
        <w:tc>
          <w:tcPr>
            <w:tcW w:w="3686"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Six-month periods</w:t>
            </w:r>
          </w:p>
        </w:tc>
      </w:tr>
      <w:tr w:rsidR="00CE0623" w:rsidRPr="00950096" w:rsidTr="008B6CC7">
        <w:trPr>
          <w:cantSplit/>
        </w:trPr>
        <w:tc>
          <w:tcPr>
            <w:tcW w:w="3686"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162FAD">
              <w:rPr>
                <w:rFonts w:cs="Times New Roman"/>
                <w:sz w:val="22"/>
                <w:szCs w:val="22"/>
              </w:rPr>
              <w:t>20</w:t>
            </w:r>
          </w:p>
        </w:tc>
        <w:tc>
          <w:tcPr>
            <w:tcW w:w="284" w:type="dxa"/>
            <w:tcBorders>
              <w:top w:val="single" w:sz="4" w:space="0" w:color="auto"/>
            </w:tcBorders>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162FAD">
              <w:rPr>
                <w:rFonts w:cs="Times New Roman"/>
                <w:sz w:val="22"/>
                <w:szCs w:val="22"/>
              </w:rPr>
              <w:t>9</w:t>
            </w:r>
          </w:p>
        </w:tc>
        <w:tc>
          <w:tcPr>
            <w:tcW w:w="284" w:type="dxa"/>
          </w:tcPr>
          <w:p w:rsid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162FAD">
              <w:rPr>
                <w:rFonts w:cs="Times New Roman"/>
                <w:sz w:val="22"/>
                <w:szCs w:val="22"/>
              </w:rPr>
              <w:t>20</w:t>
            </w:r>
          </w:p>
        </w:tc>
        <w:tc>
          <w:tcPr>
            <w:tcW w:w="241"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60" w:type="dxa"/>
            <w:tcBorders>
              <w:bottom w:val="single" w:sz="4" w:space="0" w:color="auto"/>
            </w:tcBorders>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162FAD">
              <w:rPr>
                <w:rFonts w:cs="Times New Roman"/>
                <w:sz w:val="22"/>
                <w:szCs w:val="22"/>
              </w:rPr>
              <w:t>9</w:t>
            </w:r>
          </w:p>
        </w:tc>
      </w:tr>
      <w:tr w:rsidR="00CE0623" w:rsidRPr="00950096" w:rsidTr="008B6CC7">
        <w:trPr>
          <w:cantSplit/>
        </w:trPr>
        <w:tc>
          <w:tcPr>
            <w:tcW w:w="3686"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rsidR="00CE0623" w:rsidRPr="00E66530"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CE0623" w:rsidRPr="00E66530"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rsidR="00CE0623" w:rsidRPr="00950096" w:rsidRDefault="00CE0623" w:rsidP="008B6CC7">
            <w:pPr>
              <w:pStyle w:val="BodyText3"/>
              <w:ind w:right="137"/>
              <w:jc w:val="right"/>
              <w:rPr>
                <w:rFonts w:cs="Times New Roman"/>
                <w:sz w:val="22"/>
                <w:szCs w:val="22"/>
              </w:rPr>
            </w:pPr>
          </w:p>
        </w:tc>
        <w:tc>
          <w:tcPr>
            <w:tcW w:w="1460"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C151E0" w:rsidRPr="00950096" w:rsidTr="008B6CC7">
        <w:trPr>
          <w:cantSplit/>
        </w:trPr>
        <w:tc>
          <w:tcPr>
            <w:tcW w:w="3686" w:type="dxa"/>
          </w:tcPr>
          <w:p w:rsidR="00C151E0"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6927CF">
              <w:rPr>
                <w:b/>
                <w:bCs/>
                <w:sz w:val="22"/>
                <w:szCs w:val="28"/>
              </w:rPr>
              <w:t>Parent company</w:t>
            </w:r>
          </w:p>
          <w:p w:rsidR="00C151E0" w:rsidRPr="00950096"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418" w:type="dxa"/>
            <w:tcBorders>
              <w:bottom w:val="double" w:sz="4" w:space="0" w:color="auto"/>
            </w:tcBorders>
          </w:tcPr>
          <w:p w:rsidR="00C151E0" w:rsidRPr="00C151E0" w:rsidRDefault="00C151E0" w:rsidP="0016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C151E0" w:rsidRPr="00C151E0" w:rsidRDefault="00C151E0" w:rsidP="0016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33</w:t>
            </w:r>
          </w:p>
        </w:tc>
        <w:tc>
          <w:tcPr>
            <w:tcW w:w="284" w:type="dxa"/>
          </w:tcPr>
          <w:p w:rsidR="00C151E0" w:rsidRPr="00E66530"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bottom w:val="double" w:sz="4" w:space="0" w:color="auto"/>
            </w:tcBorders>
          </w:tcPr>
          <w:p w:rsidR="00C151E0" w:rsidRPr="00220FBC" w:rsidRDefault="00C151E0"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heme="minorBidi"/>
                <w:b/>
                <w:color w:val="000000"/>
                <w:sz w:val="22"/>
                <w:szCs w:val="22"/>
              </w:rPr>
            </w:pPr>
          </w:p>
          <w:p w:rsidR="00C151E0" w:rsidRPr="00220FBC" w:rsidRDefault="00C151E0"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20FBC">
              <w:rPr>
                <w:rFonts w:cs="Times New Roman"/>
                <w:b/>
                <w:color w:val="000000"/>
                <w:sz w:val="22"/>
                <w:szCs w:val="22"/>
                <w:cs/>
              </w:rPr>
              <w:t>-</w:t>
            </w:r>
          </w:p>
        </w:tc>
        <w:tc>
          <w:tcPr>
            <w:tcW w:w="284" w:type="dxa"/>
          </w:tcPr>
          <w:p w:rsidR="00C151E0" w:rsidRPr="00E66530" w:rsidRDefault="00C151E0" w:rsidP="008B6CC7">
            <w:pPr>
              <w:pStyle w:val="BodyText3"/>
              <w:tabs>
                <w:tab w:val="clear" w:pos="907"/>
                <w:tab w:val="left" w:pos="784"/>
              </w:tabs>
              <w:ind w:right="175"/>
              <w:jc w:val="right"/>
              <w:rPr>
                <w:rFonts w:cs="Times New Roman"/>
                <w:bCs/>
                <w:sz w:val="22"/>
                <w:szCs w:val="22"/>
              </w:rPr>
            </w:pPr>
          </w:p>
        </w:tc>
        <w:tc>
          <w:tcPr>
            <w:tcW w:w="1417" w:type="dxa"/>
            <w:tcBorders>
              <w:bottom w:val="double" w:sz="4" w:space="0" w:color="auto"/>
            </w:tcBorders>
            <w:shd w:val="clear" w:color="auto" w:fill="auto"/>
          </w:tcPr>
          <w:p w:rsidR="00C151E0" w:rsidRPr="00C151E0"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C151E0" w:rsidRPr="00C151E0"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57</w:t>
            </w:r>
          </w:p>
        </w:tc>
        <w:tc>
          <w:tcPr>
            <w:tcW w:w="241" w:type="dxa"/>
          </w:tcPr>
          <w:p w:rsidR="00C151E0" w:rsidRPr="00E66530" w:rsidRDefault="00C151E0" w:rsidP="008B6CC7">
            <w:pPr>
              <w:pStyle w:val="BodyText3"/>
              <w:ind w:right="175"/>
              <w:jc w:val="right"/>
              <w:rPr>
                <w:rFonts w:cs="Times New Roman"/>
                <w:bCs/>
                <w:sz w:val="22"/>
                <w:szCs w:val="22"/>
              </w:rPr>
            </w:pPr>
          </w:p>
        </w:tc>
        <w:tc>
          <w:tcPr>
            <w:tcW w:w="1460" w:type="dxa"/>
            <w:tcBorders>
              <w:bottom w:val="double" w:sz="4" w:space="0" w:color="auto"/>
            </w:tcBorders>
          </w:tcPr>
          <w:p w:rsidR="00C151E0" w:rsidRPr="00220FBC" w:rsidRDefault="00C151E0"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C151E0" w:rsidRPr="00220FBC" w:rsidRDefault="00C151E0"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21</w:t>
            </w:r>
          </w:p>
        </w:tc>
      </w:tr>
      <w:tr w:rsidR="00162FAD" w:rsidRPr="00950096" w:rsidTr="008B6CC7">
        <w:trPr>
          <w:cantSplit/>
        </w:trPr>
        <w:tc>
          <w:tcPr>
            <w:tcW w:w="3686" w:type="dxa"/>
          </w:tcPr>
          <w:p w:rsidR="00162FAD" w:rsidRPr="00950096"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418" w:type="dxa"/>
            <w:tcBorders>
              <w:top w:val="double" w:sz="4" w:space="0" w:color="auto"/>
              <w:bottom w:val="double" w:sz="4" w:space="0" w:color="auto"/>
            </w:tcBorders>
          </w:tcPr>
          <w:p w:rsidR="00162FAD" w:rsidRPr="00C151E0" w:rsidRDefault="00162FAD"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1</w:t>
            </w:r>
            <w:r w:rsidR="00C151E0">
              <w:rPr>
                <w:rFonts w:cs="Times New Roman"/>
                <w:bCs/>
                <w:sz w:val="22"/>
                <w:szCs w:val="22"/>
              </w:rPr>
              <w:t>48</w:t>
            </w:r>
          </w:p>
        </w:tc>
        <w:tc>
          <w:tcPr>
            <w:tcW w:w="284" w:type="dxa"/>
          </w:tcPr>
          <w:p w:rsidR="00162FAD" w:rsidRPr="00E66530"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164</w:t>
            </w:r>
          </w:p>
        </w:tc>
        <w:tc>
          <w:tcPr>
            <w:tcW w:w="284" w:type="dxa"/>
          </w:tcPr>
          <w:p w:rsidR="00162FAD" w:rsidRPr="00E66530" w:rsidRDefault="00162FAD" w:rsidP="008B6CC7">
            <w:pPr>
              <w:pStyle w:val="BodyText3"/>
              <w:tabs>
                <w:tab w:val="clear" w:pos="907"/>
                <w:tab w:val="left" w:pos="784"/>
              </w:tabs>
              <w:ind w:right="175"/>
              <w:jc w:val="center"/>
              <w:rPr>
                <w:rFonts w:cs="Times New Roman"/>
                <w:b/>
                <w:sz w:val="22"/>
                <w:szCs w:val="22"/>
              </w:rPr>
            </w:pPr>
          </w:p>
        </w:tc>
        <w:tc>
          <w:tcPr>
            <w:tcW w:w="1417" w:type="dxa"/>
            <w:tcBorders>
              <w:bottom w:val="double" w:sz="4" w:space="0" w:color="auto"/>
            </w:tcBorders>
            <w:shd w:val="clear" w:color="auto" w:fill="auto"/>
          </w:tcPr>
          <w:p w:rsidR="00162FAD" w:rsidRPr="00C151E0" w:rsidRDefault="00162FAD" w:rsidP="00792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r w:rsidR="00C151E0">
              <w:rPr>
                <w:rFonts w:cs="Times New Roman"/>
                <w:bCs/>
                <w:sz w:val="22"/>
                <w:szCs w:val="22"/>
              </w:rPr>
              <w:t>2</w:t>
            </w:r>
            <w:r w:rsidR="007928A3">
              <w:rPr>
                <w:rFonts w:cs="Times New Roman"/>
                <w:bCs/>
                <w:sz w:val="22"/>
                <w:szCs w:val="22"/>
              </w:rPr>
              <w:t>35</w:t>
            </w:r>
          </w:p>
        </w:tc>
        <w:tc>
          <w:tcPr>
            <w:tcW w:w="241" w:type="dxa"/>
          </w:tcPr>
          <w:p w:rsidR="00162FAD" w:rsidRPr="00E66530" w:rsidRDefault="00162FAD" w:rsidP="008B6CC7">
            <w:pPr>
              <w:pStyle w:val="BodyText3"/>
              <w:ind w:right="175"/>
              <w:jc w:val="right"/>
              <w:rPr>
                <w:rFonts w:cs="Times New Roman"/>
                <w:b/>
                <w:sz w:val="22"/>
                <w:szCs w:val="22"/>
              </w:rPr>
            </w:pPr>
          </w:p>
        </w:tc>
        <w:tc>
          <w:tcPr>
            <w:tcW w:w="1460" w:type="dxa"/>
            <w:tcBorders>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284</w:t>
            </w:r>
          </w:p>
        </w:tc>
      </w:tr>
      <w:tr w:rsidR="00162FAD" w:rsidRPr="00950096" w:rsidTr="008B6CC7">
        <w:trPr>
          <w:cantSplit/>
        </w:trPr>
        <w:tc>
          <w:tcPr>
            <w:tcW w:w="3686" w:type="dxa"/>
          </w:tcPr>
          <w:p w:rsidR="00162FAD" w:rsidRPr="00950096"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418" w:type="dxa"/>
            <w:tcBorders>
              <w:top w:val="double" w:sz="4" w:space="0" w:color="auto"/>
              <w:bottom w:val="double" w:sz="4" w:space="0" w:color="auto"/>
            </w:tcBorders>
          </w:tcPr>
          <w:p w:rsidR="00162FAD" w:rsidRPr="00C151E0" w:rsidRDefault="00C151E0"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w:t>
            </w:r>
            <w:r w:rsidR="00162FAD" w:rsidRPr="00C151E0">
              <w:rPr>
                <w:rFonts w:cs="Times New Roman"/>
                <w:bCs/>
                <w:sz w:val="22"/>
                <w:szCs w:val="22"/>
              </w:rPr>
              <w:t>,</w:t>
            </w:r>
            <w:r>
              <w:rPr>
                <w:rFonts w:cs="Times New Roman"/>
                <w:bCs/>
                <w:sz w:val="22"/>
                <w:szCs w:val="22"/>
              </w:rPr>
              <w:t>595</w:t>
            </w:r>
          </w:p>
        </w:tc>
        <w:tc>
          <w:tcPr>
            <w:tcW w:w="284" w:type="dxa"/>
          </w:tcPr>
          <w:p w:rsidR="00162FAD" w:rsidRPr="00D0577B"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417" w:type="dxa"/>
            <w:tcBorders>
              <w:top w:val="doub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4,986</w:t>
            </w:r>
          </w:p>
        </w:tc>
        <w:tc>
          <w:tcPr>
            <w:tcW w:w="284" w:type="dxa"/>
          </w:tcPr>
          <w:p w:rsidR="00162FAD" w:rsidRPr="00D0577B" w:rsidRDefault="00162FAD" w:rsidP="008B6CC7">
            <w:pPr>
              <w:pStyle w:val="BodyText3"/>
              <w:tabs>
                <w:tab w:val="clear" w:pos="907"/>
                <w:tab w:val="left" w:pos="784"/>
              </w:tabs>
              <w:ind w:right="273"/>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162FAD" w:rsidRPr="00C151E0"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3</w:t>
            </w:r>
            <w:r w:rsidR="00162FAD" w:rsidRPr="00C151E0">
              <w:rPr>
                <w:rFonts w:cs="Times New Roman"/>
                <w:bCs/>
                <w:sz w:val="22"/>
                <w:szCs w:val="22"/>
              </w:rPr>
              <w:t>,</w:t>
            </w:r>
            <w:r>
              <w:rPr>
                <w:rFonts w:cs="Times New Roman"/>
                <w:bCs/>
                <w:sz w:val="22"/>
                <w:szCs w:val="22"/>
              </w:rPr>
              <w:t>651</w:t>
            </w:r>
          </w:p>
        </w:tc>
        <w:tc>
          <w:tcPr>
            <w:tcW w:w="241" w:type="dxa"/>
          </w:tcPr>
          <w:p w:rsidR="00162FAD" w:rsidRPr="00D0577B" w:rsidRDefault="00162FAD" w:rsidP="008B6CC7">
            <w:pPr>
              <w:pStyle w:val="BodyText3"/>
              <w:ind w:right="137"/>
              <w:jc w:val="right"/>
              <w:rPr>
                <w:rFonts w:cs="Times New Roman"/>
                <w:bCs/>
                <w:sz w:val="22"/>
                <w:szCs w:val="22"/>
              </w:rPr>
            </w:pPr>
          </w:p>
        </w:tc>
        <w:tc>
          <w:tcPr>
            <w:tcW w:w="1460" w:type="dxa"/>
            <w:tcBorders>
              <w:top w:val="doub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6,551</w:t>
            </w:r>
          </w:p>
        </w:tc>
      </w:tr>
      <w:tr w:rsidR="00162FAD" w:rsidRPr="00950096" w:rsidTr="008B6CC7">
        <w:trPr>
          <w:cantSplit/>
        </w:trPr>
        <w:tc>
          <w:tcPr>
            <w:tcW w:w="3686" w:type="dxa"/>
          </w:tcPr>
          <w:p w:rsidR="00162FAD" w:rsidRPr="00950096"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fixed assets</w:t>
            </w:r>
          </w:p>
        </w:tc>
        <w:tc>
          <w:tcPr>
            <w:tcW w:w="1418" w:type="dxa"/>
            <w:tcBorders>
              <w:top w:val="double" w:sz="4" w:space="0" w:color="auto"/>
              <w:bottom w:val="double" w:sz="4" w:space="0" w:color="auto"/>
            </w:tcBorders>
          </w:tcPr>
          <w:p w:rsidR="00162FAD" w:rsidRPr="00C151E0" w:rsidRDefault="00162FAD"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r w:rsidR="00C151E0">
              <w:rPr>
                <w:rFonts w:cs="Times New Roman"/>
                <w:bCs/>
                <w:sz w:val="22"/>
                <w:szCs w:val="22"/>
              </w:rPr>
              <w:t>65</w:t>
            </w:r>
          </w:p>
        </w:tc>
        <w:tc>
          <w:tcPr>
            <w:tcW w:w="284" w:type="dxa"/>
          </w:tcPr>
          <w:p w:rsidR="00162FAD" w:rsidRPr="00D0577B"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237</w:t>
            </w:r>
          </w:p>
        </w:tc>
        <w:tc>
          <w:tcPr>
            <w:tcW w:w="284" w:type="dxa"/>
          </w:tcPr>
          <w:p w:rsidR="00162FAD" w:rsidRPr="00D0577B" w:rsidRDefault="00162FAD"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162FAD" w:rsidRPr="00C151E0" w:rsidRDefault="00C151E0"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65</w:t>
            </w:r>
          </w:p>
        </w:tc>
        <w:tc>
          <w:tcPr>
            <w:tcW w:w="241" w:type="dxa"/>
          </w:tcPr>
          <w:p w:rsidR="00162FAD" w:rsidRPr="00D0577B" w:rsidRDefault="00162FAD"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1,438</w:t>
            </w:r>
          </w:p>
        </w:tc>
      </w:tr>
      <w:tr w:rsidR="00C151E0" w:rsidRPr="00950096" w:rsidTr="008B6CC7">
        <w:trPr>
          <w:cantSplit/>
        </w:trPr>
        <w:tc>
          <w:tcPr>
            <w:tcW w:w="3686" w:type="dxa"/>
          </w:tcPr>
          <w:p w:rsidR="00C151E0" w:rsidRPr="00C151E0"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sz w:val="22"/>
                <w:szCs w:val="28"/>
              </w:rPr>
            </w:pPr>
            <w:r>
              <w:rPr>
                <w:sz w:val="22"/>
                <w:szCs w:val="28"/>
              </w:rPr>
              <w:t>Dividend payment</w:t>
            </w:r>
          </w:p>
        </w:tc>
        <w:tc>
          <w:tcPr>
            <w:tcW w:w="1418" w:type="dxa"/>
            <w:tcBorders>
              <w:top w:val="double" w:sz="4" w:space="0" w:color="auto"/>
              <w:bottom w:val="double" w:sz="4" w:space="0" w:color="auto"/>
            </w:tcBorders>
          </w:tcPr>
          <w:p w:rsidR="00C151E0" w:rsidRPr="00C151E0" w:rsidRDefault="00C151E0" w:rsidP="0016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6,615</w:t>
            </w:r>
          </w:p>
        </w:tc>
        <w:tc>
          <w:tcPr>
            <w:tcW w:w="284" w:type="dxa"/>
          </w:tcPr>
          <w:p w:rsidR="00C151E0" w:rsidRPr="00D0577B"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C151E0" w:rsidRPr="00220FBC" w:rsidRDefault="00C151E0" w:rsidP="0016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20FBC">
              <w:rPr>
                <w:rFonts w:cs="Times New Roman"/>
                <w:b/>
                <w:color w:val="000000"/>
                <w:sz w:val="22"/>
                <w:szCs w:val="22"/>
                <w:cs/>
              </w:rPr>
              <w:t>-</w:t>
            </w:r>
          </w:p>
        </w:tc>
        <w:tc>
          <w:tcPr>
            <w:tcW w:w="284" w:type="dxa"/>
          </w:tcPr>
          <w:p w:rsidR="00C151E0" w:rsidRPr="00D0577B" w:rsidRDefault="00C151E0"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C151E0" w:rsidRPr="00C151E0"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6,615</w:t>
            </w:r>
          </w:p>
        </w:tc>
        <w:tc>
          <w:tcPr>
            <w:tcW w:w="241" w:type="dxa"/>
          </w:tcPr>
          <w:p w:rsidR="00C151E0" w:rsidRPr="00D0577B" w:rsidRDefault="00C151E0"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C151E0" w:rsidRPr="00220FBC" w:rsidRDefault="00C151E0" w:rsidP="0016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20FBC">
              <w:rPr>
                <w:rFonts w:cs="Times New Roman"/>
                <w:b/>
                <w:color w:val="000000"/>
                <w:sz w:val="22"/>
                <w:szCs w:val="22"/>
                <w:cs/>
              </w:rPr>
              <w:t>-</w:t>
            </w:r>
          </w:p>
        </w:tc>
      </w:tr>
      <w:tr w:rsidR="00167CE1" w:rsidRPr="00950096" w:rsidTr="008B6CC7">
        <w:trPr>
          <w:cantSplit/>
        </w:trPr>
        <w:tc>
          <w:tcPr>
            <w:tcW w:w="3686" w:type="dxa"/>
          </w:tcPr>
          <w:p w:rsidR="00167CE1" w:rsidRPr="00950096" w:rsidRDefault="00167CE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Rental expense</w:t>
            </w:r>
          </w:p>
        </w:tc>
        <w:tc>
          <w:tcPr>
            <w:tcW w:w="1418" w:type="dxa"/>
            <w:tcBorders>
              <w:top w:val="double" w:sz="4" w:space="0" w:color="auto"/>
              <w:bottom w:val="double" w:sz="4" w:space="0" w:color="auto"/>
            </w:tcBorders>
          </w:tcPr>
          <w:p w:rsidR="00167CE1" w:rsidRPr="00C151E0" w:rsidRDefault="00167CE1" w:rsidP="00051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C151E0">
              <w:rPr>
                <w:rFonts w:cs="Times New Roman"/>
                <w:b/>
                <w:color w:val="000000"/>
                <w:sz w:val="22"/>
                <w:szCs w:val="22"/>
                <w:cs/>
              </w:rPr>
              <w:t>-</w:t>
            </w:r>
          </w:p>
        </w:tc>
        <w:tc>
          <w:tcPr>
            <w:tcW w:w="284" w:type="dxa"/>
          </w:tcPr>
          <w:p w:rsidR="00167CE1" w:rsidRPr="00D0577B" w:rsidRDefault="00167CE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167CE1" w:rsidRPr="00220FBC" w:rsidRDefault="00167CE1"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360</w:t>
            </w:r>
          </w:p>
        </w:tc>
        <w:tc>
          <w:tcPr>
            <w:tcW w:w="284" w:type="dxa"/>
          </w:tcPr>
          <w:p w:rsidR="00167CE1" w:rsidRPr="00D0577B" w:rsidRDefault="00167CE1"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167CE1" w:rsidRPr="00C151E0" w:rsidRDefault="00167CE1" w:rsidP="00051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C151E0">
              <w:rPr>
                <w:rFonts w:cs="Times New Roman"/>
                <w:b/>
                <w:color w:val="000000"/>
                <w:sz w:val="22"/>
                <w:szCs w:val="22"/>
                <w:cs/>
              </w:rPr>
              <w:t>-</w:t>
            </w:r>
          </w:p>
        </w:tc>
        <w:tc>
          <w:tcPr>
            <w:tcW w:w="241" w:type="dxa"/>
          </w:tcPr>
          <w:p w:rsidR="00167CE1" w:rsidRPr="00D0577B" w:rsidRDefault="00167CE1"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167CE1" w:rsidRPr="00220FBC" w:rsidRDefault="00167CE1"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720</w:t>
            </w:r>
          </w:p>
        </w:tc>
      </w:tr>
      <w:tr w:rsidR="00167CE1" w:rsidRPr="00950096" w:rsidTr="008B6CC7">
        <w:trPr>
          <w:cantSplit/>
        </w:trPr>
        <w:tc>
          <w:tcPr>
            <w:tcW w:w="3686" w:type="dxa"/>
          </w:tcPr>
          <w:p w:rsidR="00167CE1" w:rsidRPr="00950096" w:rsidRDefault="00167CE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Interest expense</w:t>
            </w:r>
          </w:p>
        </w:tc>
        <w:tc>
          <w:tcPr>
            <w:tcW w:w="1418" w:type="dxa"/>
            <w:tcBorders>
              <w:top w:val="double" w:sz="4" w:space="0" w:color="auto"/>
              <w:bottom w:val="double" w:sz="4" w:space="0" w:color="auto"/>
            </w:tcBorders>
          </w:tcPr>
          <w:p w:rsidR="00167CE1" w:rsidRPr="00C151E0" w:rsidRDefault="00167CE1" w:rsidP="00051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173</w:t>
            </w:r>
          </w:p>
        </w:tc>
        <w:tc>
          <w:tcPr>
            <w:tcW w:w="284" w:type="dxa"/>
          </w:tcPr>
          <w:p w:rsidR="00167CE1" w:rsidRPr="00D0577B" w:rsidRDefault="00167CE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167CE1" w:rsidRPr="00220FBC" w:rsidRDefault="00167CE1"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49</w:t>
            </w:r>
          </w:p>
        </w:tc>
        <w:tc>
          <w:tcPr>
            <w:tcW w:w="284" w:type="dxa"/>
          </w:tcPr>
          <w:p w:rsidR="00167CE1" w:rsidRPr="00D0577B" w:rsidRDefault="00167CE1"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167CE1" w:rsidRPr="00C151E0" w:rsidRDefault="00167CE1" w:rsidP="00051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347</w:t>
            </w:r>
          </w:p>
        </w:tc>
        <w:tc>
          <w:tcPr>
            <w:tcW w:w="241" w:type="dxa"/>
          </w:tcPr>
          <w:p w:rsidR="00167CE1" w:rsidRPr="00D0577B" w:rsidRDefault="00167CE1"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167CE1" w:rsidRPr="00220FBC" w:rsidRDefault="00167CE1"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125</w:t>
            </w:r>
          </w:p>
        </w:tc>
      </w:tr>
      <w:tr w:rsidR="00162FAD" w:rsidRPr="00950096" w:rsidTr="008B6CC7">
        <w:trPr>
          <w:cantSplit/>
        </w:trPr>
        <w:tc>
          <w:tcPr>
            <w:tcW w:w="3686" w:type="dxa"/>
          </w:tcPr>
          <w:p w:rsidR="00162FAD" w:rsidRPr="00E66530"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418" w:type="dxa"/>
            <w:tcBorders>
              <w:top w:val="double" w:sz="4" w:space="0" w:color="auto"/>
              <w:bottom w:val="double" w:sz="4" w:space="0" w:color="auto"/>
            </w:tcBorders>
          </w:tcPr>
          <w:p w:rsidR="00C151E0" w:rsidRPr="00C151E0" w:rsidRDefault="00C151E0" w:rsidP="00C15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873</w:t>
            </w:r>
          </w:p>
        </w:tc>
        <w:tc>
          <w:tcPr>
            <w:tcW w:w="284" w:type="dxa"/>
          </w:tcPr>
          <w:p w:rsidR="00162FAD" w:rsidRPr="00D0577B" w:rsidRDefault="00162FAD" w:rsidP="008B6CC7">
            <w:pPr>
              <w:pStyle w:val="BodyText3"/>
              <w:ind w:right="175"/>
              <w:jc w:val="right"/>
              <w:rPr>
                <w:rFonts w:cs="Times New Roman"/>
                <w:bCs/>
                <w:sz w:val="22"/>
                <w:szCs w:val="22"/>
              </w:rPr>
            </w:pPr>
          </w:p>
        </w:tc>
        <w:tc>
          <w:tcPr>
            <w:tcW w:w="1417" w:type="dxa"/>
            <w:tcBorders>
              <w:top w:val="doub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366</w:t>
            </w:r>
          </w:p>
        </w:tc>
        <w:tc>
          <w:tcPr>
            <w:tcW w:w="284" w:type="dxa"/>
          </w:tcPr>
          <w:p w:rsidR="00162FAD" w:rsidRPr="00D0577B" w:rsidRDefault="00162FAD" w:rsidP="008B6CC7">
            <w:pPr>
              <w:pStyle w:val="BodyText3"/>
              <w:tabs>
                <w:tab w:val="clear" w:pos="907"/>
                <w:tab w:val="left" w:pos="784"/>
              </w:tabs>
              <w:ind w:right="175"/>
              <w:jc w:val="center"/>
              <w:rPr>
                <w:rFonts w:cs="Times New Roman"/>
                <w:b/>
                <w:sz w:val="22"/>
                <w:szCs w:val="22"/>
              </w:rPr>
            </w:pPr>
          </w:p>
        </w:tc>
        <w:tc>
          <w:tcPr>
            <w:tcW w:w="1417" w:type="dxa"/>
            <w:tcBorders>
              <w:top w:val="single" w:sz="4" w:space="0" w:color="auto"/>
              <w:bottom w:val="double" w:sz="4" w:space="0" w:color="auto"/>
            </w:tcBorders>
            <w:shd w:val="clear" w:color="auto" w:fill="auto"/>
          </w:tcPr>
          <w:p w:rsidR="00162FAD" w:rsidRPr="00C151E0"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r w:rsidR="00C151E0">
              <w:rPr>
                <w:rFonts w:cs="Times New Roman"/>
                <w:bCs/>
                <w:sz w:val="22"/>
                <w:szCs w:val="22"/>
              </w:rPr>
              <w:t>1,316</w:t>
            </w:r>
          </w:p>
        </w:tc>
        <w:tc>
          <w:tcPr>
            <w:tcW w:w="241" w:type="dxa"/>
          </w:tcPr>
          <w:p w:rsidR="00162FAD" w:rsidRPr="00D0577B" w:rsidRDefault="00162FAD" w:rsidP="008B6CC7">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894</w:t>
            </w:r>
          </w:p>
        </w:tc>
      </w:tr>
      <w:tr w:rsidR="00CE0623" w:rsidRPr="00950096" w:rsidTr="00CE0623">
        <w:trPr>
          <w:cantSplit/>
        </w:trPr>
        <w:tc>
          <w:tcPr>
            <w:tcW w:w="3686" w:type="dxa"/>
          </w:tcPr>
          <w:p w:rsidR="00CE0623" w:rsidRPr="00950096" w:rsidRDefault="00CE0623" w:rsidP="00CE0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c>
        <w:tc>
          <w:tcPr>
            <w:tcW w:w="1418" w:type="dxa"/>
            <w:tcBorders>
              <w:top w:val="single" w:sz="4" w:space="0" w:color="auto"/>
            </w:tcBorders>
          </w:tcPr>
          <w:p w:rsidR="00CE0623" w:rsidRPr="00E66530"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CE0623" w:rsidRPr="00E66530"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rsidR="00CE0623" w:rsidRPr="00950096" w:rsidRDefault="00CE0623" w:rsidP="008B6CC7">
            <w:pPr>
              <w:pStyle w:val="BodyText3"/>
              <w:ind w:right="137"/>
              <w:jc w:val="right"/>
              <w:rPr>
                <w:rFonts w:cs="Times New Roman"/>
                <w:sz w:val="22"/>
                <w:szCs w:val="22"/>
              </w:rPr>
            </w:pPr>
          </w:p>
        </w:tc>
        <w:tc>
          <w:tcPr>
            <w:tcW w:w="1460"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162FAD" w:rsidRPr="00950096" w:rsidTr="00CE0623">
        <w:trPr>
          <w:cantSplit/>
        </w:trPr>
        <w:tc>
          <w:tcPr>
            <w:tcW w:w="3686" w:type="dxa"/>
          </w:tcPr>
          <w:p w:rsidR="00162FAD"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b/>
                <w:bCs/>
                <w:sz w:val="22"/>
                <w:szCs w:val="28"/>
              </w:rPr>
              <w:t>Other related parties</w:t>
            </w:r>
            <w:r w:rsidRPr="00950096">
              <w:rPr>
                <w:rFonts w:cs="Times New Roman"/>
                <w:sz w:val="22"/>
                <w:szCs w:val="22"/>
              </w:rPr>
              <w:t xml:space="preserve"> </w:t>
            </w:r>
          </w:p>
          <w:p w:rsidR="00162FAD" w:rsidRPr="00950096"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418" w:type="dxa"/>
            <w:tcBorders>
              <w:bottom w:val="double" w:sz="4" w:space="0" w:color="auto"/>
            </w:tcBorders>
          </w:tcPr>
          <w:p w:rsidR="00162FAD" w:rsidRPr="00C151E0"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p>
          <w:p w:rsidR="00162FAD" w:rsidRPr="00C151E0"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 xml:space="preserve"> 9</w:t>
            </w:r>
            <w:r w:rsidR="00162FAD" w:rsidRPr="00C151E0">
              <w:rPr>
                <w:rFonts w:cs="Times New Roman"/>
                <w:bCs/>
                <w:sz w:val="22"/>
                <w:szCs w:val="22"/>
              </w:rPr>
              <w:t>,</w:t>
            </w:r>
            <w:r>
              <w:rPr>
                <w:rFonts w:cs="Times New Roman"/>
                <w:bCs/>
                <w:sz w:val="22"/>
                <w:szCs w:val="22"/>
              </w:rPr>
              <w:t>971</w:t>
            </w:r>
          </w:p>
        </w:tc>
        <w:tc>
          <w:tcPr>
            <w:tcW w:w="284" w:type="dxa"/>
          </w:tcPr>
          <w:p w:rsidR="00162FAD" w:rsidRPr="00E66530"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w:t>
            </w:r>
          </w:p>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8,465</w:t>
            </w:r>
          </w:p>
        </w:tc>
        <w:tc>
          <w:tcPr>
            <w:tcW w:w="284" w:type="dxa"/>
          </w:tcPr>
          <w:p w:rsidR="00162FAD" w:rsidRPr="00E66530" w:rsidRDefault="00162FAD" w:rsidP="008B6CC7">
            <w:pPr>
              <w:pStyle w:val="BodyText3"/>
              <w:tabs>
                <w:tab w:val="clear" w:pos="907"/>
                <w:tab w:val="left" w:pos="784"/>
              </w:tabs>
              <w:ind w:right="175"/>
              <w:jc w:val="right"/>
              <w:rPr>
                <w:rFonts w:cs="Times New Roman"/>
                <w:bCs/>
                <w:sz w:val="22"/>
                <w:szCs w:val="22"/>
              </w:rPr>
            </w:pPr>
          </w:p>
        </w:tc>
        <w:tc>
          <w:tcPr>
            <w:tcW w:w="1417" w:type="dxa"/>
            <w:tcBorders>
              <w:bottom w:val="double" w:sz="4" w:space="0" w:color="auto"/>
            </w:tcBorders>
            <w:shd w:val="clear" w:color="auto" w:fill="auto"/>
          </w:tcPr>
          <w:p w:rsidR="00162FAD" w:rsidRPr="00C151E0"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162FAD" w:rsidRPr="00C151E0"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23</w:t>
            </w:r>
            <w:r w:rsidR="00162FAD" w:rsidRPr="00C151E0">
              <w:rPr>
                <w:rFonts w:cs="Times New Roman"/>
                <w:bCs/>
                <w:sz w:val="22"/>
                <w:szCs w:val="22"/>
              </w:rPr>
              <w:t>,</w:t>
            </w:r>
            <w:r>
              <w:rPr>
                <w:rFonts w:cs="Times New Roman"/>
                <w:bCs/>
                <w:sz w:val="22"/>
                <w:szCs w:val="22"/>
              </w:rPr>
              <w:t>108</w:t>
            </w:r>
          </w:p>
        </w:tc>
        <w:tc>
          <w:tcPr>
            <w:tcW w:w="241" w:type="dxa"/>
          </w:tcPr>
          <w:p w:rsidR="00162FAD" w:rsidRPr="00E66530" w:rsidRDefault="00162FAD" w:rsidP="008B6CC7">
            <w:pPr>
              <w:pStyle w:val="BodyText3"/>
              <w:ind w:right="175"/>
              <w:jc w:val="right"/>
              <w:rPr>
                <w:rFonts w:cs="Times New Roman"/>
                <w:bCs/>
                <w:sz w:val="22"/>
                <w:szCs w:val="22"/>
              </w:rPr>
            </w:pPr>
          </w:p>
        </w:tc>
        <w:tc>
          <w:tcPr>
            <w:tcW w:w="1460" w:type="dxa"/>
            <w:tcBorders>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17,</w:t>
            </w:r>
            <w:r w:rsidR="00C151E0">
              <w:rPr>
                <w:rFonts w:cs="Times New Roman"/>
                <w:bCs/>
                <w:sz w:val="22"/>
                <w:szCs w:val="22"/>
              </w:rPr>
              <w:t>490</w:t>
            </w:r>
          </w:p>
        </w:tc>
      </w:tr>
      <w:tr w:rsidR="00162FAD" w:rsidRPr="00950096" w:rsidTr="00CE0623">
        <w:trPr>
          <w:cantSplit/>
        </w:trPr>
        <w:tc>
          <w:tcPr>
            <w:tcW w:w="3686" w:type="dxa"/>
          </w:tcPr>
          <w:p w:rsidR="00162FAD" w:rsidRPr="00950096"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418" w:type="dxa"/>
            <w:tcBorders>
              <w:top w:val="double" w:sz="4" w:space="0" w:color="auto"/>
              <w:bottom w:val="double" w:sz="4" w:space="0" w:color="auto"/>
            </w:tcBorders>
          </w:tcPr>
          <w:p w:rsidR="00162FAD" w:rsidRPr="00C151E0"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265</w:t>
            </w:r>
          </w:p>
        </w:tc>
        <w:tc>
          <w:tcPr>
            <w:tcW w:w="284" w:type="dxa"/>
          </w:tcPr>
          <w:p w:rsidR="00162FAD" w:rsidRPr="00E66530"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168</w:t>
            </w:r>
          </w:p>
        </w:tc>
        <w:tc>
          <w:tcPr>
            <w:tcW w:w="284" w:type="dxa"/>
          </w:tcPr>
          <w:p w:rsidR="00162FAD" w:rsidRPr="00E66530" w:rsidRDefault="00162FAD" w:rsidP="008B6CC7">
            <w:pPr>
              <w:pStyle w:val="BodyText3"/>
              <w:tabs>
                <w:tab w:val="clear" w:pos="907"/>
                <w:tab w:val="left" w:pos="784"/>
              </w:tabs>
              <w:ind w:right="175"/>
              <w:jc w:val="center"/>
              <w:rPr>
                <w:rFonts w:cs="Times New Roman"/>
                <w:b/>
                <w:sz w:val="22"/>
                <w:szCs w:val="22"/>
              </w:rPr>
            </w:pPr>
          </w:p>
        </w:tc>
        <w:tc>
          <w:tcPr>
            <w:tcW w:w="1417" w:type="dxa"/>
            <w:tcBorders>
              <w:bottom w:val="double" w:sz="4" w:space="0" w:color="auto"/>
            </w:tcBorders>
            <w:shd w:val="clear" w:color="auto" w:fill="auto"/>
          </w:tcPr>
          <w:p w:rsidR="00162FAD" w:rsidRPr="00C151E0"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r w:rsidR="00C151E0">
              <w:rPr>
                <w:rFonts w:cs="Times New Roman"/>
                <w:bCs/>
                <w:sz w:val="22"/>
                <w:szCs w:val="22"/>
              </w:rPr>
              <w:t>507</w:t>
            </w:r>
          </w:p>
        </w:tc>
        <w:tc>
          <w:tcPr>
            <w:tcW w:w="241" w:type="dxa"/>
          </w:tcPr>
          <w:p w:rsidR="00162FAD" w:rsidRPr="00E66530" w:rsidRDefault="00162FAD" w:rsidP="008B6CC7">
            <w:pPr>
              <w:pStyle w:val="BodyText3"/>
              <w:ind w:right="175"/>
              <w:jc w:val="right"/>
              <w:rPr>
                <w:rFonts w:cs="Times New Roman"/>
                <w:b/>
                <w:sz w:val="22"/>
                <w:szCs w:val="22"/>
              </w:rPr>
            </w:pPr>
          </w:p>
        </w:tc>
        <w:tc>
          <w:tcPr>
            <w:tcW w:w="1460" w:type="dxa"/>
            <w:tcBorders>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285</w:t>
            </w:r>
          </w:p>
        </w:tc>
      </w:tr>
      <w:tr w:rsidR="00162FAD" w:rsidRPr="00950096" w:rsidTr="00CE0623">
        <w:trPr>
          <w:cantSplit/>
        </w:trPr>
        <w:tc>
          <w:tcPr>
            <w:tcW w:w="3686" w:type="dxa"/>
          </w:tcPr>
          <w:p w:rsidR="00162FAD" w:rsidRPr="00950096"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418" w:type="dxa"/>
            <w:tcBorders>
              <w:top w:val="double" w:sz="4" w:space="0" w:color="auto"/>
              <w:bottom w:val="double" w:sz="4" w:space="0" w:color="auto"/>
            </w:tcBorders>
          </w:tcPr>
          <w:p w:rsidR="00162FAD" w:rsidRPr="00C151E0"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 xml:space="preserve">         2,200</w:t>
            </w:r>
          </w:p>
        </w:tc>
        <w:tc>
          <w:tcPr>
            <w:tcW w:w="284" w:type="dxa"/>
          </w:tcPr>
          <w:p w:rsidR="00162FAD" w:rsidRPr="00D0577B"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417" w:type="dxa"/>
            <w:tcBorders>
              <w:top w:val="doub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428</w:t>
            </w:r>
          </w:p>
        </w:tc>
        <w:tc>
          <w:tcPr>
            <w:tcW w:w="284" w:type="dxa"/>
          </w:tcPr>
          <w:p w:rsidR="00162FAD" w:rsidRPr="00D0577B" w:rsidRDefault="00162FAD" w:rsidP="008B6CC7">
            <w:pPr>
              <w:pStyle w:val="BodyText3"/>
              <w:tabs>
                <w:tab w:val="clear" w:pos="907"/>
                <w:tab w:val="left" w:pos="784"/>
              </w:tabs>
              <w:ind w:right="273"/>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162FAD" w:rsidRPr="00C151E0"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5,774</w:t>
            </w:r>
          </w:p>
        </w:tc>
        <w:tc>
          <w:tcPr>
            <w:tcW w:w="241" w:type="dxa"/>
          </w:tcPr>
          <w:p w:rsidR="00162FAD" w:rsidRPr="00D0577B" w:rsidRDefault="00162FAD" w:rsidP="008B6CC7">
            <w:pPr>
              <w:pStyle w:val="BodyText3"/>
              <w:ind w:right="137"/>
              <w:jc w:val="right"/>
              <w:rPr>
                <w:rFonts w:cs="Times New Roman"/>
                <w:bCs/>
                <w:sz w:val="22"/>
                <w:szCs w:val="22"/>
              </w:rPr>
            </w:pPr>
          </w:p>
        </w:tc>
        <w:tc>
          <w:tcPr>
            <w:tcW w:w="1460" w:type="dxa"/>
            <w:tcBorders>
              <w:top w:val="doub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662</w:t>
            </w:r>
          </w:p>
        </w:tc>
      </w:tr>
      <w:tr w:rsidR="00162FAD" w:rsidRPr="00950096" w:rsidTr="00CE0623">
        <w:trPr>
          <w:cantSplit/>
        </w:trPr>
        <w:tc>
          <w:tcPr>
            <w:tcW w:w="3686" w:type="dxa"/>
          </w:tcPr>
          <w:p w:rsidR="00162FAD" w:rsidRPr="00950096"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fixed assets</w:t>
            </w:r>
          </w:p>
        </w:tc>
        <w:tc>
          <w:tcPr>
            <w:tcW w:w="1418" w:type="dxa"/>
            <w:tcBorders>
              <w:top w:val="double" w:sz="4" w:space="0" w:color="auto"/>
              <w:bottom w:val="double" w:sz="4" w:space="0" w:color="auto"/>
            </w:tcBorders>
          </w:tcPr>
          <w:p w:rsidR="00162FAD" w:rsidRPr="00C151E0" w:rsidRDefault="00162FAD"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r w:rsidR="00C151E0">
              <w:rPr>
                <w:rFonts w:cs="Times New Roman"/>
                <w:bCs/>
                <w:sz w:val="22"/>
                <w:szCs w:val="22"/>
              </w:rPr>
              <w:t>379</w:t>
            </w:r>
          </w:p>
        </w:tc>
        <w:tc>
          <w:tcPr>
            <w:tcW w:w="284" w:type="dxa"/>
          </w:tcPr>
          <w:p w:rsidR="00162FAD" w:rsidRPr="00D0577B"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142</w:t>
            </w:r>
          </w:p>
        </w:tc>
        <w:tc>
          <w:tcPr>
            <w:tcW w:w="284" w:type="dxa"/>
          </w:tcPr>
          <w:p w:rsidR="00162FAD" w:rsidRPr="00D0577B" w:rsidRDefault="00162FAD"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162FAD" w:rsidRPr="00C151E0"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r w:rsidR="00C151E0">
              <w:rPr>
                <w:rFonts w:cs="Times New Roman"/>
                <w:bCs/>
                <w:sz w:val="22"/>
                <w:szCs w:val="22"/>
              </w:rPr>
              <w:t>538</w:t>
            </w:r>
          </w:p>
        </w:tc>
        <w:tc>
          <w:tcPr>
            <w:tcW w:w="241" w:type="dxa"/>
          </w:tcPr>
          <w:p w:rsidR="00162FAD" w:rsidRPr="00D0577B" w:rsidRDefault="00162FAD"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142</w:t>
            </w:r>
          </w:p>
        </w:tc>
      </w:tr>
      <w:tr w:rsidR="00C151E0" w:rsidRPr="00950096" w:rsidTr="00CE0623">
        <w:trPr>
          <w:cantSplit/>
        </w:trPr>
        <w:tc>
          <w:tcPr>
            <w:tcW w:w="3686" w:type="dxa"/>
          </w:tcPr>
          <w:p w:rsidR="00C151E0" w:rsidRPr="00C151E0" w:rsidRDefault="00C151E0" w:rsidP="0016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sz w:val="22"/>
                <w:szCs w:val="28"/>
              </w:rPr>
            </w:pPr>
            <w:r>
              <w:rPr>
                <w:sz w:val="22"/>
                <w:szCs w:val="28"/>
              </w:rPr>
              <w:t>Dividends payment</w:t>
            </w:r>
          </w:p>
        </w:tc>
        <w:tc>
          <w:tcPr>
            <w:tcW w:w="1418" w:type="dxa"/>
            <w:tcBorders>
              <w:top w:val="double" w:sz="4" w:space="0" w:color="auto"/>
              <w:bottom w:val="double" w:sz="4" w:space="0" w:color="auto"/>
            </w:tcBorders>
          </w:tcPr>
          <w:p w:rsidR="00C151E0" w:rsidRPr="00C151E0" w:rsidRDefault="00F538F3" w:rsidP="0016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11,959</w:t>
            </w:r>
          </w:p>
        </w:tc>
        <w:tc>
          <w:tcPr>
            <w:tcW w:w="284" w:type="dxa"/>
          </w:tcPr>
          <w:p w:rsidR="00C151E0" w:rsidRPr="00D0577B"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C151E0" w:rsidRPr="00220FBC" w:rsidRDefault="00C151E0" w:rsidP="0016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20FBC">
              <w:rPr>
                <w:rFonts w:cs="Times New Roman"/>
                <w:b/>
                <w:color w:val="000000"/>
                <w:sz w:val="22"/>
                <w:szCs w:val="22"/>
                <w:cs/>
              </w:rPr>
              <w:t>-</w:t>
            </w:r>
          </w:p>
        </w:tc>
        <w:tc>
          <w:tcPr>
            <w:tcW w:w="284" w:type="dxa"/>
          </w:tcPr>
          <w:p w:rsidR="00C151E0" w:rsidRPr="00D0577B" w:rsidRDefault="00C151E0"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C151E0" w:rsidRPr="00C151E0"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11,</w:t>
            </w:r>
            <w:r w:rsidR="00F538F3">
              <w:rPr>
                <w:rFonts w:cs="Times New Roman"/>
                <w:bCs/>
                <w:sz w:val="22"/>
                <w:szCs w:val="22"/>
              </w:rPr>
              <w:t>959</w:t>
            </w:r>
          </w:p>
        </w:tc>
        <w:tc>
          <w:tcPr>
            <w:tcW w:w="241" w:type="dxa"/>
          </w:tcPr>
          <w:p w:rsidR="00C151E0" w:rsidRPr="00D0577B" w:rsidRDefault="00C151E0"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C151E0" w:rsidRPr="00220FBC" w:rsidRDefault="00C151E0" w:rsidP="0016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20FBC">
              <w:rPr>
                <w:rFonts w:cs="Times New Roman"/>
                <w:b/>
                <w:color w:val="000000"/>
                <w:sz w:val="22"/>
                <w:szCs w:val="22"/>
                <w:cs/>
              </w:rPr>
              <w:t>-</w:t>
            </w:r>
          </w:p>
        </w:tc>
      </w:tr>
      <w:tr w:rsidR="00162FAD" w:rsidRPr="00950096" w:rsidTr="00CE0623">
        <w:trPr>
          <w:cantSplit/>
        </w:trPr>
        <w:tc>
          <w:tcPr>
            <w:tcW w:w="3686" w:type="dxa"/>
          </w:tcPr>
          <w:p w:rsidR="00162FAD" w:rsidRPr="00950096"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Interest expense</w:t>
            </w:r>
          </w:p>
        </w:tc>
        <w:tc>
          <w:tcPr>
            <w:tcW w:w="1418" w:type="dxa"/>
            <w:tcBorders>
              <w:top w:val="double" w:sz="4" w:space="0" w:color="auto"/>
              <w:bottom w:val="double" w:sz="4" w:space="0" w:color="auto"/>
            </w:tcBorders>
          </w:tcPr>
          <w:p w:rsidR="00162FAD" w:rsidRPr="00C151E0" w:rsidRDefault="00162FAD"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r w:rsidR="00C151E0">
              <w:rPr>
                <w:rFonts w:cs="Times New Roman"/>
                <w:bCs/>
                <w:sz w:val="22"/>
                <w:szCs w:val="22"/>
              </w:rPr>
              <w:t>226</w:t>
            </w:r>
          </w:p>
        </w:tc>
        <w:tc>
          <w:tcPr>
            <w:tcW w:w="284" w:type="dxa"/>
          </w:tcPr>
          <w:p w:rsidR="00162FAD" w:rsidRPr="00D0577B"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772</w:t>
            </w:r>
          </w:p>
        </w:tc>
        <w:tc>
          <w:tcPr>
            <w:tcW w:w="284" w:type="dxa"/>
          </w:tcPr>
          <w:p w:rsidR="00162FAD" w:rsidRPr="00D0577B" w:rsidRDefault="00162FAD"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162FAD" w:rsidRPr="00C151E0"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r w:rsidR="00C151E0">
              <w:rPr>
                <w:rFonts w:cs="Times New Roman"/>
                <w:bCs/>
                <w:sz w:val="22"/>
                <w:szCs w:val="22"/>
              </w:rPr>
              <w:t>532</w:t>
            </w:r>
          </w:p>
        </w:tc>
        <w:tc>
          <w:tcPr>
            <w:tcW w:w="241" w:type="dxa"/>
          </w:tcPr>
          <w:p w:rsidR="00162FAD" w:rsidRPr="00D0577B" w:rsidRDefault="00162FAD"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1,579</w:t>
            </w:r>
          </w:p>
        </w:tc>
      </w:tr>
      <w:tr w:rsidR="00162FAD" w:rsidRPr="00950096" w:rsidTr="00CE0623">
        <w:trPr>
          <w:cantSplit/>
        </w:trPr>
        <w:tc>
          <w:tcPr>
            <w:tcW w:w="3686" w:type="dxa"/>
          </w:tcPr>
          <w:p w:rsidR="00162FAD" w:rsidRPr="00E66530"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418" w:type="dxa"/>
            <w:tcBorders>
              <w:top w:val="double" w:sz="4" w:space="0" w:color="auto"/>
              <w:bottom w:val="double" w:sz="4" w:space="0" w:color="auto"/>
            </w:tcBorders>
          </w:tcPr>
          <w:p w:rsidR="00162FAD" w:rsidRPr="00C151E0"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r w:rsidR="00C151E0">
              <w:rPr>
                <w:rFonts w:cs="Times New Roman"/>
                <w:bCs/>
                <w:sz w:val="22"/>
                <w:szCs w:val="22"/>
              </w:rPr>
              <w:t>126</w:t>
            </w:r>
          </w:p>
        </w:tc>
        <w:tc>
          <w:tcPr>
            <w:tcW w:w="284" w:type="dxa"/>
          </w:tcPr>
          <w:p w:rsidR="00162FAD" w:rsidRPr="00D0577B" w:rsidRDefault="00162FAD" w:rsidP="008B6CC7">
            <w:pPr>
              <w:pStyle w:val="BodyText3"/>
              <w:ind w:right="175"/>
              <w:jc w:val="right"/>
              <w:rPr>
                <w:rFonts w:cs="Times New Roman"/>
                <w:bCs/>
                <w:sz w:val="22"/>
                <w:szCs w:val="22"/>
              </w:rPr>
            </w:pPr>
          </w:p>
        </w:tc>
        <w:tc>
          <w:tcPr>
            <w:tcW w:w="1417" w:type="dxa"/>
            <w:tcBorders>
              <w:top w:val="doub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40</w:t>
            </w:r>
          </w:p>
        </w:tc>
        <w:tc>
          <w:tcPr>
            <w:tcW w:w="284" w:type="dxa"/>
          </w:tcPr>
          <w:p w:rsidR="00162FAD" w:rsidRPr="00D0577B" w:rsidRDefault="00162FAD" w:rsidP="008B6CC7">
            <w:pPr>
              <w:pStyle w:val="BodyText3"/>
              <w:tabs>
                <w:tab w:val="clear" w:pos="907"/>
                <w:tab w:val="left" w:pos="784"/>
              </w:tabs>
              <w:ind w:right="175"/>
              <w:jc w:val="center"/>
              <w:rPr>
                <w:rFonts w:cs="Times New Roman"/>
                <w:b/>
                <w:sz w:val="22"/>
                <w:szCs w:val="22"/>
              </w:rPr>
            </w:pPr>
          </w:p>
        </w:tc>
        <w:tc>
          <w:tcPr>
            <w:tcW w:w="1417" w:type="dxa"/>
            <w:tcBorders>
              <w:top w:val="single" w:sz="4" w:space="0" w:color="auto"/>
              <w:bottom w:val="double" w:sz="4" w:space="0" w:color="auto"/>
            </w:tcBorders>
            <w:shd w:val="clear" w:color="auto" w:fill="auto"/>
          </w:tcPr>
          <w:p w:rsidR="00162FAD" w:rsidRPr="00C151E0"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r w:rsidR="00C151E0">
              <w:rPr>
                <w:rFonts w:cs="Times New Roman"/>
                <w:bCs/>
                <w:sz w:val="22"/>
                <w:szCs w:val="22"/>
              </w:rPr>
              <w:t>185</w:t>
            </w:r>
          </w:p>
        </w:tc>
        <w:tc>
          <w:tcPr>
            <w:tcW w:w="241" w:type="dxa"/>
          </w:tcPr>
          <w:p w:rsidR="00162FAD" w:rsidRPr="00D0577B" w:rsidRDefault="00162FAD" w:rsidP="008B6CC7">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w:t>
            </w:r>
            <w:r>
              <w:rPr>
                <w:rFonts w:cs="Times New Roman"/>
                <w:bCs/>
                <w:sz w:val="22"/>
                <w:szCs w:val="22"/>
              </w:rPr>
              <w:t>58</w:t>
            </w:r>
          </w:p>
        </w:tc>
      </w:tr>
      <w:tr w:rsidR="00CE0623" w:rsidRPr="00950096" w:rsidTr="00CE0623">
        <w:trPr>
          <w:cantSplit/>
        </w:trPr>
        <w:tc>
          <w:tcPr>
            <w:tcW w:w="3686" w:type="dxa"/>
          </w:tcPr>
          <w:p w:rsid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p>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Remuneration</w:t>
            </w:r>
            <w:r>
              <w:rPr>
                <w:rFonts w:cs="Times New Roman"/>
                <w:sz w:val="22"/>
                <w:szCs w:val="22"/>
              </w:rPr>
              <w:t>s</w:t>
            </w:r>
            <w:r w:rsidRPr="00950096">
              <w:rPr>
                <w:rFonts w:cs="Times New Roman"/>
                <w:sz w:val="22"/>
                <w:szCs w:val="22"/>
              </w:rPr>
              <w:t xml:space="preserve"> of key management</w:t>
            </w:r>
          </w:p>
        </w:tc>
        <w:tc>
          <w:tcPr>
            <w:tcW w:w="1418" w:type="dxa"/>
            <w:tcBorders>
              <w:top w:val="double" w:sz="4" w:space="0" w:color="auto"/>
            </w:tcBorders>
          </w:tcPr>
          <w:p w:rsidR="00CE0623" w:rsidRP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CE0623" w:rsidRPr="00D35B55" w:rsidRDefault="00CE0623" w:rsidP="008B6CC7">
            <w:pPr>
              <w:pStyle w:val="BodyText3"/>
              <w:ind w:right="137"/>
              <w:jc w:val="right"/>
              <w:rPr>
                <w:rFonts w:cs="Times New Roman"/>
                <w:sz w:val="22"/>
                <w:szCs w:val="22"/>
              </w:rPr>
            </w:pPr>
          </w:p>
        </w:tc>
        <w:tc>
          <w:tcPr>
            <w:tcW w:w="1417" w:type="dxa"/>
            <w:tcBorders>
              <w:top w:val="double" w:sz="4" w:space="0" w:color="auto"/>
            </w:tcBorders>
          </w:tcPr>
          <w:p w:rsidR="00CE0623" w:rsidRPr="006C5E3D"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CE0623" w:rsidRPr="00D35B55"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97" w:right="318"/>
              <w:jc w:val="right"/>
              <w:rPr>
                <w:rFonts w:cs="Times New Roman"/>
                <w:bCs/>
                <w:sz w:val="22"/>
                <w:szCs w:val="22"/>
              </w:rPr>
            </w:pPr>
          </w:p>
        </w:tc>
        <w:tc>
          <w:tcPr>
            <w:tcW w:w="1417" w:type="dxa"/>
            <w:tcBorders>
              <w:top w:val="double" w:sz="4" w:space="0" w:color="auto"/>
            </w:tcBorders>
            <w:shd w:val="clear" w:color="auto" w:fill="auto"/>
          </w:tcPr>
          <w:p w:rsidR="00CE0623" w:rsidRPr="00C151E0"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241" w:type="dxa"/>
          </w:tcPr>
          <w:p w:rsidR="00CE0623" w:rsidRPr="00D35B55" w:rsidRDefault="00CE0623" w:rsidP="008B6CC7">
            <w:pPr>
              <w:pStyle w:val="BodyText3"/>
              <w:ind w:right="137"/>
              <w:jc w:val="right"/>
              <w:rPr>
                <w:rFonts w:cs="Times New Roman"/>
                <w:sz w:val="22"/>
                <w:szCs w:val="22"/>
              </w:rPr>
            </w:pPr>
          </w:p>
        </w:tc>
        <w:tc>
          <w:tcPr>
            <w:tcW w:w="1460" w:type="dxa"/>
            <w:tcBorders>
              <w:top w:val="double" w:sz="4" w:space="0" w:color="auto"/>
            </w:tcBorders>
          </w:tcPr>
          <w:p w:rsidR="00CE0623" w:rsidRPr="00D1267A"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r>
      <w:tr w:rsidR="00162FAD" w:rsidRPr="00950096" w:rsidTr="00CE0623">
        <w:trPr>
          <w:cantSplit/>
        </w:trPr>
        <w:tc>
          <w:tcPr>
            <w:tcW w:w="3686" w:type="dxa"/>
          </w:tcPr>
          <w:p w:rsidR="00162FAD" w:rsidRPr="00950096" w:rsidRDefault="00162FAD" w:rsidP="008B6CC7">
            <w:pPr>
              <w:numPr>
                <w:ilvl w:val="0"/>
                <w:numId w:val="42"/>
              </w:numPr>
              <w:shd w:val="clear" w:color="auto" w:fill="FFFFFF"/>
              <w:tabs>
                <w:tab w:val="left" w:pos="-108"/>
              </w:tabs>
              <w:ind w:hanging="686"/>
              <w:rPr>
                <w:rFonts w:cs="Times New Roman"/>
                <w:sz w:val="22"/>
                <w:szCs w:val="22"/>
                <w:cs/>
              </w:rPr>
            </w:pPr>
            <w:r w:rsidRPr="00950096">
              <w:rPr>
                <w:rFonts w:cs="Times New Roman"/>
                <w:sz w:val="22"/>
                <w:szCs w:val="22"/>
              </w:rPr>
              <w:t xml:space="preserve">  Short-term benefits</w:t>
            </w:r>
          </w:p>
        </w:tc>
        <w:tc>
          <w:tcPr>
            <w:tcW w:w="1418" w:type="dxa"/>
          </w:tcPr>
          <w:p w:rsidR="00162FAD" w:rsidRPr="00C151E0"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w:t>
            </w:r>
            <w:r w:rsidR="00162FAD" w:rsidRPr="00C151E0">
              <w:rPr>
                <w:rFonts w:cs="Times New Roman"/>
                <w:bCs/>
                <w:sz w:val="22"/>
                <w:szCs w:val="22"/>
              </w:rPr>
              <w:t>,</w:t>
            </w:r>
            <w:r>
              <w:rPr>
                <w:rFonts w:cs="Times New Roman"/>
                <w:bCs/>
                <w:sz w:val="22"/>
                <w:szCs w:val="22"/>
              </w:rPr>
              <w:t>158</w:t>
            </w:r>
          </w:p>
        </w:tc>
        <w:tc>
          <w:tcPr>
            <w:tcW w:w="284" w:type="dxa"/>
          </w:tcPr>
          <w:p w:rsidR="00162FAD" w:rsidRPr="00D63077" w:rsidRDefault="00162FAD" w:rsidP="008B6CC7">
            <w:pPr>
              <w:pStyle w:val="BodyText3"/>
              <w:ind w:right="175"/>
              <w:jc w:val="right"/>
              <w:rPr>
                <w:rFonts w:cs="Times New Roman"/>
                <w:bCs/>
                <w:sz w:val="22"/>
                <w:szCs w:val="22"/>
              </w:rPr>
            </w:pPr>
          </w:p>
        </w:tc>
        <w:tc>
          <w:tcPr>
            <w:tcW w:w="1417" w:type="dxa"/>
          </w:tcPr>
          <w:p w:rsidR="00162FAD" w:rsidRPr="00D63077"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2,552</w:t>
            </w:r>
          </w:p>
        </w:tc>
        <w:tc>
          <w:tcPr>
            <w:tcW w:w="284" w:type="dxa"/>
          </w:tcPr>
          <w:p w:rsidR="00162FAD" w:rsidRPr="00D63077" w:rsidRDefault="00162FAD" w:rsidP="008B6CC7">
            <w:pPr>
              <w:pStyle w:val="BodyText3"/>
              <w:tabs>
                <w:tab w:val="clear" w:pos="907"/>
                <w:tab w:val="left" w:pos="784"/>
              </w:tabs>
              <w:ind w:right="175"/>
              <w:jc w:val="center"/>
              <w:rPr>
                <w:rFonts w:cs="Times New Roman"/>
                <w:bCs/>
                <w:sz w:val="22"/>
                <w:szCs w:val="22"/>
              </w:rPr>
            </w:pPr>
          </w:p>
        </w:tc>
        <w:tc>
          <w:tcPr>
            <w:tcW w:w="1417" w:type="dxa"/>
            <w:shd w:val="clear" w:color="auto" w:fill="auto"/>
          </w:tcPr>
          <w:p w:rsidR="00162FAD" w:rsidRPr="00C151E0"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w:t>
            </w:r>
            <w:r w:rsidR="00162FAD" w:rsidRPr="00C151E0">
              <w:rPr>
                <w:rFonts w:cs="Times New Roman"/>
                <w:bCs/>
                <w:sz w:val="22"/>
                <w:szCs w:val="22"/>
              </w:rPr>
              <w:t>,</w:t>
            </w:r>
            <w:r>
              <w:rPr>
                <w:rFonts w:cs="Times New Roman"/>
                <w:bCs/>
                <w:sz w:val="22"/>
                <w:szCs w:val="22"/>
              </w:rPr>
              <w:t>173</w:t>
            </w:r>
          </w:p>
        </w:tc>
        <w:tc>
          <w:tcPr>
            <w:tcW w:w="241" w:type="dxa"/>
          </w:tcPr>
          <w:p w:rsidR="00162FAD" w:rsidRPr="000B686B" w:rsidRDefault="00162FAD" w:rsidP="008B6CC7">
            <w:pPr>
              <w:pStyle w:val="BodyText3"/>
              <w:ind w:right="175"/>
              <w:jc w:val="right"/>
              <w:rPr>
                <w:rFonts w:cs="Times New Roman"/>
                <w:bCs/>
                <w:sz w:val="22"/>
                <w:szCs w:val="22"/>
              </w:rPr>
            </w:pPr>
          </w:p>
        </w:tc>
        <w:tc>
          <w:tcPr>
            <w:tcW w:w="1460" w:type="dxa"/>
          </w:tcPr>
          <w:p w:rsidR="00162FAD" w:rsidRPr="00D63077"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5,093</w:t>
            </w:r>
          </w:p>
        </w:tc>
      </w:tr>
      <w:tr w:rsidR="00162FAD" w:rsidRPr="00950096" w:rsidTr="00CE0623">
        <w:trPr>
          <w:cantSplit/>
        </w:trPr>
        <w:tc>
          <w:tcPr>
            <w:tcW w:w="3686" w:type="dxa"/>
          </w:tcPr>
          <w:p w:rsidR="00162FAD" w:rsidRPr="00950096" w:rsidRDefault="00162FAD" w:rsidP="008B6CC7">
            <w:pPr>
              <w:numPr>
                <w:ilvl w:val="0"/>
                <w:numId w:val="42"/>
              </w:numPr>
              <w:shd w:val="clear" w:color="auto" w:fill="FFFFFF"/>
              <w:tabs>
                <w:tab w:val="left" w:pos="-108"/>
              </w:tabs>
              <w:ind w:hanging="686"/>
              <w:rPr>
                <w:rFonts w:cs="Times New Roman"/>
                <w:sz w:val="22"/>
                <w:szCs w:val="22"/>
              </w:rPr>
            </w:pPr>
            <w:r w:rsidRPr="00950096">
              <w:rPr>
                <w:rFonts w:cs="Times New Roman"/>
                <w:sz w:val="22"/>
                <w:szCs w:val="22"/>
              </w:rPr>
              <w:t xml:space="preserve">  Post-employment benefits</w:t>
            </w:r>
          </w:p>
        </w:tc>
        <w:tc>
          <w:tcPr>
            <w:tcW w:w="1418" w:type="dxa"/>
            <w:tcBorders>
              <w:bottom w:val="single" w:sz="4" w:space="0" w:color="auto"/>
            </w:tcBorders>
          </w:tcPr>
          <w:p w:rsidR="00162FAD" w:rsidRPr="00C151E0"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69</w:t>
            </w:r>
          </w:p>
        </w:tc>
        <w:tc>
          <w:tcPr>
            <w:tcW w:w="284" w:type="dxa"/>
          </w:tcPr>
          <w:p w:rsidR="00162FAD" w:rsidRPr="00D63077" w:rsidRDefault="00162FAD" w:rsidP="008B6CC7">
            <w:pPr>
              <w:pStyle w:val="BodyText3"/>
              <w:ind w:right="175"/>
              <w:jc w:val="right"/>
              <w:rPr>
                <w:rFonts w:cs="Times New Roman"/>
                <w:bCs/>
                <w:sz w:val="22"/>
                <w:szCs w:val="22"/>
              </w:rPr>
            </w:pPr>
          </w:p>
        </w:tc>
        <w:tc>
          <w:tcPr>
            <w:tcW w:w="1417" w:type="dxa"/>
            <w:tcBorders>
              <w:bottom w:val="single" w:sz="4" w:space="0" w:color="auto"/>
            </w:tcBorders>
          </w:tcPr>
          <w:p w:rsidR="00162FAD" w:rsidRPr="00D63077"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120</w:t>
            </w:r>
          </w:p>
        </w:tc>
        <w:tc>
          <w:tcPr>
            <w:tcW w:w="284" w:type="dxa"/>
          </w:tcPr>
          <w:p w:rsidR="00162FAD" w:rsidRPr="00D63077" w:rsidRDefault="00162FAD" w:rsidP="008B6CC7">
            <w:pPr>
              <w:pStyle w:val="BodyText3"/>
              <w:tabs>
                <w:tab w:val="clear" w:pos="907"/>
                <w:tab w:val="left" w:pos="784"/>
              </w:tabs>
              <w:ind w:right="175"/>
              <w:jc w:val="center"/>
              <w:rPr>
                <w:rFonts w:cs="Times New Roman"/>
                <w:bCs/>
                <w:sz w:val="22"/>
                <w:szCs w:val="22"/>
              </w:rPr>
            </w:pPr>
          </w:p>
        </w:tc>
        <w:tc>
          <w:tcPr>
            <w:tcW w:w="1417" w:type="dxa"/>
            <w:tcBorders>
              <w:bottom w:val="single" w:sz="4" w:space="0" w:color="auto"/>
            </w:tcBorders>
            <w:shd w:val="clear" w:color="auto" w:fill="auto"/>
          </w:tcPr>
          <w:p w:rsidR="00162FAD" w:rsidRPr="00C151E0"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151E0">
              <w:rPr>
                <w:rFonts w:cs="Times New Roman"/>
                <w:bCs/>
                <w:sz w:val="22"/>
                <w:szCs w:val="22"/>
              </w:rPr>
              <w:t>1</w:t>
            </w:r>
            <w:r w:rsidR="00C151E0">
              <w:rPr>
                <w:rFonts w:cs="Times New Roman"/>
                <w:bCs/>
                <w:sz w:val="22"/>
                <w:szCs w:val="22"/>
              </w:rPr>
              <w:t>39</w:t>
            </w:r>
          </w:p>
        </w:tc>
        <w:tc>
          <w:tcPr>
            <w:tcW w:w="241" w:type="dxa"/>
          </w:tcPr>
          <w:p w:rsidR="00162FAD" w:rsidRPr="000B686B" w:rsidRDefault="00162FAD" w:rsidP="008B6CC7">
            <w:pPr>
              <w:pStyle w:val="BodyText3"/>
              <w:ind w:right="175"/>
              <w:jc w:val="right"/>
              <w:rPr>
                <w:rFonts w:cs="Times New Roman"/>
                <w:bCs/>
                <w:sz w:val="22"/>
                <w:szCs w:val="22"/>
              </w:rPr>
            </w:pPr>
          </w:p>
        </w:tc>
        <w:tc>
          <w:tcPr>
            <w:tcW w:w="1460" w:type="dxa"/>
            <w:tcBorders>
              <w:bottom w:val="single" w:sz="4" w:space="0" w:color="auto"/>
            </w:tcBorders>
          </w:tcPr>
          <w:p w:rsidR="00162FAD" w:rsidRPr="00D63077"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181</w:t>
            </w:r>
          </w:p>
        </w:tc>
      </w:tr>
      <w:tr w:rsidR="00162FAD" w:rsidRPr="00950096" w:rsidTr="00CE0623">
        <w:trPr>
          <w:cantSplit/>
        </w:trPr>
        <w:tc>
          <w:tcPr>
            <w:tcW w:w="3686" w:type="dxa"/>
          </w:tcPr>
          <w:p w:rsidR="00162FAD" w:rsidRPr="00950096"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cs/>
              </w:rPr>
            </w:pPr>
            <w:r w:rsidRPr="00950096">
              <w:rPr>
                <w:rFonts w:cs="Times New Roman"/>
                <w:sz w:val="22"/>
                <w:szCs w:val="22"/>
              </w:rPr>
              <w:t>Total</w:t>
            </w:r>
          </w:p>
        </w:tc>
        <w:tc>
          <w:tcPr>
            <w:tcW w:w="1418" w:type="dxa"/>
            <w:tcBorders>
              <w:top w:val="single" w:sz="4" w:space="0" w:color="auto"/>
              <w:bottom w:val="double" w:sz="4" w:space="0" w:color="auto"/>
            </w:tcBorders>
          </w:tcPr>
          <w:p w:rsidR="00162FAD" w:rsidRPr="00C151E0"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w:t>
            </w:r>
            <w:r w:rsidR="00162FAD" w:rsidRPr="00C151E0">
              <w:rPr>
                <w:rFonts w:cs="Times New Roman"/>
                <w:bCs/>
                <w:sz w:val="22"/>
                <w:szCs w:val="22"/>
              </w:rPr>
              <w:t>,</w:t>
            </w:r>
            <w:r>
              <w:rPr>
                <w:rFonts w:cs="Times New Roman"/>
                <w:bCs/>
                <w:sz w:val="22"/>
                <w:szCs w:val="22"/>
              </w:rPr>
              <w:t>227</w:t>
            </w:r>
          </w:p>
        </w:tc>
        <w:tc>
          <w:tcPr>
            <w:tcW w:w="284" w:type="dxa"/>
          </w:tcPr>
          <w:p w:rsidR="00162FAD" w:rsidRPr="00D63077" w:rsidRDefault="00162FAD" w:rsidP="008B6CC7">
            <w:pPr>
              <w:pStyle w:val="BodyText3"/>
              <w:tabs>
                <w:tab w:val="clear" w:pos="907"/>
                <w:tab w:val="left" w:pos="784"/>
              </w:tabs>
              <w:ind w:right="175"/>
              <w:jc w:val="center"/>
              <w:rPr>
                <w:rFonts w:cs="Times New Roman"/>
                <w:bCs/>
                <w:sz w:val="22"/>
                <w:szCs w:val="22"/>
              </w:rPr>
            </w:pPr>
          </w:p>
        </w:tc>
        <w:tc>
          <w:tcPr>
            <w:tcW w:w="1417" w:type="dxa"/>
            <w:tcBorders>
              <w:top w:val="single" w:sz="4" w:space="0" w:color="auto"/>
              <w:bottom w:val="double" w:sz="4" w:space="0" w:color="auto"/>
            </w:tcBorders>
          </w:tcPr>
          <w:p w:rsidR="00162FAD" w:rsidRPr="00D63077"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2,672</w:t>
            </w:r>
          </w:p>
        </w:tc>
        <w:tc>
          <w:tcPr>
            <w:tcW w:w="284" w:type="dxa"/>
          </w:tcPr>
          <w:p w:rsidR="00162FAD" w:rsidRPr="00D63077" w:rsidRDefault="00162FAD" w:rsidP="008B6CC7">
            <w:pPr>
              <w:pStyle w:val="BodyText3"/>
              <w:tabs>
                <w:tab w:val="clear" w:pos="907"/>
                <w:tab w:val="left" w:pos="784"/>
              </w:tabs>
              <w:ind w:right="175"/>
              <w:jc w:val="center"/>
              <w:rPr>
                <w:rFonts w:cs="Times New Roman"/>
                <w:bCs/>
                <w:sz w:val="22"/>
                <w:szCs w:val="22"/>
              </w:rPr>
            </w:pPr>
          </w:p>
        </w:tc>
        <w:tc>
          <w:tcPr>
            <w:tcW w:w="1417" w:type="dxa"/>
            <w:tcBorders>
              <w:top w:val="single" w:sz="4" w:space="0" w:color="auto"/>
              <w:bottom w:val="double" w:sz="4" w:space="0" w:color="auto"/>
            </w:tcBorders>
            <w:shd w:val="clear" w:color="auto" w:fill="auto"/>
          </w:tcPr>
          <w:p w:rsidR="00162FAD" w:rsidRPr="00C151E0"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w:t>
            </w:r>
            <w:r w:rsidR="00162FAD" w:rsidRPr="00C151E0">
              <w:rPr>
                <w:rFonts w:cs="Times New Roman"/>
                <w:bCs/>
                <w:sz w:val="22"/>
                <w:szCs w:val="22"/>
              </w:rPr>
              <w:t>,</w:t>
            </w:r>
            <w:r>
              <w:rPr>
                <w:rFonts w:cs="Times New Roman"/>
                <w:bCs/>
                <w:sz w:val="22"/>
                <w:szCs w:val="22"/>
              </w:rPr>
              <w:t>312</w:t>
            </w:r>
          </w:p>
        </w:tc>
        <w:tc>
          <w:tcPr>
            <w:tcW w:w="241" w:type="dxa"/>
          </w:tcPr>
          <w:p w:rsidR="00162FAD" w:rsidRPr="000B686B" w:rsidRDefault="00162FAD" w:rsidP="008B6CC7">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162FAD" w:rsidRPr="00D63077"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5,274</w:t>
            </w:r>
          </w:p>
        </w:tc>
      </w:tr>
    </w:tbl>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151E0" w:rsidRDefault="00C151E0"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151E0" w:rsidRDefault="00C151E0"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lastRenderedPageBreak/>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at </w:t>
      </w:r>
      <w:r w:rsidR="008B6CC7">
        <w:rPr>
          <w:rFonts w:cs="Times New Roman"/>
          <w:sz w:val="22"/>
          <w:szCs w:val="22"/>
        </w:rPr>
        <w:t>June 30</w:t>
      </w:r>
      <w:r w:rsidR="00162FAD">
        <w:rPr>
          <w:rFonts w:cs="Times New Roman"/>
          <w:sz w:val="22"/>
          <w:szCs w:val="22"/>
        </w:rPr>
        <w:t>, 2020</w:t>
      </w:r>
      <w:r>
        <w:rPr>
          <w:rFonts w:cs="Times New Roman"/>
          <w:sz w:val="22"/>
          <w:szCs w:val="22"/>
        </w:rPr>
        <w:t xml:space="preserve"> and </w:t>
      </w:r>
      <w:r w:rsidRPr="00950096">
        <w:rPr>
          <w:rFonts w:cs="Times New Roman"/>
          <w:sz w:val="22"/>
          <w:szCs w:val="22"/>
        </w:rPr>
        <w:t xml:space="preserve">December 31, </w:t>
      </w:r>
      <w:r w:rsidR="00162FAD">
        <w:rPr>
          <w:rFonts w:cs="Times New Roman"/>
          <w:sz w:val="22"/>
          <w:szCs w:val="22"/>
        </w:rPr>
        <w:t>2019</w:t>
      </w:r>
      <w:r w:rsidR="00D26309">
        <w:rPr>
          <w:rFonts w:cs="Times New Roman"/>
          <w:sz w:val="22"/>
          <w:szCs w:val="22"/>
        </w:rPr>
        <w:t>,</w:t>
      </w:r>
      <w:r w:rsidRPr="00950096">
        <w:rPr>
          <w:rFonts w:cs="Times New Roman"/>
          <w:sz w:val="22"/>
          <w:szCs w:val="22"/>
        </w:rPr>
        <w:t xml:space="preserve"> were as follows:</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356" w:type="dxa"/>
        <w:tblInd w:w="-34" w:type="dxa"/>
        <w:tblBorders>
          <w:top w:val="single" w:sz="4" w:space="0" w:color="auto"/>
          <w:bottom w:val="double" w:sz="4" w:space="0" w:color="auto"/>
        </w:tblBorders>
        <w:tblLayout w:type="fixed"/>
        <w:tblLook w:val="0000"/>
      </w:tblPr>
      <w:tblGrid>
        <w:gridCol w:w="5954"/>
        <w:gridCol w:w="1558"/>
        <w:gridCol w:w="285"/>
        <w:gridCol w:w="1559"/>
      </w:tblGrid>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03086E" w:rsidRDefault="008B6CC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June 30</w:t>
            </w:r>
            <w:r w:rsidR="0006690B">
              <w:rPr>
                <w:rFonts w:cs="Times New Roman"/>
                <w:sz w:val="22"/>
                <w:szCs w:val="22"/>
              </w:rPr>
              <w:t xml:space="preserve">, </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162FAD">
              <w:rPr>
                <w:rFonts w:cs="Times New Roman"/>
                <w:sz w:val="22"/>
                <w:szCs w:val="22"/>
              </w:rPr>
              <w:t>20</w:t>
            </w:r>
          </w:p>
        </w:tc>
        <w:tc>
          <w:tcPr>
            <w:tcW w:w="285"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162FAD">
              <w:rPr>
                <w:rFonts w:cs="Times New Roman"/>
                <w:sz w:val="22"/>
                <w:szCs w:val="22"/>
              </w:rPr>
              <w:t>9</w:t>
            </w:r>
          </w:p>
        </w:tc>
      </w:tr>
      <w:tr w:rsidR="006C5E3D" w:rsidRPr="00950096" w:rsidTr="00F548F4">
        <w:trPr>
          <w:cantSplit/>
        </w:trPr>
        <w:tc>
          <w:tcPr>
            <w:tcW w:w="5954" w:type="dxa"/>
          </w:tcPr>
          <w:p w:rsidR="006C5E3D" w:rsidRPr="00950096" w:rsidRDefault="0046050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r>
              <w:rPr>
                <w:rFonts w:cs="Times New Roman"/>
                <w:b/>
                <w:bCs/>
                <w:sz w:val="22"/>
                <w:szCs w:val="22"/>
              </w:rPr>
              <w:t>Trade account</w:t>
            </w:r>
            <w:r w:rsidR="004922DD">
              <w:rPr>
                <w:rFonts w:cs="Times New Roman"/>
                <w:b/>
                <w:bCs/>
                <w:sz w:val="22"/>
                <w:szCs w:val="22"/>
              </w:rPr>
              <w:t>s</w:t>
            </w:r>
            <w:r w:rsidR="006C5E3D" w:rsidRPr="00950096">
              <w:rPr>
                <w:rFonts w:cs="Times New Roman"/>
                <w:b/>
                <w:bCs/>
                <w:sz w:val="22"/>
                <w:szCs w:val="22"/>
              </w:rPr>
              <w:t xml:space="preserve"> receivable</w:t>
            </w:r>
          </w:p>
        </w:tc>
        <w:tc>
          <w:tcPr>
            <w:tcW w:w="1558" w:type="dxa"/>
            <w:tcBorders>
              <w:top w:val="single" w:sz="4" w:space="0" w:color="auto"/>
            </w:tcBorders>
          </w:tcPr>
          <w:p w:rsidR="006C5E3D" w:rsidRP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highlight w:val="yellow"/>
              </w:rPr>
            </w:pPr>
          </w:p>
        </w:tc>
        <w:tc>
          <w:tcPr>
            <w:tcW w:w="285" w:type="dxa"/>
          </w:tcPr>
          <w:p w:rsidR="006C5E3D" w:rsidRPr="0095009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rPr>
            </w:pPr>
          </w:p>
        </w:tc>
        <w:tc>
          <w:tcPr>
            <w:tcW w:w="1559" w:type="dxa"/>
            <w:tcBorders>
              <w:top w:val="single" w:sz="4" w:space="0" w:color="auto"/>
            </w:tcBorders>
          </w:tcPr>
          <w:p w:rsidR="006C5E3D" w:rsidRPr="00950096" w:rsidRDefault="006C5E3D" w:rsidP="006C5E3D">
            <w:pPr>
              <w:pStyle w:val="acctfourfigures"/>
              <w:tabs>
                <w:tab w:val="clear" w:pos="765"/>
                <w:tab w:val="decimal" w:pos="882"/>
              </w:tabs>
              <w:spacing w:line="240" w:lineRule="atLeast"/>
              <w:ind w:right="-108"/>
              <w:rPr>
                <w:szCs w:val="22"/>
              </w:rPr>
            </w:pPr>
          </w:p>
        </w:tc>
      </w:tr>
      <w:tr w:rsidR="00D81B04" w:rsidRPr="00950096" w:rsidTr="00F548F4">
        <w:trPr>
          <w:cantSplit/>
        </w:trPr>
        <w:tc>
          <w:tcPr>
            <w:tcW w:w="5954" w:type="dxa"/>
            <w:vAlign w:val="center"/>
          </w:tcPr>
          <w:p w:rsidR="00D81B04" w:rsidRPr="00220FBC"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20FBC">
              <w:rPr>
                <w:rFonts w:cs="Times New Roman"/>
                <w:sz w:val="22"/>
                <w:szCs w:val="22"/>
              </w:rPr>
              <w:t>Parent company</w:t>
            </w:r>
          </w:p>
        </w:tc>
        <w:tc>
          <w:tcPr>
            <w:tcW w:w="1558" w:type="dxa"/>
            <w:tcBorders>
              <w:bottom w:val="nil"/>
            </w:tcBorders>
          </w:tcPr>
          <w:p w:rsidR="00D81B04" w:rsidRPr="00C151E0" w:rsidRDefault="00C151E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49</w:t>
            </w:r>
          </w:p>
        </w:tc>
        <w:tc>
          <w:tcPr>
            <w:tcW w:w="285" w:type="dxa"/>
          </w:tcPr>
          <w:p w:rsidR="00D81B04" w:rsidRPr="00402050" w:rsidRDefault="00D81B04"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D81B04" w:rsidRPr="00402050" w:rsidRDefault="00162FA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159</w:t>
            </w:r>
          </w:p>
        </w:tc>
      </w:tr>
      <w:tr w:rsidR="00D81B04" w:rsidRPr="00950096" w:rsidTr="00F548F4">
        <w:trPr>
          <w:cantSplit/>
        </w:trPr>
        <w:tc>
          <w:tcPr>
            <w:tcW w:w="5954" w:type="dxa"/>
            <w:vAlign w:val="center"/>
          </w:tcPr>
          <w:p w:rsidR="00D81B04" w:rsidRPr="00220FBC" w:rsidRDefault="00FC61B1" w:rsidP="00FC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20FBC">
              <w:rPr>
                <w:rFonts w:cs="Times New Roman"/>
                <w:sz w:val="22"/>
                <w:szCs w:val="22"/>
              </w:rPr>
              <w:t>Other r</w:t>
            </w:r>
            <w:r w:rsidR="00D81B04" w:rsidRPr="00220FBC">
              <w:rPr>
                <w:rFonts w:cs="Times New Roman"/>
                <w:sz w:val="22"/>
                <w:szCs w:val="22"/>
              </w:rPr>
              <w:t>elated parties</w:t>
            </w:r>
          </w:p>
        </w:tc>
        <w:tc>
          <w:tcPr>
            <w:tcW w:w="1558" w:type="dxa"/>
            <w:tcBorders>
              <w:bottom w:val="nil"/>
            </w:tcBorders>
          </w:tcPr>
          <w:p w:rsidR="00D81B04" w:rsidRPr="00C151E0" w:rsidRDefault="00C151E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w:t>
            </w:r>
            <w:r w:rsidR="00220FBC" w:rsidRPr="00C151E0">
              <w:rPr>
                <w:rFonts w:cs="Times New Roman"/>
                <w:bCs/>
                <w:sz w:val="22"/>
                <w:szCs w:val="22"/>
              </w:rPr>
              <w:t>,</w:t>
            </w:r>
            <w:r>
              <w:rPr>
                <w:rFonts w:cs="Times New Roman"/>
                <w:bCs/>
                <w:sz w:val="22"/>
                <w:szCs w:val="22"/>
              </w:rPr>
              <w:t>241</w:t>
            </w:r>
          </w:p>
        </w:tc>
        <w:tc>
          <w:tcPr>
            <w:tcW w:w="285" w:type="dxa"/>
          </w:tcPr>
          <w:p w:rsidR="00D81B04" w:rsidRPr="00402050"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D81B04" w:rsidRPr="00D81B04" w:rsidRDefault="00D81B04" w:rsidP="00D8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81B04">
              <w:rPr>
                <w:rFonts w:cs="Times New Roman"/>
                <w:bCs/>
                <w:sz w:val="22"/>
                <w:szCs w:val="22"/>
              </w:rPr>
              <w:t>9,</w:t>
            </w:r>
            <w:r w:rsidR="00162FAD">
              <w:rPr>
                <w:rFonts w:cs="Times New Roman"/>
                <w:bCs/>
                <w:sz w:val="22"/>
                <w:szCs w:val="22"/>
              </w:rPr>
              <w:t>915</w:t>
            </w:r>
          </w:p>
        </w:tc>
      </w:tr>
      <w:tr w:rsidR="00D81B04" w:rsidRPr="00950096" w:rsidTr="005F5679">
        <w:trPr>
          <w:cantSplit/>
        </w:trPr>
        <w:tc>
          <w:tcPr>
            <w:tcW w:w="5954" w:type="dxa"/>
            <w:vAlign w:val="center"/>
          </w:tcPr>
          <w:p w:rsidR="00D81B04" w:rsidRPr="00220FBC"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20FBC">
              <w:rPr>
                <w:rFonts w:cs="Times New Roman"/>
                <w:sz w:val="22"/>
                <w:szCs w:val="22"/>
              </w:rPr>
              <w:t>Total</w:t>
            </w:r>
          </w:p>
        </w:tc>
        <w:tc>
          <w:tcPr>
            <w:tcW w:w="1558" w:type="dxa"/>
            <w:tcBorders>
              <w:top w:val="single" w:sz="4" w:space="0" w:color="auto"/>
              <w:bottom w:val="double" w:sz="4" w:space="0" w:color="auto"/>
            </w:tcBorders>
          </w:tcPr>
          <w:p w:rsidR="00D81B04" w:rsidRPr="00C151E0" w:rsidRDefault="00C151E0"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w:t>
            </w:r>
            <w:r w:rsidR="00220FBC" w:rsidRPr="00C151E0">
              <w:rPr>
                <w:rFonts w:cs="Times New Roman"/>
                <w:bCs/>
                <w:sz w:val="22"/>
                <w:szCs w:val="22"/>
              </w:rPr>
              <w:t>,</w:t>
            </w:r>
            <w:r>
              <w:rPr>
                <w:rFonts w:cs="Times New Roman"/>
                <w:bCs/>
                <w:sz w:val="22"/>
                <w:szCs w:val="22"/>
              </w:rPr>
              <w:t>290</w:t>
            </w:r>
          </w:p>
        </w:tc>
        <w:tc>
          <w:tcPr>
            <w:tcW w:w="285" w:type="dxa"/>
          </w:tcPr>
          <w:p w:rsidR="00D81B04" w:rsidRPr="00402050"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top w:val="single" w:sz="4" w:space="0" w:color="auto"/>
              <w:bottom w:val="double" w:sz="4" w:space="0" w:color="auto"/>
            </w:tcBorders>
          </w:tcPr>
          <w:p w:rsidR="00D81B04" w:rsidRPr="00402050" w:rsidRDefault="00162FA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10</w:t>
            </w:r>
            <w:r w:rsidR="00D81B04">
              <w:rPr>
                <w:rFonts w:cs="Times New Roman"/>
                <w:bCs/>
                <w:sz w:val="22"/>
                <w:szCs w:val="22"/>
              </w:rPr>
              <w:t>,</w:t>
            </w:r>
            <w:r>
              <w:rPr>
                <w:rFonts w:cs="Times New Roman"/>
                <w:bCs/>
                <w:sz w:val="22"/>
                <w:szCs w:val="22"/>
              </w:rPr>
              <w:t>074</w:t>
            </w:r>
          </w:p>
        </w:tc>
      </w:tr>
      <w:tr w:rsidR="00D81B04" w:rsidRPr="00950096" w:rsidTr="005F5679">
        <w:trPr>
          <w:cantSplit/>
        </w:trPr>
        <w:tc>
          <w:tcPr>
            <w:tcW w:w="5954" w:type="dxa"/>
            <w:tcBorders>
              <w:top w:val="nil"/>
              <w:bottom w:val="nil"/>
            </w:tcBorders>
            <w:vAlign w:val="center"/>
          </w:tcPr>
          <w:p w:rsidR="00D81B04" w:rsidRPr="00220FBC"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558" w:type="dxa"/>
            <w:tcBorders>
              <w:top w:val="double" w:sz="4" w:space="0" w:color="auto"/>
              <w:bottom w:val="nil"/>
            </w:tcBorders>
          </w:tcPr>
          <w:p w:rsidR="00D81B04" w:rsidRPr="00220FBC"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c>
          <w:tcPr>
            <w:tcW w:w="285" w:type="dxa"/>
            <w:tcBorders>
              <w:top w:val="nil"/>
              <w:bottom w:val="nil"/>
            </w:tcBorders>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cs="Times New Roman"/>
                <w:b/>
                <w:bCs/>
                <w:sz w:val="22"/>
                <w:szCs w:val="22"/>
              </w:rPr>
            </w:pPr>
          </w:p>
        </w:tc>
        <w:tc>
          <w:tcPr>
            <w:tcW w:w="1559" w:type="dxa"/>
            <w:tcBorders>
              <w:top w:val="double" w:sz="4" w:space="0" w:color="auto"/>
              <w:bottom w:val="nil"/>
            </w:tcBorders>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r>
      <w:tr w:rsidR="00722D11" w:rsidRPr="00950096" w:rsidTr="00F548F4">
        <w:trPr>
          <w:cantSplit/>
        </w:trPr>
        <w:tc>
          <w:tcPr>
            <w:tcW w:w="5954" w:type="dxa"/>
            <w:tcBorders>
              <w:top w:val="nil"/>
              <w:bottom w:val="nil"/>
            </w:tcBorders>
          </w:tcPr>
          <w:p w:rsidR="00722D11" w:rsidRPr="00220FBC" w:rsidRDefault="0046050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220FBC">
              <w:rPr>
                <w:rFonts w:cs="Times New Roman"/>
                <w:sz w:val="22"/>
                <w:szCs w:val="22"/>
              </w:rPr>
              <w:t>Balance wa</w:t>
            </w:r>
            <w:r w:rsidR="00722D11" w:rsidRPr="00220FBC">
              <w:rPr>
                <w:rFonts w:cs="Times New Roman"/>
                <w:sz w:val="22"/>
                <w:szCs w:val="22"/>
              </w:rPr>
              <w:t>s aged as follows:</w:t>
            </w:r>
          </w:p>
        </w:tc>
        <w:tc>
          <w:tcPr>
            <w:tcW w:w="1558" w:type="dxa"/>
            <w:tcBorders>
              <w:top w:val="nil"/>
              <w:bottom w:val="nil"/>
            </w:tcBorders>
          </w:tcPr>
          <w:p w:rsidR="00722D11" w:rsidRPr="00220FBC"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F548F4">
        <w:trPr>
          <w:cantSplit/>
        </w:trPr>
        <w:tc>
          <w:tcPr>
            <w:tcW w:w="5954" w:type="dxa"/>
            <w:tcBorders>
              <w:top w:val="nil"/>
              <w:bottom w:val="nil"/>
            </w:tcBorders>
          </w:tcPr>
          <w:p w:rsidR="00722D11" w:rsidRPr="00220FBC"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rsidR="00722D11" w:rsidRPr="00220FBC"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FA3103" w:rsidRPr="00950096" w:rsidTr="00F548F4">
        <w:trPr>
          <w:cantSplit/>
        </w:trPr>
        <w:tc>
          <w:tcPr>
            <w:tcW w:w="5954" w:type="dxa"/>
            <w:tcBorders>
              <w:top w:val="nil"/>
              <w:bottom w:val="nil"/>
            </w:tcBorders>
          </w:tcPr>
          <w:p w:rsidR="00FA3103" w:rsidRPr="00220FBC"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220FBC">
              <w:rPr>
                <w:rFonts w:cs="Times New Roman"/>
                <w:sz w:val="22"/>
                <w:szCs w:val="22"/>
              </w:rPr>
              <w:t>Current</w:t>
            </w:r>
          </w:p>
        </w:tc>
        <w:tc>
          <w:tcPr>
            <w:tcW w:w="1558" w:type="dxa"/>
            <w:tcBorders>
              <w:top w:val="nil"/>
              <w:bottom w:val="nil"/>
            </w:tcBorders>
          </w:tcPr>
          <w:p w:rsidR="00FA3103" w:rsidRPr="00C151E0" w:rsidRDefault="00220FBC"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C151E0">
              <w:rPr>
                <w:rFonts w:cs="Times New Roman"/>
                <w:bCs/>
                <w:sz w:val="22"/>
                <w:szCs w:val="22"/>
              </w:rPr>
              <w:t>6,</w:t>
            </w:r>
            <w:r w:rsidR="00C151E0">
              <w:rPr>
                <w:rFonts w:cs="Times New Roman"/>
                <w:bCs/>
                <w:sz w:val="22"/>
                <w:szCs w:val="22"/>
              </w:rPr>
              <w:t>739</w:t>
            </w:r>
          </w:p>
        </w:tc>
        <w:tc>
          <w:tcPr>
            <w:tcW w:w="285" w:type="dxa"/>
            <w:tcBorders>
              <w:top w:val="nil"/>
              <w:bottom w:val="nil"/>
            </w:tcBorders>
          </w:tcPr>
          <w:p w:rsidR="00FA3103" w:rsidRPr="00402050" w:rsidRDefault="00FA3103"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FA3103" w:rsidRPr="0065701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6,</w:t>
            </w:r>
            <w:r w:rsidR="00162FAD">
              <w:rPr>
                <w:rFonts w:cs="Times New Roman"/>
                <w:bCs/>
                <w:sz w:val="22"/>
                <w:szCs w:val="22"/>
              </w:rPr>
              <w:t>699</w:t>
            </w:r>
          </w:p>
        </w:tc>
      </w:tr>
      <w:tr w:rsidR="00FA3103" w:rsidRPr="00950096" w:rsidTr="00F548F4">
        <w:trPr>
          <w:cantSplit/>
        </w:trPr>
        <w:tc>
          <w:tcPr>
            <w:tcW w:w="5954" w:type="dxa"/>
            <w:tcBorders>
              <w:top w:val="nil"/>
            </w:tcBorders>
          </w:tcPr>
          <w:p w:rsidR="00FA3103" w:rsidRPr="00220FBC" w:rsidRDefault="00FA3103" w:rsidP="00175487">
            <w:pPr>
              <w:rPr>
                <w:rFonts w:cs="Times New Roman"/>
                <w:sz w:val="22"/>
                <w:szCs w:val="22"/>
              </w:rPr>
            </w:pPr>
            <w:r w:rsidRPr="00220FBC">
              <w:rPr>
                <w:rFonts w:cs="Times New Roman"/>
                <w:sz w:val="22"/>
                <w:szCs w:val="22"/>
              </w:rPr>
              <w:t>Overdue:</w:t>
            </w:r>
          </w:p>
        </w:tc>
        <w:tc>
          <w:tcPr>
            <w:tcW w:w="1558" w:type="dxa"/>
            <w:tcBorders>
              <w:top w:val="nil"/>
              <w:bottom w:val="nil"/>
            </w:tcBorders>
          </w:tcPr>
          <w:p w:rsidR="00FA3103" w:rsidRPr="00C151E0"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FA3103" w:rsidRPr="00402050" w:rsidRDefault="00FA3103"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FA3103" w:rsidRPr="0065701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FA3103" w:rsidRPr="00950096" w:rsidTr="00F548F4">
        <w:trPr>
          <w:cantSplit/>
        </w:trPr>
        <w:tc>
          <w:tcPr>
            <w:tcW w:w="5954" w:type="dxa"/>
          </w:tcPr>
          <w:p w:rsidR="00FA3103" w:rsidRPr="00220FBC" w:rsidRDefault="00FA3103" w:rsidP="00175487">
            <w:pPr>
              <w:ind w:left="720" w:hanging="720"/>
              <w:rPr>
                <w:rFonts w:cs="Times New Roman"/>
                <w:sz w:val="22"/>
                <w:szCs w:val="22"/>
              </w:rPr>
            </w:pPr>
            <w:r w:rsidRPr="00220FBC">
              <w:rPr>
                <w:rFonts w:cs="Times New Roman"/>
                <w:sz w:val="22"/>
                <w:szCs w:val="22"/>
              </w:rPr>
              <w:t>-  Not exceeding 3 months</w:t>
            </w:r>
          </w:p>
        </w:tc>
        <w:tc>
          <w:tcPr>
            <w:tcW w:w="1558" w:type="dxa"/>
            <w:tcBorders>
              <w:top w:val="nil"/>
              <w:bottom w:val="nil"/>
            </w:tcBorders>
          </w:tcPr>
          <w:p w:rsidR="00FA3103" w:rsidRPr="00C151E0" w:rsidRDefault="00220FBC" w:rsidP="00C7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151E0">
              <w:rPr>
                <w:rFonts w:cs="Times New Roman"/>
                <w:bCs/>
                <w:sz w:val="22"/>
                <w:szCs w:val="22"/>
              </w:rPr>
              <w:t>2,</w:t>
            </w:r>
            <w:r w:rsidR="00C151E0">
              <w:rPr>
                <w:rFonts w:cs="Times New Roman"/>
                <w:bCs/>
                <w:sz w:val="22"/>
                <w:szCs w:val="22"/>
              </w:rPr>
              <w:t>551</w:t>
            </w:r>
          </w:p>
        </w:tc>
        <w:tc>
          <w:tcPr>
            <w:tcW w:w="285" w:type="dxa"/>
            <w:tcBorders>
              <w:top w:val="nil"/>
              <w:bottom w:val="nil"/>
            </w:tcBorders>
          </w:tcPr>
          <w:p w:rsidR="00FA3103" w:rsidRPr="00402050" w:rsidRDefault="00FA3103"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FA3103" w:rsidRPr="00657017" w:rsidRDefault="00162FA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w:t>
            </w:r>
            <w:r w:rsidR="00FA3103" w:rsidRPr="00657017">
              <w:rPr>
                <w:rFonts w:cs="Times New Roman"/>
                <w:bCs/>
                <w:sz w:val="22"/>
                <w:szCs w:val="22"/>
              </w:rPr>
              <w:t>,</w:t>
            </w:r>
            <w:r>
              <w:rPr>
                <w:rFonts w:cs="Times New Roman"/>
                <w:bCs/>
                <w:sz w:val="22"/>
                <w:szCs w:val="22"/>
              </w:rPr>
              <w:t>375</w:t>
            </w:r>
          </w:p>
        </w:tc>
      </w:tr>
      <w:tr w:rsidR="00162FAD" w:rsidRPr="00950096" w:rsidTr="00F548F4">
        <w:trPr>
          <w:cantSplit/>
        </w:trPr>
        <w:tc>
          <w:tcPr>
            <w:tcW w:w="5954" w:type="dxa"/>
            <w:tcBorders>
              <w:top w:val="nil"/>
              <w:bottom w:val="nil"/>
            </w:tcBorders>
          </w:tcPr>
          <w:p w:rsidR="00162FAD" w:rsidRPr="00220FBC" w:rsidRDefault="00162FA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220FBC">
              <w:rPr>
                <w:rFonts w:cs="Times New Roman"/>
                <w:sz w:val="22"/>
                <w:szCs w:val="22"/>
              </w:rPr>
              <w:t>Total</w:t>
            </w:r>
          </w:p>
        </w:tc>
        <w:tc>
          <w:tcPr>
            <w:tcW w:w="1558" w:type="dxa"/>
            <w:tcBorders>
              <w:top w:val="single" w:sz="4" w:space="0" w:color="auto"/>
              <w:bottom w:val="double" w:sz="4" w:space="0" w:color="auto"/>
            </w:tcBorders>
          </w:tcPr>
          <w:p w:rsidR="00162FAD" w:rsidRPr="00C151E0" w:rsidRDefault="00C151E0"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w:t>
            </w:r>
            <w:r w:rsidR="00162FAD" w:rsidRPr="00C151E0">
              <w:rPr>
                <w:rFonts w:cs="Times New Roman"/>
                <w:bCs/>
                <w:sz w:val="22"/>
                <w:szCs w:val="22"/>
              </w:rPr>
              <w:t>,</w:t>
            </w:r>
            <w:r>
              <w:rPr>
                <w:rFonts w:cs="Times New Roman"/>
                <w:bCs/>
                <w:sz w:val="22"/>
                <w:szCs w:val="22"/>
              </w:rPr>
              <w:t>290</w:t>
            </w:r>
          </w:p>
        </w:tc>
        <w:tc>
          <w:tcPr>
            <w:tcW w:w="285" w:type="dxa"/>
            <w:tcBorders>
              <w:top w:val="nil"/>
              <w:bottom w:val="nil"/>
            </w:tcBorders>
          </w:tcPr>
          <w:p w:rsidR="00162FAD" w:rsidRPr="00402050" w:rsidRDefault="00162FAD"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tcPr>
          <w:p w:rsidR="00162FAD" w:rsidRPr="00402050"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10,074</w:t>
            </w:r>
          </w:p>
        </w:tc>
      </w:tr>
      <w:tr w:rsidR="0006690B" w:rsidRPr="00950096" w:rsidTr="00F548F4">
        <w:trPr>
          <w:cantSplit/>
        </w:trPr>
        <w:tc>
          <w:tcPr>
            <w:tcW w:w="5954" w:type="dxa"/>
            <w:tcBorders>
              <w:top w:val="nil"/>
              <w:bottom w:val="nil"/>
            </w:tcBorders>
          </w:tcPr>
          <w:p w:rsidR="0006690B" w:rsidRPr="00220FBC"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558" w:type="dxa"/>
            <w:tcBorders>
              <w:top w:val="single" w:sz="4" w:space="0" w:color="auto"/>
              <w:bottom w:val="nil"/>
            </w:tcBorders>
          </w:tcPr>
          <w:p w:rsidR="0006690B" w:rsidRPr="00220FBC"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c>
          <w:tcPr>
            <w:tcW w:w="285" w:type="dxa"/>
            <w:tcBorders>
              <w:top w:val="nil"/>
              <w:bottom w:val="nil"/>
            </w:tcBorders>
          </w:tcPr>
          <w:p w:rsidR="0006690B" w:rsidRPr="00950096" w:rsidRDefault="0006690B" w:rsidP="0006690B">
            <w:pPr>
              <w:pStyle w:val="a0"/>
              <w:tabs>
                <w:tab w:val="decimal" w:pos="792"/>
              </w:tabs>
              <w:spacing w:line="240" w:lineRule="atLeast"/>
              <w:ind w:left="-108" w:right="-108"/>
              <w:jc w:val="left"/>
              <w:rPr>
                <w:rFonts w:cs="Times New Roman"/>
                <w:cs/>
              </w:rPr>
            </w:pPr>
          </w:p>
        </w:tc>
        <w:tc>
          <w:tcPr>
            <w:tcW w:w="1559" w:type="dxa"/>
            <w:tcBorders>
              <w:top w:val="single" w:sz="4" w:space="0" w:color="auto"/>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F548F4">
        <w:trPr>
          <w:cantSplit/>
        </w:trPr>
        <w:tc>
          <w:tcPr>
            <w:tcW w:w="5954" w:type="dxa"/>
            <w:tcBorders>
              <w:top w:val="nil"/>
              <w:bottom w:val="nil"/>
            </w:tcBorders>
            <w:vAlign w:val="center"/>
          </w:tcPr>
          <w:p w:rsidR="00722D11" w:rsidRPr="00220FBC"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220FBC">
              <w:rPr>
                <w:rFonts w:cs="Times New Roman"/>
                <w:b/>
                <w:bCs/>
                <w:sz w:val="22"/>
                <w:szCs w:val="22"/>
              </w:rPr>
              <w:t>Other receivables</w:t>
            </w:r>
          </w:p>
        </w:tc>
        <w:tc>
          <w:tcPr>
            <w:tcW w:w="1558" w:type="dxa"/>
            <w:tcBorders>
              <w:top w:val="nil"/>
              <w:bottom w:val="nil"/>
            </w:tcBorders>
          </w:tcPr>
          <w:p w:rsidR="00722D11" w:rsidRPr="00220FBC"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162FAD" w:rsidRPr="00950096" w:rsidTr="00F548F4">
        <w:trPr>
          <w:cantSplit/>
        </w:trPr>
        <w:tc>
          <w:tcPr>
            <w:tcW w:w="5954" w:type="dxa"/>
            <w:tcBorders>
              <w:top w:val="nil"/>
              <w:bottom w:val="nil"/>
            </w:tcBorders>
            <w:vAlign w:val="center"/>
          </w:tcPr>
          <w:p w:rsidR="00162FAD" w:rsidRPr="00220FBC" w:rsidRDefault="00162FA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20FBC">
              <w:rPr>
                <w:rFonts w:cs="Times New Roman"/>
                <w:sz w:val="22"/>
                <w:szCs w:val="22"/>
              </w:rPr>
              <w:t>Parent company</w:t>
            </w:r>
          </w:p>
        </w:tc>
        <w:tc>
          <w:tcPr>
            <w:tcW w:w="1558" w:type="dxa"/>
            <w:tcBorders>
              <w:top w:val="nil"/>
              <w:bottom w:val="nil"/>
            </w:tcBorders>
          </w:tcPr>
          <w:p w:rsidR="00162FAD" w:rsidRPr="00C151E0" w:rsidRDefault="00C151E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859</w:t>
            </w:r>
          </w:p>
        </w:tc>
        <w:tc>
          <w:tcPr>
            <w:tcW w:w="285" w:type="dxa"/>
            <w:tcBorders>
              <w:top w:val="nil"/>
              <w:bottom w:val="nil"/>
            </w:tcBorders>
          </w:tcPr>
          <w:p w:rsidR="00162FAD" w:rsidRPr="00402050" w:rsidRDefault="00162FAD"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20FBC">
              <w:rPr>
                <w:rFonts w:cs="Times New Roman"/>
                <w:b/>
                <w:color w:val="000000"/>
                <w:sz w:val="22"/>
                <w:szCs w:val="22"/>
                <w:cs/>
              </w:rPr>
              <w:t>-</w:t>
            </w:r>
          </w:p>
        </w:tc>
      </w:tr>
      <w:tr w:rsidR="00061B37" w:rsidRPr="00950096" w:rsidTr="00F548F4">
        <w:trPr>
          <w:cantSplit/>
        </w:trPr>
        <w:tc>
          <w:tcPr>
            <w:tcW w:w="5954" w:type="dxa"/>
            <w:tcBorders>
              <w:top w:val="nil"/>
              <w:bottom w:val="nil"/>
            </w:tcBorders>
            <w:vAlign w:val="center"/>
          </w:tcPr>
          <w:p w:rsidR="00061B37" w:rsidRPr="00220FBC" w:rsidRDefault="00FC61B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20FBC">
              <w:rPr>
                <w:rFonts w:cs="Times New Roman"/>
                <w:sz w:val="22"/>
                <w:szCs w:val="22"/>
              </w:rPr>
              <w:t>Other r</w:t>
            </w:r>
            <w:r w:rsidR="00061B37" w:rsidRPr="00220FBC">
              <w:rPr>
                <w:rFonts w:cs="Times New Roman"/>
                <w:sz w:val="22"/>
                <w:szCs w:val="22"/>
              </w:rPr>
              <w:t>elated party</w:t>
            </w:r>
          </w:p>
        </w:tc>
        <w:tc>
          <w:tcPr>
            <w:tcW w:w="1558" w:type="dxa"/>
            <w:tcBorders>
              <w:top w:val="nil"/>
              <w:bottom w:val="nil"/>
            </w:tcBorders>
          </w:tcPr>
          <w:p w:rsidR="00061B37" w:rsidRPr="00C151E0" w:rsidRDefault="00220FB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151E0">
              <w:rPr>
                <w:rFonts w:cs="Times New Roman"/>
                <w:bCs/>
                <w:sz w:val="22"/>
                <w:szCs w:val="22"/>
              </w:rPr>
              <w:t>1</w:t>
            </w:r>
            <w:r w:rsidR="00C151E0">
              <w:rPr>
                <w:rFonts w:cs="Times New Roman"/>
                <w:bCs/>
                <w:sz w:val="22"/>
                <w:szCs w:val="22"/>
              </w:rPr>
              <w:t>45</w:t>
            </w:r>
          </w:p>
        </w:tc>
        <w:tc>
          <w:tcPr>
            <w:tcW w:w="285" w:type="dxa"/>
            <w:tcBorders>
              <w:top w:val="nil"/>
              <w:bottom w:val="nil"/>
            </w:tcBorders>
          </w:tcPr>
          <w:p w:rsidR="00061B37" w:rsidRPr="00402050" w:rsidRDefault="00061B37"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061B37" w:rsidRPr="00FA3103" w:rsidRDefault="00162FA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115</w:t>
            </w:r>
          </w:p>
        </w:tc>
      </w:tr>
      <w:tr w:rsidR="00061B37" w:rsidRPr="00950096" w:rsidTr="00F548F4">
        <w:trPr>
          <w:cantSplit/>
        </w:trPr>
        <w:tc>
          <w:tcPr>
            <w:tcW w:w="5954" w:type="dxa"/>
            <w:tcBorders>
              <w:top w:val="nil"/>
              <w:bottom w:val="nil"/>
            </w:tcBorders>
          </w:tcPr>
          <w:p w:rsidR="00061B37" w:rsidRPr="00220FBC" w:rsidRDefault="00061B37"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220FBC">
              <w:rPr>
                <w:rFonts w:cs="Times New Roman"/>
                <w:sz w:val="22"/>
                <w:szCs w:val="22"/>
              </w:rPr>
              <w:t>Total</w:t>
            </w:r>
          </w:p>
        </w:tc>
        <w:tc>
          <w:tcPr>
            <w:tcW w:w="1558" w:type="dxa"/>
            <w:tcBorders>
              <w:top w:val="single" w:sz="4" w:space="0" w:color="auto"/>
              <w:bottom w:val="double" w:sz="4" w:space="0" w:color="auto"/>
            </w:tcBorders>
          </w:tcPr>
          <w:p w:rsidR="00061B37" w:rsidRPr="00C151E0" w:rsidRDefault="00C151E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1,004</w:t>
            </w:r>
          </w:p>
        </w:tc>
        <w:tc>
          <w:tcPr>
            <w:tcW w:w="285" w:type="dxa"/>
            <w:tcBorders>
              <w:top w:val="nil"/>
              <w:bottom w:val="nil"/>
            </w:tcBorders>
          </w:tcPr>
          <w:p w:rsidR="00061B37" w:rsidRPr="00402050" w:rsidRDefault="00061B37" w:rsidP="00175487">
            <w:pPr>
              <w:pStyle w:val="a0"/>
              <w:tabs>
                <w:tab w:val="decimal" w:pos="792"/>
              </w:tabs>
              <w:spacing w:line="240" w:lineRule="atLeast"/>
              <w:ind w:left="-108" w:right="-108"/>
              <w:jc w:val="left"/>
              <w:rPr>
                <w:rFonts w:cs="Times New Roman"/>
                <w:bCs/>
                <w:lang w:val="en-US"/>
              </w:rPr>
            </w:pPr>
          </w:p>
        </w:tc>
        <w:tc>
          <w:tcPr>
            <w:tcW w:w="1559" w:type="dxa"/>
            <w:tcBorders>
              <w:top w:val="single" w:sz="4" w:space="0" w:color="auto"/>
              <w:bottom w:val="double" w:sz="4" w:space="0" w:color="auto"/>
            </w:tcBorders>
          </w:tcPr>
          <w:p w:rsidR="00061B37" w:rsidRPr="00FA3103" w:rsidRDefault="00061B37"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3103">
              <w:rPr>
                <w:rFonts w:cs="Times New Roman"/>
                <w:bCs/>
                <w:sz w:val="22"/>
                <w:szCs w:val="22"/>
              </w:rPr>
              <w:t>1</w:t>
            </w:r>
            <w:r w:rsidR="00162FAD">
              <w:rPr>
                <w:rFonts w:cs="Times New Roman"/>
                <w:bCs/>
                <w:sz w:val="22"/>
                <w:szCs w:val="22"/>
              </w:rPr>
              <w:t>15</w:t>
            </w:r>
          </w:p>
        </w:tc>
      </w:tr>
      <w:tr w:rsidR="0006690B" w:rsidRPr="00950096" w:rsidTr="00F548F4">
        <w:trPr>
          <w:cantSplit/>
        </w:trPr>
        <w:tc>
          <w:tcPr>
            <w:tcW w:w="5954" w:type="dxa"/>
            <w:tcBorders>
              <w:top w:val="nil"/>
              <w:bottom w:val="nil"/>
            </w:tcBorders>
          </w:tcPr>
          <w:p w:rsidR="0006690B" w:rsidRPr="00220FBC"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p>
        </w:tc>
        <w:tc>
          <w:tcPr>
            <w:tcW w:w="1558" w:type="dxa"/>
            <w:tcBorders>
              <w:top w:val="double" w:sz="4" w:space="0" w:color="auto"/>
              <w:bottom w:val="nil"/>
            </w:tcBorders>
          </w:tcPr>
          <w:p w:rsidR="0006690B" w:rsidRPr="00220FBC"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Cs/>
                <w:sz w:val="22"/>
                <w:szCs w:val="22"/>
              </w:rPr>
            </w:pPr>
          </w:p>
        </w:tc>
        <w:tc>
          <w:tcPr>
            <w:tcW w:w="285" w:type="dxa"/>
            <w:tcBorders>
              <w:top w:val="nil"/>
              <w:bottom w:val="nil"/>
            </w:tcBorders>
          </w:tcPr>
          <w:p w:rsidR="0006690B" w:rsidRPr="00EF5C4D" w:rsidRDefault="0006690B" w:rsidP="0006690B">
            <w:pPr>
              <w:pStyle w:val="a0"/>
              <w:tabs>
                <w:tab w:val="decimal" w:pos="792"/>
              </w:tabs>
              <w:spacing w:line="240" w:lineRule="atLeast"/>
              <w:ind w:left="-108" w:right="-108"/>
              <w:jc w:val="left"/>
              <w:rPr>
                <w:rFonts w:cs="Times New Roman"/>
                <w:cs/>
              </w:rPr>
            </w:pPr>
          </w:p>
        </w:tc>
        <w:tc>
          <w:tcPr>
            <w:tcW w:w="1559" w:type="dxa"/>
            <w:tcBorders>
              <w:top w:val="double" w:sz="4" w:space="0" w:color="auto"/>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E86218">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b/>
                <w:bCs/>
                <w:sz w:val="22"/>
                <w:szCs w:val="22"/>
              </w:rPr>
              <w:t>Trade account</w:t>
            </w:r>
            <w:r>
              <w:rPr>
                <w:rFonts w:cs="Times New Roman"/>
                <w:b/>
                <w:bCs/>
                <w:sz w:val="22"/>
                <w:szCs w:val="22"/>
              </w:rPr>
              <w:t>s</w:t>
            </w:r>
            <w:r w:rsidRPr="00950096">
              <w:rPr>
                <w:rFonts w:cs="Times New Roman"/>
                <w:b/>
                <w:bCs/>
                <w:sz w:val="22"/>
                <w:szCs w:val="22"/>
              </w:rPr>
              <w:t xml:space="preserve"> payable</w:t>
            </w:r>
          </w:p>
        </w:tc>
        <w:tc>
          <w:tcPr>
            <w:tcW w:w="1558" w:type="dxa"/>
            <w:tcBorders>
              <w:top w:val="nil"/>
              <w:bottom w:val="nil"/>
            </w:tcBorders>
          </w:tcPr>
          <w:p w:rsidR="00722D11" w:rsidRPr="008B6CC7"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014EF2" w:rsidRPr="00C151E0" w:rsidTr="00722D11">
        <w:tblPrEx>
          <w:tblBorders>
            <w:bottom w:val="single" w:sz="4" w:space="0" w:color="auto"/>
          </w:tblBorders>
        </w:tblPrEx>
        <w:trPr>
          <w:cantSplit/>
        </w:trPr>
        <w:tc>
          <w:tcPr>
            <w:tcW w:w="5954" w:type="dxa"/>
            <w:tcBorders>
              <w:top w:val="nil"/>
              <w:bottom w:val="nil"/>
            </w:tcBorders>
            <w:vAlign w:val="center"/>
          </w:tcPr>
          <w:p w:rsidR="00014EF2" w:rsidRPr="00C151E0"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C151E0">
              <w:rPr>
                <w:rFonts w:cs="Times New Roman"/>
                <w:sz w:val="22"/>
                <w:szCs w:val="22"/>
              </w:rPr>
              <w:t>Parent company</w:t>
            </w:r>
          </w:p>
        </w:tc>
        <w:tc>
          <w:tcPr>
            <w:tcW w:w="1558" w:type="dxa"/>
            <w:tcBorders>
              <w:top w:val="nil"/>
              <w:bottom w:val="nil"/>
            </w:tcBorders>
            <w:shd w:val="clear" w:color="auto" w:fill="auto"/>
          </w:tcPr>
          <w:p w:rsidR="00014EF2" w:rsidRPr="00C151E0" w:rsidRDefault="00C151E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w:t>
            </w:r>
            <w:r w:rsidR="00061B37" w:rsidRPr="00C151E0">
              <w:rPr>
                <w:rFonts w:cs="Times New Roman"/>
                <w:bCs/>
                <w:sz w:val="22"/>
                <w:szCs w:val="22"/>
              </w:rPr>
              <w:t>,</w:t>
            </w:r>
            <w:r>
              <w:rPr>
                <w:rFonts w:cs="Times New Roman"/>
                <w:bCs/>
                <w:sz w:val="22"/>
                <w:szCs w:val="22"/>
              </w:rPr>
              <w:t>141</w:t>
            </w:r>
          </w:p>
        </w:tc>
        <w:tc>
          <w:tcPr>
            <w:tcW w:w="285" w:type="dxa"/>
            <w:tcBorders>
              <w:top w:val="nil"/>
              <w:bottom w:val="nil"/>
            </w:tcBorders>
            <w:shd w:val="clear" w:color="auto" w:fill="auto"/>
          </w:tcPr>
          <w:p w:rsidR="00014EF2" w:rsidRPr="00C151E0" w:rsidRDefault="00014EF2"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014EF2" w:rsidRPr="00C151E0" w:rsidRDefault="00162FA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151E0">
              <w:rPr>
                <w:rFonts w:cs="Times New Roman"/>
                <w:bCs/>
                <w:sz w:val="22"/>
                <w:szCs w:val="22"/>
              </w:rPr>
              <w:t>1,614</w:t>
            </w:r>
          </w:p>
        </w:tc>
      </w:tr>
      <w:tr w:rsidR="00014EF2" w:rsidRPr="00C151E0" w:rsidTr="00722D11">
        <w:tblPrEx>
          <w:tblBorders>
            <w:bottom w:val="single" w:sz="4" w:space="0" w:color="auto"/>
          </w:tblBorders>
        </w:tblPrEx>
        <w:trPr>
          <w:cantSplit/>
        </w:trPr>
        <w:tc>
          <w:tcPr>
            <w:tcW w:w="5954" w:type="dxa"/>
            <w:tcBorders>
              <w:top w:val="nil"/>
              <w:bottom w:val="nil"/>
            </w:tcBorders>
            <w:vAlign w:val="center"/>
          </w:tcPr>
          <w:p w:rsidR="00014EF2" w:rsidRPr="00C151E0" w:rsidRDefault="00FC61B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C151E0">
              <w:rPr>
                <w:rFonts w:cs="Times New Roman"/>
                <w:sz w:val="22"/>
                <w:szCs w:val="22"/>
              </w:rPr>
              <w:t>Other r</w:t>
            </w:r>
            <w:r w:rsidR="00014EF2" w:rsidRPr="00C151E0">
              <w:rPr>
                <w:rFonts w:cs="Times New Roman"/>
                <w:sz w:val="22"/>
                <w:szCs w:val="22"/>
              </w:rPr>
              <w:t>elated parties</w:t>
            </w:r>
          </w:p>
        </w:tc>
        <w:tc>
          <w:tcPr>
            <w:tcW w:w="1558" w:type="dxa"/>
            <w:tcBorders>
              <w:top w:val="nil"/>
              <w:bottom w:val="nil"/>
            </w:tcBorders>
            <w:shd w:val="clear" w:color="auto" w:fill="auto"/>
          </w:tcPr>
          <w:p w:rsidR="00014EF2" w:rsidRPr="00C151E0" w:rsidRDefault="00C151E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110</w:t>
            </w:r>
          </w:p>
        </w:tc>
        <w:tc>
          <w:tcPr>
            <w:tcW w:w="285" w:type="dxa"/>
            <w:tcBorders>
              <w:top w:val="nil"/>
              <w:bottom w:val="nil"/>
            </w:tcBorders>
            <w:shd w:val="clear" w:color="auto" w:fill="auto"/>
          </w:tcPr>
          <w:p w:rsidR="00014EF2" w:rsidRPr="00C151E0" w:rsidRDefault="00014EF2"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014EF2" w:rsidRPr="00C151E0"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151E0">
              <w:rPr>
                <w:rFonts w:cs="Times New Roman"/>
                <w:bCs/>
                <w:sz w:val="22"/>
                <w:szCs w:val="22"/>
              </w:rPr>
              <w:t xml:space="preserve">              </w:t>
            </w:r>
            <w:r w:rsidR="00162FAD" w:rsidRPr="00C151E0">
              <w:rPr>
                <w:rFonts w:cs="Times New Roman"/>
                <w:bCs/>
                <w:sz w:val="22"/>
                <w:szCs w:val="22"/>
              </w:rPr>
              <w:t>73</w:t>
            </w:r>
          </w:p>
        </w:tc>
      </w:tr>
      <w:tr w:rsidR="00FA3103" w:rsidRPr="00950096" w:rsidTr="00722D11">
        <w:tblPrEx>
          <w:tblBorders>
            <w:bottom w:val="single" w:sz="4" w:space="0" w:color="auto"/>
          </w:tblBorders>
        </w:tblPrEx>
        <w:trPr>
          <w:cantSplit/>
        </w:trPr>
        <w:tc>
          <w:tcPr>
            <w:tcW w:w="5954" w:type="dxa"/>
            <w:tcBorders>
              <w:top w:val="nil"/>
              <w:bottom w:val="nil"/>
            </w:tcBorders>
            <w:vAlign w:val="center"/>
          </w:tcPr>
          <w:p w:rsidR="00FA3103" w:rsidRPr="00C151E0"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C151E0">
              <w:rPr>
                <w:rFonts w:cs="Times New Roman"/>
                <w:sz w:val="22"/>
                <w:szCs w:val="22"/>
              </w:rPr>
              <w:t>Total</w:t>
            </w:r>
          </w:p>
        </w:tc>
        <w:tc>
          <w:tcPr>
            <w:tcW w:w="1558" w:type="dxa"/>
            <w:tcBorders>
              <w:top w:val="single" w:sz="4" w:space="0" w:color="auto"/>
              <w:bottom w:val="double" w:sz="4" w:space="0" w:color="auto"/>
            </w:tcBorders>
            <w:shd w:val="clear" w:color="auto" w:fill="auto"/>
          </w:tcPr>
          <w:p w:rsidR="00FA3103" w:rsidRPr="00C151E0" w:rsidRDefault="00C151E0" w:rsidP="00B9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w:t>
            </w:r>
            <w:r w:rsidR="00061B37" w:rsidRPr="00C151E0">
              <w:rPr>
                <w:rFonts w:cs="Times New Roman"/>
                <w:bCs/>
                <w:sz w:val="22"/>
                <w:szCs w:val="22"/>
              </w:rPr>
              <w:t>,</w:t>
            </w:r>
            <w:r>
              <w:rPr>
                <w:rFonts w:cs="Times New Roman"/>
                <w:bCs/>
                <w:sz w:val="22"/>
                <w:szCs w:val="22"/>
              </w:rPr>
              <w:t>251</w:t>
            </w:r>
          </w:p>
        </w:tc>
        <w:tc>
          <w:tcPr>
            <w:tcW w:w="285" w:type="dxa"/>
            <w:tcBorders>
              <w:top w:val="nil"/>
              <w:bottom w:val="nil"/>
            </w:tcBorders>
            <w:shd w:val="clear" w:color="auto" w:fill="auto"/>
          </w:tcPr>
          <w:p w:rsidR="00FA3103" w:rsidRPr="00C151E0" w:rsidRDefault="00FA3103"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shd w:val="clear" w:color="auto" w:fill="auto"/>
          </w:tcPr>
          <w:p w:rsidR="00FA3103" w:rsidRPr="0065701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151E0">
              <w:rPr>
                <w:rFonts w:cs="Times New Roman"/>
                <w:bCs/>
                <w:sz w:val="22"/>
                <w:szCs w:val="22"/>
              </w:rPr>
              <w:t>1</w:t>
            </w:r>
            <w:r w:rsidR="00162FAD" w:rsidRPr="00C151E0">
              <w:rPr>
                <w:rFonts w:cs="Times New Roman"/>
                <w:bCs/>
                <w:sz w:val="22"/>
                <w:szCs w:val="22"/>
              </w:rPr>
              <w:t>,687</w:t>
            </w:r>
          </w:p>
        </w:tc>
      </w:tr>
      <w:tr w:rsidR="005B6323" w:rsidRPr="00950096" w:rsidTr="00F548F4">
        <w:tblPrEx>
          <w:tblBorders>
            <w:bottom w:val="single" w:sz="4" w:space="0" w:color="auto"/>
          </w:tblBorders>
        </w:tblPrEx>
        <w:trPr>
          <w:cantSplit/>
        </w:trPr>
        <w:tc>
          <w:tcPr>
            <w:tcW w:w="5954" w:type="dxa"/>
            <w:tcBorders>
              <w:top w:val="nil"/>
              <w:bottom w:val="nil"/>
            </w:tcBorders>
            <w:vAlign w:val="center"/>
          </w:tcPr>
          <w:p w:rsidR="005B6323" w:rsidRPr="00950096"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nil"/>
              <w:bottom w:val="nil"/>
            </w:tcBorders>
          </w:tcPr>
          <w:p w:rsidR="005B6323" w:rsidRPr="008B6CC7"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5B6323" w:rsidRPr="00D35B55" w:rsidRDefault="005B6323"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5B6323" w:rsidRPr="00D35B55"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722D11" w:rsidRPr="00950096" w:rsidTr="00F548F4">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950096">
              <w:rPr>
                <w:rFonts w:cs="Times New Roman"/>
                <w:b/>
                <w:bCs/>
                <w:sz w:val="22"/>
                <w:szCs w:val="22"/>
              </w:rPr>
              <w:t>Other payables</w:t>
            </w:r>
          </w:p>
        </w:tc>
        <w:tc>
          <w:tcPr>
            <w:tcW w:w="1558" w:type="dxa"/>
            <w:tcBorders>
              <w:top w:val="nil"/>
              <w:bottom w:val="nil"/>
            </w:tcBorders>
          </w:tcPr>
          <w:p w:rsidR="00722D11" w:rsidRPr="008B6CC7"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D35B55" w:rsidRDefault="00722D11"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722D11" w:rsidRPr="00D35B5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014EF2" w:rsidRPr="00950096" w:rsidTr="00F548F4">
        <w:tblPrEx>
          <w:tblBorders>
            <w:bottom w:val="single" w:sz="4" w:space="0" w:color="auto"/>
          </w:tblBorders>
        </w:tblPrEx>
        <w:trPr>
          <w:cantSplit/>
        </w:trPr>
        <w:tc>
          <w:tcPr>
            <w:tcW w:w="5954" w:type="dxa"/>
            <w:tcBorders>
              <w:top w:val="nil"/>
              <w:bottom w:val="nil"/>
            </w:tcBorders>
            <w:vAlign w:val="center"/>
          </w:tcPr>
          <w:p w:rsidR="00014EF2" w:rsidRPr="00950096"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rsidR="00014EF2" w:rsidRPr="00C151E0" w:rsidRDefault="00C151E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735</w:t>
            </w:r>
          </w:p>
        </w:tc>
        <w:tc>
          <w:tcPr>
            <w:tcW w:w="285" w:type="dxa"/>
            <w:tcBorders>
              <w:top w:val="nil"/>
              <w:bottom w:val="nil"/>
            </w:tcBorders>
          </w:tcPr>
          <w:p w:rsidR="00014EF2" w:rsidRPr="00D35B55" w:rsidRDefault="00014EF2"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014EF2" w:rsidRPr="00657017" w:rsidRDefault="00162FA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432</w:t>
            </w:r>
          </w:p>
        </w:tc>
      </w:tr>
      <w:tr w:rsidR="00014EF2" w:rsidRPr="00950096" w:rsidTr="004738A0">
        <w:tblPrEx>
          <w:tblBorders>
            <w:bottom w:val="single" w:sz="4" w:space="0" w:color="auto"/>
          </w:tblBorders>
        </w:tblPrEx>
        <w:trPr>
          <w:cantSplit/>
        </w:trPr>
        <w:tc>
          <w:tcPr>
            <w:tcW w:w="5954" w:type="dxa"/>
            <w:tcBorders>
              <w:top w:val="nil"/>
              <w:bottom w:val="nil"/>
            </w:tcBorders>
            <w:vAlign w:val="center"/>
          </w:tcPr>
          <w:p w:rsidR="00014EF2" w:rsidRPr="00950096" w:rsidRDefault="00FC61B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w:t>
            </w:r>
            <w:r w:rsidR="00014EF2">
              <w:rPr>
                <w:rFonts w:cs="Times New Roman"/>
                <w:sz w:val="22"/>
                <w:szCs w:val="22"/>
              </w:rPr>
              <w:t>elated parties</w:t>
            </w:r>
          </w:p>
        </w:tc>
        <w:tc>
          <w:tcPr>
            <w:tcW w:w="1558" w:type="dxa"/>
            <w:tcBorders>
              <w:top w:val="nil"/>
              <w:bottom w:val="nil"/>
            </w:tcBorders>
          </w:tcPr>
          <w:p w:rsidR="00014EF2" w:rsidRPr="00C151E0" w:rsidRDefault="00C151E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293</w:t>
            </w:r>
          </w:p>
        </w:tc>
        <w:tc>
          <w:tcPr>
            <w:tcW w:w="285" w:type="dxa"/>
            <w:tcBorders>
              <w:top w:val="nil"/>
              <w:bottom w:val="nil"/>
            </w:tcBorders>
          </w:tcPr>
          <w:p w:rsidR="00014EF2" w:rsidRPr="00D35B55" w:rsidRDefault="00014EF2"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rsidR="00014EF2" w:rsidRPr="00657017" w:rsidRDefault="00162FA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69</w:t>
            </w:r>
          </w:p>
        </w:tc>
      </w:tr>
      <w:tr w:rsidR="00014EF2" w:rsidRPr="00950096" w:rsidTr="00722D11">
        <w:tblPrEx>
          <w:tblBorders>
            <w:bottom w:val="single" w:sz="4" w:space="0" w:color="auto"/>
          </w:tblBorders>
        </w:tblPrEx>
        <w:trPr>
          <w:cantSplit/>
        </w:trPr>
        <w:tc>
          <w:tcPr>
            <w:tcW w:w="5954" w:type="dxa"/>
            <w:tcBorders>
              <w:top w:val="nil"/>
              <w:bottom w:val="nil"/>
            </w:tcBorders>
            <w:vAlign w:val="center"/>
          </w:tcPr>
          <w:p w:rsidR="00014EF2" w:rsidRPr="00950096"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Total</w:t>
            </w:r>
          </w:p>
        </w:tc>
        <w:tc>
          <w:tcPr>
            <w:tcW w:w="1558" w:type="dxa"/>
            <w:tcBorders>
              <w:top w:val="single" w:sz="4" w:space="0" w:color="auto"/>
              <w:bottom w:val="single" w:sz="4" w:space="0" w:color="auto"/>
            </w:tcBorders>
          </w:tcPr>
          <w:p w:rsidR="00014EF2" w:rsidRPr="00C151E0" w:rsidRDefault="00C151E0" w:rsidP="00C7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1,028</w:t>
            </w:r>
          </w:p>
        </w:tc>
        <w:tc>
          <w:tcPr>
            <w:tcW w:w="285" w:type="dxa"/>
            <w:tcBorders>
              <w:top w:val="nil"/>
              <w:bottom w:val="nil"/>
            </w:tcBorders>
          </w:tcPr>
          <w:p w:rsidR="00014EF2" w:rsidRPr="00D35B55" w:rsidRDefault="00014EF2" w:rsidP="00175487">
            <w:pPr>
              <w:pStyle w:val="a0"/>
              <w:tabs>
                <w:tab w:val="decimal" w:pos="792"/>
              </w:tabs>
              <w:spacing w:line="240" w:lineRule="atLeast"/>
              <w:ind w:left="-108" w:right="460"/>
              <w:jc w:val="left"/>
              <w:rPr>
                <w:rFonts w:cs="Times New Roman"/>
                <w:bCs/>
                <w:highlight w:val="darkGray"/>
                <w:cs/>
                <w:lang w:val="en-US"/>
              </w:rPr>
            </w:pPr>
          </w:p>
        </w:tc>
        <w:tc>
          <w:tcPr>
            <w:tcW w:w="1559" w:type="dxa"/>
            <w:tcBorders>
              <w:top w:val="single" w:sz="4" w:space="0" w:color="auto"/>
              <w:bottom w:val="single" w:sz="4" w:space="0" w:color="auto"/>
            </w:tcBorders>
          </w:tcPr>
          <w:p w:rsidR="00014EF2" w:rsidRPr="00657017" w:rsidRDefault="00162FA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501</w:t>
            </w:r>
          </w:p>
        </w:tc>
      </w:tr>
      <w:tr w:rsidR="00014EF2" w:rsidRPr="00950096" w:rsidTr="00722D11">
        <w:tblPrEx>
          <w:tblBorders>
            <w:bottom w:val="single" w:sz="4" w:space="0" w:color="auto"/>
          </w:tblBorders>
        </w:tblPrEx>
        <w:trPr>
          <w:cantSplit/>
          <w:trHeight w:val="266"/>
        </w:trPr>
        <w:tc>
          <w:tcPr>
            <w:tcW w:w="5954" w:type="dxa"/>
            <w:tcBorders>
              <w:top w:val="nil"/>
              <w:bottom w:val="nil"/>
            </w:tcBorders>
            <w:vAlign w:val="center"/>
          </w:tcPr>
          <w:p w:rsidR="00014EF2" w:rsidRPr="00545E5C" w:rsidRDefault="00014EF2"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double" w:sz="4" w:space="0" w:color="auto"/>
              <w:bottom w:val="nil"/>
            </w:tcBorders>
            <w:shd w:val="clear" w:color="auto" w:fill="auto"/>
          </w:tcPr>
          <w:p w:rsidR="00014EF2" w:rsidRPr="008B6CC7" w:rsidRDefault="00014EF2"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014EF2" w:rsidRPr="0032346A" w:rsidRDefault="00014EF2" w:rsidP="0032346A">
            <w:pPr>
              <w:pStyle w:val="a0"/>
              <w:ind w:left="-108" w:right="460"/>
              <w:rPr>
                <w:rFonts w:cs="Times New Roman"/>
                <w:bCs/>
                <w:highlight w:val="darkGray"/>
                <w:lang w:val="en-US"/>
              </w:rPr>
            </w:pPr>
          </w:p>
        </w:tc>
        <w:tc>
          <w:tcPr>
            <w:tcW w:w="1559" w:type="dxa"/>
            <w:tcBorders>
              <w:top w:val="double" w:sz="4" w:space="0" w:color="auto"/>
              <w:bottom w:val="nil"/>
            </w:tcBorders>
          </w:tcPr>
          <w:p w:rsidR="00014EF2" w:rsidRDefault="00014EF2"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014EF2" w:rsidRPr="00950096" w:rsidTr="00722D11">
        <w:tblPrEx>
          <w:tblBorders>
            <w:bottom w:val="single" w:sz="4" w:space="0" w:color="auto"/>
          </w:tblBorders>
        </w:tblPrEx>
        <w:trPr>
          <w:cantSplit/>
          <w:trHeight w:val="266"/>
        </w:trPr>
        <w:tc>
          <w:tcPr>
            <w:tcW w:w="5954" w:type="dxa"/>
            <w:tcBorders>
              <w:top w:val="nil"/>
              <w:bottom w:val="nil"/>
            </w:tcBorders>
            <w:vAlign w:val="center"/>
          </w:tcPr>
          <w:p w:rsidR="00014EF2" w:rsidRPr="00EA6F29"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Pr>
                <w:rFonts w:cs="Times New Roman"/>
                <w:b/>
                <w:bCs/>
                <w:sz w:val="22"/>
                <w:szCs w:val="22"/>
              </w:rPr>
              <w:t>Short-term borrowings</w:t>
            </w:r>
            <w:r w:rsidRPr="00EA6F29">
              <w:rPr>
                <w:rFonts w:cs="Times New Roman"/>
                <w:b/>
                <w:bCs/>
                <w:sz w:val="22"/>
                <w:szCs w:val="22"/>
              </w:rPr>
              <w:t xml:space="preserve"> and interest payable</w:t>
            </w:r>
            <w:r>
              <w:rPr>
                <w:rFonts w:cs="Times New Roman"/>
                <w:b/>
                <w:bCs/>
                <w:sz w:val="22"/>
                <w:szCs w:val="22"/>
              </w:rPr>
              <w:t>s</w:t>
            </w:r>
          </w:p>
        </w:tc>
        <w:tc>
          <w:tcPr>
            <w:tcW w:w="1558" w:type="dxa"/>
            <w:tcBorders>
              <w:top w:val="nil"/>
              <w:bottom w:val="nil"/>
            </w:tcBorders>
            <w:shd w:val="clear" w:color="auto" w:fill="auto"/>
          </w:tcPr>
          <w:p w:rsidR="00014EF2" w:rsidRPr="008B6CC7"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highlight w:val="yellow"/>
              </w:rPr>
            </w:pPr>
          </w:p>
        </w:tc>
        <w:tc>
          <w:tcPr>
            <w:tcW w:w="285" w:type="dxa"/>
            <w:tcBorders>
              <w:top w:val="nil"/>
              <w:bottom w:val="nil"/>
            </w:tcBorders>
          </w:tcPr>
          <w:p w:rsidR="00014EF2" w:rsidRPr="006B707D"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1559" w:type="dxa"/>
            <w:tcBorders>
              <w:top w:val="nil"/>
              <w:bottom w:val="nil"/>
            </w:tcBorders>
          </w:tcPr>
          <w:p w:rsidR="00014EF2" w:rsidRPr="006B707D"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8E692C" w:rsidRPr="00950096" w:rsidTr="00C77AA6">
        <w:tblPrEx>
          <w:tblBorders>
            <w:bottom w:val="single" w:sz="4" w:space="0" w:color="auto"/>
          </w:tblBorders>
        </w:tblPrEx>
        <w:trPr>
          <w:cantSplit/>
          <w:trHeight w:val="266"/>
        </w:trPr>
        <w:tc>
          <w:tcPr>
            <w:tcW w:w="5954" w:type="dxa"/>
            <w:tcBorders>
              <w:top w:val="nil"/>
              <w:bottom w:val="nil"/>
            </w:tcBorders>
            <w:vAlign w:val="center"/>
          </w:tcPr>
          <w:p w:rsidR="008E692C" w:rsidRPr="008E692C"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8E692C">
              <w:rPr>
                <w:rFonts w:cs="Times New Roman"/>
                <w:i/>
                <w:iCs/>
                <w:sz w:val="22"/>
                <w:szCs w:val="22"/>
              </w:rPr>
              <w:t>Other related party</w:t>
            </w:r>
          </w:p>
        </w:tc>
        <w:tc>
          <w:tcPr>
            <w:tcW w:w="1558" w:type="dxa"/>
            <w:tcBorders>
              <w:top w:val="nil"/>
              <w:bottom w:val="nil"/>
            </w:tcBorders>
            <w:shd w:val="clear" w:color="auto" w:fill="auto"/>
          </w:tcPr>
          <w:p w:rsidR="008E692C" w:rsidRPr="008B6CC7" w:rsidRDefault="008E692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highlight w:val="yellow"/>
              </w:rPr>
            </w:pPr>
          </w:p>
        </w:tc>
        <w:tc>
          <w:tcPr>
            <w:tcW w:w="285" w:type="dxa"/>
            <w:tcBorders>
              <w:top w:val="nil"/>
              <w:bottom w:val="nil"/>
            </w:tcBorders>
          </w:tcPr>
          <w:p w:rsidR="008E692C" w:rsidRPr="006B707D" w:rsidRDefault="008E692C"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8E692C" w:rsidRPr="00657017" w:rsidRDefault="008E692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E156D2" w:rsidRPr="00950096" w:rsidTr="00C77AA6">
        <w:tblPrEx>
          <w:tblBorders>
            <w:bottom w:val="single" w:sz="4" w:space="0" w:color="auto"/>
          </w:tblBorders>
        </w:tblPrEx>
        <w:trPr>
          <w:cantSplit/>
          <w:trHeight w:val="266"/>
        </w:trPr>
        <w:tc>
          <w:tcPr>
            <w:tcW w:w="5954" w:type="dxa"/>
            <w:tcBorders>
              <w:top w:val="nil"/>
              <w:bottom w:val="nil"/>
            </w:tcBorders>
            <w:vAlign w:val="center"/>
          </w:tcPr>
          <w:p w:rsidR="00E156D2" w:rsidRPr="008E692C" w:rsidRDefault="00E156D2"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8E692C">
              <w:rPr>
                <w:rFonts w:cs="Times New Roman"/>
                <w:sz w:val="22"/>
                <w:szCs w:val="22"/>
              </w:rPr>
              <w:t>Short-term borrowings</w:t>
            </w:r>
          </w:p>
        </w:tc>
        <w:tc>
          <w:tcPr>
            <w:tcW w:w="1558" w:type="dxa"/>
            <w:tcBorders>
              <w:top w:val="nil"/>
              <w:bottom w:val="nil"/>
            </w:tcBorders>
            <w:shd w:val="clear" w:color="auto" w:fill="auto"/>
          </w:tcPr>
          <w:p w:rsidR="00E156D2" w:rsidRPr="00657017" w:rsidRDefault="00E156D2"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10</w:t>
            </w:r>
            <w:r w:rsidRPr="00657017">
              <w:rPr>
                <w:rFonts w:cs="Times New Roman"/>
                <w:bCs/>
                <w:sz w:val="22"/>
                <w:szCs w:val="22"/>
              </w:rPr>
              <w:t>,000</w:t>
            </w:r>
          </w:p>
        </w:tc>
        <w:tc>
          <w:tcPr>
            <w:tcW w:w="285" w:type="dxa"/>
            <w:tcBorders>
              <w:top w:val="nil"/>
              <w:bottom w:val="nil"/>
            </w:tcBorders>
          </w:tcPr>
          <w:p w:rsidR="00E156D2" w:rsidRPr="006B707D" w:rsidRDefault="00E156D2" w:rsidP="00B505EF">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E156D2" w:rsidRPr="00657017" w:rsidRDefault="00E156D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23</w:t>
            </w:r>
            <w:r w:rsidRPr="00657017">
              <w:rPr>
                <w:rFonts w:cs="Times New Roman"/>
                <w:bCs/>
                <w:sz w:val="22"/>
                <w:szCs w:val="22"/>
              </w:rPr>
              <w:t>,000</w:t>
            </w:r>
          </w:p>
        </w:tc>
      </w:tr>
      <w:tr w:rsidR="008E692C" w:rsidRPr="00950096" w:rsidTr="0032346A">
        <w:tblPrEx>
          <w:tblBorders>
            <w:bottom w:val="single" w:sz="4" w:space="0" w:color="auto"/>
          </w:tblBorders>
        </w:tblPrEx>
        <w:trPr>
          <w:cantSplit/>
          <w:trHeight w:val="266"/>
        </w:trPr>
        <w:tc>
          <w:tcPr>
            <w:tcW w:w="5954" w:type="dxa"/>
            <w:tcBorders>
              <w:top w:val="nil"/>
              <w:bottom w:val="nil"/>
            </w:tcBorders>
            <w:vAlign w:val="center"/>
          </w:tcPr>
          <w:p w:rsidR="008E692C" w:rsidRPr="008E692C"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8E692C">
              <w:rPr>
                <w:rFonts w:cs="Times New Roman"/>
                <w:sz w:val="22"/>
                <w:szCs w:val="22"/>
              </w:rPr>
              <w:t>Interest payables</w:t>
            </w:r>
          </w:p>
        </w:tc>
        <w:tc>
          <w:tcPr>
            <w:tcW w:w="1558" w:type="dxa"/>
            <w:tcBorders>
              <w:top w:val="nil"/>
              <w:bottom w:val="nil"/>
            </w:tcBorders>
            <w:shd w:val="clear" w:color="auto" w:fill="auto"/>
          </w:tcPr>
          <w:p w:rsidR="008E692C" w:rsidRPr="00C151E0" w:rsidRDefault="00C151E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145</w:t>
            </w:r>
          </w:p>
        </w:tc>
        <w:tc>
          <w:tcPr>
            <w:tcW w:w="285" w:type="dxa"/>
            <w:tcBorders>
              <w:top w:val="nil"/>
              <w:bottom w:val="nil"/>
            </w:tcBorders>
          </w:tcPr>
          <w:p w:rsidR="008E692C" w:rsidRPr="006B707D" w:rsidRDefault="008E692C" w:rsidP="00B505EF">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8E692C" w:rsidRPr="00657017" w:rsidRDefault="008E692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448</w:t>
            </w:r>
          </w:p>
        </w:tc>
      </w:tr>
      <w:tr w:rsidR="00625D83" w:rsidRPr="00950096" w:rsidTr="00722D11">
        <w:tblPrEx>
          <w:tblBorders>
            <w:bottom w:val="single" w:sz="4" w:space="0" w:color="auto"/>
          </w:tblBorders>
        </w:tblPrEx>
        <w:trPr>
          <w:cantSplit/>
          <w:trHeight w:val="266"/>
        </w:trPr>
        <w:tc>
          <w:tcPr>
            <w:tcW w:w="5954" w:type="dxa"/>
            <w:tcBorders>
              <w:top w:val="nil"/>
              <w:bottom w:val="nil"/>
            </w:tcBorders>
            <w:vAlign w:val="center"/>
          </w:tcPr>
          <w:p w:rsidR="00625D83" w:rsidRPr="003F54B8" w:rsidRDefault="00625D83" w:rsidP="00892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F54B8">
              <w:rPr>
                <w:rFonts w:cs="Times New Roman"/>
                <w:sz w:val="22"/>
                <w:szCs w:val="22"/>
              </w:rPr>
              <w:t>Total</w:t>
            </w:r>
            <w:r>
              <w:rPr>
                <w:rFonts w:cs="Times New Roman"/>
                <w:sz w:val="22"/>
                <w:szCs w:val="22"/>
              </w:rPr>
              <w:t xml:space="preserve"> </w:t>
            </w:r>
          </w:p>
        </w:tc>
        <w:tc>
          <w:tcPr>
            <w:tcW w:w="1558" w:type="dxa"/>
            <w:tcBorders>
              <w:top w:val="single" w:sz="4" w:space="0" w:color="auto"/>
              <w:bottom w:val="double" w:sz="4" w:space="0" w:color="auto"/>
            </w:tcBorders>
            <w:shd w:val="clear" w:color="auto" w:fill="auto"/>
          </w:tcPr>
          <w:p w:rsidR="00625D83" w:rsidRPr="00C151E0" w:rsidRDefault="00C151E0"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10</w:t>
            </w:r>
            <w:r w:rsidR="00625D83" w:rsidRPr="00C151E0">
              <w:rPr>
                <w:rFonts w:cs="Times New Roman"/>
                <w:bCs/>
                <w:sz w:val="22"/>
                <w:szCs w:val="22"/>
              </w:rPr>
              <w:t>,</w:t>
            </w:r>
            <w:r>
              <w:rPr>
                <w:rFonts w:cs="Times New Roman"/>
                <w:bCs/>
                <w:sz w:val="22"/>
                <w:szCs w:val="22"/>
              </w:rPr>
              <w:t>145</w:t>
            </w:r>
          </w:p>
        </w:tc>
        <w:tc>
          <w:tcPr>
            <w:tcW w:w="285" w:type="dxa"/>
            <w:tcBorders>
              <w:top w:val="nil"/>
              <w:bottom w:val="nil"/>
            </w:tcBorders>
          </w:tcPr>
          <w:p w:rsidR="00625D83" w:rsidRPr="006B707D" w:rsidRDefault="00625D83" w:rsidP="00175487">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rsidR="00625D83" w:rsidRPr="00D2037A" w:rsidRDefault="008E692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23,448</w:t>
            </w:r>
          </w:p>
        </w:tc>
      </w:tr>
    </w:tbl>
    <w:p w:rsidR="0006690B" w:rsidRDefault="0006690B" w:rsidP="0006690B">
      <w:pPr>
        <w:rPr>
          <w:rFonts w:cs="Times New Roman"/>
          <w:sz w:val="22"/>
          <w:szCs w:val="22"/>
        </w:rPr>
      </w:pPr>
    </w:p>
    <w:p w:rsidR="008E692C" w:rsidRDefault="008E692C" w:rsidP="0006690B">
      <w:pPr>
        <w:rPr>
          <w:rFonts w:cs="Times New Roman"/>
          <w:sz w:val="22"/>
          <w:szCs w:val="22"/>
        </w:rPr>
      </w:pPr>
    </w:p>
    <w:p w:rsidR="008E692C" w:rsidRDefault="008E692C" w:rsidP="0006690B">
      <w:pPr>
        <w:rPr>
          <w:rFonts w:cs="Times New Roman"/>
          <w:sz w:val="22"/>
          <w:szCs w:val="22"/>
        </w:rPr>
      </w:pPr>
    </w:p>
    <w:p w:rsidR="008E692C" w:rsidRDefault="008E692C" w:rsidP="0006690B">
      <w:pPr>
        <w:rPr>
          <w:rFonts w:cs="Times New Roman"/>
          <w:sz w:val="22"/>
          <w:szCs w:val="22"/>
        </w:rPr>
      </w:pPr>
    </w:p>
    <w:p w:rsidR="008E692C" w:rsidRDefault="008E692C" w:rsidP="0006690B">
      <w:pPr>
        <w:rPr>
          <w:rFonts w:cs="Times New Roman"/>
          <w:sz w:val="22"/>
          <w:szCs w:val="22"/>
        </w:rPr>
      </w:pPr>
    </w:p>
    <w:p w:rsidR="008E692C" w:rsidRDefault="008E692C" w:rsidP="0006690B">
      <w:pPr>
        <w:rPr>
          <w:rFonts w:cs="Times New Roman"/>
          <w:sz w:val="22"/>
          <w:szCs w:val="22"/>
        </w:rPr>
      </w:pPr>
    </w:p>
    <w:p w:rsidR="008E692C" w:rsidRDefault="008E692C" w:rsidP="0006690B">
      <w:pPr>
        <w:rPr>
          <w:rFonts w:cs="Times New Roman"/>
          <w:sz w:val="22"/>
          <w:szCs w:val="22"/>
        </w:rPr>
      </w:pPr>
    </w:p>
    <w:p w:rsidR="008E692C" w:rsidRDefault="008E692C" w:rsidP="0006690B">
      <w:pPr>
        <w:rPr>
          <w:rFonts w:cs="Times New Roman"/>
          <w:sz w:val="22"/>
          <w:szCs w:val="22"/>
        </w:rPr>
      </w:pPr>
    </w:p>
    <w:p w:rsidR="008E692C" w:rsidRDefault="008E692C" w:rsidP="0006690B">
      <w:pPr>
        <w:rPr>
          <w:rFonts w:cs="Times New Roman"/>
          <w:sz w:val="22"/>
          <w:szCs w:val="22"/>
        </w:rPr>
      </w:pPr>
    </w:p>
    <w:p w:rsidR="00C151E0" w:rsidRDefault="00C151E0" w:rsidP="0006690B">
      <w:pPr>
        <w:rPr>
          <w:rFonts w:cs="Times New Roman"/>
          <w:sz w:val="22"/>
          <w:szCs w:val="22"/>
        </w:rPr>
      </w:pPr>
    </w:p>
    <w:p w:rsidR="0006690B" w:rsidRPr="00950096" w:rsidRDefault="0006690B" w:rsidP="0006690B">
      <w:pPr>
        <w:rPr>
          <w:rFonts w:cs="Times New Roman"/>
        </w:rPr>
      </w:pPr>
      <w:r w:rsidRPr="00950096">
        <w:rPr>
          <w:rFonts w:cs="Times New Roman"/>
          <w:sz w:val="22"/>
          <w:szCs w:val="22"/>
        </w:rPr>
        <w:lastRenderedPageBreak/>
        <w:t xml:space="preserve">Movements during the </w:t>
      </w:r>
      <w:r w:rsidR="008B6CC7">
        <w:rPr>
          <w:rFonts w:cs="Times New Roman"/>
          <w:sz w:val="22"/>
          <w:szCs w:val="22"/>
        </w:rPr>
        <w:t>six</w:t>
      </w:r>
      <w:r>
        <w:rPr>
          <w:rFonts w:cs="Times New Roman"/>
          <w:sz w:val="22"/>
          <w:szCs w:val="22"/>
        </w:rPr>
        <w:t>-month periods</w:t>
      </w:r>
      <w:r w:rsidRPr="00950096">
        <w:rPr>
          <w:rFonts w:cs="Times New Roman"/>
          <w:sz w:val="22"/>
          <w:szCs w:val="22"/>
        </w:rPr>
        <w:t xml:space="preserve"> ended </w:t>
      </w:r>
      <w:r w:rsidR="008B6CC7">
        <w:rPr>
          <w:rFonts w:cs="Times New Roman"/>
          <w:sz w:val="22"/>
          <w:szCs w:val="22"/>
        </w:rPr>
        <w:t>June 30</w:t>
      </w:r>
      <w:r w:rsidRPr="00950096">
        <w:rPr>
          <w:rFonts w:cs="Times New Roman"/>
          <w:sz w:val="22"/>
          <w:szCs w:val="22"/>
        </w:rPr>
        <w:t xml:space="preserve">, </w:t>
      </w:r>
      <w:r w:rsidR="008E692C">
        <w:rPr>
          <w:rFonts w:cs="Times New Roman"/>
          <w:sz w:val="22"/>
          <w:szCs w:val="22"/>
        </w:rPr>
        <w:t>2020</w:t>
      </w:r>
      <w:r w:rsidRPr="00950096">
        <w:rPr>
          <w:rFonts w:cs="Times New Roman"/>
          <w:sz w:val="22"/>
          <w:szCs w:val="22"/>
        </w:rPr>
        <w:t xml:space="preserve"> and </w:t>
      </w:r>
      <w:r w:rsidR="008E692C">
        <w:rPr>
          <w:rFonts w:cs="Times New Roman"/>
          <w:sz w:val="22"/>
          <w:szCs w:val="22"/>
        </w:rPr>
        <w:t>2019</w:t>
      </w:r>
      <w:r w:rsidRPr="00950096">
        <w:rPr>
          <w:rFonts w:cs="Times New Roman"/>
          <w:sz w:val="22"/>
          <w:szCs w:val="22"/>
        </w:rPr>
        <w:t xml:space="preserve"> of </w:t>
      </w:r>
      <w:r w:rsidR="006A56BE">
        <w:rPr>
          <w:sz w:val="22"/>
          <w:szCs w:val="22"/>
        </w:rPr>
        <w:t>short-term borrowing</w:t>
      </w:r>
      <w:r w:rsidR="00703921" w:rsidRPr="00A05AB2">
        <w:rPr>
          <w:sz w:val="22"/>
          <w:szCs w:val="22"/>
        </w:rPr>
        <w:t>s from</w:t>
      </w:r>
      <w:r w:rsidR="00703921">
        <w:rPr>
          <w:rFonts w:cs="Times New Roman"/>
          <w:sz w:val="22"/>
          <w:szCs w:val="22"/>
        </w:rPr>
        <w:t xml:space="preserve"> </w:t>
      </w:r>
      <w:r w:rsidR="00FF358D" w:rsidRPr="00E83E0A">
        <w:rPr>
          <w:rFonts w:cs="Times New Roman"/>
          <w:sz w:val="22"/>
          <w:szCs w:val="22"/>
        </w:rPr>
        <w:t>related part</w:t>
      </w:r>
      <w:r w:rsidR="00E83E0A" w:rsidRPr="00E83E0A">
        <w:rPr>
          <w:rFonts w:cs="Times New Roman"/>
          <w:sz w:val="22"/>
          <w:szCs w:val="22"/>
        </w:rPr>
        <w:t>ies</w:t>
      </w:r>
      <w:r w:rsidRPr="00950096">
        <w:rPr>
          <w:rFonts w:cs="Times New Roman"/>
          <w:sz w:val="22"/>
          <w:szCs w:val="22"/>
        </w:rPr>
        <w:t xml:space="preserve"> were as follows: </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9356" w:type="dxa"/>
        <w:tblInd w:w="-34" w:type="dxa"/>
        <w:tblBorders>
          <w:top w:val="single" w:sz="4" w:space="0" w:color="auto"/>
          <w:bottom w:val="single" w:sz="4" w:space="0" w:color="auto"/>
        </w:tblBorders>
        <w:tblLayout w:type="fixed"/>
        <w:tblLook w:val="0000"/>
      </w:tblPr>
      <w:tblGrid>
        <w:gridCol w:w="5954"/>
        <w:gridCol w:w="1559"/>
        <w:gridCol w:w="284"/>
        <w:gridCol w:w="1559"/>
      </w:tblGrid>
      <w:tr w:rsidR="0006690B" w:rsidRPr="00950096" w:rsidTr="00F548F4">
        <w:trPr>
          <w:cantSplit/>
        </w:trPr>
        <w:tc>
          <w:tcPr>
            <w:tcW w:w="5954" w:type="dxa"/>
            <w:tcBorders>
              <w:top w:val="nil"/>
              <w:bottom w:val="nil"/>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2C435F">
              <w:rPr>
                <w:rFonts w:cs="Times New Roman"/>
                <w:sz w:val="22"/>
                <w:szCs w:val="22"/>
              </w:rPr>
              <w:t>In Thousand Baht</w:t>
            </w:r>
          </w:p>
        </w:tc>
      </w:tr>
      <w:tr w:rsidR="0006690B" w:rsidRPr="00950096" w:rsidTr="00F548F4">
        <w:trPr>
          <w:cantSplit/>
        </w:trPr>
        <w:tc>
          <w:tcPr>
            <w:tcW w:w="595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w:t>
            </w:r>
            <w:r w:rsidR="008E692C">
              <w:rPr>
                <w:rFonts w:cs="Times New Roman"/>
                <w:sz w:val="22"/>
                <w:szCs w:val="22"/>
              </w:rPr>
              <w:t>20</w:t>
            </w:r>
          </w:p>
        </w:tc>
        <w:tc>
          <w:tcPr>
            <w:tcW w:w="28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201</w:t>
            </w:r>
            <w:r w:rsidR="008E692C">
              <w:rPr>
                <w:rFonts w:cs="Times New Roman"/>
                <w:sz w:val="22"/>
                <w:szCs w:val="22"/>
              </w:rPr>
              <w:t>9</w:t>
            </w:r>
          </w:p>
        </w:tc>
      </w:tr>
      <w:tr w:rsidR="00703921" w:rsidRPr="00950096" w:rsidTr="00703921">
        <w:trPr>
          <w:cantSplit/>
        </w:trPr>
        <w:tc>
          <w:tcPr>
            <w:tcW w:w="5954" w:type="dxa"/>
            <w:tcBorders>
              <w:top w:val="nil"/>
              <w:bottom w:val="nil"/>
            </w:tcBorders>
            <w:vAlign w:val="center"/>
          </w:tcPr>
          <w:p w:rsidR="00703921" w:rsidRPr="00545E5C" w:rsidRDefault="006A56BE"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b/>
                <w:bCs/>
                <w:sz w:val="22"/>
                <w:szCs w:val="22"/>
              </w:rPr>
            </w:pPr>
            <w:r>
              <w:rPr>
                <w:rFonts w:cs="Times New Roman"/>
                <w:b/>
                <w:bCs/>
                <w:sz w:val="22"/>
                <w:szCs w:val="22"/>
              </w:rPr>
              <w:t>Short-term borrowing</w:t>
            </w:r>
            <w:r w:rsidR="00703921">
              <w:rPr>
                <w:rFonts w:cs="Times New Roman"/>
                <w:b/>
                <w:bCs/>
                <w:sz w:val="22"/>
                <w:szCs w:val="22"/>
              </w:rPr>
              <w:t xml:space="preserve">s </w:t>
            </w:r>
          </w:p>
        </w:tc>
        <w:tc>
          <w:tcPr>
            <w:tcW w:w="1559" w:type="dxa"/>
            <w:tcBorders>
              <w:top w:val="nil"/>
              <w:bottom w:val="nil"/>
            </w:tcBorders>
            <w:shd w:val="clear" w:color="auto" w:fill="auto"/>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rPr>
            </w:pPr>
          </w:p>
        </w:tc>
        <w:tc>
          <w:tcPr>
            <w:tcW w:w="284" w:type="dxa"/>
            <w:tcBorders>
              <w:top w:val="nil"/>
              <w:bottom w:val="nil"/>
            </w:tcBorders>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703921" w:rsidRDefault="00703921"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8E692C" w:rsidRPr="00950096" w:rsidTr="00703921">
        <w:trPr>
          <w:cantSplit/>
        </w:trPr>
        <w:tc>
          <w:tcPr>
            <w:tcW w:w="5954" w:type="dxa"/>
            <w:tcBorders>
              <w:top w:val="nil"/>
              <w:bottom w:val="nil"/>
            </w:tcBorders>
          </w:tcPr>
          <w:p w:rsidR="008E692C" w:rsidRPr="002C435F" w:rsidRDefault="008E692C"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Balance as at January 1</w:t>
            </w:r>
          </w:p>
        </w:tc>
        <w:tc>
          <w:tcPr>
            <w:tcW w:w="1559" w:type="dxa"/>
            <w:tcBorders>
              <w:top w:val="nil"/>
              <w:bottom w:val="nil"/>
            </w:tcBorders>
            <w:shd w:val="clear" w:color="auto" w:fill="auto"/>
          </w:tcPr>
          <w:p w:rsidR="008E692C" w:rsidRPr="00657017"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23</w:t>
            </w:r>
            <w:r w:rsidRPr="00657017">
              <w:rPr>
                <w:rFonts w:cs="Times New Roman"/>
                <w:bCs/>
                <w:sz w:val="22"/>
                <w:szCs w:val="22"/>
              </w:rPr>
              <w:t>,000</w:t>
            </w:r>
          </w:p>
        </w:tc>
        <w:tc>
          <w:tcPr>
            <w:tcW w:w="284" w:type="dxa"/>
            <w:tcBorders>
              <w:top w:val="nil"/>
              <w:bottom w:val="nil"/>
            </w:tcBorders>
          </w:tcPr>
          <w:p w:rsidR="008E692C" w:rsidRPr="002C435F" w:rsidRDefault="008E692C"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8E692C" w:rsidRPr="00625D83" w:rsidRDefault="008E692C"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25D83">
              <w:rPr>
                <w:rFonts w:cs="Times New Roman"/>
                <w:bCs/>
                <w:sz w:val="22"/>
                <w:szCs w:val="22"/>
              </w:rPr>
              <w:t>57,500</w:t>
            </w:r>
          </w:p>
        </w:tc>
      </w:tr>
      <w:tr w:rsidR="00162FAD" w:rsidRPr="00950096" w:rsidTr="00703921">
        <w:trPr>
          <w:cantSplit/>
        </w:trPr>
        <w:tc>
          <w:tcPr>
            <w:tcW w:w="5954" w:type="dxa"/>
            <w:tcBorders>
              <w:top w:val="nil"/>
              <w:bottom w:val="nil"/>
            </w:tcBorders>
          </w:tcPr>
          <w:p w:rsidR="00162FAD" w:rsidRPr="002C435F" w:rsidRDefault="00162FAD"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Increase</w:t>
            </w:r>
          </w:p>
        </w:tc>
        <w:tc>
          <w:tcPr>
            <w:tcW w:w="1559" w:type="dxa"/>
            <w:tcBorders>
              <w:top w:val="nil"/>
              <w:bottom w:val="nil"/>
            </w:tcBorders>
            <w:shd w:val="clear" w:color="auto" w:fill="auto"/>
          </w:tcPr>
          <w:p w:rsidR="00162FAD" w:rsidRPr="00E156D2"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E156D2">
              <w:rPr>
                <w:rFonts w:cs="Times New Roman"/>
                <w:b/>
                <w:sz w:val="22"/>
                <w:szCs w:val="22"/>
              </w:rPr>
              <w:t xml:space="preserve">              -</w:t>
            </w:r>
          </w:p>
        </w:tc>
        <w:tc>
          <w:tcPr>
            <w:tcW w:w="284" w:type="dxa"/>
            <w:tcBorders>
              <w:top w:val="nil"/>
              <w:bottom w:val="nil"/>
            </w:tcBorders>
          </w:tcPr>
          <w:p w:rsidR="00162FAD" w:rsidRPr="002C435F" w:rsidRDefault="00162FAD"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162FAD" w:rsidRPr="002B1D77"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2B1D77">
              <w:rPr>
                <w:rFonts w:cs="Times New Roman"/>
                <w:b/>
                <w:sz w:val="22"/>
                <w:szCs w:val="22"/>
              </w:rPr>
              <w:t xml:space="preserve">              -</w:t>
            </w:r>
          </w:p>
        </w:tc>
      </w:tr>
      <w:tr w:rsidR="00162FAD" w:rsidRPr="00950096" w:rsidTr="00162FAD">
        <w:trPr>
          <w:cantSplit/>
        </w:trPr>
        <w:tc>
          <w:tcPr>
            <w:tcW w:w="5954" w:type="dxa"/>
            <w:tcBorders>
              <w:top w:val="nil"/>
              <w:bottom w:val="nil"/>
            </w:tcBorders>
          </w:tcPr>
          <w:p w:rsidR="00162FAD" w:rsidRPr="002C435F" w:rsidRDefault="00162FAD"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Decrease</w:t>
            </w:r>
          </w:p>
        </w:tc>
        <w:tc>
          <w:tcPr>
            <w:tcW w:w="1559" w:type="dxa"/>
            <w:tcBorders>
              <w:top w:val="nil"/>
              <w:bottom w:val="single" w:sz="4" w:space="0" w:color="auto"/>
            </w:tcBorders>
            <w:shd w:val="clear" w:color="auto" w:fill="auto"/>
            <w:vAlign w:val="center"/>
          </w:tcPr>
          <w:p w:rsidR="00162FAD" w:rsidRPr="00E156D2" w:rsidRDefault="00E156D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E156D2">
              <w:rPr>
                <w:rFonts w:cs="Times New Roman"/>
                <w:sz w:val="22"/>
                <w:szCs w:val="22"/>
              </w:rPr>
              <w:t>(13,0</w:t>
            </w:r>
            <w:r w:rsidR="00162FAD" w:rsidRPr="00E156D2">
              <w:rPr>
                <w:rFonts w:cs="Times New Roman"/>
                <w:sz w:val="22"/>
                <w:szCs w:val="22"/>
              </w:rPr>
              <w:t>00)</w:t>
            </w:r>
          </w:p>
        </w:tc>
        <w:tc>
          <w:tcPr>
            <w:tcW w:w="284" w:type="dxa"/>
            <w:tcBorders>
              <w:top w:val="nil"/>
              <w:bottom w:val="nil"/>
            </w:tcBorders>
          </w:tcPr>
          <w:p w:rsidR="00162FAD" w:rsidRPr="002C435F" w:rsidRDefault="00162FAD"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single" w:sz="4" w:space="0" w:color="auto"/>
            </w:tcBorders>
            <w:vAlign w:val="center"/>
          </w:tcPr>
          <w:p w:rsidR="00162FAD" w:rsidRPr="00625D83"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(8,5</w:t>
            </w:r>
            <w:r w:rsidRPr="00625D83">
              <w:rPr>
                <w:rFonts w:cs="Times New Roman"/>
                <w:sz w:val="22"/>
                <w:szCs w:val="22"/>
              </w:rPr>
              <w:t>00)</w:t>
            </w:r>
          </w:p>
        </w:tc>
      </w:tr>
      <w:tr w:rsidR="00162FAD" w:rsidRPr="00950096" w:rsidTr="00703921">
        <w:trPr>
          <w:cantSplit/>
        </w:trPr>
        <w:tc>
          <w:tcPr>
            <w:tcW w:w="5954" w:type="dxa"/>
            <w:tcBorders>
              <w:top w:val="nil"/>
              <w:bottom w:val="nil"/>
            </w:tcBorders>
          </w:tcPr>
          <w:p w:rsidR="00162FAD" w:rsidRPr="002C435F" w:rsidRDefault="00162FAD"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 xml:space="preserve">Balance as at </w:t>
            </w:r>
            <w:r>
              <w:rPr>
                <w:rFonts w:cs="Times New Roman"/>
                <w:sz w:val="22"/>
                <w:szCs w:val="22"/>
              </w:rPr>
              <w:t>June 30</w:t>
            </w:r>
          </w:p>
        </w:tc>
        <w:tc>
          <w:tcPr>
            <w:tcW w:w="1559" w:type="dxa"/>
            <w:tcBorders>
              <w:top w:val="single" w:sz="4" w:space="0" w:color="auto"/>
              <w:bottom w:val="double" w:sz="4" w:space="0" w:color="auto"/>
            </w:tcBorders>
            <w:shd w:val="clear" w:color="auto" w:fill="auto"/>
          </w:tcPr>
          <w:p w:rsidR="00162FAD" w:rsidRPr="00E156D2" w:rsidRDefault="00E156D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156D2">
              <w:rPr>
                <w:rFonts w:cs="Times New Roman"/>
                <w:bCs/>
                <w:sz w:val="22"/>
                <w:szCs w:val="22"/>
              </w:rPr>
              <w:t>10</w:t>
            </w:r>
            <w:r w:rsidR="00162FAD" w:rsidRPr="00E156D2">
              <w:rPr>
                <w:rFonts w:cs="Times New Roman"/>
                <w:bCs/>
                <w:sz w:val="22"/>
                <w:szCs w:val="22"/>
              </w:rPr>
              <w:t>,000</w:t>
            </w:r>
          </w:p>
        </w:tc>
        <w:tc>
          <w:tcPr>
            <w:tcW w:w="284" w:type="dxa"/>
            <w:tcBorders>
              <w:top w:val="nil"/>
              <w:bottom w:val="nil"/>
            </w:tcBorders>
          </w:tcPr>
          <w:p w:rsidR="00162FAD" w:rsidRPr="002C435F" w:rsidRDefault="00162FAD"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single" w:sz="4" w:space="0" w:color="auto"/>
              <w:bottom w:val="double" w:sz="4" w:space="0" w:color="auto"/>
            </w:tcBorders>
          </w:tcPr>
          <w:p w:rsidR="00162FAD" w:rsidRPr="00625D83"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49,0</w:t>
            </w:r>
            <w:r w:rsidRPr="00625D83">
              <w:rPr>
                <w:rFonts w:cs="Times New Roman"/>
                <w:bCs/>
                <w:sz w:val="22"/>
                <w:szCs w:val="22"/>
              </w:rPr>
              <w:t>00</w:t>
            </w:r>
          </w:p>
        </w:tc>
      </w:tr>
    </w:tbl>
    <w:p w:rsidR="0006690B" w:rsidRDefault="0006690B" w:rsidP="0006690B">
      <w:pPr>
        <w:rPr>
          <w:rFonts w:cs="Times New Roman"/>
          <w:b/>
          <w:bCs/>
          <w:sz w:val="22"/>
          <w:szCs w:val="22"/>
        </w:rPr>
      </w:pPr>
    </w:p>
    <w:p w:rsidR="00014EF2" w:rsidRDefault="0001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06690B" w:rsidRPr="00E83E0A"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2"/>
          <w:szCs w:val="22"/>
        </w:rPr>
      </w:pPr>
      <w:r w:rsidRPr="00E83E0A">
        <w:rPr>
          <w:rFonts w:cs="Times New Roman"/>
          <w:b/>
          <w:bCs/>
          <w:sz w:val="22"/>
          <w:szCs w:val="22"/>
        </w:rPr>
        <w:t>4.</w:t>
      </w:r>
      <w:r w:rsidRPr="00E83E0A">
        <w:rPr>
          <w:rFonts w:cs="Times New Roman"/>
          <w:b/>
          <w:bCs/>
          <w:sz w:val="22"/>
          <w:szCs w:val="22"/>
        </w:rPr>
        <w:tab/>
        <w:t>TRADE ACCOUNTS RECEIVABLE - OTHERS - NET</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sidRPr="00950096">
        <w:rPr>
          <w:rFonts w:cs="Times New Roman"/>
          <w:sz w:val="22"/>
          <w:szCs w:val="22"/>
        </w:rPr>
        <w:t xml:space="preserve">As at </w:t>
      </w:r>
      <w:r w:rsidR="0022282B">
        <w:rPr>
          <w:rFonts w:cs="Times New Roman"/>
          <w:sz w:val="22"/>
          <w:szCs w:val="22"/>
        </w:rPr>
        <w:t>June 30</w:t>
      </w:r>
      <w:r w:rsidR="008E692C">
        <w:rPr>
          <w:rFonts w:cs="Times New Roman"/>
          <w:sz w:val="22"/>
          <w:szCs w:val="22"/>
        </w:rPr>
        <w:t>, 2020</w:t>
      </w:r>
      <w:r>
        <w:rPr>
          <w:rFonts w:cs="Times New Roman"/>
          <w:sz w:val="22"/>
          <w:szCs w:val="22"/>
        </w:rPr>
        <w:t xml:space="preserve"> and </w:t>
      </w:r>
      <w:r w:rsidRPr="00950096">
        <w:rPr>
          <w:rFonts w:cs="Times New Roman"/>
          <w:sz w:val="22"/>
          <w:szCs w:val="22"/>
        </w:rPr>
        <w:t xml:space="preserve">December 31, </w:t>
      </w:r>
      <w:r w:rsidR="008E692C">
        <w:rPr>
          <w:rFonts w:cs="Times New Roman"/>
          <w:sz w:val="22"/>
          <w:szCs w:val="22"/>
        </w:rPr>
        <w:t>2019</w:t>
      </w:r>
      <w:r w:rsidR="00D26309">
        <w:rPr>
          <w:rFonts w:cs="Times New Roman"/>
          <w:sz w:val="22"/>
          <w:szCs w:val="22"/>
        </w:rPr>
        <w:t xml:space="preserve">, </w:t>
      </w:r>
      <w:r w:rsidR="000F77AB">
        <w:rPr>
          <w:rFonts w:cs="Times New Roman"/>
          <w:sz w:val="22"/>
          <w:szCs w:val="22"/>
        </w:rPr>
        <w:t xml:space="preserve">the </w:t>
      </w:r>
      <w:r w:rsidR="00460156">
        <w:rPr>
          <w:rFonts w:cs="Times New Roman"/>
          <w:sz w:val="22"/>
          <w:szCs w:val="22"/>
        </w:rPr>
        <w:t xml:space="preserve">Company had </w:t>
      </w:r>
      <w:r w:rsidRPr="00950096">
        <w:rPr>
          <w:rFonts w:cs="Times New Roman"/>
          <w:sz w:val="22"/>
          <w:szCs w:val="22"/>
        </w:rPr>
        <w:t xml:space="preserve">balance of trade accounts receivable - others, </w:t>
      </w:r>
      <w:r w:rsidR="00460156">
        <w:rPr>
          <w:rFonts w:cs="Times New Roman"/>
          <w:sz w:val="22"/>
          <w:szCs w:val="22"/>
        </w:rPr>
        <w:t>which were</w:t>
      </w:r>
      <w:r w:rsidR="00D26309">
        <w:rPr>
          <w:rFonts w:cs="Times New Roman"/>
          <w:sz w:val="22"/>
          <w:szCs w:val="22"/>
        </w:rPr>
        <w:t xml:space="preserve"> </w:t>
      </w:r>
      <w:r w:rsidR="00460156">
        <w:rPr>
          <w:rFonts w:cs="Times New Roman"/>
          <w:sz w:val="22"/>
          <w:szCs w:val="22"/>
        </w:rPr>
        <w:t>aged as</w:t>
      </w:r>
      <w:r w:rsidRPr="00950096">
        <w:rPr>
          <w:rFonts w:cs="Times New Roman"/>
          <w:sz w:val="22"/>
          <w:szCs w:val="22"/>
        </w:rPr>
        <w:t xml:space="preserve"> follows:</w:t>
      </w:r>
    </w:p>
    <w:p w:rsidR="0006690B" w:rsidRPr="00950096" w:rsidRDefault="0006690B" w:rsidP="0006690B">
      <w:pPr>
        <w:rPr>
          <w:rFonts w:cs="Times New Roman"/>
          <w:sz w:val="22"/>
          <w:szCs w:val="22"/>
        </w:rPr>
      </w:pPr>
    </w:p>
    <w:tbl>
      <w:tblPr>
        <w:tblW w:w="9356" w:type="dxa"/>
        <w:tblInd w:w="-34" w:type="dxa"/>
        <w:tblLayout w:type="fixed"/>
        <w:tblLook w:val="0000"/>
      </w:tblPr>
      <w:tblGrid>
        <w:gridCol w:w="5954"/>
        <w:gridCol w:w="1559"/>
        <w:gridCol w:w="241"/>
        <w:gridCol w:w="1602"/>
      </w:tblGrid>
      <w:tr w:rsidR="0006690B" w:rsidRPr="00950096" w:rsidTr="0006690B">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br w:type="page"/>
            </w:r>
          </w:p>
        </w:tc>
        <w:tc>
          <w:tcPr>
            <w:tcW w:w="3402" w:type="dxa"/>
            <w:gridSpan w:val="3"/>
            <w:tcBorders>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475B8B" w:rsidRPr="00950096" w:rsidTr="0006690B">
        <w:trPr>
          <w:cantSplit/>
        </w:trPr>
        <w:tc>
          <w:tcPr>
            <w:tcW w:w="5954"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475B8B" w:rsidRDefault="0022282B"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June</w:t>
            </w:r>
            <w:r w:rsidR="00A94AB9">
              <w:rPr>
                <w:rFonts w:cs="Times New Roman"/>
                <w:sz w:val="22"/>
                <w:szCs w:val="22"/>
              </w:rPr>
              <w:t xml:space="preserve"> 3</w:t>
            </w:r>
            <w:r>
              <w:rPr>
                <w:rFonts w:cs="Times New Roman"/>
                <w:sz w:val="22"/>
                <w:szCs w:val="22"/>
              </w:rPr>
              <w:t>0</w:t>
            </w:r>
            <w:r w:rsidR="00475B8B">
              <w:rPr>
                <w:rFonts w:cs="Times New Roman"/>
                <w:sz w:val="22"/>
                <w:szCs w:val="22"/>
              </w:rPr>
              <w:t xml:space="preserve">, </w:t>
            </w:r>
          </w:p>
          <w:p w:rsidR="00475B8B" w:rsidRPr="00950096" w:rsidRDefault="00475B8B"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8E692C">
              <w:rPr>
                <w:rFonts w:cs="Times New Roman"/>
                <w:sz w:val="22"/>
                <w:szCs w:val="22"/>
              </w:rPr>
              <w:t>20</w:t>
            </w:r>
          </w:p>
        </w:tc>
        <w:tc>
          <w:tcPr>
            <w:tcW w:w="241"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602" w:type="dxa"/>
            <w:tcBorders>
              <w:bottom w:val="single" w:sz="4" w:space="0" w:color="auto"/>
            </w:tcBorders>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8E692C">
              <w:rPr>
                <w:rFonts w:cs="Times New Roman"/>
                <w:sz w:val="22"/>
                <w:szCs w:val="22"/>
              </w:rPr>
              <w:t>9</w:t>
            </w:r>
          </w:p>
        </w:tc>
      </w:tr>
      <w:tr w:rsidR="008E692C" w:rsidRPr="00D16FE5" w:rsidTr="0006690B">
        <w:trPr>
          <w:cantSplit/>
        </w:trPr>
        <w:tc>
          <w:tcPr>
            <w:tcW w:w="5954" w:type="dxa"/>
          </w:tcPr>
          <w:p w:rsidR="008E692C" w:rsidRPr="00D16FE5" w:rsidRDefault="008E692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Current</w:t>
            </w:r>
          </w:p>
        </w:tc>
        <w:tc>
          <w:tcPr>
            <w:tcW w:w="1559" w:type="dxa"/>
          </w:tcPr>
          <w:p w:rsidR="008E692C" w:rsidRPr="00C151E0" w:rsidRDefault="00C151E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heme="minorBidi"/>
                <w:bCs/>
                <w:sz w:val="22"/>
                <w:szCs w:val="22"/>
                <w:cs/>
              </w:rPr>
            </w:pPr>
            <w:r>
              <w:rPr>
                <w:rFonts w:cs="Times New Roman"/>
                <w:bCs/>
                <w:sz w:val="22"/>
                <w:szCs w:val="22"/>
              </w:rPr>
              <w:t>4</w:t>
            </w:r>
            <w:r w:rsidR="008E692C" w:rsidRPr="00C151E0">
              <w:rPr>
                <w:rFonts w:cs="Times New Roman"/>
                <w:bCs/>
                <w:sz w:val="22"/>
                <w:szCs w:val="22"/>
              </w:rPr>
              <w:t>0,</w:t>
            </w:r>
            <w:r>
              <w:rPr>
                <w:rFonts w:cs="Times New Roman"/>
                <w:bCs/>
                <w:sz w:val="22"/>
                <w:szCs w:val="22"/>
              </w:rPr>
              <w:t>327</w:t>
            </w:r>
          </w:p>
        </w:tc>
        <w:tc>
          <w:tcPr>
            <w:tcW w:w="241" w:type="dxa"/>
          </w:tcPr>
          <w:p w:rsidR="008E692C" w:rsidRPr="00D16FE5" w:rsidRDefault="008E692C"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Pr>
                <w:rFonts w:cs="Times New Roman"/>
                <w:sz w:val="22"/>
                <w:szCs w:val="22"/>
              </w:rPr>
              <w:t>50,2</w:t>
            </w:r>
            <w:r w:rsidRPr="008355EF">
              <w:rPr>
                <w:rFonts w:cs="Times New Roman"/>
                <w:sz w:val="22"/>
                <w:szCs w:val="22"/>
              </w:rPr>
              <w:t>0</w:t>
            </w:r>
            <w:r>
              <w:rPr>
                <w:rFonts w:cs="Times New Roman"/>
                <w:sz w:val="22"/>
                <w:szCs w:val="22"/>
              </w:rPr>
              <w:t>2</w:t>
            </w:r>
          </w:p>
        </w:tc>
      </w:tr>
      <w:tr w:rsidR="008E692C" w:rsidRPr="00D16FE5" w:rsidTr="0006690B">
        <w:trPr>
          <w:cantSplit/>
        </w:trPr>
        <w:tc>
          <w:tcPr>
            <w:tcW w:w="5954" w:type="dxa"/>
          </w:tcPr>
          <w:p w:rsidR="008E692C" w:rsidRPr="00D16FE5" w:rsidRDefault="008E692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Overdue:</w:t>
            </w:r>
          </w:p>
        </w:tc>
        <w:tc>
          <w:tcPr>
            <w:tcW w:w="1559" w:type="dxa"/>
          </w:tcPr>
          <w:p w:rsidR="008E692C" w:rsidRPr="00C151E0" w:rsidRDefault="008E692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94" w:firstLine="33"/>
              <w:jc w:val="right"/>
              <w:rPr>
                <w:rFonts w:cs="Times New Roman"/>
                <w:bCs/>
                <w:sz w:val="22"/>
                <w:szCs w:val="22"/>
              </w:rPr>
            </w:pPr>
          </w:p>
        </w:tc>
        <w:tc>
          <w:tcPr>
            <w:tcW w:w="241" w:type="dxa"/>
          </w:tcPr>
          <w:p w:rsidR="008E692C" w:rsidRPr="00D16FE5" w:rsidRDefault="008E692C" w:rsidP="00175487">
            <w:pPr>
              <w:pStyle w:val="a0"/>
              <w:tabs>
                <w:tab w:val="left" w:pos="0"/>
                <w:tab w:val="decimal" w:pos="792"/>
              </w:tabs>
              <w:spacing w:line="240" w:lineRule="atLeast"/>
              <w:ind w:right="94"/>
              <w:jc w:val="center"/>
              <w:rPr>
                <w:rFonts w:cs="Times New Roman"/>
                <w:bCs/>
                <w:cs/>
                <w:lang w:val="en-US"/>
              </w:rPr>
            </w:pPr>
          </w:p>
        </w:tc>
        <w:tc>
          <w:tcPr>
            <w:tcW w:w="1602" w:type="dxa"/>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8E692C" w:rsidRPr="00D16FE5" w:rsidTr="0006690B">
        <w:trPr>
          <w:cantSplit/>
        </w:trPr>
        <w:tc>
          <w:tcPr>
            <w:tcW w:w="5954" w:type="dxa"/>
          </w:tcPr>
          <w:p w:rsidR="008E692C" w:rsidRPr="00D16FE5" w:rsidRDefault="008E692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Not exceeding 3 months</w:t>
            </w:r>
          </w:p>
        </w:tc>
        <w:tc>
          <w:tcPr>
            <w:tcW w:w="1559" w:type="dxa"/>
          </w:tcPr>
          <w:p w:rsidR="008E692C" w:rsidRPr="00C151E0" w:rsidRDefault="00C151E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heme="minorBidi"/>
                <w:bCs/>
                <w:sz w:val="22"/>
                <w:szCs w:val="22"/>
                <w:cs/>
              </w:rPr>
            </w:pPr>
            <w:r>
              <w:rPr>
                <w:rFonts w:cs="Times New Roman"/>
                <w:bCs/>
                <w:sz w:val="22"/>
                <w:szCs w:val="22"/>
              </w:rPr>
              <w:t>11</w:t>
            </w:r>
            <w:r w:rsidR="008E692C" w:rsidRPr="00C151E0">
              <w:rPr>
                <w:rFonts w:cs="Times New Roman"/>
                <w:bCs/>
                <w:sz w:val="22"/>
                <w:szCs w:val="22"/>
              </w:rPr>
              <w:t>,</w:t>
            </w:r>
            <w:r>
              <w:rPr>
                <w:rFonts w:cs="Times New Roman"/>
                <w:bCs/>
                <w:sz w:val="22"/>
                <w:szCs w:val="22"/>
              </w:rPr>
              <w:t>549</w:t>
            </w:r>
          </w:p>
        </w:tc>
        <w:tc>
          <w:tcPr>
            <w:tcW w:w="241" w:type="dxa"/>
          </w:tcPr>
          <w:p w:rsidR="008E692C" w:rsidRPr="00D16FE5" w:rsidRDefault="008E692C"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Pr>
                <w:rFonts w:cs="Times New Roman"/>
                <w:sz w:val="22"/>
                <w:szCs w:val="22"/>
              </w:rPr>
              <w:t>10,</w:t>
            </w:r>
            <w:r w:rsidRPr="008355EF">
              <w:rPr>
                <w:rFonts w:cs="Times New Roman"/>
                <w:sz w:val="22"/>
                <w:szCs w:val="22"/>
              </w:rPr>
              <w:t>2</w:t>
            </w:r>
            <w:r>
              <w:rPr>
                <w:rFonts w:cs="Times New Roman"/>
                <w:sz w:val="22"/>
                <w:szCs w:val="22"/>
              </w:rPr>
              <w:t>20</w:t>
            </w:r>
          </w:p>
        </w:tc>
      </w:tr>
      <w:tr w:rsidR="008E692C" w:rsidRPr="00D16FE5" w:rsidTr="0006690B">
        <w:trPr>
          <w:cantSplit/>
        </w:trPr>
        <w:tc>
          <w:tcPr>
            <w:tcW w:w="5954" w:type="dxa"/>
          </w:tcPr>
          <w:p w:rsidR="008E692C" w:rsidRPr="00D16FE5" w:rsidRDefault="008E692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3 - 6 months</w:t>
            </w:r>
          </w:p>
        </w:tc>
        <w:tc>
          <w:tcPr>
            <w:tcW w:w="1559" w:type="dxa"/>
          </w:tcPr>
          <w:p w:rsidR="008E692C" w:rsidRPr="00C151E0" w:rsidRDefault="008E692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heme="minorBidi"/>
                <w:bCs/>
                <w:sz w:val="22"/>
                <w:szCs w:val="22"/>
                <w:cs/>
              </w:rPr>
            </w:pPr>
            <w:r w:rsidRPr="00C151E0">
              <w:rPr>
                <w:rFonts w:cs="Times New Roman"/>
                <w:bCs/>
                <w:sz w:val="22"/>
                <w:szCs w:val="22"/>
              </w:rPr>
              <w:t>1,</w:t>
            </w:r>
            <w:r w:rsidR="00C151E0">
              <w:rPr>
                <w:rFonts w:cs="Times New Roman"/>
                <w:bCs/>
                <w:sz w:val="22"/>
                <w:szCs w:val="22"/>
              </w:rPr>
              <w:t>580</w:t>
            </w:r>
          </w:p>
        </w:tc>
        <w:tc>
          <w:tcPr>
            <w:tcW w:w="241" w:type="dxa"/>
          </w:tcPr>
          <w:p w:rsidR="008E692C" w:rsidRPr="00D16FE5" w:rsidRDefault="008E692C" w:rsidP="00175487">
            <w:pPr>
              <w:pStyle w:val="a0"/>
              <w:tabs>
                <w:tab w:val="left" w:pos="0"/>
                <w:tab w:val="left" w:pos="342"/>
                <w:tab w:val="decimal" w:pos="792"/>
              </w:tabs>
              <w:spacing w:line="240" w:lineRule="atLeast"/>
              <w:ind w:right="94"/>
              <w:rPr>
                <w:rFonts w:cs="Times New Roman"/>
                <w:bCs/>
                <w:cs/>
                <w:lang w:val="en-US"/>
              </w:rPr>
            </w:pPr>
          </w:p>
        </w:tc>
        <w:tc>
          <w:tcPr>
            <w:tcW w:w="1602" w:type="dxa"/>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355EF">
              <w:rPr>
                <w:rFonts w:cs="Times New Roman"/>
                <w:sz w:val="22"/>
                <w:szCs w:val="22"/>
              </w:rPr>
              <w:t>6</w:t>
            </w:r>
            <w:r>
              <w:rPr>
                <w:rFonts w:cs="Times New Roman"/>
                <w:sz w:val="22"/>
                <w:szCs w:val="22"/>
              </w:rPr>
              <w:t>92</w:t>
            </w:r>
          </w:p>
        </w:tc>
      </w:tr>
      <w:tr w:rsidR="008E692C" w:rsidRPr="00D16FE5" w:rsidTr="0006690B">
        <w:trPr>
          <w:cantSplit/>
        </w:trPr>
        <w:tc>
          <w:tcPr>
            <w:tcW w:w="5954" w:type="dxa"/>
          </w:tcPr>
          <w:p w:rsidR="008E692C" w:rsidRPr="00D16FE5" w:rsidRDefault="008E692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6 - 12 months</w:t>
            </w:r>
          </w:p>
        </w:tc>
        <w:tc>
          <w:tcPr>
            <w:tcW w:w="1559" w:type="dxa"/>
          </w:tcPr>
          <w:p w:rsidR="008E692C" w:rsidRPr="00C151E0" w:rsidRDefault="008E692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C151E0">
              <w:rPr>
                <w:rFonts w:cs="Times New Roman"/>
                <w:bCs/>
                <w:sz w:val="22"/>
                <w:szCs w:val="22"/>
              </w:rPr>
              <w:t xml:space="preserve">      </w:t>
            </w:r>
            <w:r w:rsidR="00C151E0">
              <w:rPr>
                <w:rFonts w:cs="Times New Roman"/>
                <w:bCs/>
                <w:sz w:val="22"/>
                <w:szCs w:val="22"/>
              </w:rPr>
              <w:t>51</w:t>
            </w:r>
          </w:p>
        </w:tc>
        <w:tc>
          <w:tcPr>
            <w:tcW w:w="241" w:type="dxa"/>
          </w:tcPr>
          <w:p w:rsidR="008E692C" w:rsidRPr="00D16FE5" w:rsidRDefault="008E692C" w:rsidP="00175487">
            <w:pPr>
              <w:pStyle w:val="a0"/>
              <w:tabs>
                <w:tab w:val="left" w:pos="0"/>
                <w:tab w:val="left" w:pos="342"/>
                <w:tab w:val="decimal" w:pos="792"/>
              </w:tabs>
              <w:spacing w:line="240" w:lineRule="atLeast"/>
              <w:ind w:right="-36"/>
              <w:jc w:val="center"/>
              <w:rPr>
                <w:rFonts w:cs="Times New Roman"/>
                <w:cs/>
                <w:lang w:val="en-US"/>
              </w:rPr>
            </w:pPr>
          </w:p>
        </w:tc>
        <w:tc>
          <w:tcPr>
            <w:tcW w:w="1602" w:type="dxa"/>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Pr>
                <w:rFonts w:cs="Times New Roman"/>
                <w:sz w:val="22"/>
                <w:szCs w:val="22"/>
              </w:rPr>
              <w:t>1,190</w:t>
            </w:r>
          </w:p>
        </w:tc>
      </w:tr>
      <w:tr w:rsidR="008E692C" w:rsidRPr="00D16FE5" w:rsidTr="0006690B">
        <w:trPr>
          <w:cantSplit/>
        </w:trPr>
        <w:tc>
          <w:tcPr>
            <w:tcW w:w="5954" w:type="dxa"/>
          </w:tcPr>
          <w:p w:rsidR="008E692C" w:rsidRPr="00D16FE5" w:rsidRDefault="008E692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Exceeding</w:t>
            </w:r>
            <w:r>
              <w:rPr>
                <w:rFonts w:cs="Times New Roman"/>
                <w:sz w:val="22"/>
                <w:szCs w:val="22"/>
              </w:rPr>
              <w:t xml:space="preserve"> </w:t>
            </w:r>
            <w:r w:rsidRPr="00D16FE5">
              <w:rPr>
                <w:rFonts w:cs="Times New Roman"/>
                <w:sz w:val="22"/>
                <w:szCs w:val="22"/>
              </w:rPr>
              <w:t>12 months</w:t>
            </w:r>
          </w:p>
        </w:tc>
        <w:tc>
          <w:tcPr>
            <w:tcW w:w="1559" w:type="dxa"/>
            <w:tcBorders>
              <w:bottom w:val="single" w:sz="4" w:space="0" w:color="auto"/>
            </w:tcBorders>
          </w:tcPr>
          <w:p w:rsidR="008E692C" w:rsidRPr="00C151E0" w:rsidRDefault="00C151E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Pr>
                <w:rFonts w:cs="Times New Roman"/>
                <w:bCs/>
                <w:sz w:val="22"/>
                <w:szCs w:val="22"/>
              </w:rPr>
              <w:t xml:space="preserve">      1</w:t>
            </w:r>
            <w:r w:rsidR="008E692C" w:rsidRPr="00C151E0">
              <w:rPr>
                <w:rFonts w:cs="Times New Roman"/>
                <w:bCs/>
                <w:sz w:val="22"/>
                <w:szCs w:val="22"/>
              </w:rPr>
              <w:t>,</w:t>
            </w:r>
            <w:r>
              <w:rPr>
                <w:rFonts w:cs="Times New Roman"/>
                <w:bCs/>
                <w:sz w:val="22"/>
                <w:szCs w:val="22"/>
              </w:rPr>
              <w:t>413</w:t>
            </w:r>
          </w:p>
        </w:tc>
        <w:tc>
          <w:tcPr>
            <w:tcW w:w="241" w:type="dxa"/>
          </w:tcPr>
          <w:p w:rsidR="008E692C" w:rsidRPr="00D16FE5" w:rsidRDefault="008E692C"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Borders>
              <w:bottom w:val="single" w:sz="4" w:space="0" w:color="auto"/>
            </w:tcBorders>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 xml:space="preserve">      1,876</w:t>
            </w:r>
          </w:p>
        </w:tc>
      </w:tr>
      <w:tr w:rsidR="008E692C" w:rsidRPr="00D16FE5" w:rsidTr="0006690B">
        <w:trPr>
          <w:cantSplit/>
        </w:trPr>
        <w:tc>
          <w:tcPr>
            <w:tcW w:w="5954" w:type="dxa"/>
          </w:tcPr>
          <w:p w:rsidR="008E692C" w:rsidRPr="00D16FE5" w:rsidRDefault="008E692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Total</w:t>
            </w:r>
          </w:p>
        </w:tc>
        <w:tc>
          <w:tcPr>
            <w:tcW w:w="1559" w:type="dxa"/>
            <w:tcBorders>
              <w:top w:val="single" w:sz="4" w:space="0" w:color="auto"/>
            </w:tcBorders>
          </w:tcPr>
          <w:p w:rsidR="008E692C" w:rsidRPr="00C151E0" w:rsidRDefault="00C151E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54</w:t>
            </w:r>
            <w:r w:rsidR="008E692C" w:rsidRPr="00C151E0">
              <w:rPr>
                <w:rFonts w:cs="Times New Roman"/>
                <w:bCs/>
                <w:sz w:val="22"/>
                <w:szCs w:val="22"/>
              </w:rPr>
              <w:t>,</w:t>
            </w:r>
            <w:r>
              <w:rPr>
                <w:rFonts w:cs="Times New Roman"/>
                <w:bCs/>
                <w:sz w:val="22"/>
                <w:szCs w:val="22"/>
              </w:rPr>
              <w:t>920</w:t>
            </w:r>
          </w:p>
        </w:tc>
        <w:tc>
          <w:tcPr>
            <w:tcW w:w="241" w:type="dxa"/>
          </w:tcPr>
          <w:p w:rsidR="008E692C" w:rsidRPr="00D16FE5" w:rsidRDefault="008E692C"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tcBorders>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64,</w:t>
            </w:r>
            <w:r w:rsidRPr="008355EF">
              <w:rPr>
                <w:rFonts w:cs="Times New Roman"/>
                <w:sz w:val="22"/>
                <w:szCs w:val="22"/>
              </w:rPr>
              <w:t>1</w:t>
            </w:r>
            <w:r>
              <w:rPr>
                <w:rFonts w:cs="Times New Roman"/>
                <w:sz w:val="22"/>
                <w:szCs w:val="22"/>
              </w:rPr>
              <w:t>8</w:t>
            </w:r>
            <w:r w:rsidRPr="008355EF">
              <w:rPr>
                <w:rFonts w:cs="Times New Roman"/>
                <w:sz w:val="22"/>
                <w:szCs w:val="22"/>
              </w:rPr>
              <w:t>0</w:t>
            </w:r>
          </w:p>
        </w:tc>
      </w:tr>
      <w:tr w:rsidR="008E692C" w:rsidRPr="00D16FE5" w:rsidTr="00B505EF">
        <w:trPr>
          <w:cantSplit/>
        </w:trPr>
        <w:tc>
          <w:tcPr>
            <w:tcW w:w="5954" w:type="dxa"/>
          </w:tcPr>
          <w:p w:rsidR="008E692C" w:rsidRPr="00D16FE5"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xml:space="preserve">Less allowance for </w:t>
            </w:r>
            <w:r>
              <w:rPr>
                <w:rFonts w:cs="Times New Roman"/>
                <w:sz w:val="22"/>
                <w:szCs w:val="22"/>
              </w:rPr>
              <w:t xml:space="preserve">impairment of </w:t>
            </w:r>
          </w:p>
        </w:tc>
        <w:tc>
          <w:tcPr>
            <w:tcW w:w="1559" w:type="dxa"/>
            <w:vAlign w:val="center"/>
          </w:tcPr>
          <w:p w:rsidR="008E692C" w:rsidRPr="00C151E0" w:rsidRDefault="008E692C" w:rsidP="00AA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p>
        </w:tc>
        <w:tc>
          <w:tcPr>
            <w:tcW w:w="241" w:type="dxa"/>
          </w:tcPr>
          <w:p w:rsidR="008E692C" w:rsidRPr="00D16FE5" w:rsidRDefault="008E692C"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8E692C"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8E692C" w:rsidRPr="00D16FE5" w:rsidTr="00B505EF">
        <w:trPr>
          <w:cantSplit/>
        </w:trPr>
        <w:tc>
          <w:tcPr>
            <w:tcW w:w="5954" w:type="dxa"/>
          </w:tcPr>
          <w:p w:rsidR="008E692C" w:rsidRPr="00D16FE5"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Pr>
                <w:rFonts w:cs="Times New Roman"/>
                <w:sz w:val="22"/>
                <w:szCs w:val="22"/>
              </w:rPr>
              <w:t xml:space="preserve">        expected credit loss</w:t>
            </w:r>
          </w:p>
        </w:tc>
        <w:tc>
          <w:tcPr>
            <w:tcW w:w="1559" w:type="dxa"/>
            <w:vAlign w:val="center"/>
          </w:tcPr>
          <w:p w:rsidR="008E692C" w:rsidRPr="00C151E0" w:rsidRDefault="00C151E0" w:rsidP="00AA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Pr>
                <w:rFonts w:cs="Times New Roman"/>
                <w:bCs/>
                <w:sz w:val="22"/>
                <w:szCs w:val="22"/>
              </w:rPr>
              <w:t>(2,495</w:t>
            </w:r>
            <w:r w:rsidR="008E692C" w:rsidRPr="00C151E0">
              <w:rPr>
                <w:rFonts w:cs="Times New Roman"/>
                <w:bCs/>
                <w:sz w:val="22"/>
                <w:szCs w:val="22"/>
              </w:rPr>
              <w:t>)</w:t>
            </w:r>
          </w:p>
        </w:tc>
        <w:tc>
          <w:tcPr>
            <w:tcW w:w="241" w:type="dxa"/>
          </w:tcPr>
          <w:p w:rsidR="008E692C" w:rsidRPr="00D16FE5" w:rsidRDefault="008E692C"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(2,10</w:t>
            </w:r>
            <w:r w:rsidRPr="008355EF">
              <w:rPr>
                <w:rFonts w:cs="Times New Roman"/>
                <w:sz w:val="22"/>
                <w:szCs w:val="22"/>
              </w:rPr>
              <w:t>8)</w:t>
            </w:r>
          </w:p>
        </w:tc>
      </w:tr>
      <w:tr w:rsidR="008E692C" w:rsidRPr="00950096" w:rsidTr="0006690B">
        <w:trPr>
          <w:cantSplit/>
        </w:trPr>
        <w:tc>
          <w:tcPr>
            <w:tcW w:w="5954" w:type="dxa"/>
          </w:tcPr>
          <w:p w:rsidR="008E692C" w:rsidRPr="00D16FE5" w:rsidRDefault="008E692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Net</w:t>
            </w:r>
          </w:p>
        </w:tc>
        <w:tc>
          <w:tcPr>
            <w:tcW w:w="1559" w:type="dxa"/>
            <w:tcBorders>
              <w:top w:val="single" w:sz="4" w:space="0" w:color="auto"/>
              <w:bottom w:val="double" w:sz="4" w:space="0" w:color="auto"/>
            </w:tcBorders>
          </w:tcPr>
          <w:p w:rsidR="008E692C" w:rsidRPr="00C151E0" w:rsidRDefault="00C151E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52</w:t>
            </w:r>
            <w:r w:rsidR="008E692C" w:rsidRPr="00C151E0">
              <w:rPr>
                <w:rFonts w:cs="Times New Roman"/>
                <w:bCs/>
                <w:sz w:val="22"/>
                <w:szCs w:val="22"/>
              </w:rPr>
              <w:t>,</w:t>
            </w:r>
            <w:r>
              <w:rPr>
                <w:rFonts w:cs="Times New Roman"/>
                <w:bCs/>
                <w:sz w:val="22"/>
                <w:szCs w:val="22"/>
              </w:rPr>
              <w:t>425</w:t>
            </w:r>
          </w:p>
        </w:tc>
        <w:tc>
          <w:tcPr>
            <w:tcW w:w="241" w:type="dxa"/>
          </w:tcPr>
          <w:p w:rsidR="008E692C" w:rsidRPr="00D16FE5" w:rsidRDefault="008E692C"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bottom w:val="double" w:sz="4" w:space="0" w:color="auto"/>
            </w:tcBorders>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62,07</w:t>
            </w:r>
            <w:r w:rsidRPr="008355EF">
              <w:rPr>
                <w:rFonts w:cs="Times New Roman"/>
                <w:sz w:val="22"/>
                <w:szCs w:val="22"/>
              </w:rPr>
              <w:t>2</w:t>
            </w:r>
          </w:p>
        </w:tc>
      </w:tr>
    </w:tbl>
    <w:p w:rsidR="0006690B" w:rsidRDefault="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0D153F" w:rsidRDefault="000D1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8E692C" w:rsidRDefault="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8E692C" w:rsidRDefault="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8E692C" w:rsidRDefault="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8E692C" w:rsidRDefault="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8E692C" w:rsidRDefault="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8E692C" w:rsidRDefault="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8E692C" w:rsidRDefault="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8E692C" w:rsidRDefault="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8E692C" w:rsidRDefault="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8E692C" w:rsidRDefault="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8E692C" w:rsidRDefault="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8E692C" w:rsidRDefault="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8E692C" w:rsidRDefault="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8E692C" w:rsidRDefault="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8E692C" w:rsidRDefault="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8E692C" w:rsidRDefault="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8E692C" w:rsidRPr="00E83E0A" w:rsidRDefault="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0D153F" w:rsidRPr="00E83E0A" w:rsidRDefault="000D153F"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r>
        <w:rPr>
          <w:rFonts w:cs="Times New Roman"/>
          <w:b/>
          <w:bCs/>
          <w:sz w:val="22"/>
          <w:szCs w:val="22"/>
        </w:rPr>
        <w:lastRenderedPageBreak/>
        <w:t>5</w:t>
      </w:r>
      <w:r w:rsidRPr="00E83E0A">
        <w:rPr>
          <w:rFonts w:cs="Times New Roman"/>
          <w:b/>
          <w:bCs/>
          <w:sz w:val="22"/>
          <w:szCs w:val="22"/>
        </w:rPr>
        <w:t>.</w:t>
      </w:r>
      <w:r w:rsidRPr="00E83E0A">
        <w:rPr>
          <w:rFonts w:cs="Times New Roman"/>
          <w:b/>
          <w:bCs/>
          <w:sz w:val="22"/>
          <w:szCs w:val="22"/>
        </w:rPr>
        <w:tab/>
      </w:r>
      <w:r w:rsidR="00D02320">
        <w:rPr>
          <w:rFonts w:cs="Times New Roman"/>
          <w:b/>
          <w:bCs/>
          <w:sz w:val="22"/>
          <w:szCs w:val="22"/>
        </w:rPr>
        <w:t>SHARE CAPITAL</w:t>
      </w:r>
      <w:r w:rsidR="008E692C">
        <w:rPr>
          <w:rFonts w:cs="Times New Roman"/>
          <w:b/>
          <w:bCs/>
          <w:sz w:val="22"/>
          <w:szCs w:val="22"/>
        </w:rPr>
        <w:t xml:space="preserve">, WARRANTS, </w:t>
      </w:r>
      <w:r w:rsidR="008E692C" w:rsidRPr="004A6183">
        <w:rPr>
          <w:rFonts w:cs="Times New Roman"/>
          <w:b/>
          <w:bCs/>
          <w:sz w:val="22"/>
          <w:szCs w:val="22"/>
        </w:rPr>
        <w:t>DEFICIT</w:t>
      </w:r>
      <w:r w:rsidR="00167998">
        <w:rPr>
          <w:rFonts w:cs="Times New Roman"/>
          <w:b/>
          <w:bCs/>
          <w:sz w:val="22"/>
          <w:szCs w:val="22"/>
        </w:rPr>
        <w:t xml:space="preserve"> </w:t>
      </w:r>
      <w:r w:rsidR="00FD7750">
        <w:rPr>
          <w:rFonts w:cs="Times New Roman"/>
          <w:b/>
          <w:bCs/>
          <w:sz w:val="22"/>
          <w:szCs w:val="22"/>
        </w:rPr>
        <w:t xml:space="preserve">AND </w:t>
      </w:r>
      <w:r w:rsidR="008E692C" w:rsidRPr="008E692C">
        <w:rPr>
          <w:rFonts w:cs="Times New Roman"/>
          <w:b/>
          <w:bCs/>
          <w:sz w:val="22"/>
          <w:szCs w:val="22"/>
        </w:rPr>
        <w:t>D</w:t>
      </w:r>
      <w:r w:rsidR="008E692C">
        <w:rPr>
          <w:rFonts w:cs="Times New Roman"/>
          <w:b/>
          <w:bCs/>
          <w:sz w:val="22"/>
          <w:szCs w:val="22"/>
        </w:rPr>
        <w:t>IVIDENDS PAYMENT</w:t>
      </w:r>
    </w:p>
    <w:p w:rsidR="004E46BD" w:rsidRDefault="004E46BD"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8E692C" w:rsidRPr="004A6183" w:rsidRDefault="008E692C" w:rsidP="008E692C">
      <w:pPr>
        <w:pStyle w:val="NoSpacing"/>
        <w:tabs>
          <w:tab w:val="left" w:pos="567"/>
          <w:tab w:val="left" w:pos="13467"/>
        </w:tabs>
        <w:jc w:val="thaiDistribute"/>
        <w:rPr>
          <w:sz w:val="22"/>
          <w:szCs w:val="22"/>
        </w:rPr>
      </w:pPr>
      <w:r w:rsidRPr="004A6183">
        <w:rPr>
          <w:sz w:val="22"/>
          <w:szCs w:val="22"/>
        </w:rPr>
        <w:t>At the Annual General Meeting of Shareholders held on April 23, 2019, the shareholders passed the resolution to approve</w:t>
      </w:r>
      <w:r>
        <w:rPr>
          <w:sz w:val="22"/>
          <w:szCs w:val="22"/>
        </w:rPr>
        <w:t xml:space="preserve"> t</w:t>
      </w:r>
      <w:r w:rsidRPr="004A6183">
        <w:rPr>
          <w:sz w:val="22"/>
          <w:szCs w:val="22"/>
        </w:rPr>
        <w:t xml:space="preserve">ransferring of legal reserve amounting to Baht 3.15 million and share premium amounting to Baht 57.02 million to compensate the deficit as at December 31, 2018. </w:t>
      </w:r>
    </w:p>
    <w:p w:rsidR="008E692C" w:rsidRDefault="008E692C" w:rsidP="008E692C">
      <w:pPr>
        <w:pStyle w:val="NoSpacing"/>
        <w:tabs>
          <w:tab w:val="left" w:pos="567"/>
          <w:tab w:val="left" w:pos="13467"/>
        </w:tabs>
        <w:jc w:val="thaiDistribute"/>
        <w:rPr>
          <w:sz w:val="22"/>
          <w:szCs w:val="22"/>
        </w:rPr>
      </w:pPr>
    </w:p>
    <w:p w:rsidR="008E692C" w:rsidRPr="004A6183" w:rsidRDefault="008E692C" w:rsidP="008E692C">
      <w:pPr>
        <w:pStyle w:val="NoSpacing"/>
        <w:tabs>
          <w:tab w:val="left" w:pos="567"/>
          <w:tab w:val="left" w:pos="13467"/>
        </w:tabs>
        <w:jc w:val="thaiDistribute"/>
        <w:rPr>
          <w:sz w:val="22"/>
          <w:szCs w:val="22"/>
        </w:rPr>
      </w:pPr>
      <w:r w:rsidRPr="004A6183">
        <w:rPr>
          <w:sz w:val="22"/>
          <w:szCs w:val="22"/>
        </w:rPr>
        <w:t>At the Extraordinary General Meeting of Shareholders No. 1/2019 held on September 12, 2019, the shareholders passed the resolution to approve the following matters:</w:t>
      </w:r>
    </w:p>
    <w:p w:rsidR="008E692C" w:rsidRPr="004A6183" w:rsidRDefault="008E692C" w:rsidP="008E692C">
      <w:pPr>
        <w:pStyle w:val="NoSpacing"/>
        <w:tabs>
          <w:tab w:val="left" w:pos="13467"/>
        </w:tabs>
        <w:jc w:val="thaiDistribute"/>
        <w:rPr>
          <w:sz w:val="22"/>
          <w:szCs w:val="22"/>
        </w:rPr>
      </w:pPr>
    </w:p>
    <w:p w:rsidR="008E692C" w:rsidRDefault="008E692C" w:rsidP="008E692C">
      <w:pPr>
        <w:pStyle w:val="NoSpacing"/>
        <w:tabs>
          <w:tab w:val="clear" w:pos="454"/>
          <w:tab w:val="left" w:pos="567"/>
          <w:tab w:val="left" w:pos="13467"/>
        </w:tabs>
        <w:ind w:left="567" w:hanging="567"/>
        <w:jc w:val="thaiDistribute"/>
        <w:rPr>
          <w:rFonts w:cs="Times New Roman"/>
          <w:sz w:val="22"/>
          <w:szCs w:val="22"/>
        </w:rPr>
      </w:pPr>
      <w:r w:rsidRPr="004A6183">
        <w:rPr>
          <w:rFonts w:cs="Times New Roman"/>
          <w:sz w:val="22"/>
          <w:szCs w:val="22"/>
        </w:rPr>
        <w:t>a)</w:t>
      </w:r>
      <w:r w:rsidRPr="004A6183">
        <w:rPr>
          <w:rFonts w:cs="Times New Roman"/>
          <w:sz w:val="22"/>
          <w:szCs w:val="22"/>
        </w:rPr>
        <w:tab/>
      </w:r>
      <w:r>
        <w:rPr>
          <w:rFonts w:cs="Times New Roman"/>
          <w:sz w:val="22"/>
          <w:szCs w:val="22"/>
        </w:rPr>
        <w:tab/>
      </w:r>
      <w:r w:rsidRPr="004A6183">
        <w:rPr>
          <w:rFonts w:cs="Times New Roman"/>
          <w:sz w:val="22"/>
          <w:szCs w:val="22"/>
        </w:rPr>
        <w:t xml:space="preserve">Issue and offer warrants for purchasing of newly issued ordinary shares series 2 (“SMART-W2”), which specified the name of the holder and transferable, and allocate to the existing shareholders of the Company (Right Offering) at the ratio of 5 existing shares to 1 warrant for free </w:t>
      </w:r>
      <w:r w:rsidR="00104E33">
        <w:rPr>
          <w:rFonts w:cs="Times New Roman"/>
          <w:sz w:val="22"/>
          <w:szCs w:val="22"/>
        </w:rPr>
        <w:t>in an amount of 92,000,048 unit</w:t>
      </w:r>
      <w:r w:rsidRPr="004A6183">
        <w:rPr>
          <w:rFonts w:cs="Times New Roman"/>
          <w:sz w:val="22"/>
          <w:szCs w:val="22"/>
        </w:rPr>
        <w:t>s that are not exceeding 50% of the paid-up share capital of the Company. One (1) warrant conveys the right to purchase one (1) newly issued ordinary share of the Company at the exercise price of Baht 1.50 per share. The term of such warrants is two (2) years from the date of issuance (f</w:t>
      </w:r>
      <w:r>
        <w:rPr>
          <w:rFonts w:cs="Times New Roman"/>
          <w:sz w:val="22"/>
          <w:szCs w:val="22"/>
        </w:rPr>
        <w:t>rom October 4, 2019 to October 1</w:t>
      </w:r>
      <w:r w:rsidRPr="004A6183">
        <w:rPr>
          <w:rFonts w:cs="Times New Roman"/>
          <w:sz w:val="22"/>
          <w:szCs w:val="22"/>
        </w:rPr>
        <w:t>, 2021). The warrant holders shall be able to exercise their rights 4 times, which are the last business day of May 2020, the last business day of November 2020, the last busine</w:t>
      </w:r>
      <w:r>
        <w:rPr>
          <w:rFonts w:cs="Times New Roman"/>
          <w:sz w:val="22"/>
          <w:szCs w:val="22"/>
        </w:rPr>
        <w:t>ss day of May 2021 and October 1</w:t>
      </w:r>
      <w:r w:rsidRPr="004A6183">
        <w:rPr>
          <w:rFonts w:cs="Times New Roman"/>
          <w:sz w:val="22"/>
          <w:szCs w:val="22"/>
        </w:rPr>
        <w:t>, 2021;</w:t>
      </w:r>
    </w:p>
    <w:p w:rsidR="008E692C" w:rsidRPr="004A6183" w:rsidRDefault="008E692C" w:rsidP="008E692C">
      <w:pPr>
        <w:pStyle w:val="NoSpacing"/>
        <w:tabs>
          <w:tab w:val="clear" w:pos="454"/>
          <w:tab w:val="left" w:pos="567"/>
          <w:tab w:val="left" w:pos="13467"/>
        </w:tabs>
        <w:ind w:left="567" w:hanging="567"/>
        <w:jc w:val="thaiDistribute"/>
        <w:rPr>
          <w:rFonts w:cs="Times New Roman"/>
          <w:sz w:val="22"/>
          <w:szCs w:val="22"/>
        </w:rPr>
      </w:pPr>
    </w:p>
    <w:p w:rsidR="008E692C" w:rsidRPr="004A6183" w:rsidRDefault="008E692C" w:rsidP="008E692C">
      <w:pPr>
        <w:pStyle w:val="NoSpacing"/>
        <w:tabs>
          <w:tab w:val="clear" w:pos="454"/>
          <w:tab w:val="left" w:pos="567"/>
          <w:tab w:val="left" w:pos="13467"/>
        </w:tabs>
        <w:ind w:left="567" w:hanging="567"/>
        <w:jc w:val="thaiDistribute"/>
        <w:rPr>
          <w:rFonts w:cs="Times New Roman"/>
          <w:sz w:val="22"/>
          <w:szCs w:val="22"/>
        </w:rPr>
      </w:pPr>
      <w:r w:rsidRPr="004A6183">
        <w:rPr>
          <w:rFonts w:cs="Times New Roman"/>
          <w:sz w:val="22"/>
          <w:szCs w:val="22"/>
        </w:rPr>
        <w:t>b)</w:t>
      </w:r>
      <w:r w:rsidRPr="004A6183">
        <w:rPr>
          <w:rFonts w:cs="Times New Roman"/>
          <w:sz w:val="22"/>
          <w:szCs w:val="22"/>
        </w:rPr>
        <w:tab/>
      </w:r>
      <w:r>
        <w:rPr>
          <w:rFonts w:cs="Times New Roman"/>
          <w:sz w:val="22"/>
          <w:szCs w:val="22"/>
        </w:rPr>
        <w:tab/>
      </w:r>
      <w:r w:rsidRPr="004A6183">
        <w:rPr>
          <w:rFonts w:cs="Times New Roman"/>
          <w:sz w:val="22"/>
          <w:szCs w:val="22"/>
        </w:rPr>
        <w:t xml:space="preserve">Increase the authorized share capital of Baht 92,000,048 from the </w:t>
      </w:r>
      <w:r>
        <w:rPr>
          <w:rFonts w:cs="Times New Roman"/>
          <w:sz w:val="22"/>
          <w:szCs w:val="22"/>
        </w:rPr>
        <w:t xml:space="preserve">existing </w:t>
      </w:r>
      <w:r w:rsidRPr="004A6183">
        <w:rPr>
          <w:rFonts w:cs="Times New Roman"/>
          <w:sz w:val="22"/>
          <w:szCs w:val="22"/>
        </w:rPr>
        <w:t>authorized share capital of Baht 460,000,240 to be Baht 552,000,288 by issuing newly ordinary shares of 92,000,048 shares at Baht 1 par value to support the exercise rights of SMART-W2 and approved to modify the Company’s Memorandum of Association in order to conform with the increase in authorized share capital; and</w:t>
      </w:r>
    </w:p>
    <w:p w:rsidR="008E692C" w:rsidRPr="004A6183" w:rsidRDefault="008E692C" w:rsidP="008E692C">
      <w:pPr>
        <w:pStyle w:val="NoSpacing"/>
        <w:tabs>
          <w:tab w:val="left" w:pos="567"/>
          <w:tab w:val="left" w:pos="13467"/>
        </w:tabs>
        <w:ind w:left="567" w:hanging="567"/>
        <w:jc w:val="thaiDistribute"/>
        <w:rPr>
          <w:sz w:val="22"/>
          <w:szCs w:val="22"/>
        </w:rPr>
      </w:pPr>
      <w:r w:rsidRPr="004A6183">
        <w:rPr>
          <w:sz w:val="22"/>
          <w:szCs w:val="22"/>
        </w:rPr>
        <w:tab/>
      </w:r>
    </w:p>
    <w:p w:rsidR="008E692C" w:rsidRPr="004A6183" w:rsidRDefault="008E692C" w:rsidP="008E692C">
      <w:pPr>
        <w:pStyle w:val="NoSpacing"/>
        <w:tabs>
          <w:tab w:val="clear" w:pos="454"/>
          <w:tab w:val="left" w:pos="567"/>
          <w:tab w:val="left" w:pos="13467"/>
        </w:tabs>
        <w:ind w:left="567" w:hanging="567"/>
        <w:jc w:val="thaiDistribute"/>
        <w:rPr>
          <w:rFonts w:cs="Times New Roman"/>
          <w:sz w:val="22"/>
          <w:szCs w:val="22"/>
        </w:rPr>
      </w:pPr>
      <w:r w:rsidRPr="004A6183">
        <w:rPr>
          <w:rFonts w:cs="Times New Roman"/>
          <w:sz w:val="22"/>
          <w:szCs w:val="22"/>
        </w:rPr>
        <w:t>c)</w:t>
      </w:r>
      <w:r w:rsidRPr="004A6183">
        <w:rPr>
          <w:rFonts w:cs="Times New Roman"/>
          <w:sz w:val="22"/>
          <w:szCs w:val="22"/>
        </w:rPr>
        <w:tab/>
      </w:r>
      <w:r>
        <w:rPr>
          <w:rFonts w:cs="Times New Roman"/>
          <w:sz w:val="22"/>
          <w:szCs w:val="22"/>
        </w:rPr>
        <w:tab/>
      </w:r>
      <w:r w:rsidRPr="004A6183">
        <w:rPr>
          <w:rFonts w:cs="Times New Roman"/>
          <w:sz w:val="22"/>
          <w:szCs w:val="22"/>
        </w:rPr>
        <w:t>Allocate the newly issued ordinary shares 92,000,048 shares to be accommodated for the exercise rights of SMART-W2.</w:t>
      </w:r>
    </w:p>
    <w:p w:rsidR="008E692C" w:rsidRPr="004A6183" w:rsidRDefault="008E692C" w:rsidP="008E692C">
      <w:pPr>
        <w:pStyle w:val="NoSpacing"/>
        <w:tabs>
          <w:tab w:val="left" w:pos="426"/>
          <w:tab w:val="left" w:pos="13467"/>
        </w:tabs>
        <w:jc w:val="thaiDistribute"/>
        <w:rPr>
          <w:sz w:val="22"/>
          <w:szCs w:val="22"/>
        </w:rPr>
      </w:pPr>
    </w:p>
    <w:p w:rsidR="008E692C" w:rsidRPr="004A6183" w:rsidRDefault="008E692C"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Cordia New"/>
          <w:sz w:val="22"/>
          <w:szCs w:val="22"/>
        </w:rPr>
      </w:pPr>
      <w:r w:rsidRPr="004A6183">
        <w:rPr>
          <w:rFonts w:cs="Times New Roman"/>
          <w:sz w:val="22"/>
          <w:szCs w:val="22"/>
        </w:rPr>
        <w:t>The Company registered the increase authorized share capital with the Ministry of Commerce on September 24, 2019</w:t>
      </w:r>
      <w:r w:rsidRPr="004A6183">
        <w:rPr>
          <w:rFonts w:cs="Cordia New"/>
          <w:sz w:val="22"/>
          <w:szCs w:val="22"/>
        </w:rPr>
        <w:t>.</w:t>
      </w:r>
    </w:p>
    <w:p w:rsidR="008E692C" w:rsidRPr="004A6183" w:rsidRDefault="008E692C" w:rsidP="008E692C">
      <w:pPr>
        <w:jc w:val="both"/>
        <w:rPr>
          <w:rFonts w:cs="Times New Roman"/>
          <w:sz w:val="22"/>
          <w:szCs w:val="22"/>
        </w:rPr>
      </w:pPr>
    </w:p>
    <w:p w:rsidR="008E692C" w:rsidRPr="004A6183" w:rsidRDefault="008E692C" w:rsidP="008E692C">
      <w:pPr>
        <w:jc w:val="both"/>
        <w:rPr>
          <w:rFonts w:cs="Times New Roman"/>
          <w:sz w:val="22"/>
          <w:szCs w:val="22"/>
        </w:rPr>
      </w:pPr>
      <w:r w:rsidRPr="004A6183">
        <w:rPr>
          <w:rFonts w:cs="Times New Roman"/>
          <w:sz w:val="22"/>
          <w:szCs w:val="22"/>
        </w:rPr>
        <w:t>On October 4, 2019, the Company issued SMART-W2 91,999,678 units to the existing shareholders and registered the warrants as listed securities in the Market for Alternative Investment (“</w:t>
      </w:r>
      <w:proofErr w:type="spellStart"/>
      <w:r w:rsidRPr="004A6183">
        <w:rPr>
          <w:rFonts w:cs="Times New Roman"/>
          <w:sz w:val="22"/>
          <w:szCs w:val="22"/>
        </w:rPr>
        <w:t>mai</w:t>
      </w:r>
      <w:proofErr w:type="spellEnd"/>
      <w:r w:rsidRPr="004A6183">
        <w:rPr>
          <w:rFonts w:cs="Times New Roman"/>
          <w:sz w:val="22"/>
          <w:szCs w:val="22"/>
        </w:rPr>
        <w:t>”) on October 22, 2019.</w:t>
      </w:r>
    </w:p>
    <w:p w:rsidR="00427499" w:rsidRDefault="00427499"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104E33" w:rsidRPr="003246D3" w:rsidRDefault="00104E33" w:rsidP="0010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Cordia New"/>
          <w:sz w:val="22"/>
          <w:szCs w:val="22"/>
        </w:rPr>
      </w:pPr>
      <w:r w:rsidRPr="000D7026">
        <w:rPr>
          <w:rFonts w:cs="Times New Roman"/>
          <w:sz w:val="22"/>
        </w:rPr>
        <w:t xml:space="preserve">At the Board of Directors’ meeting </w:t>
      </w:r>
      <w:r w:rsidR="007320AA">
        <w:rPr>
          <w:rFonts w:cs="Times New Roman"/>
          <w:sz w:val="22"/>
        </w:rPr>
        <w:t xml:space="preserve">of the Company </w:t>
      </w:r>
      <w:r w:rsidRPr="000D7026">
        <w:rPr>
          <w:sz w:val="22"/>
          <w:szCs w:val="22"/>
        </w:rPr>
        <w:t xml:space="preserve">No. 3/2020 </w:t>
      </w:r>
      <w:r w:rsidRPr="000D7026">
        <w:rPr>
          <w:rFonts w:cs="Times New Roman"/>
          <w:sz w:val="22"/>
        </w:rPr>
        <w:t>held on May 7, 2020, the Board of Directors approve</w:t>
      </w:r>
      <w:r>
        <w:rPr>
          <w:sz w:val="22"/>
          <w:szCs w:val="22"/>
        </w:rPr>
        <w:t xml:space="preserve"> </w:t>
      </w:r>
      <w:r w:rsidR="008E692C" w:rsidRPr="00E156D2">
        <w:rPr>
          <w:rFonts w:cs="Times New Roman"/>
          <w:sz w:val="22"/>
          <w:szCs w:val="22"/>
        </w:rPr>
        <w:t xml:space="preserve">to pay the interim cash dividend No. 1/2020 from retained earnings as of December </w:t>
      </w:r>
      <w:r w:rsidR="008E692C" w:rsidRPr="00E156D2">
        <w:rPr>
          <w:rFonts w:cs="Times New Roman"/>
          <w:sz w:val="22"/>
          <w:szCs w:val="22"/>
          <w:cs/>
        </w:rPr>
        <w:t>31</w:t>
      </w:r>
      <w:r w:rsidR="008E692C" w:rsidRPr="00E156D2">
        <w:rPr>
          <w:rFonts w:cs="Times New Roman"/>
          <w:sz w:val="22"/>
          <w:szCs w:val="22"/>
        </w:rPr>
        <w:t xml:space="preserve">, </w:t>
      </w:r>
      <w:r w:rsidR="008E692C" w:rsidRPr="00E156D2">
        <w:rPr>
          <w:rFonts w:cs="Times New Roman"/>
          <w:sz w:val="22"/>
          <w:szCs w:val="22"/>
          <w:cs/>
        </w:rPr>
        <w:t>2019</w:t>
      </w:r>
      <w:r w:rsidR="008E692C" w:rsidRPr="00E156D2">
        <w:rPr>
          <w:rFonts w:cs="Times New Roman"/>
          <w:sz w:val="22"/>
          <w:szCs w:val="22"/>
        </w:rPr>
        <w:t xml:space="preserve"> with the rate of Baht </w:t>
      </w:r>
      <w:r w:rsidR="008E692C" w:rsidRPr="00E156D2">
        <w:rPr>
          <w:rFonts w:cs="Times New Roman"/>
          <w:sz w:val="22"/>
          <w:szCs w:val="22"/>
          <w:cs/>
        </w:rPr>
        <w:t>0.0</w:t>
      </w:r>
      <w:r w:rsidR="008E692C" w:rsidRPr="00E156D2">
        <w:rPr>
          <w:rFonts w:cs="Times New Roman"/>
          <w:sz w:val="22"/>
          <w:szCs w:val="22"/>
        </w:rPr>
        <w:t xml:space="preserve">5 per share, </w:t>
      </w:r>
      <w:r w:rsidR="007320AA">
        <w:rPr>
          <w:rFonts w:cs="Times New Roman"/>
          <w:sz w:val="22"/>
          <w:szCs w:val="22"/>
        </w:rPr>
        <w:t>totaling</w:t>
      </w:r>
      <w:r>
        <w:rPr>
          <w:rFonts w:cs="Times New Roman"/>
          <w:sz w:val="22"/>
          <w:szCs w:val="22"/>
        </w:rPr>
        <w:t xml:space="preserve"> </w:t>
      </w:r>
      <w:r w:rsidR="008E692C" w:rsidRPr="00E156D2">
        <w:rPr>
          <w:rFonts w:cs="Times New Roman"/>
          <w:sz w:val="22"/>
          <w:szCs w:val="22"/>
        </w:rPr>
        <w:t xml:space="preserve">Baht 23,000,012. The interim dividend </w:t>
      </w:r>
      <w:r>
        <w:rPr>
          <w:rFonts w:cs="Times New Roman"/>
          <w:sz w:val="22"/>
          <w:szCs w:val="22"/>
        </w:rPr>
        <w:t>was</w:t>
      </w:r>
      <w:r w:rsidR="008E692C" w:rsidRPr="00E156D2">
        <w:rPr>
          <w:rFonts w:cs="Times New Roman"/>
          <w:sz w:val="22"/>
          <w:szCs w:val="22"/>
        </w:rPr>
        <w:t xml:space="preserve"> paid to the shareholders on June 5, 2020.</w:t>
      </w:r>
      <w:r w:rsidRPr="00104E33">
        <w:rPr>
          <w:sz w:val="22"/>
          <w:szCs w:val="22"/>
        </w:rPr>
        <w:t xml:space="preserve"> </w:t>
      </w:r>
      <w:r w:rsidRPr="00670BC9">
        <w:rPr>
          <w:rFonts w:eastAsia="SimSun" w:cs="Times New Roman"/>
          <w:sz w:val="22"/>
        </w:rPr>
        <w:t xml:space="preserve">The Board of Directors </w:t>
      </w:r>
      <w:r>
        <w:rPr>
          <w:rFonts w:eastAsia="SimSun" w:cs="Times New Roman"/>
          <w:sz w:val="22"/>
        </w:rPr>
        <w:t xml:space="preserve">informed the interim dividend for acknowledgement only in the </w:t>
      </w:r>
      <w:r w:rsidRPr="00E156D2">
        <w:rPr>
          <w:sz w:val="22"/>
          <w:szCs w:val="22"/>
        </w:rPr>
        <w:t xml:space="preserve">Annual General Meeting of Shareholders held on June 25, </w:t>
      </w:r>
      <w:r>
        <w:rPr>
          <w:rFonts w:cs="Cordia New"/>
          <w:sz w:val="22"/>
          <w:szCs w:val="22"/>
        </w:rPr>
        <w:t>2020.</w:t>
      </w:r>
    </w:p>
    <w:p w:rsidR="008E692C" w:rsidRDefault="008E692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8E692C" w:rsidRDefault="008E692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8E692C" w:rsidRDefault="008E692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8E692C" w:rsidRDefault="008E692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8E692C" w:rsidRDefault="008E692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8E692C" w:rsidRDefault="008E692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E156D2" w:rsidRDefault="00E156D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E156D2" w:rsidRDefault="00E156D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8E692C" w:rsidRDefault="008E692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412876" w:rsidRDefault="00412876"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2"/>
          <w:szCs w:val="22"/>
        </w:rPr>
      </w:pPr>
    </w:p>
    <w:p w:rsidR="00CA1B11" w:rsidRPr="00E83E0A" w:rsidRDefault="008B6CC7"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2"/>
          <w:szCs w:val="22"/>
        </w:rPr>
      </w:pPr>
      <w:r>
        <w:rPr>
          <w:rFonts w:cs="Times New Roman"/>
          <w:b/>
          <w:bCs/>
          <w:sz w:val="22"/>
          <w:szCs w:val="22"/>
        </w:rPr>
        <w:lastRenderedPageBreak/>
        <w:t>6</w:t>
      </w:r>
      <w:r w:rsidR="00194AFD" w:rsidRPr="00E83E0A">
        <w:rPr>
          <w:rFonts w:cs="Times New Roman"/>
          <w:b/>
          <w:bCs/>
          <w:sz w:val="22"/>
          <w:szCs w:val="22"/>
        </w:rPr>
        <w:t>.</w:t>
      </w:r>
      <w:r w:rsidR="00CA1B11" w:rsidRPr="00E83E0A">
        <w:rPr>
          <w:rFonts w:cs="Times New Roman"/>
          <w:b/>
          <w:bCs/>
          <w:sz w:val="22"/>
          <w:szCs w:val="22"/>
        </w:rPr>
        <w:tab/>
        <w:t>SIGNIFICANT FINANCIAL INFORMATION CLASSIFIED BY OPERATING SEGMENT</w:t>
      </w:r>
    </w:p>
    <w:p w:rsidR="00CA1B11" w:rsidRPr="00950096" w:rsidRDefault="00CA1B1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0"/>
          <w:szCs w:val="20"/>
        </w:rPr>
      </w:pPr>
      <w:r w:rsidRPr="00950096">
        <w:rPr>
          <w:rFonts w:cs="Times New Roman"/>
          <w:sz w:val="22"/>
          <w:szCs w:val="22"/>
        </w:rPr>
        <w:tab/>
      </w:r>
    </w:p>
    <w:p w:rsidR="008E692C" w:rsidRPr="00F56139" w:rsidRDefault="008E692C" w:rsidP="008E692C">
      <w:pPr>
        <w:jc w:val="both"/>
        <w:rPr>
          <w:rFonts w:cs="Times New Roman"/>
          <w:sz w:val="22"/>
          <w:szCs w:val="22"/>
        </w:rPr>
      </w:pPr>
      <w:r w:rsidRPr="00F56139">
        <w:rPr>
          <w:rFonts w:cs="Times New Roman"/>
          <w:sz w:val="22"/>
          <w:szCs w:val="22"/>
        </w:rPr>
        <w:t>Revenues from sales, other income, costs of sales of goods, other expenses, and profit or loss before income tax expense are significant financial and core information of the Company that are provided regularly to the highest authority in decision-making operation and also used in evaluation of financial performance of the segments. Management considers and justifies that the Company operates in a single line of business or product, i.e. manuf</w:t>
      </w:r>
      <w:r>
        <w:rPr>
          <w:rFonts w:cs="Times New Roman"/>
          <w:sz w:val="22"/>
          <w:szCs w:val="22"/>
        </w:rPr>
        <w:t>acturing and distribution of autoclave</w:t>
      </w:r>
      <w:r w:rsidRPr="00F56139">
        <w:rPr>
          <w:rFonts w:cs="Times New Roman"/>
          <w:sz w:val="22"/>
          <w:szCs w:val="22"/>
        </w:rPr>
        <w:t xml:space="preserve"> aerated concrete block </w:t>
      </w:r>
      <w:r>
        <w:rPr>
          <w:rFonts w:cs="Times New Roman"/>
          <w:sz w:val="22"/>
          <w:szCs w:val="22"/>
        </w:rPr>
        <w:t xml:space="preserve">products </w:t>
      </w:r>
      <w:r w:rsidRPr="00F56139">
        <w:rPr>
          <w:rFonts w:cs="Times New Roman"/>
          <w:sz w:val="22"/>
          <w:szCs w:val="22"/>
        </w:rPr>
        <w:t>and, therefore, the Company has a single business or product operating segment.</w:t>
      </w:r>
    </w:p>
    <w:p w:rsidR="008E692C" w:rsidRPr="00950096" w:rsidRDefault="008E692C"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F548F4" w:rsidRPr="00FD7750" w:rsidRDefault="00E81C17" w:rsidP="00FD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In addition, m</w:t>
      </w:r>
      <w:r w:rsidR="00F548F4" w:rsidRPr="00950096">
        <w:rPr>
          <w:rFonts w:cs="Times New Roman"/>
          <w:sz w:val="22"/>
          <w:szCs w:val="22"/>
        </w:rPr>
        <w:t xml:space="preserve">anagement considers </w:t>
      </w:r>
      <w:r>
        <w:rPr>
          <w:rFonts w:cs="Times New Roman"/>
          <w:sz w:val="22"/>
          <w:szCs w:val="22"/>
        </w:rPr>
        <w:t xml:space="preserve">and justifies </w:t>
      </w:r>
      <w:r w:rsidR="00F548F4" w:rsidRPr="00950096">
        <w:rPr>
          <w:rFonts w:cs="Times New Roman"/>
          <w:sz w:val="22"/>
          <w:szCs w:val="22"/>
        </w:rPr>
        <w:t>that the Company operates m</w:t>
      </w:r>
      <w:r>
        <w:rPr>
          <w:rFonts w:cs="Times New Roman"/>
          <w:sz w:val="22"/>
          <w:szCs w:val="22"/>
        </w:rPr>
        <w:t>ostly</w:t>
      </w:r>
      <w:r w:rsidR="00F548F4" w:rsidRPr="00950096">
        <w:rPr>
          <w:rFonts w:cs="Times New Roman"/>
          <w:sz w:val="22"/>
          <w:szCs w:val="22"/>
        </w:rPr>
        <w:t xml:space="preserve"> in </w:t>
      </w:r>
      <w:r>
        <w:rPr>
          <w:rFonts w:cs="Times New Roman"/>
          <w:sz w:val="22"/>
          <w:szCs w:val="22"/>
        </w:rPr>
        <w:t xml:space="preserve">domestic area, </w:t>
      </w:r>
      <w:r w:rsidR="00F548F4" w:rsidRPr="00950096">
        <w:rPr>
          <w:rFonts w:cs="Times New Roman"/>
          <w:sz w:val="22"/>
          <w:szCs w:val="22"/>
        </w:rPr>
        <w:t xml:space="preserve">and therefore, </w:t>
      </w:r>
      <w:r w:rsidR="000A0B53">
        <w:rPr>
          <w:rFonts w:cs="Times New Roman"/>
          <w:sz w:val="22"/>
          <w:szCs w:val="22"/>
        </w:rPr>
        <w:t xml:space="preserve">the Company has a single geographic operating </w:t>
      </w:r>
      <w:r w:rsidR="000A0B53" w:rsidRPr="00950096">
        <w:rPr>
          <w:rFonts w:cs="Times New Roman"/>
          <w:sz w:val="22"/>
          <w:szCs w:val="22"/>
        </w:rPr>
        <w:t>segment.</w:t>
      </w:r>
    </w:p>
    <w:p w:rsidR="00E44441" w:rsidRDefault="00F548F4" w:rsidP="00FD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 xml:space="preserve"> </w:t>
      </w:r>
    </w:p>
    <w:p w:rsidR="00D16FE5" w:rsidRDefault="00F548F4" w:rsidP="00FD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456AFE">
        <w:rPr>
          <w:rFonts w:cs="Times New Roman"/>
          <w:sz w:val="22"/>
          <w:szCs w:val="22"/>
        </w:rPr>
        <w:t xml:space="preserve">Information </w:t>
      </w:r>
      <w:r w:rsidR="003D3FE6">
        <w:rPr>
          <w:rFonts w:cs="Times New Roman"/>
          <w:sz w:val="22"/>
          <w:szCs w:val="22"/>
        </w:rPr>
        <w:t>relating to key</w:t>
      </w:r>
      <w:r w:rsidRPr="00456AFE">
        <w:rPr>
          <w:rFonts w:cs="Times New Roman"/>
          <w:sz w:val="22"/>
          <w:szCs w:val="22"/>
        </w:rPr>
        <w:t xml:space="preserve"> customers (customer</w:t>
      </w:r>
      <w:r w:rsidR="000A0B53">
        <w:rPr>
          <w:rFonts w:cs="Times New Roman"/>
          <w:sz w:val="22"/>
          <w:szCs w:val="22"/>
        </w:rPr>
        <w:t xml:space="preserve"> whose transaction exceeding 10% of the entire transactions</w:t>
      </w:r>
      <w:r w:rsidRPr="00456AFE">
        <w:rPr>
          <w:rFonts w:cs="Times New Roman"/>
          <w:sz w:val="22"/>
          <w:szCs w:val="22"/>
        </w:rPr>
        <w:t xml:space="preserve">) for the </w:t>
      </w:r>
      <w:r w:rsidR="00FF358D">
        <w:rPr>
          <w:rFonts w:cs="Times New Roman"/>
          <w:sz w:val="22"/>
          <w:szCs w:val="22"/>
        </w:rPr>
        <w:t>three-month</w:t>
      </w:r>
      <w:r w:rsidR="008B6CC7">
        <w:rPr>
          <w:rFonts w:cs="Times New Roman"/>
          <w:sz w:val="22"/>
          <w:szCs w:val="22"/>
        </w:rPr>
        <w:t xml:space="preserve"> and six-month</w:t>
      </w:r>
      <w:r w:rsidR="00754949">
        <w:rPr>
          <w:rFonts w:cs="Times New Roman"/>
          <w:sz w:val="22"/>
          <w:szCs w:val="22"/>
        </w:rPr>
        <w:t xml:space="preserve"> periods ended </w:t>
      </w:r>
      <w:r w:rsidR="008B6CC7">
        <w:rPr>
          <w:rFonts w:cs="Times New Roman"/>
          <w:sz w:val="22"/>
          <w:szCs w:val="22"/>
        </w:rPr>
        <w:t>June</w:t>
      </w:r>
      <w:r w:rsidR="008015FB">
        <w:rPr>
          <w:rFonts w:cs="Times New Roman"/>
          <w:sz w:val="22"/>
          <w:szCs w:val="22"/>
        </w:rPr>
        <w:t xml:space="preserve"> 3</w:t>
      </w:r>
      <w:r w:rsidR="008B6CC7">
        <w:rPr>
          <w:rFonts w:cs="Times New Roman"/>
          <w:sz w:val="22"/>
          <w:szCs w:val="22"/>
        </w:rPr>
        <w:t>0</w:t>
      </w:r>
      <w:r w:rsidRPr="00456AFE">
        <w:rPr>
          <w:rFonts w:cs="Times New Roman"/>
          <w:sz w:val="22"/>
          <w:szCs w:val="22"/>
        </w:rPr>
        <w:t>,</w:t>
      </w:r>
      <w:r w:rsidR="008E692C">
        <w:rPr>
          <w:rFonts w:cs="Times New Roman"/>
          <w:sz w:val="22"/>
          <w:szCs w:val="22"/>
        </w:rPr>
        <w:t xml:space="preserve"> 2020 and 2019</w:t>
      </w:r>
      <w:r w:rsidR="00025B74">
        <w:rPr>
          <w:rFonts w:cs="Times New Roman"/>
          <w:sz w:val="22"/>
          <w:szCs w:val="22"/>
        </w:rPr>
        <w:t xml:space="preserve"> were</w:t>
      </w:r>
      <w:r>
        <w:rPr>
          <w:rFonts w:cs="Times New Roman"/>
          <w:sz w:val="22"/>
          <w:szCs w:val="22"/>
        </w:rPr>
        <w:t xml:space="preserve"> as follows:</w:t>
      </w:r>
    </w:p>
    <w:p w:rsidR="00F53338" w:rsidRDefault="00F53338"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bl>
      <w:tblPr>
        <w:tblW w:w="10065" w:type="dxa"/>
        <w:tblInd w:w="-34" w:type="dxa"/>
        <w:tblLayout w:type="fixed"/>
        <w:tblLook w:val="0000"/>
      </w:tblPr>
      <w:tblGrid>
        <w:gridCol w:w="3544"/>
        <w:gridCol w:w="1418"/>
        <w:gridCol w:w="284"/>
        <w:gridCol w:w="1417"/>
        <w:gridCol w:w="284"/>
        <w:gridCol w:w="1417"/>
        <w:gridCol w:w="283"/>
        <w:gridCol w:w="1418"/>
      </w:tblGrid>
      <w:tr w:rsidR="008B6CC7" w:rsidRPr="00950096" w:rsidTr="008B6CC7">
        <w:trPr>
          <w:cantSplit/>
        </w:trPr>
        <w:tc>
          <w:tcPr>
            <w:tcW w:w="3544" w:type="dxa"/>
          </w:tcPr>
          <w:p w:rsidR="008B6CC7" w:rsidRPr="00950096" w:rsidRDefault="008B6CC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rsidR="008B6CC7" w:rsidRPr="00950096" w:rsidRDefault="008E692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B06AF9">
              <w:rPr>
                <w:rFonts w:cs="Times New Roman"/>
                <w:sz w:val="22"/>
                <w:szCs w:val="22"/>
              </w:rPr>
              <w:t>In Thousand Baht</w:t>
            </w:r>
          </w:p>
        </w:tc>
      </w:tr>
      <w:tr w:rsidR="008B6CC7" w:rsidTr="008B6CC7">
        <w:trPr>
          <w:cantSplit/>
        </w:trPr>
        <w:tc>
          <w:tcPr>
            <w:tcW w:w="3544" w:type="dxa"/>
          </w:tcPr>
          <w:p w:rsidR="008B6CC7" w:rsidRPr="00950096" w:rsidRDefault="008B6CC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8B6CC7" w:rsidRDefault="008B6CC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8B6CC7" w:rsidRDefault="008B6CC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8B6CC7" w:rsidRDefault="008B6CC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Six-month periods</w:t>
            </w:r>
          </w:p>
        </w:tc>
      </w:tr>
      <w:tr w:rsidR="00055D61" w:rsidRPr="00950096" w:rsidTr="008B6CC7">
        <w:trPr>
          <w:cantSplit/>
        </w:trPr>
        <w:tc>
          <w:tcPr>
            <w:tcW w:w="3544"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8E692C">
              <w:rPr>
                <w:rFonts w:cs="Times New Roman"/>
                <w:sz w:val="22"/>
                <w:szCs w:val="22"/>
              </w:rPr>
              <w:t>20</w:t>
            </w:r>
          </w:p>
        </w:tc>
        <w:tc>
          <w:tcPr>
            <w:tcW w:w="284" w:type="dxa"/>
            <w:tcBorders>
              <w:top w:val="single" w:sz="4" w:space="0" w:color="auto"/>
            </w:tcBorders>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055D61" w:rsidRPr="00950096" w:rsidRDefault="00055D61"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8E692C">
              <w:rPr>
                <w:rFonts w:cs="Times New Roman"/>
                <w:sz w:val="22"/>
                <w:szCs w:val="22"/>
              </w:rPr>
              <w:t>19</w:t>
            </w:r>
          </w:p>
        </w:tc>
        <w:tc>
          <w:tcPr>
            <w:tcW w:w="284" w:type="dxa"/>
          </w:tcPr>
          <w:p w:rsidR="00055D61"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8E692C">
              <w:rPr>
                <w:rFonts w:cs="Times New Roman"/>
                <w:sz w:val="22"/>
                <w:szCs w:val="22"/>
              </w:rPr>
              <w:t>20</w:t>
            </w:r>
          </w:p>
        </w:tc>
        <w:tc>
          <w:tcPr>
            <w:tcW w:w="283"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8" w:type="dxa"/>
            <w:tcBorders>
              <w:bottom w:val="single" w:sz="4" w:space="0" w:color="auto"/>
            </w:tcBorders>
          </w:tcPr>
          <w:p w:rsidR="00055D61" w:rsidRPr="00950096" w:rsidRDefault="00055D61"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8E692C">
              <w:rPr>
                <w:rFonts w:cs="Times New Roman"/>
                <w:sz w:val="22"/>
                <w:szCs w:val="22"/>
              </w:rPr>
              <w:t>9</w:t>
            </w:r>
          </w:p>
        </w:tc>
      </w:tr>
      <w:tr w:rsidR="00055D61" w:rsidRPr="00950096" w:rsidTr="008B6CC7">
        <w:trPr>
          <w:cantSplit/>
        </w:trPr>
        <w:tc>
          <w:tcPr>
            <w:tcW w:w="3544"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rsidR="00055D61" w:rsidRPr="002A1A27"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055D61" w:rsidRPr="002A1A27" w:rsidRDefault="00055D61"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3" w:type="dxa"/>
          </w:tcPr>
          <w:p w:rsidR="00055D61" w:rsidRPr="00950096" w:rsidRDefault="00055D61" w:rsidP="008B6CC7">
            <w:pPr>
              <w:pStyle w:val="BodyText3"/>
              <w:ind w:right="137"/>
              <w:jc w:val="right"/>
              <w:rPr>
                <w:rFonts w:cs="Times New Roman"/>
                <w:sz w:val="22"/>
                <w:szCs w:val="22"/>
              </w:rPr>
            </w:pPr>
          </w:p>
        </w:tc>
        <w:tc>
          <w:tcPr>
            <w:tcW w:w="1418" w:type="dxa"/>
          </w:tcPr>
          <w:p w:rsidR="00055D61" w:rsidRPr="00950096" w:rsidRDefault="00055D61"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8E692C" w:rsidRPr="001E2F19" w:rsidTr="00E156D2">
        <w:trPr>
          <w:cantSplit/>
        </w:trPr>
        <w:tc>
          <w:tcPr>
            <w:tcW w:w="3544" w:type="dxa"/>
          </w:tcPr>
          <w:p w:rsidR="008E692C" w:rsidRPr="00146EF9" w:rsidRDefault="008E692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146EF9">
              <w:rPr>
                <w:rFonts w:cs="Times New Roman"/>
                <w:sz w:val="22"/>
                <w:szCs w:val="22"/>
              </w:rPr>
              <w:t xml:space="preserve">Revenues from sales - net  </w:t>
            </w:r>
          </w:p>
        </w:tc>
        <w:tc>
          <w:tcPr>
            <w:tcW w:w="1418" w:type="dxa"/>
            <w:tcBorders>
              <w:bottom w:val="double" w:sz="4" w:space="0" w:color="auto"/>
            </w:tcBorders>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12,314</w:t>
            </w:r>
          </w:p>
        </w:tc>
        <w:tc>
          <w:tcPr>
            <w:tcW w:w="284" w:type="dxa"/>
            <w:vAlign w:val="bottom"/>
          </w:tcPr>
          <w:p w:rsidR="008E692C" w:rsidRPr="00146EF9" w:rsidRDefault="008E692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p>
        </w:tc>
        <w:tc>
          <w:tcPr>
            <w:tcW w:w="1417" w:type="dxa"/>
            <w:tcBorders>
              <w:bottom w:val="double" w:sz="4" w:space="0" w:color="auto"/>
            </w:tcBorders>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16,403</w:t>
            </w:r>
          </w:p>
        </w:tc>
        <w:tc>
          <w:tcPr>
            <w:tcW w:w="284" w:type="dxa"/>
          </w:tcPr>
          <w:p w:rsidR="008E692C" w:rsidRPr="00146EF9" w:rsidRDefault="008E692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p>
        </w:tc>
        <w:tc>
          <w:tcPr>
            <w:tcW w:w="1417" w:type="dxa"/>
            <w:tcBorders>
              <w:bottom w:val="double" w:sz="4" w:space="0" w:color="auto"/>
            </w:tcBorders>
            <w:shd w:val="clear" w:color="auto" w:fill="auto"/>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32,112</w:t>
            </w:r>
          </w:p>
        </w:tc>
        <w:tc>
          <w:tcPr>
            <w:tcW w:w="283" w:type="dxa"/>
            <w:vAlign w:val="bottom"/>
          </w:tcPr>
          <w:p w:rsidR="008E692C" w:rsidRPr="00146EF9" w:rsidRDefault="008E692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p>
        </w:tc>
        <w:tc>
          <w:tcPr>
            <w:tcW w:w="1418" w:type="dxa"/>
            <w:tcBorders>
              <w:bottom w:val="double" w:sz="4" w:space="0" w:color="auto"/>
            </w:tcBorders>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37,452</w:t>
            </w:r>
          </w:p>
        </w:tc>
      </w:tr>
    </w:tbl>
    <w:p w:rsidR="00E83E0A" w:rsidRDefault="00E8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5837BB" w:rsidRDefault="0058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8E692C" w:rsidRPr="00FA1787" w:rsidRDefault="008E692C" w:rsidP="008E692C">
      <w:pPr>
        <w:tabs>
          <w:tab w:val="clear" w:pos="227"/>
          <w:tab w:val="clear" w:pos="454"/>
          <w:tab w:val="clear" w:pos="680"/>
          <w:tab w:val="left" w:pos="567"/>
        </w:tabs>
        <w:jc w:val="thaiDistribute"/>
        <w:rPr>
          <w:rFonts w:cs="Times New Roman"/>
          <w:b/>
          <w:bCs/>
          <w:sz w:val="22"/>
          <w:szCs w:val="22"/>
        </w:rPr>
      </w:pPr>
      <w:r w:rsidRPr="00FA1787">
        <w:rPr>
          <w:rFonts w:cs="Times New Roman"/>
          <w:b/>
          <w:bCs/>
          <w:sz w:val="22"/>
          <w:szCs w:val="22"/>
        </w:rPr>
        <w:t>7.</w:t>
      </w:r>
      <w:r w:rsidRPr="00FA1787">
        <w:rPr>
          <w:rFonts w:cs="Times New Roman"/>
          <w:b/>
          <w:bCs/>
          <w:sz w:val="22"/>
          <w:szCs w:val="22"/>
        </w:rPr>
        <w:tab/>
        <w:t>EARNINGS PER SHARE</w:t>
      </w:r>
    </w:p>
    <w:p w:rsidR="008E692C" w:rsidRPr="00F15F7D" w:rsidRDefault="008E692C" w:rsidP="008E692C">
      <w:pPr>
        <w:tabs>
          <w:tab w:val="clear" w:pos="227"/>
          <w:tab w:val="clear" w:pos="454"/>
          <w:tab w:val="clear" w:pos="680"/>
        </w:tabs>
        <w:jc w:val="thaiDistribute"/>
        <w:rPr>
          <w:rFonts w:cs="Times New Roman"/>
          <w:b/>
          <w:bCs/>
          <w:sz w:val="22"/>
          <w:szCs w:val="22"/>
        </w:rPr>
      </w:pPr>
    </w:p>
    <w:p w:rsidR="008E692C" w:rsidRPr="00F15F7D" w:rsidRDefault="008E692C"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Pr>
          <w:rFonts w:cs="Times New Roman"/>
          <w:b/>
          <w:bCs/>
          <w:sz w:val="22"/>
          <w:szCs w:val="22"/>
        </w:rPr>
        <w:t xml:space="preserve">Basic earnings </w:t>
      </w:r>
      <w:r w:rsidRPr="00F15F7D">
        <w:rPr>
          <w:rFonts w:cs="Times New Roman"/>
          <w:b/>
          <w:bCs/>
          <w:sz w:val="22"/>
          <w:szCs w:val="22"/>
        </w:rPr>
        <w:t>per share</w:t>
      </w:r>
    </w:p>
    <w:p w:rsidR="008E692C" w:rsidRPr="00F15F7D" w:rsidRDefault="008E692C"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cs="Times New Roman"/>
          <w:sz w:val="22"/>
          <w:szCs w:val="22"/>
        </w:rPr>
      </w:pPr>
    </w:p>
    <w:p w:rsidR="008E692C" w:rsidRPr="00F15F7D" w:rsidRDefault="008E692C" w:rsidP="008E69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 xml:space="preserve">Basic earnings </w:t>
      </w:r>
      <w:r w:rsidRPr="00F15F7D">
        <w:rPr>
          <w:rFonts w:cs="Times New Roman"/>
          <w:sz w:val="22"/>
          <w:szCs w:val="22"/>
        </w:rPr>
        <w:t xml:space="preserve">per share </w:t>
      </w:r>
      <w:r w:rsidRPr="00F56139">
        <w:rPr>
          <w:rFonts w:cs="Times New Roman"/>
          <w:sz w:val="22"/>
          <w:szCs w:val="22"/>
        </w:rPr>
        <w:t xml:space="preserve">for the </w:t>
      </w:r>
      <w:r>
        <w:rPr>
          <w:rFonts w:cs="Times New Roman"/>
          <w:sz w:val="22"/>
          <w:szCs w:val="22"/>
        </w:rPr>
        <w:t xml:space="preserve">three-month </w:t>
      </w:r>
      <w:r w:rsidR="002024B0">
        <w:rPr>
          <w:rFonts w:cs="Times New Roman"/>
          <w:sz w:val="22"/>
          <w:szCs w:val="22"/>
        </w:rPr>
        <w:t xml:space="preserve">and six-month </w:t>
      </w:r>
      <w:r>
        <w:rPr>
          <w:rFonts w:cs="Times New Roman"/>
          <w:sz w:val="22"/>
          <w:szCs w:val="22"/>
        </w:rPr>
        <w:t>periods ended</w:t>
      </w:r>
      <w:r w:rsidRPr="00F56139">
        <w:rPr>
          <w:rFonts w:cs="Times New Roman"/>
          <w:sz w:val="22"/>
          <w:szCs w:val="22"/>
        </w:rPr>
        <w:t xml:space="preserve"> </w:t>
      </w:r>
      <w:r w:rsidR="002024B0">
        <w:rPr>
          <w:rFonts w:cs="Times New Roman"/>
          <w:sz w:val="22"/>
          <w:szCs w:val="22"/>
        </w:rPr>
        <w:t>June 30</w:t>
      </w:r>
      <w:r>
        <w:rPr>
          <w:rFonts w:cs="Times New Roman"/>
          <w:sz w:val="22"/>
          <w:szCs w:val="22"/>
        </w:rPr>
        <w:t>, 2020 and 2019</w:t>
      </w:r>
      <w:r w:rsidRPr="00F56139">
        <w:rPr>
          <w:rFonts w:cs="Times New Roman"/>
          <w:sz w:val="22"/>
          <w:szCs w:val="22"/>
        </w:rPr>
        <w:t xml:space="preserve"> are</w:t>
      </w:r>
      <w:r w:rsidRPr="00F15F7D">
        <w:rPr>
          <w:rFonts w:cs="Times New Roman"/>
          <w:sz w:val="22"/>
          <w:szCs w:val="22"/>
        </w:rPr>
        <w:t xml:space="preserve"> determin</w:t>
      </w:r>
      <w:r>
        <w:rPr>
          <w:rFonts w:cs="Times New Roman"/>
          <w:sz w:val="22"/>
          <w:szCs w:val="22"/>
        </w:rPr>
        <w:t xml:space="preserve">ed by dividing profit </w:t>
      </w:r>
      <w:r w:rsidRPr="00F15F7D">
        <w:rPr>
          <w:rFonts w:cs="Times New Roman"/>
          <w:sz w:val="22"/>
          <w:szCs w:val="22"/>
        </w:rPr>
        <w:t xml:space="preserve">for the </w:t>
      </w:r>
      <w:r>
        <w:rPr>
          <w:rFonts w:cs="Times New Roman"/>
          <w:sz w:val="22"/>
          <w:szCs w:val="22"/>
        </w:rPr>
        <w:t>periods</w:t>
      </w:r>
      <w:r w:rsidRPr="00F15F7D">
        <w:rPr>
          <w:rFonts w:cs="Times New Roman"/>
          <w:sz w:val="22"/>
          <w:szCs w:val="22"/>
        </w:rPr>
        <w:t xml:space="preserve"> by the weighted average number of outstanding ordinary shares during the </w:t>
      </w:r>
      <w:r>
        <w:rPr>
          <w:rFonts w:cs="Times New Roman"/>
          <w:sz w:val="22"/>
          <w:szCs w:val="22"/>
        </w:rPr>
        <w:t>periods</w:t>
      </w:r>
      <w:r w:rsidRPr="00F15F7D">
        <w:rPr>
          <w:rFonts w:cs="Times New Roman"/>
          <w:sz w:val="22"/>
          <w:szCs w:val="22"/>
        </w:rPr>
        <w:t xml:space="preserve"> as follows:</w:t>
      </w:r>
    </w:p>
    <w:p w:rsidR="008E692C" w:rsidRDefault="008E692C" w:rsidP="008E692C">
      <w:pPr>
        <w:jc w:val="both"/>
        <w:rPr>
          <w:rFonts w:cs="Times New Roman"/>
          <w:sz w:val="22"/>
          <w:szCs w:val="22"/>
        </w:rPr>
      </w:pPr>
    </w:p>
    <w:p w:rsidR="008E692C" w:rsidRPr="00F15F7D" w:rsidRDefault="008E692C" w:rsidP="008E692C">
      <w:pPr>
        <w:jc w:val="both"/>
        <w:rPr>
          <w:rFonts w:cs="Times New Roman"/>
          <w:sz w:val="22"/>
          <w:szCs w:val="22"/>
        </w:rPr>
      </w:pPr>
    </w:p>
    <w:tbl>
      <w:tblPr>
        <w:tblW w:w="10013" w:type="dxa"/>
        <w:tblInd w:w="18" w:type="dxa"/>
        <w:tblLayout w:type="fixed"/>
        <w:tblLook w:val="0000"/>
      </w:tblPr>
      <w:tblGrid>
        <w:gridCol w:w="4059"/>
        <w:gridCol w:w="1276"/>
        <w:gridCol w:w="284"/>
        <w:gridCol w:w="1275"/>
        <w:gridCol w:w="284"/>
        <w:gridCol w:w="1276"/>
        <w:gridCol w:w="288"/>
        <w:gridCol w:w="1271"/>
      </w:tblGrid>
      <w:tr w:rsidR="002024B0" w:rsidRPr="00F15F7D" w:rsidTr="002024B0">
        <w:tc>
          <w:tcPr>
            <w:tcW w:w="4059" w:type="dxa"/>
          </w:tcPr>
          <w:p w:rsidR="002024B0" w:rsidRPr="00F15F7D" w:rsidRDefault="002024B0" w:rsidP="00E156D2">
            <w:pPr>
              <w:pStyle w:val="Heading5"/>
              <w:spacing w:line="260" w:lineRule="atLeast"/>
              <w:rPr>
                <w:rFonts w:cs="Times New Roman"/>
                <w:sz w:val="22"/>
                <w:szCs w:val="22"/>
              </w:rPr>
            </w:pPr>
            <w:r w:rsidRPr="00F15F7D">
              <w:rPr>
                <w:rFonts w:cs="Times New Roman"/>
                <w:sz w:val="22"/>
                <w:szCs w:val="22"/>
              </w:rPr>
              <w:br w:type="page"/>
            </w:r>
          </w:p>
        </w:tc>
        <w:tc>
          <w:tcPr>
            <w:tcW w:w="5954" w:type="dxa"/>
            <w:gridSpan w:val="7"/>
            <w:tcBorders>
              <w:bottom w:val="single" w:sz="4" w:space="0" w:color="auto"/>
            </w:tcBorders>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Baht / In Thousand Shares</w:t>
            </w:r>
          </w:p>
        </w:tc>
      </w:tr>
      <w:tr w:rsidR="002024B0" w:rsidRPr="00F15F7D" w:rsidTr="002024B0">
        <w:tc>
          <w:tcPr>
            <w:tcW w:w="4059" w:type="dxa"/>
          </w:tcPr>
          <w:p w:rsidR="002024B0" w:rsidRPr="00F15F7D" w:rsidRDefault="002024B0" w:rsidP="00E156D2">
            <w:pPr>
              <w:pStyle w:val="Heading5"/>
              <w:spacing w:line="260" w:lineRule="atLeast"/>
              <w:rPr>
                <w:rFonts w:cs="Times New Roman"/>
                <w:sz w:val="22"/>
                <w:szCs w:val="22"/>
              </w:rPr>
            </w:pPr>
          </w:p>
        </w:tc>
        <w:tc>
          <w:tcPr>
            <w:tcW w:w="2835" w:type="dxa"/>
            <w:gridSpan w:val="3"/>
            <w:tcBorders>
              <w:top w:val="single" w:sz="4" w:space="0" w:color="auto"/>
              <w:bottom w:val="single" w:sz="4" w:space="0" w:color="auto"/>
            </w:tcBorders>
          </w:tcPr>
          <w:p w:rsidR="002024B0"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2835" w:type="dxa"/>
            <w:gridSpan w:val="3"/>
            <w:tcBorders>
              <w:top w:val="single" w:sz="4" w:space="0" w:color="auto"/>
              <w:bottom w:val="single" w:sz="4" w:space="0" w:color="auto"/>
            </w:tcBorders>
          </w:tcPr>
          <w:p w:rsidR="002024B0"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Six-month periods</w:t>
            </w:r>
          </w:p>
        </w:tc>
      </w:tr>
      <w:tr w:rsidR="002024B0" w:rsidRPr="00F15F7D" w:rsidTr="002024B0">
        <w:tc>
          <w:tcPr>
            <w:tcW w:w="4059" w:type="dxa"/>
          </w:tcPr>
          <w:p w:rsidR="002024B0" w:rsidRPr="00F15F7D" w:rsidRDefault="002024B0" w:rsidP="00E156D2">
            <w:pPr>
              <w:pStyle w:val="Heading5"/>
              <w:spacing w:line="260" w:lineRule="atLeast"/>
              <w:rPr>
                <w:rFonts w:cs="Times New Roman"/>
                <w:sz w:val="22"/>
                <w:szCs w:val="22"/>
              </w:rPr>
            </w:pPr>
          </w:p>
        </w:tc>
        <w:tc>
          <w:tcPr>
            <w:tcW w:w="1276" w:type="dxa"/>
            <w:tcBorders>
              <w:top w:val="single" w:sz="4" w:space="0" w:color="auto"/>
              <w:bottom w:val="single" w:sz="4" w:space="0" w:color="auto"/>
            </w:tcBorders>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2020</w:t>
            </w:r>
          </w:p>
        </w:tc>
        <w:tc>
          <w:tcPr>
            <w:tcW w:w="284" w:type="dxa"/>
            <w:tcBorders>
              <w:top w:val="single" w:sz="4" w:space="0" w:color="auto"/>
            </w:tcBorders>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5" w:type="dxa"/>
            <w:tcBorders>
              <w:top w:val="single" w:sz="4" w:space="0" w:color="auto"/>
              <w:bottom w:val="single" w:sz="4" w:space="0" w:color="auto"/>
            </w:tcBorders>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2019</w:t>
            </w:r>
          </w:p>
        </w:tc>
        <w:tc>
          <w:tcPr>
            <w:tcW w:w="284" w:type="dxa"/>
          </w:tcPr>
          <w:p w:rsidR="002024B0"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1276" w:type="dxa"/>
            <w:tcBorders>
              <w:top w:val="single" w:sz="4" w:space="0" w:color="auto"/>
              <w:bottom w:val="single" w:sz="4" w:space="0" w:color="auto"/>
            </w:tcBorders>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2020</w:t>
            </w:r>
          </w:p>
        </w:tc>
        <w:tc>
          <w:tcPr>
            <w:tcW w:w="288" w:type="dxa"/>
            <w:tcBorders>
              <w:top w:val="single" w:sz="4" w:space="0" w:color="auto"/>
            </w:tcBorders>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1" w:type="dxa"/>
            <w:tcBorders>
              <w:top w:val="single" w:sz="4" w:space="0" w:color="auto"/>
              <w:bottom w:val="single" w:sz="4" w:space="0" w:color="auto"/>
            </w:tcBorders>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2019</w:t>
            </w:r>
          </w:p>
        </w:tc>
      </w:tr>
      <w:tr w:rsidR="002024B0" w:rsidRPr="00F15F7D" w:rsidTr="002024B0">
        <w:tc>
          <w:tcPr>
            <w:tcW w:w="4059" w:type="dxa"/>
            <w:vAlign w:val="bottom"/>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Number of outstanding ordinary shares </w:t>
            </w:r>
          </w:p>
        </w:tc>
        <w:tc>
          <w:tcPr>
            <w:tcW w:w="1276" w:type="dxa"/>
            <w:tcBorders>
              <w:top w:val="single" w:sz="4" w:space="0" w:color="auto"/>
            </w:tcBorders>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4" w:type="dxa"/>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1275" w:type="dxa"/>
            <w:tcBorders>
              <w:top w:val="single" w:sz="4" w:space="0" w:color="auto"/>
            </w:tcBorders>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4" w:type="dxa"/>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1276" w:type="dxa"/>
            <w:shd w:val="clear" w:color="auto" w:fill="auto"/>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8" w:type="dxa"/>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271" w:type="dxa"/>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r>
      <w:tr w:rsidR="002024B0" w:rsidRPr="00F15F7D" w:rsidTr="002024B0">
        <w:tc>
          <w:tcPr>
            <w:tcW w:w="4059" w:type="dxa"/>
            <w:vAlign w:val="bottom"/>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sidRPr="00F15F7D">
              <w:rPr>
                <w:rFonts w:cs="Times New Roman"/>
                <w:sz w:val="22"/>
                <w:szCs w:val="22"/>
              </w:rPr>
              <w:t xml:space="preserve">    as at January 1,</w:t>
            </w:r>
          </w:p>
        </w:tc>
        <w:tc>
          <w:tcPr>
            <w:tcW w:w="1276" w:type="dxa"/>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7E4677">
              <w:rPr>
                <w:rFonts w:cs="Times New Roman"/>
                <w:bCs/>
                <w:sz w:val="22"/>
                <w:szCs w:val="22"/>
              </w:rPr>
              <w:t>460,000</w:t>
            </w:r>
          </w:p>
        </w:tc>
        <w:tc>
          <w:tcPr>
            <w:tcW w:w="284" w:type="dxa"/>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275" w:type="dxa"/>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7E4677">
              <w:rPr>
                <w:rFonts w:cs="Times New Roman"/>
                <w:bCs/>
                <w:sz w:val="22"/>
                <w:szCs w:val="22"/>
              </w:rPr>
              <w:t>460,000</w:t>
            </w:r>
          </w:p>
        </w:tc>
        <w:tc>
          <w:tcPr>
            <w:tcW w:w="284" w:type="dxa"/>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276" w:type="dxa"/>
            <w:shd w:val="clear" w:color="auto" w:fill="auto"/>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7E4677">
              <w:rPr>
                <w:rFonts w:cs="Times New Roman"/>
                <w:bCs/>
                <w:sz w:val="22"/>
                <w:szCs w:val="22"/>
              </w:rPr>
              <w:t>460,000</w:t>
            </w:r>
          </w:p>
        </w:tc>
        <w:tc>
          <w:tcPr>
            <w:tcW w:w="288" w:type="dxa"/>
            <w:shd w:val="clear" w:color="auto" w:fill="auto"/>
          </w:tcPr>
          <w:p w:rsidR="002024B0" w:rsidRPr="00B32B2F" w:rsidRDefault="002024B0" w:rsidP="00E156D2">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271" w:type="dxa"/>
            <w:shd w:val="clear" w:color="auto" w:fill="auto"/>
          </w:tcPr>
          <w:p w:rsidR="002024B0" w:rsidRPr="00490365"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490365">
              <w:rPr>
                <w:rFonts w:cs="Times New Roman"/>
                <w:bCs/>
                <w:sz w:val="22"/>
                <w:szCs w:val="22"/>
              </w:rPr>
              <w:t>460,000</w:t>
            </w:r>
          </w:p>
        </w:tc>
      </w:tr>
      <w:tr w:rsidR="002024B0" w:rsidRPr="00F15F7D" w:rsidTr="002024B0">
        <w:tc>
          <w:tcPr>
            <w:tcW w:w="4059" w:type="dxa"/>
            <w:vAlign w:val="bottom"/>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lang w:val="en-GB"/>
              </w:rPr>
            </w:pPr>
            <w:r w:rsidRPr="00F15F7D">
              <w:rPr>
                <w:rFonts w:cs="Times New Roman"/>
                <w:sz w:val="22"/>
                <w:szCs w:val="22"/>
                <w:lang w:val="en-GB"/>
              </w:rPr>
              <w:t>Effect from</w:t>
            </w:r>
            <w:r w:rsidRPr="00F15F7D">
              <w:rPr>
                <w:rFonts w:cs="Times New Roman"/>
                <w:sz w:val="22"/>
                <w:szCs w:val="22"/>
                <w:cs/>
                <w:lang w:val="en-GB"/>
              </w:rPr>
              <w:t xml:space="preserve"> </w:t>
            </w:r>
            <w:r w:rsidRPr="00F15F7D">
              <w:rPr>
                <w:rFonts w:cs="Times New Roman"/>
                <w:sz w:val="22"/>
                <w:szCs w:val="22"/>
                <w:lang w:val="en-GB"/>
              </w:rPr>
              <w:t>issuance of new</w:t>
            </w:r>
            <w:r w:rsidRPr="00F15F7D">
              <w:rPr>
                <w:rFonts w:cs="Times New Roman"/>
                <w:sz w:val="22"/>
                <w:szCs w:val="22"/>
              </w:rPr>
              <w:t xml:space="preserve"> ordinary</w:t>
            </w:r>
            <w:r w:rsidRPr="00F15F7D">
              <w:rPr>
                <w:rFonts w:cs="Times New Roman"/>
                <w:sz w:val="22"/>
                <w:szCs w:val="22"/>
                <w:lang w:val="en-GB"/>
              </w:rPr>
              <w:t xml:space="preserve"> shares  </w:t>
            </w:r>
          </w:p>
        </w:tc>
        <w:tc>
          <w:tcPr>
            <w:tcW w:w="1276" w:type="dxa"/>
            <w:tcBorders>
              <w:bottom w:val="single" w:sz="4" w:space="0" w:color="auto"/>
            </w:tcBorders>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Pr>
                <w:rFonts w:cs="Times New Roman"/>
                <w:bCs/>
                <w:sz w:val="22"/>
                <w:szCs w:val="22"/>
              </w:rPr>
              <w:t xml:space="preserve">       </w:t>
            </w:r>
            <w:r w:rsidRPr="007E4677">
              <w:rPr>
                <w:rFonts w:cs="Times New Roman"/>
                <w:bCs/>
                <w:sz w:val="22"/>
                <w:szCs w:val="22"/>
              </w:rPr>
              <w:t>-</w:t>
            </w:r>
          </w:p>
        </w:tc>
        <w:tc>
          <w:tcPr>
            <w:tcW w:w="284" w:type="dxa"/>
          </w:tcPr>
          <w:p w:rsidR="002024B0"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p>
        </w:tc>
        <w:tc>
          <w:tcPr>
            <w:tcW w:w="1275" w:type="dxa"/>
            <w:tcBorders>
              <w:bottom w:val="single" w:sz="4" w:space="0" w:color="auto"/>
            </w:tcBorders>
          </w:tcPr>
          <w:p w:rsidR="002024B0" w:rsidRPr="007E4677" w:rsidRDefault="002024B0" w:rsidP="0020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Pr>
                <w:rFonts w:cs="Times New Roman"/>
                <w:bCs/>
                <w:sz w:val="22"/>
                <w:szCs w:val="22"/>
              </w:rPr>
              <w:t xml:space="preserve">       </w:t>
            </w:r>
            <w:r w:rsidRPr="007E4677">
              <w:rPr>
                <w:rFonts w:cs="Times New Roman"/>
                <w:bCs/>
                <w:sz w:val="22"/>
                <w:szCs w:val="22"/>
              </w:rPr>
              <w:t>-</w:t>
            </w:r>
          </w:p>
        </w:tc>
        <w:tc>
          <w:tcPr>
            <w:tcW w:w="284" w:type="dxa"/>
          </w:tcPr>
          <w:p w:rsidR="002024B0"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p>
        </w:tc>
        <w:tc>
          <w:tcPr>
            <w:tcW w:w="1276" w:type="dxa"/>
            <w:tcBorders>
              <w:bottom w:val="single" w:sz="4" w:space="0" w:color="auto"/>
            </w:tcBorders>
            <w:shd w:val="clear" w:color="auto" w:fill="auto"/>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Pr>
                <w:rFonts w:cs="Times New Roman"/>
                <w:bCs/>
                <w:sz w:val="22"/>
                <w:szCs w:val="22"/>
              </w:rPr>
              <w:t xml:space="preserve">       </w:t>
            </w:r>
            <w:r w:rsidRPr="007E4677">
              <w:rPr>
                <w:rFonts w:cs="Times New Roman"/>
                <w:bCs/>
                <w:sz w:val="22"/>
                <w:szCs w:val="22"/>
              </w:rPr>
              <w:t>-</w:t>
            </w:r>
          </w:p>
        </w:tc>
        <w:tc>
          <w:tcPr>
            <w:tcW w:w="288" w:type="dxa"/>
            <w:shd w:val="clear" w:color="auto" w:fill="auto"/>
          </w:tcPr>
          <w:p w:rsidR="002024B0" w:rsidRPr="00B32B2F" w:rsidRDefault="002024B0" w:rsidP="00E156D2">
            <w:pPr>
              <w:pStyle w:val="acctfourfigures"/>
              <w:tabs>
                <w:tab w:val="clear" w:pos="765"/>
                <w:tab w:val="decimal" w:pos="792"/>
              </w:tabs>
              <w:spacing w:line="240" w:lineRule="atLeast"/>
              <w:ind w:left="-108" w:right="-108"/>
              <w:rPr>
                <w:szCs w:val="22"/>
                <w:rtl/>
                <w:cs/>
                <w:lang w:val="en-US"/>
              </w:rPr>
            </w:pPr>
          </w:p>
        </w:tc>
        <w:tc>
          <w:tcPr>
            <w:tcW w:w="1271" w:type="dxa"/>
            <w:tcBorders>
              <w:bottom w:val="single" w:sz="4" w:space="0" w:color="auto"/>
            </w:tcBorders>
            <w:shd w:val="clear" w:color="auto" w:fill="auto"/>
          </w:tcPr>
          <w:p w:rsidR="002024B0" w:rsidRPr="00490365"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Pr>
                <w:rFonts w:cs="Times New Roman"/>
                <w:bCs/>
                <w:sz w:val="22"/>
                <w:szCs w:val="22"/>
              </w:rPr>
              <w:t xml:space="preserve">       </w:t>
            </w:r>
            <w:r w:rsidRPr="00490365">
              <w:rPr>
                <w:rFonts w:cs="Times New Roman"/>
                <w:bCs/>
                <w:sz w:val="22"/>
                <w:szCs w:val="22"/>
              </w:rPr>
              <w:t>-</w:t>
            </w:r>
          </w:p>
        </w:tc>
      </w:tr>
      <w:tr w:rsidR="002024B0" w:rsidRPr="00F15F7D" w:rsidTr="002024B0">
        <w:tc>
          <w:tcPr>
            <w:tcW w:w="4059" w:type="dxa"/>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Basic weighted average number of </w:t>
            </w:r>
          </w:p>
        </w:tc>
        <w:tc>
          <w:tcPr>
            <w:tcW w:w="1276" w:type="dxa"/>
            <w:tcBorders>
              <w:top w:val="single" w:sz="4" w:space="0" w:color="auto"/>
            </w:tcBorders>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4" w:type="dxa"/>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1275" w:type="dxa"/>
            <w:tcBorders>
              <w:top w:val="single" w:sz="4" w:space="0" w:color="auto"/>
            </w:tcBorders>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4" w:type="dxa"/>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1276" w:type="dxa"/>
            <w:tcBorders>
              <w:top w:val="single" w:sz="4" w:space="0" w:color="auto"/>
            </w:tcBorders>
            <w:shd w:val="clear" w:color="auto" w:fill="auto"/>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8" w:type="dxa"/>
            <w:shd w:val="clear" w:color="auto" w:fill="auto"/>
          </w:tcPr>
          <w:p w:rsidR="002024B0" w:rsidRPr="00B32B2F" w:rsidRDefault="002024B0" w:rsidP="00E156D2">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271" w:type="dxa"/>
            <w:tcBorders>
              <w:top w:val="single" w:sz="4" w:space="0" w:color="auto"/>
            </w:tcBorders>
            <w:shd w:val="clear" w:color="auto" w:fill="auto"/>
          </w:tcPr>
          <w:p w:rsidR="002024B0" w:rsidRPr="00490365"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r>
      <w:tr w:rsidR="002024B0" w:rsidRPr="00F15F7D" w:rsidTr="002024B0">
        <w:tc>
          <w:tcPr>
            <w:tcW w:w="4059" w:type="dxa"/>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    outstanding ordinary shares </w:t>
            </w:r>
          </w:p>
        </w:tc>
        <w:tc>
          <w:tcPr>
            <w:tcW w:w="1276" w:type="dxa"/>
            <w:tcBorders>
              <w:bottom w:val="double" w:sz="4" w:space="0" w:color="auto"/>
            </w:tcBorders>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7E4677">
              <w:rPr>
                <w:rFonts w:cs="Times New Roman"/>
                <w:bCs/>
                <w:sz w:val="22"/>
                <w:szCs w:val="22"/>
              </w:rPr>
              <w:t>460,000</w:t>
            </w:r>
          </w:p>
        </w:tc>
        <w:tc>
          <w:tcPr>
            <w:tcW w:w="284" w:type="dxa"/>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1275" w:type="dxa"/>
            <w:tcBorders>
              <w:bottom w:val="double" w:sz="4" w:space="0" w:color="auto"/>
            </w:tcBorders>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7E4677">
              <w:rPr>
                <w:rFonts w:cs="Times New Roman"/>
                <w:bCs/>
                <w:sz w:val="22"/>
                <w:szCs w:val="22"/>
              </w:rPr>
              <w:t>460,000</w:t>
            </w:r>
          </w:p>
        </w:tc>
        <w:tc>
          <w:tcPr>
            <w:tcW w:w="284" w:type="dxa"/>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1276" w:type="dxa"/>
            <w:tcBorders>
              <w:bottom w:val="double" w:sz="4" w:space="0" w:color="auto"/>
            </w:tcBorders>
            <w:shd w:val="clear" w:color="auto" w:fill="auto"/>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7E4677">
              <w:rPr>
                <w:rFonts w:cs="Times New Roman"/>
                <w:bCs/>
                <w:sz w:val="22"/>
                <w:szCs w:val="22"/>
              </w:rPr>
              <w:t>460,000</w:t>
            </w:r>
          </w:p>
        </w:tc>
        <w:tc>
          <w:tcPr>
            <w:tcW w:w="288" w:type="dxa"/>
            <w:shd w:val="clear" w:color="auto" w:fill="auto"/>
          </w:tcPr>
          <w:p w:rsidR="002024B0" w:rsidRPr="00B32B2F" w:rsidRDefault="002024B0" w:rsidP="00E156D2">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271" w:type="dxa"/>
            <w:tcBorders>
              <w:bottom w:val="double" w:sz="4" w:space="0" w:color="auto"/>
            </w:tcBorders>
            <w:shd w:val="clear" w:color="auto" w:fill="auto"/>
          </w:tcPr>
          <w:p w:rsidR="002024B0" w:rsidRPr="00490365"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490365">
              <w:rPr>
                <w:rFonts w:cs="Times New Roman"/>
                <w:bCs/>
                <w:sz w:val="22"/>
                <w:szCs w:val="22"/>
              </w:rPr>
              <w:t>460,000</w:t>
            </w:r>
          </w:p>
        </w:tc>
      </w:tr>
      <w:tr w:rsidR="002024B0" w:rsidRPr="00F15F7D" w:rsidTr="002024B0">
        <w:tc>
          <w:tcPr>
            <w:tcW w:w="4059" w:type="dxa"/>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276" w:type="dxa"/>
            <w:tcBorders>
              <w:top w:val="double" w:sz="4" w:space="0" w:color="auto"/>
            </w:tcBorders>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tcBorders>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Borders>
              <w:top w:val="double" w:sz="4" w:space="0" w:color="auto"/>
            </w:tcBorders>
            <w:shd w:val="clear" w:color="auto" w:fill="auto"/>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8" w:type="dxa"/>
            <w:shd w:val="clear" w:color="auto" w:fill="auto"/>
          </w:tcPr>
          <w:p w:rsidR="002024B0" w:rsidRPr="00B32B2F" w:rsidRDefault="002024B0" w:rsidP="00E156D2">
            <w:pPr>
              <w:pStyle w:val="acctfourfigures"/>
              <w:tabs>
                <w:tab w:val="clear" w:pos="765"/>
                <w:tab w:val="decimal" w:pos="792"/>
              </w:tabs>
              <w:spacing w:line="240" w:lineRule="atLeast"/>
              <w:ind w:left="-108" w:right="-108"/>
              <w:rPr>
                <w:szCs w:val="22"/>
                <w:rtl/>
                <w:cs/>
                <w:lang w:val="en-US"/>
              </w:rPr>
            </w:pPr>
          </w:p>
        </w:tc>
        <w:tc>
          <w:tcPr>
            <w:tcW w:w="1271" w:type="dxa"/>
            <w:tcBorders>
              <w:top w:val="double" w:sz="4" w:space="0" w:color="auto"/>
            </w:tcBorders>
            <w:shd w:val="clear" w:color="auto" w:fill="auto"/>
          </w:tcPr>
          <w:p w:rsidR="002024B0" w:rsidRPr="0078210F"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2024B0" w:rsidRPr="00F15F7D" w:rsidTr="002024B0">
        <w:tc>
          <w:tcPr>
            <w:tcW w:w="4059" w:type="dxa"/>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Profit </w:t>
            </w:r>
            <w:r w:rsidRPr="00F15F7D">
              <w:rPr>
                <w:rFonts w:cs="Times New Roman"/>
                <w:sz w:val="22"/>
                <w:szCs w:val="22"/>
              </w:rPr>
              <w:t xml:space="preserve">for the </w:t>
            </w:r>
            <w:r>
              <w:rPr>
                <w:rFonts w:cs="Times New Roman"/>
                <w:sz w:val="22"/>
                <w:szCs w:val="22"/>
              </w:rPr>
              <w:t>periods</w:t>
            </w:r>
          </w:p>
        </w:tc>
        <w:tc>
          <w:tcPr>
            <w:tcW w:w="1276" w:type="dxa"/>
          </w:tcPr>
          <w:p w:rsidR="002024B0" w:rsidRPr="005837BB" w:rsidRDefault="005837BB"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Pr>
                <w:rFonts w:cs="Times New Roman"/>
                <w:bCs/>
                <w:sz w:val="22"/>
                <w:szCs w:val="22"/>
              </w:rPr>
              <w:t>8</w:t>
            </w:r>
            <w:r w:rsidR="002024B0" w:rsidRPr="005837BB">
              <w:rPr>
                <w:rFonts w:cs="Times New Roman"/>
                <w:bCs/>
                <w:sz w:val="22"/>
                <w:szCs w:val="22"/>
              </w:rPr>
              <w:t>,</w:t>
            </w:r>
            <w:r>
              <w:rPr>
                <w:rFonts w:cs="Times New Roman"/>
                <w:bCs/>
                <w:sz w:val="22"/>
                <w:szCs w:val="22"/>
              </w:rPr>
              <w:t>450</w:t>
            </w:r>
          </w:p>
        </w:tc>
        <w:tc>
          <w:tcPr>
            <w:tcW w:w="284" w:type="dxa"/>
          </w:tcPr>
          <w:p w:rsidR="002024B0"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275" w:type="dxa"/>
          </w:tcPr>
          <w:p w:rsidR="002024B0" w:rsidRPr="00E862DE" w:rsidRDefault="002024B0" w:rsidP="00BE1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Pr>
                <w:rFonts w:cs="Times New Roman"/>
                <w:bCs/>
                <w:sz w:val="22"/>
                <w:szCs w:val="22"/>
              </w:rPr>
              <w:t>5,7</w:t>
            </w:r>
            <w:r w:rsidR="00BE133E">
              <w:rPr>
                <w:rFonts w:cs="Times New Roman"/>
                <w:bCs/>
                <w:sz w:val="22"/>
                <w:szCs w:val="22"/>
              </w:rPr>
              <w:t>14</w:t>
            </w:r>
          </w:p>
        </w:tc>
        <w:tc>
          <w:tcPr>
            <w:tcW w:w="284" w:type="dxa"/>
          </w:tcPr>
          <w:p w:rsidR="002024B0"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276" w:type="dxa"/>
            <w:shd w:val="clear" w:color="auto" w:fill="auto"/>
          </w:tcPr>
          <w:p w:rsidR="002024B0" w:rsidRPr="005837BB" w:rsidRDefault="005837BB"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Pr>
                <w:rFonts w:cs="Times New Roman"/>
                <w:bCs/>
                <w:sz w:val="22"/>
                <w:szCs w:val="22"/>
              </w:rPr>
              <w:t>20</w:t>
            </w:r>
            <w:r w:rsidR="002024B0" w:rsidRPr="005837BB">
              <w:rPr>
                <w:rFonts w:cs="Times New Roman"/>
                <w:bCs/>
                <w:sz w:val="22"/>
                <w:szCs w:val="22"/>
              </w:rPr>
              <w:t>,</w:t>
            </w:r>
            <w:r>
              <w:rPr>
                <w:rFonts w:cs="Times New Roman"/>
                <w:bCs/>
                <w:sz w:val="22"/>
                <w:szCs w:val="22"/>
              </w:rPr>
              <w:t>967</w:t>
            </w:r>
          </w:p>
        </w:tc>
        <w:tc>
          <w:tcPr>
            <w:tcW w:w="288" w:type="dxa"/>
            <w:shd w:val="clear" w:color="auto" w:fill="auto"/>
          </w:tcPr>
          <w:p w:rsidR="002024B0" w:rsidRPr="00B32B2F" w:rsidRDefault="002024B0" w:rsidP="00E156D2">
            <w:pPr>
              <w:pStyle w:val="acctfourfigures"/>
              <w:tabs>
                <w:tab w:val="clear" w:pos="765"/>
                <w:tab w:val="decimal" w:pos="792"/>
              </w:tabs>
              <w:spacing w:line="240" w:lineRule="atLeast"/>
              <w:ind w:left="-108" w:right="-108"/>
              <w:rPr>
                <w:szCs w:val="22"/>
                <w:rtl/>
                <w:cs/>
                <w:lang w:val="en-US"/>
              </w:rPr>
            </w:pPr>
          </w:p>
        </w:tc>
        <w:tc>
          <w:tcPr>
            <w:tcW w:w="1271" w:type="dxa"/>
            <w:shd w:val="clear" w:color="auto" w:fill="auto"/>
          </w:tcPr>
          <w:p w:rsidR="002024B0" w:rsidRPr="007E4677" w:rsidRDefault="002024B0" w:rsidP="00BE1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Pr>
                <w:rFonts w:cs="Times New Roman"/>
                <w:bCs/>
                <w:sz w:val="22"/>
                <w:szCs w:val="22"/>
              </w:rPr>
              <w:t>8,4</w:t>
            </w:r>
            <w:r w:rsidR="00BE133E">
              <w:rPr>
                <w:rFonts w:cs="Times New Roman"/>
                <w:bCs/>
                <w:sz w:val="22"/>
                <w:szCs w:val="22"/>
              </w:rPr>
              <w:t>31</w:t>
            </w:r>
          </w:p>
        </w:tc>
      </w:tr>
      <w:tr w:rsidR="002024B0" w:rsidRPr="00F15F7D" w:rsidTr="002024B0">
        <w:tc>
          <w:tcPr>
            <w:tcW w:w="4059" w:type="dxa"/>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Basic earnings </w:t>
            </w:r>
            <w:r w:rsidRPr="00F15F7D">
              <w:rPr>
                <w:rFonts w:cs="Times New Roman"/>
                <w:sz w:val="22"/>
                <w:szCs w:val="22"/>
              </w:rPr>
              <w:t>per share (Baht)</w:t>
            </w:r>
          </w:p>
        </w:tc>
        <w:tc>
          <w:tcPr>
            <w:tcW w:w="1276" w:type="dxa"/>
          </w:tcPr>
          <w:p w:rsidR="002024B0" w:rsidRPr="005837BB"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5837BB">
              <w:rPr>
                <w:rFonts w:cs="Times New Roman"/>
                <w:bCs/>
                <w:sz w:val="22"/>
                <w:szCs w:val="22"/>
              </w:rPr>
              <w:t>0.0</w:t>
            </w:r>
            <w:r w:rsidR="005837BB">
              <w:rPr>
                <w:rFonts w:cs="Times New Roman"/>
                <w:bCs/>
                <w:sz w:val="22"/>
                <w:szCs w:val="22"/>
              </w:rPr>
              <w:t>184</w:t>
            </w:r>
          </w:p>
        </w:tc>
        <w:tc>
          <w:tcPr>
            <w:tcW w:w="284" w:type="dxa"/>
          </w:tcPr>
          <w:p w:rsidR="002024B0" w:rsidRPr="00E862DE"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275" w:type="dxa"/>
          </w:tcPr>
          <w:p w:rsidR="002024B0" w:rsidRPr="00E862DE"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E862DE">
              <w:rPr>
                <w:rFonts w:cs="Times New Roman"/>
                <w:bCs/>
                <w:sz w:val="22"/>
                <w:szCs w:val="22"/>
              </w:rPr>
              <w:t>0.0</w:t>
            </w:r>
            <w:r>
              <w:rPr>
                <w:rFonts w:cs="Times New Roman"/>
                <w:bCs/>
                <w:sz w:val="22"/>
                <w:szCs w:val="22"/>
              </w:rPr>
              <w:t>124</w:t>
            </w:r>
          </w:p>
        </w:tc>
        <w:tc>
          <w:tcPr>
            <w:tcW w:w="284" w:type="dxa"/>
          </w:tcPr>
          <w:p w:rsidR="002024B0" w:rsidRPr="00E862DE"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276" w:type="dxa"/>
            <w:shd w:val="clear" w:color="auto" w:fill="auto"/>
          </w:tcPr>
          <w:p w:rsidR="002024B0" w:rsidRPr="005837BB"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5837BB">
              <w:rPr>
                <w:rFonts w:cs="Times New Roman"/>
                <w:bCs/>
                <w:sz w:val="22"/>
                <w:szCs w:val="22"/>
              </w:rPr>
              <w:t>0.0</w:t>
            </w:r>
            <w:r w:rsidR="005837BB">
              <w:rPr>
                <w:rFonts w:cs="Times New Roman"/>
                <w:bCs/>
                <w:sz w:val="22"/>
                <w:szCs w:val="22"/>
              </w:rPr>
              <w:t>456</w:t>
            </w:r>
          </w:p>
        </w:tc>
        <w:tc>
          <w:tcPr>
            <w:tcW w:w="288" w:type="dxa"/>
            <w:shd w:val="clear" w:color="auto" w:fill="auto"/>
          </w:tcPr>
          <w:p w:rsidR="002024B0" w:rsidRPr="00B32B2F" w:rsidRDefault="002024B0" w:rsidP="00E156D2">
            <w:pPr>
              <w:pStyle w:val="acctfourfigures"/>
              <w:tabs>
                <w:tab w:val="clear" w:pos="765"/>
                <w:tab w:val="decimal" w:pos="792"/>
              </w:tabs>
              <w:spacing w:line="240" w:lineRule="atLeast"/>
              <w:ind w:left="-108" w:right="-108"/>
              <w:rPr>
                <w:szCs w:val="22"/>
                <w:rtl/>
                <w:cs/>
                <w:lang w:val="en-US"/>
              </w:rPr>
            </w:pPr>
          </w:p>
        </w:tc>
        <w:tc>
          <w:tcPr>
            <w:tcW w:w="1271" w:type="dxa"/>
            <w:shd w:val="clear" w:color="auto" w:fill="auto"/>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Pr>
                <w:rFonts w:cs="Times New Roman"/>
                <w:bCs/>
                <w:sz w:val="22"/>
                <w:szCs w:val="22"/>
              </w:rPr>
              <w:t>0.0183</w:t>
            </w:r>
          </w:p>
        </w:tc>
      </w:tr>
    </w:tbl>
    <w:p w:rsidR="008E692C" w:rsidRDefault="008E692C"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2024B0" w:rsidRDefault="002024B0"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914FAA" w:rsidRDefault="00914FAA"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914FAA" w:rsidRDefault="00914FAA"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914FAA" w:rsidRDefault="00914FAA"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5837BB" w:rsidRDefault="005837BB"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914FAA" w:rsidRDefault="00914FAA"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8E692C" w:rsidRPr="00F15F7D" w:rsidRDefault="008E692C"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cs/>
        </w:rPr>
      </w:pPr>
      <w:r>
        <w:rPr>
          <w:rFonts w:cs="Times New Roman"/>
          <w:b/>
          <w:bCs/>
          <w:sz w:val="22"/>
          <w:szCs w:val="22"/>
        </w:rPr>
        <w:lastRenderedPageBreak/>
        <w:t xml:space="preserve">Diluted </w:t>
      </w:r>
      <w:r w:rsidRPr="00143D92">
        <w:rPr>
          <w:rFonts w:cs="Times New Roman"/>
          <w:b/>
          <w:bCs/>
          <w:sz w:val="22"/>
          <w:szCs w:val="22"/>
        </w:rPr>
        <w:t>earnings</w:t>
      </w:r>
      <w:r>
        <w:rPr>
          <w:rFonts w:cs="Times New Roman"/>
          <w:b/>
          <w:bCs/>
          <w:sz w:val="22"/>
          <w:szCs w:val="22"/>
        </w:rPr>
        <w:t xml:space="preserve"> </w:t>
      </w:r>
      <w:r w:rsidRPr="00F15F7D">
        <w:rPr>
          <w:rFonts w:cs="Times New Roman"/>
          <w:b/>
          <w:bCs/>
          <w:sz w:val="22"/>
          <w:szCs w:val="22"/>
        </w:rPr>
        <w:t>per share</w:t>
      </w:r>
    </w:p>
    <w:p w:rsidR="008E692C" w:rsidRPr="00F15F7D" w:rsidRDefault="008E692C"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p w:rsidR="008E692C" w:rsidRDefault="008E692C" w:rsidP="008E692C">
      <w:pPr>
        <w:jc w:val="both"/>
        <w:rPr>
          <w:rFonts w:cs="Times New Roman"/>
          <w:sz w:val="22"/>
          <w:szCs w:val="22"/>
        </w:rPr>
      </w:pPr>
      <w:r>
        <w:rPr>
          <w:rFonts w:cs="Times New Roman"/>
          <w:sz w:val="22"/>
          <w:szCs w:val="22"/>
        </w:rPr>
        <w:t xml:space="preserve">Diluted earnings </w:t>
      </w:r>
      <w:r w:rsidRPr="00F15F7D">
        <w:rPr>
          <w:rFonts w:cs="Times New Roman"/>
          <w:sz w:val="22"/>
          <w:szCs w:val="22"/>
        </w:rPr>
        <w:t xml:space="preserve">per share for the </w:t>
      </w:r>
      <w:r>
        <w:rPr>
          <w:rFonts w:cs="Times New Roman"/>
          <w:sz w:val="22"/>
          <w:szCs w:val="22"/>
        </w:rPr>
        <w:t xml:space="preserve">three-month </w:t>
      </w:r>
      <w:r w:rsidR="00BE133E">
        <w:rPr>
          <w:rFonts w:cs="Times New Roman"/>
          <w:sz w:val="22"/>
          <w:szCs w:val="22"/>
        </w:rPr>
        <w:t xml:space="preserve">and </w:t>
      </w:r>
      <w:r w:rsidR="002024B0">
        <w:rPr>
          <w:rFonts w:cs="Times New Roman"/>
          <w:sz w:val="22"/>
          <w:szCs w:val="22"/>
        </w:rPr>
        <w:t>six-month periods ended</w:t>
      </w:r>
      <w:r w:rsidR="002024B0" w:rsidRPr="00F56139">
        <w:rPr>
          <w:rFonts w:cs="Times New Roman"/>
          <w:sz w:val="22"/>
          <w:szCs w:val="22"/>
        </w:rPr>
        <w:t xml:space="preserve"> </w:t>
      </w:r>
      <w:r w:rsidR="002024B0">
        <w:rPr>
          <w:rFonts w:cs="Times New Roman"/>
          <w:sz w:val="22"/>
          <w:szCs w:val="22"/>
        </w:rPr>
        <w:t xml:space="preserve">June 30, 2020 </w:t>
      </w:r>
      <w:r>
        <w:rPr>
          <w:rFonts w:cs="Times New Roman"/>
          <w:sz w:val="22"/>
          <w:szCs w:val="22"/>
        </w:rPr>
        <w:t>and 2019</w:t>
      </w:r>
      <w:r w:rsidRPr="00F56139">
        <w:rPr>
          <w:rFonts w:cs="Times New Roman"/>
          <w:sz w:val="22"/>
          <w:szCs w:val="22"/>
        </w:rPr>
        <w:t xml:space="preserve"> </w:t>
      </w:r>
      <w:r>
        <w:rPr>
          <w:rFonts w:cs="Times New Roman"/>
          <w:sz w:val="22"/>
          <w:szCs w:val="22"/>
        </w:rPr>
        <w:t>are</w:t>
      </w:r>
      <w:r w:rsidRPr="00F15F7D">
        <w:rPr>
          <w:rFonts w:cs="Times New Roman"/>
          <w:sz w:val="22"/>
          <w:szCs w:val="22"/>
        </w:rPr>
        <w:t xml:space="preserve"> determin</w:t>
      </w:r>
      <w:r>
        <w:rPr>
          <w:rFonts w:cs="Times New Roman"/>
          <w:sz w:val="22"/>
          <w:szCs w:val="22"/>
        </w:rPr>
        <w:t xml:space="preserve">ed by dividing profit </w:t>
      </w:r>
      <w:r w:rsidRPr="00F15F7D">
        <w:rPr>
          <w:rFonts w:cs="Times New Roman"/>
          <w:sz w:val="22"/>
          <w:szCs w:val="22"/>
        </w:rPr>
        <w:t xml:space="preserve">for the </w:t>
      </w:r>
      <w:r>
        <w:rPr>
          <w:rFonts w:cs="Times New Roman"/>
          <w:sz w:val="22"/>
          <w:szCs w:val="22"/>
        </w:rPr>
        <w:t>periods</w:t>
      </w:r>
      <w:r w:rsidRPr="00F15F7D">
        <w:rPr>
          <w:rFonts w:cs="Times New Roman"/>
          <w:sz w:val="22"/>
          <w:szCs w:val="22"/>
        </w:rPr>
        <w:t xml:space="preserve"> by the weighted average number of</w:t>
      </w:r>
      <w:r w:rsidRPr="00F56139">
        <w:rPr>
          <w:rFonts w:cs="Times New Roman"/>
          <w:sz w:val="22"/>
          <w:szCs w:val="22"/>
        </w:rPr>
        <w:t xml:space="preserve"> outstanding ordinary shares during the </w:t>
      </w:r>
      <w:r>
        <w:rPr>
          <w:rFonts w:cs="Times New Roman"/>
          <w:sz w:val="22"/>
          <w:szCs w:val="22"/>
        </w:rPr>
        <w:t>periods</w:t>
      </w:r>
      <w:r w:rsidRPr="00F15F7D">
        <w:rPr>
          <w:rFonts w:cs="Times New Roman"/>
          <w:sz w:val="22"/>
          <w:szCs w:val="22"/>
        </w:rPr>
        <w:t xml:space="preserve"> </w:t>
      </w:r>
      <w:r w:rsidRPr="00F56139">
        <w:rPr>
          <w:rFonts w:cs="Times New Roman"/>
          <w:sz w:val="22"/>
          <w:szCs w:val="22"/>
        </w:rPr>
        <w:t xml:space="preserve">after adjusting the effect from dilutive potential ordinary shares. </w:t>
      </w:r>
    </w:p>
    <w:p w:rsidR="005837BB" w:rsidRPr="00F56139" w:rsidRDefault="005837BB" w:rsidP="008E692C">
      <w:pPr>
        <w:jc w:val="both"/>
        <w:rPr>
          <w:rFonts w:cs="Times New Roman"/>
          <w:sz w:val="22"/>
          <w:szCs w:val="22"/>
        </w:rPr>
      </w:pPr>
    </w:p>
    <w:p w:rsidR="008E692C" w:rsidRPr="002C77B4" w:rsidRDefault="008E692C" w:rsidP="008E692C">
      <w:pPr>
        <w:jc w:val="both"/>
        <w:rPr>
          <w:rFonts w:cs="Times New Roman"/>
          <w:sz w:val="22"/>
          <w:szCs w:val="22"/>
        </w:rPr>
      </w:pPr>
      <w:r w:rsidRPr="002C77B4">
        <w:rPr>
          <w:rFonts w:cs="Times New Roman"/>
          <w:sz w:val="22"/>
          <w:szCs w:val="22"/>
        </w:rPr>
        <w:t xml:space="preserve">Basic </w:t>
      </w:r>
      <w:r>
        <w:rPr>
          <w:rFonts w:cs="Times New Roman"/>
          <w:sz w:val="22"/>
          <w:szCs w:val="22"/>
        </w:rPr>
        <w:t xml:space="preserve">earnings </w:t>
      </w:r>
      <w:r w:rsidRPr="002C77B4">
        <w:rPr>
          <w:rFonts w:cs="Times New Roman"/>
          <w:sz w:val="22"/>
          <w:szCs w:val="22"/>
        </w:rPr>
        <w:t xml:space="preserve">per share for the </w:t>
      </w:r>
      <w:r>
        <w:rPr>
          <w:rFonts w:cs="Times New Roman"/>
          <w:sz w:val="22"/>
          <w:szCs w:val="22"/>
        </w:rPr>
        <w:t xml:space="preserve">three-month </w:t>
      </w:r>
      <w:r w:rsidR="00BE133E">
        <w:rPr>
          <w:rFonts w:cs="Times New Roman"/>
          <w:sz w:val="22"/>
          <w:szCs w:val="22"/>
        </w:rPr>
        <w:t xml:space="preserve">and </w:t>
      </w:r>
      <w:r w:rsidR="002024B0">
        <w:rPr>
          <w:rFonts w:cs="Times New Roman"/>
          <w:sz w:val="22"/>
          <w:szCs w:val="22"/>
        </w:rPr>
        <w:t>six-month periods ended</w:t>
      </w:r>
      <w:r w:rsidR="002024B0" w:rsidRPr="00F56139">
        <w:rPr>
          <w:rFonts w:cs="Times New Roman"/>
          <w:sz w:val="22"/>
          <w:szCs w:val="22"/>
        </w:rPr>
        <w:t xml:space="preserve"> </w:t>
      </w:r>
      <w:r w:rsidR="002024B0">
        <w:rPr>
          <w:rFonts w:cs="Times New Roman"/>
          <w:sz w:val="22"/>
          <w:szCs w:val="22"/>
        </w:rPr>
        <w:t>June 30, 2020</w:t>
      </w:r>
      <w:r>
        <w:rPr>
          <w:rFonts w:cs="Times New Roman"/>
          <w:sz w:val="22"/>
          <w:szCs w:val="22"/>
        </w:rPr>
        <w:t xml:space="preserve"> and 2019</w:t>
      </w:r>
      <w:r w:rsidRPr="00F56139">
        <w:rPr>
          <w:rFonts w:cs="Times New Roman"/>
          <w:sz w:val="22"/>
          <w:szCs w:val="22"/>
        </w:rPr>
        <w:t xml:space="preserve"> </w:t>
      </w:r>
      <w:r>
        <w:rPr>
          <w:rFonts w:cs="Times New Roman"/>
          <w:sz w:val="22"/>
          <w:szCs w:val="22"/>
        </w:rPr>
        <w:t xml:space="preserve"> were</w:t>
      </w:r>
      <w:r w:rsidRPr="002C77B4">
        <w:rPr>
          <w:rFonts w:cs="Times New Roman"/>
          <w:sz w:val="22"/>
          <w:szCs w:val="22"/>
        </w:rPr>
        <w:t xml:space="preserve"> the s</w:t>
      </w:r>
      <w:r>
        <w:rPr>
          <w:rFonts w:cs="Times New Roman"/>
          <w:sz w:val="22"/>
          <w:szCs w:val="22"/>
        </w:rPr>
        <w:t>ame figures to diluted earnings p</w:t>
      </w:r>
      <w:r w:rsidRPr="002C77B4">
        <w:rPr>
          <w:rFonts w:cs="Times New Roman"/>
          <w:sz w:val="22"/>
          <w:szCs w:val="22"/>
        </w:rPr>
        <w:t>er share because the</w:t>
      </w:r>
      <w:r>
        <w:rPr>
          <w:rFonts w:cs="Times New Roman"/>
          <w:sz w:val="22"/>
          <w:szCs w:val="22"/>
        </w:rPr>
        <w:t>se</w:t>
      </w:r>
      <w:r w:rsidRPr="002C77B4">
        <w:rPr>
          <w:rFonts w:cs="Times New Roman"/>
          <w:sz w:val="22"/>
          <w:szCs w:val="22"/>
        </w:rPr>
        <w:t xml:space="preserve"> fair value</w:t>
      </w:r>
      <w:r>
        <w:rPr>
          <w:rFonts w:cs="Times New Roman"/>
          <w:sz w:val="22"/>
          <w:szCs w:val="22"/>
        </w:rPr>
        <w:t>s of the ordinary share were</w:t>
      </w:r>
      <w:r w:rsidRPr="002C77B4">
        <w:rPr>
          <w:rFonts w:cs="Times New Roman"/>
          <w:sz w:val="22"/>
          <w:szCs w:val="22"/>
        </w:rPr>
        <w:t xml:space="preserve"> lower than the warrant exercise price</w:t>
      </w:r>
      <w:r>
        <w:rPr>
          <w:rFonts w:cs="Times New Roman"/>
          <w:sz w:val="22"/>
          <w:szCs w:val="22"/>
        </w:rPr>
        <w:t>s</w:t>
      </w:r>
      <w:r w:rsidRPr="002C77B4">
        <w:rPr>
          <w:rFonts w:cs="Times New Roman"/>
          <w:sz w:val="22"/>
          <w:szCs w:val="22"/>
        </w:rPr>
        <w:t>, and therefore, dilutive potential ordinary shares shall not occur.</w:t>
      </w:r>
    </w:p>
    <w:p w:rsidR="004379FF" w:rsidRDefault="00437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8E692C" w:rsidRPr="00E83E0A" w:rsidRDefault="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3E56AF" w:rsidRPr="00E83E0A" w:rsidRDefault="008E692C"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Pr>
          <w:rFonts w:cs="Times New Roman"/>
          <w:b/>
          <w:bCs/>
          <w:sz w:val="22"/>
          <w:szCs w:val="22"/>
        </w:rPr>
        <w:t>8</w:t>
      </w:r>
      <w:r w:rsidR="003E56AF" w:rsidRPr="00E83E0A">
        <w:rPr>
          <w:rFonts w:cs="Times New Roman"/>
          <w:b/>
          <w:bCs/>
          <w:sz w:val="22"/>
          <w:szCs w:val="22"/>
        </w:rPr>
        <w:t>.</w:t>
      </w:r>
      <w:r w:rsidR="003E56AF" w:rsidRPr="00E83E0A">
        <w:rPr>
          <w:rFonts w:cs="Times New Roman"/>
          <w:b/>
          <w:bCs/>
          <w:sz w:val="22"/>
          <w:szCs w:val="22"/>
        </w:rPr>
        <w:tab/>
        <w:t xml:space="preserve">COMMITMENTS </w:t>
      </w:r>
    </w:p>
    <w:p w:rsidR="003E56AF" w:rsidRPr="00C25E70" w:rsidRDefault="003E56AF"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510A11" w:rsidRPr="00FD7750" w:rsidRDefault="003E56AF" w:rsidP="008E69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3467"/>
        </w:tabs>
        <w:jc w:val="thaiDistribute"/>
        <w:rPr>
          <w:rFonts w:cs="Times New Roman"/>
          <w:sz w:val="22"/>
          <w:szCs w:val="22"/>
        </w:rPr>
      </w:pPr>
      <w:r>
        <w:rPr>
          <w:rFonts w:cs="Times New Roman"/>
          <w:sz w:val="22"/>
          <w:szCs w:val="22"/>
        </w:rPr>
        <w:t xml:space="preserve">As at </w:t>
      </w:r>
      <w:r w:rsidR="00F53338">
        <w:rPr>
          <w:rFonts w:cs="Times New Roman"/>
          <w:sz w:val="22"/>
          <w:szCs w:val="22"/>
        </w:rPr>
        <w:t>June 30</w:t>
      </w:r>
      <w:r w:rsidR="008E692C">
        <w:rPr>
          <w:rFonts w:cs="Times New Roman"/>
          <w:sz w:val="22"/>
          <w:szCs w:val="22"/>
        </w:rPr>
        <w:t>, 2020</w:t>
      </w:r>
      <w:proofErr w:type="gramStart"/>
      <w:r w:rsidRPr="00CA3B5F">
        <w:rPr>
          <w:rFonts w:cs="Times New Roman"/>
          <w:sz w:val="22"/>
          <w:szCs w:val="22"/>
        </w:rPr>
        <w:t>,</w:t>
      </w:r>
      <w:r w:rsidR="00FC4849" w:rsidRPr="00FD7750">
        <w:rPr>
          <w:rFonts w:cs="Times New Roman" w:hint="cs"/>
          <w:sz w:val="22"/>
          <w:szCs w:val="22"/>
          <w:cs/>
        </w:rPr>
        <w:t xml:space="preserve"> </w:t>
      </w:r>
      <w:r w:rsidR="00BE133E">
        <w:rPr>
          <w:rFonts w:cs="Times New Roman"/>
          <w:sz w:val="22"/>
          <w:szCs w:val="22"/>
        </w:rPr>
        <w:t xml:space="preserve"> </w:t>
      </w:r>
      <w:r w:rsidR="00FD7750">
        <w:rPr>
          <w:rFonts w:cs="Times New Roman"/>
          <w:sz w:val="22"/>
          <w:szCs w:val="22"/>
        </w:rPr>
        <w:t>t</w:t>
      </w:r>
      <w:r w:rsidR="00014EF2">
        <w:rPr>
          <w:rFonts w:cs="Times New Roman"/>
          <w:sz w:val="22"/>
          <w:szCs w:val="22"/>
        </w:rPr>
        <w:t>he</w:t>
      </w:r>
      <w:proofErr w:type="gramEnd"/>
      <w:r w:rsidR="00014EF2">
        <w:rPr>
          <w:rFonts w:cs="Times New Roman"/>
          <w:sz w:val="22"/>
          <w:szCs w:val="22"/>
        </w:rPr>
        <w:t xml:space="preserve"> Company</w:t>
      </w:r>
      <w:r w:rsidR="00014EF2" w:rsidRPr="004D46DA">
        <w:rPr>
          <w:rFonts w:cs="Times New Roman"/>
          <w:sz w:val="22"/>
          <w:szCs w:val="22"/>
        </w:rPr>
        <w:t xml:space="preserve"> </w:t>
      </w:r>
      <w:r w:rsidR="00146EF9" w:rsidRPr="003F0C02">
        <w:rPr>
          <w:rFonts w:cs="Times New Roman"/>
          <w:sz w:val="22"/>
          <w:szCs w:val="22"/>
        </w:rPr>
        <w:t xml:space="preserve">had commitment under </w:t>
      </w:r>
      <w:r w:rsidR="00E156D2" w:rsidRPr="00E156D2">
        <w:rPr>
          <w:rFonts w:cs="Times New Roman"/>
          <w:sz w:val="22"/>
          <w:szCs w:val="22"/>
        </w:rPr>
        <w:t xml:space="preserve">the agreements to renovate </w:t>
      </w:r>
      <w:r w:rsidR="00740D88">
        <w:rPr>
          <w:rFonts w:cs="Times New Roman"/>
          <w:sz w:val="22"/>
          <w:szCs w:val="22"/>
        </w:rPr>
        <w:t xml:space="preserve">the interior decoration of </w:t>
      </w:r>
      <w:r w:rsidR="00E156D2" w:rsidRPr="00E156D2">
        <w:rPr>
          <w:rFonts w:cs="Times New Roman"/>
          <w:sz w:val="22"/>
          <w:szCs w:val="22"/>
        </w:rPr>
        <w:t>office buildings and</w:t>
      </w:r>
      <w:r w:rsidR="00146EF9" w:rsidRPr="003F0C02">
        <w:rPr>
          <w:rFonts w:cs="Times New Roman"/>
          <w:sz w:val="22"/>
          <w:szCs w:val="22"/>
        </w:rPr>
        <w:t xml:space="preserve"> </w:t>
      </w:r>
      <w:r w:rsidR="00740D88">
        <w:rPr>
          <w:rFonts w:cs="Times New Roman"/>
          <w:sz w:val="22"/>
          <w:szCs w:val="22"/>
        </w:rPr>
        <w:t xml:space="preserve">renovate </w:t>
      </w:r>
      <w:r w:rsidR="00E156D2" w:rsidRPr="00E156D2">
        <w:rPr>
          <w:rFonts w:cs="Times New Roman"/>
          <w:sz w:val="22"/>
          <w:szCs w:val="22"/>
        </w:rPr>
        <w:t xml:space="preserve">machinery </w:t>
      </w:r>
      <w:r w:rsidR="00BE133E">
        <w:rPr>
          <w:rFonts w:cs="Times New Roman"/>
          <w:sz w:val="22"/>
          <w:szCs w:val="22"/>
        </w:rPr>
        <w:t xml:space="preserve">totaling </w:t>
      </w:r>
      <w:r w:rsidR="00E156D2" w:rsidRPr="00E156D2">
        <w:rPr>
          <w:rFonts w:cs="Times New Roman"/>
          <w:sz w:val="22"/>
          <w:szCs w:val="22"/>
        </w:rPr>
        <w:t xml:space="preserve">approximately Baht </w:t>
      </w:r>
      <w:r w:rsidR="00CB3468">
        <w:rPr>
          <w:rFonts w:cs="Times New Roman"/>
          <w:sz w:val="22"/>
          <w:szCs w:val="22"/>
        </w:rPr>
        <w:t>0.8</w:t>
      </w:r>
      <w:r w:rsidR="00146EF9" w:rsidRPr="00260995">
        <w:rPr>
          <w:rFonts w:cs="Times New Roman"/>
          <w:sz w:val="22"/>
          <w:szCs w:val="22"/>
        </w:rPr>
        <w:t xml:space="preserve"> million</w:t>
      </w:r>
      <w:r w:rsidR="00E156D2">
        <w:rPr>
          <w:rFonts w:cs="Times New Roman"/>
          <w:sz w:val="22"/>
          <w:szCs w:val="22"/>
        </w:rPr>
        <w:t>.</w:t>
      </w:r>
    </w:p>
    <w:p w:rsidR="00146EF9" w:rsidRDefault="00146EF9"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146EF9" w:rsidRPr="0074725A" w:rsidRDefault="00146EF9"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74725A" w:rsidRPr="00E83E0A" w:rsidRDefault="008E692C"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r>
        <w:rPr>
          <w:rFonts w:cs="Times New Roman"/>
          <w:b/>
          <w:bCs/>
          <w:sz w:val="22"/>
          <w:szCs w:val="22"/>
        </w:rPr>
        <w:t>9</w:t>
      </w:r>
      <w:r w:rsidR="0074725A" w:rsidRPr="00E83E0A">
        <w:rPr>
          <w:rFonts w:cs="Times New Roman"/>
          <w:b/>
          <w:bCs/>
          <w:sz w:val="22"/>
          <w:szCs w:val="22"/>
        </w:rPr>
        <w:t>.</w:t>
      </w:r>
      <w:r w:rsidR="0074725A" w:rsidRPr="00E83E0A">
        <w:rPr>
          <w:rFonts w:cs="Times New Roman"/>
          <w:b/>
          <w:bCs/>
          <w:sz w:val="22"/>
          <w:szCs w:val="22"/>
        </w:rPr>
        <w:tab/>
        <w:t>LETTERS OF GUARANTEE</w:t>
      </w:r>
    </w:p>
    <w:p w:rsidR="0074725A" w:rsidRPr="00BB25AE" w:rsidRDefault="0074725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2024B0" w:rsidRPr="006D50AB" w:rsidRDefault="0074725A" w:rsidP="002024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146EF9">
        <w:rPr>
          <w:rFonts w:cs="Times New Roman"/>
          <w:sz w:val="22"/>
          <w:szCs w:val="22"/>
        </w:rPr>
        <w:t xml:space="preserve">As at </w:t>
      </w:r>
      <w:r w:rsidR="00F53338" w:rsidRPr="00146EF9">
        <w:rPr>
          <w:rFonts w:cs="Times New Roman"/>
          <w:sz w:val="22"/>
          <w:szCs w:val="22"/>
        </w:rPr>
        <w:t>June 30</w:t>
      </w:r>
      <w:r w:rsidR="008E692C">
        <w:rPr>
          <w:rFonts w:cs="Times New Roman"/>
          <w:sz w:val="22"/>
          <w:szCs w:val="22"/>
        </w:rPr>
        <w:t>, 2020</w:t>
      </w:r>
      <w:r w:rsidRPr="00146EF9">
        <w:rPr>
          <w:rFonts w:cs="Times New Roman"/>
          <w:sz w:val="22"/>
          <w:szCs w:val="22"/>
        </w:rPr>
        <w:t xml:space="preserve">, </w:t>
      </w:r>
      <w:r w:rsidR="002024B0" w:rsidRPr="00BB25AE">
        <w:rPr>
          <w:rFonts w:cs="Times New Roman"/>
          <w:sz w:val="22"/>
          <w:szCs w:val="22"/>
        </w:rPr>
        <w:t>the Company had letters of guarantee issued by two local banks in favor of a state enterprise, a financial institution</w:t>
      </w:r>
      <w:r w:rsidR="002024B0">
        <w:rPr>
          <w:rFonts w:cs="Times New Roman"/>
          <w:sz w:val="22"/>
          <w:szCs w:val="22"/>
        </w:rPr>
        <w:t>,</w:t>
      </w:r>
      <w:r w:rsidR="002024B0" w:rsidRPr="00BB25AE">
        <w:rPr>
          <w:rFonts w:cs="Times New Roman"/>
          <w:sz w:val="22"/>
          <w:szCs w:val="22"/>
        </w:rPr>
        <w:t xml:space="preserve"> </w:t>
      </w:r>
      <w:r w:rsidR="002024B0">
        <w:rPr>
          <w:rFonts w:cs="Times New Roman"/>
          <w:sz w:val="22"/>
          <w:szCs w:val="22"/>
        </w:rPr>
        <w:t xml:space="preserve">and several private </w:t>
      </w:r>
      <w:r w:rsidR="002024B0" w:rsidRPr="00283841">
        <w:rPr>
          <w:rFonts w:cs="Times New Roman"/>
          <w:sz w:val="22"/>
          <w:szCs w:val="22"/>
        </w:rPr>
        <w:t xml:space="preserve">companies </w:t>
      </w:r>
      <w:proofErr w:type="spellStart"/>
      <w:r w:rsidR="002024B0" w:rsidRPr="00283841">
        <w:rPr>
          <w:rFonts w:cs="Times New Roman"/>
          <w:sz w:val="22"/>
          <w:szCs w:val="22"/>
        </w:rPr>
        <w:t>totalling</w:t>
      </w:r>
      <w:proofErr w:type="spellEnd"/>
      <w:r w:rsidR="002024B0" w:rsidRPr="00283841">
        <w:rPr>
          <w:rFonts w:cs="Times New Roman"/>
          <w:sz w:val="22"/>
          <w:szCs w:val="22"/>
        </w:rPr>
        <w:t xml:space="preserve"> approximately Baht 16.5 million.  The letters of guarantee issued by a local bank </w:t>
      </w:r>
      <w:proofErr w:type="spellStart"/>
      <w:r w:rsidR="002024B0" w:rsidRPr="00283841">
        <w:rPr>
          <w:rFonts w:cs="Times New Roman"/>
          <w:sz w:val="22"/>
          <w:szCs w:val="22"/>
        </w:rPr>
        <w:t>totalling</w:t>
      </w:r>
      <w:proofErr w:type="spellEnd"/>
      <w:r w:rsidR="002024B0" w:rsidRPr="00283841">
        <w:rPr>
          <w:rFonts w:cs="Times New Roman"/>
          <w:sz w:val="22"/>
          <w:szCs w:val="22"/>
        </w:rPr>
        <w:t xml:space="preserve"> Baht 2.0 million is secured by the pledge of the Company’s deposits at such bank of approximately Baht 2.0 million</w:t>
      </w:r>
      <w:r w:rsidR="002024B0" w:rsidRPr="002B1D77">
        <w:rPr>
          <w:rFonts w:cs="Times New Roman"/>
          <w:sz w:val="22"/>
          <w:szCs w:val="22"/>
        </w:rPr>
        <w:t>.</w:t>
      </w:r>
    </w:p>
    <w:p w:rsidR="00344812" w:rsidRDefault="00344812"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344812" w:rsidRDefault="00344812"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F548F4" w:rsidRPr="00E83E0A" w:rsidRDefault="00210D4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r>
        <w:rPr>
          <w:rFonts w:cs="Times New Roman"/>
          <w:b/>
          <w:bCs/>
          <w:sz w:val="22"/>
          <w:szCs w:val="22"/>
        </w:rPr>
        <w:t>10</w:t>
      </w:r>
      <w:r w:rsidR="00671581" w:rsidRPr="00E83E0A">
        <w:rPr>
          <w:rFonts w:cs="Times New Roman"/>
          <w:b/>
          <w:bCs/>
          <w:sz w:val="22"/>
          <w:szCs w:val="22"/>
        </w:rPr>
        <w:t>.     OTHER</w:t>
      </w:r>
    </w:p>
    <w:p w:rsidR="00F548F4" w:rsidRPr="00567BB2"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2024B0" w:rsidRDefault="002024B0" w:rsidP="002024B0">
      <w:pPr>
        <w:pStyle w:val="BodyText"/>
        <w:tabs>
          <w:tab w:val="clear" w:pos="227"/>
          <w:tab w:val="clear" w:pos="454"/>
          <w:tab w:val="clear" w:pos="680"/>
          <w:tab w:val="left" w:pos="0"/>
        </w:tabs>
        <w:spacing w:after="0"/>
        <w:jc w:val="both"/>
        <w:rPr>
          <w:rFonts w:cs="Times New Roman"/>
          <w:b/>
          <w:bCs/>
          <w:sz w:val="22"/>
          <w:highlight w:val="yellow"/>
        </w:rPr>
      </w:pPr>
      <w:r w:rsidRPr="001D4473">
        <w:rPr>
          <w:rFonts w:eastAsia="Calibri" w:cs="Times New Roman"/>
          <w:sz w:val="22"/>
          <w:szCs w:val="22"/>
        </w:rPr>
        <w:t>On October 24, 2017, a former shareholder (plaintiff) filed a lawsuit against the Company (the first defendant) and the Company’s lawyer (the second defendant) to compensate for lack of beneficial ordinary share interest from the difference of share price between par value and Initial Public Offering (IPO) price during September 17-19, 2014 amounting to Baht 18.9 million, and between par value and the trading price during the first day trading of the Company’s listed security in the Market for Alternative Investment (“</w:t>
      </w:r>
      <w:proofErr w:type="spellStart"/>
      <w:r w:rsidRPr="001D4473">
        <w:rPr>
          <w:rFonts w:eastAsia="Calibri" w:cs="Times New Roman"/>
          <w:sz w:val="22"/>
          <w:szCs w:val="22"/>
        </w:rPr>
        <w:t>mai</w:t>
      </w:r>
      <w:proofErr w:type="spellEnd"/>
      <w:r w:rsidRPr="001D4473">
        <w:rPr>
          <w:rFonts w:eastAsia="Calibri" w:cs="Times New Roman"/>
          <w:sz w:val="22"/>
          <w:szCs w:val="22"/>
        </w:rPr>
        <w:t xml:space="preserve">”) (i.e. October 1, 2014) amounting to Baht 67.2 million, </w:t>
      </w:r>
      <w:proofErr w:type="spellStart"/>
      <w:r w:rsidRPr="001D4473">
        <w:rPr>
          <w:rFonts w:eastAsia="Calibri" w:cs="Times New Roman"/>
          <w:sz w:val="22"/>
          <w:szCs w:val="22"/>
        </w:rPr>
        <w:t>totalling</w:t>
      </w:r>
      <w:proofErr w:type="spellEnd"/>
      <w:r w:rsidRPr="001D4473">
        <w:rPr>
          <w:rFonts w:eastAsia="Calibri" w:cs="Times New Roman"/>
          <w:sz w:val="22"/>
          <w:szCs w:val="22"/>
        </w:rPr>
        <w:t xml:space="preserve"> Baht 86.1 million, including to pay for interest at the rate 7.5% per annum since October 1, 2014 onwards. On August 30, 2018 and June 25, 2019, the Court of First Instance and the Court of Appeal sentenced with dismissal of the case, respectively. </w:t>
      </w:r>
      <w:r>
        <w:rPr>
          <w:rFonts w:cs="Times New Roman"/>
          <w:sz w:val="22"/>
        </w:rPr>
        <w:t xml:space="preserve">However, </w:t>
      </w:r>
      <w:r>
        <w:rPr>
          <w:rFonts w:eastAsia="Calibri" w:cs="Times New Roman"/>
          <w:sz w:val="22"/>
          <w:szCs w:val="22"/>
        </w:rPr>
        <w:t xml:space="preserve">on October 4, 2019, </w:t>
      </w:r>
      <w:r>
        <w:rPr>
          <w:rFonts w:cs="Times New Roman"/>
          <w:sz w:val="22"/>
        </w:rPr>
        <w:t>the former shareholder submitted permission for appeal to the Supreme Court</w:t>
      </w:r>
      <w:r>
        <w:rPr>
          <w:sz w:val="22"/>
        </w:rPr>
        <w:t xml:space="preserve"> </w:t>
      </w:r>
      <w:r w:rsidRPr="001255D0">
        <w:rPr>
          <w:rFonts w:cs="Times New Roman"/>
          <w:sz w:val="22"/>
        </w:rPr>
        <w:t>and</w:t>
      </w:r>
      <w:r>
        <w:rPr>
          <w:sz w:val="22"/>
        </w:rPr>
        <w:t xml:space="preserve"> </w:t>
      </w:r>
      <w:r>
        <w:rPr>
          <w:rFonts w:cs="Times New Roman"/>
          <w:sz w:val="22"/>
        </w:rPr>
        <w:t>t</w:t>
      </w:r>
      <w:r w:rsidRPr="003665CD">
        <w:rPr>
          <w:rFonts w:cs="Times New Roman"/>
          <w:sz w:val="22"/>
        </w:rPr>
        <w:t xml:space="preserve">he </w:t>
      </w:r>
      <w:r>
        <w:rPr>
          <w:rFonts w:cs="Times New Roman"/>
          <w:sz w:val="22"/>
        </w:rPr>
        <w:t>Supreme Court had sentenced to disapprove the permission</w:t>
      </w:r>
      <w:r w:rsidRPr="003665CD">
        <w:rPr>
          <w:rFonts w:cs="Times New Roman"/>
          <w:sz w:val="22"/>
        </w:rPr>
        <w:t xml:space="preserve"> </w:t>
      </w:r>
      <w:r>
        <w:rPr>
          <w:rFonts w:cs="Times New Roman"/>
          <w:sz w:val="22"/>
        </w:rPr>
        <w:t>on April 28, 2020.</w:t>
      </w:r>
    </w:p>
    <w:p w:rsidR="00E83E0A" w:rsidRDefault="00E83E0A" w:rsidP="00452BDE">
      <w:pPr>
        <w:pStyle w:val="BodyText"/>
        <w:tabs>
          <w:tab w:val="clear" w:pos="227"/>
          <w:tab w:val="clear" w:pos="454"/>
          <w:tab w:val="left" w:pos="540"/>
        </w:tabs>
        <w:spacing w:after="0"/>
        <w:jc w:val="both"/>
        <w:rPr>
          <w:b/>
          <w:bCs/>
          <w:sz w:val="22"/>
          <w:szCs w:val="22"/>
        </w:rPr>
      </w:pPr>
    </w:p>
    <w:p w:rsidR="00DE6090" w:rsidRPr="00E83E0A" w:rsidRDefault="00DE6090" w:rsidP="00452BDE">
      <w:pPr>
        <w:pStyle w:val="BodyText"/>
        <w:tabs>
          <w:tab w:val="clear" w:pos="227"/>
          <w:tab w:val="clear" w:pos="454"/>
          <w:tab w:val="left" w:pos="540"/>
        </w:tabs>
        <w:spacing w:after="0"/>
        <w:jc w:val="both"/>
        <w:rPr>
          <w:b/>
          <w:bCs/>
          <w:sz w:val="22"/>
          <w:szCs w:val="22"/>
        </w:rPr>
      </w:pPr>
    </w:p>
    <w:p w:rsidR="00DD6C26" w:rsidRPr="00E83E0A" w:rsidRDefault="00E156D2" w:rsidP="00452BDE">
      <w:pPr>
        <w:pStyle w:val="BodyText"/>
        <w:tabs>
          <w:tab w:val="clear" w:pos="227"/>
          <w:tab w:val="clear" w:pos="454"/>
          <w:tab w:val="left" w:pos="540"/>
        </w:tabs>
        <w:spacing w:after="0"/>
        <w:jc w:val="both"/>
        <w:rPr>
          <w:b/>
          <w:bCs/>
          <w:sz w:val="22"/>
          <w:szCs w:val="22"/>
        </w:rPr>
      </w:pPr>
      <w:r>
        <w:rPr>
          <w:b/>
          <w:bCs/>
          <w:sz w:val="22"/>
          <w:szCs w:val="22"/>
        </w:rPr>
        <w:t>11</w:t>
      </w:r>
      <w:r w:rsidR="00DD6C26" w:rsidRPr="00E83E0A">
        <w:rPr>
          <w:b/>
          <w:bCs/>
          <w:sz w:val="22"/>
          <w:szCs w:val="22"/>
        </w:rPr>
        <w:t>.</w:t>
      </w:r>
      <w:r w:rsidR="00DD6C26" w:rsidRPr="00E83E0A">
        <w:rPr>
          <w:b/>
          <w:bCs/>
          <w:sz w:val="22"/>
          <w:szCs w:val="22"/>
        </w:rPr>
        <w:tab/>
        <w:t>APPROVAL OF INTERIM FINANCIAL INFORMATION</w:t>
      </w:r>
    </w:p>
    <w:p w:rsidR="00DD6C26" w:rsidRPr="00A35837" w:rsidRDefault="00DD6C26" w:rsidP="00DD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74725A" w:rsidRDefault="001255D0"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dissemination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on </w:t>
      </w:r>
      <w:r w:rsidR="002024B0">
        <w:rPr>
          <w:sz w:val="22"/>
          <w:szCs w:val="22"/>
        </w:rPr>
        <w:t>August 7</w:t>
      </w:r>
      <w:r w:rsidR="00D24736" w:rsidRPr="00AA6679">
        <w:rPr>
          <w:sz w:val="22"/>
          <w:szCs w:val="22"/>
        </w:rPr>
        <w:t xml:space="preserve">, </w:t>
      </w:r>
      <w:r w:rsidR="002024B0">
        <w:rPr>
          <w:sz w:val="22"/>
          <w:szCs w:val="22"/>
        </w:rPr>
        <w:t>2020</w:t>
      </w:r>
      <w:r w:rsidR="00DD6C26" w:rsidRPr="00AA6679">
        <w:rPr>
          <w:sz w:val="22"/>
          <w:szCs w:val="22"/>
        </w:rPr>
        <w:t>.</w:t>
      </w:r>
      <w:r w:rsidR="00D24736">
        <w:rPr>
          <w:rFonts w:cs="Times New Roman"/>
          <w:sz w:val="22"/>
          <w:szCs w:val="22"/>
        </w:rPr>
        <w:tab/>
      </w:r>
    </w:p>
    <w:p w:rsidR="00EA4832" w:rsidRDefault="00EA4832"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FC762F" w:rsidRPr="0074725A"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rFonts w:cs="Times New Roman"/>
          <w:sz w:val="22"/>
          <w:szCs w:val="22"/>
        </w:rPr>
        <w:tab/>
      </w:r>
      <w:r>
        <w:rPr>
          <w:rFonts w:cs="Times New Roman"/>
          <w:sz w:val="22"/>
          <w:szCs w:val="22"/>
        </w:rPr>
        <w:tab/>
      </w:r>
      <w:r>
        <w:rPr>
          <w:rFonts w:cs="Times New Roman"/>
          <w:sz w:val="22"/>
          <w:szCs w:val="22"/>
        </w:rPr>
        <w:tab/>
      </w:r>
    </w:p>
    <w:sectPr w:rsidR="00FC762F" w:rsidRPr="0074725A" w:rsidSect="006D585B">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10" w:chapStyle="1"/>
      <w:cols w:space="720"/>
      <w:titlePg/>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2065" w:rsidRDefault="00D12065">
      <w:r>
        <w:separator/>
      </w:r>
    </w:p>
  </w:endnote>
  <w:endnote w:type="continuationSeparator" w:id="0">
    <w:p w:rsidR="00D12065" w:rsidRDefault="00D120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42"/>
      <w:docPartObj>
        <w:docPartGallery w:val="Page Numbers (Bottom of Page)"/>
        <w:docPartUnique/>
      </w:docPartObj>
    </w:sdtPr>
    <w:sdtContent>
      <w:p w:rsidR="00167998" w:rsidRDefault="00167998">
        <w:pPr>
          <w:pStyle w:val="Footer"/>
          <w:jc w:val="right"/>
          <w:rPr>
            <w:sz w:val="22"/>
            <w:szCs w:val="22"/>
          </w:rPr>
        </w:pPr>
      </w:p>
      <w:p w:rsidR="00167998" w:rsidRDefault="00703FEF">
        <w:pPr>
          <w:pStyle w:val="Footer"/>
          <w:jc w:val="right"/>
        </w:pPr>
        <w:fldSimple w:instr=" PAGE   \* MERGEFORMAT ">
          <w:r w:rsidR="00F538F3" w:rsidRPr="00F538F3">
            <w:rPr>
              <w:noProof/>
              <w:sz w:val="22"/>
              <w:szCs w:val="22"/>
            </w:rPr>
            <w:t>14</w:t>
          </w:r>
        </w:fldSimple>
      </w:p>
    </w:sdtContent>
  </w:sdt>
  <w:p w:rsidR="00167998" w:rsidRPr="005F5394" w:rsidRDefault="00167998">
    <w:pPr>
      <w:rPr>
        <w:b/>
        <w:bCs/>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36"/>
      <w:docPartObj>
        <w:docPartGallery w:val="Page Numbers (Bottom of Page)"/>
        <w:docPartUnique/>
      </w:docPartObj>
    </w:sdtPr>
    <w:sdtContent>
      <w:p w:rsidR="00167998" w:rsidRDefault="00167998">
        <w:pPr>
          <w:pStyle w:val="Footer"/>
          <w:jc w:val="right"/>
        </w:pPr>
        <w:r>
          <w:rPr>
            <w:sz w:val="22"/>
            <w:szCs w:val="22"/>
          </w:rPr>
          <w:t>10</w:t>
        </w:r>
      </w:p>
    </w:sdtContent>
  </w:sdt>
  <w:p w:rsidR="00167998" w:rsidRDefault="00167998">
    <w:pPr>
      <w:pStyle w:val="Footer"/>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2065" w:rsidRDefault="00D12065">
      <w:r>
        <w:separator/>
      </w:r>
    </w:p>
  </w:footnote>
  <w:footnote w:type="continuationSeparator" w:id="0">
    <w:p w:rsidR="00D12065" w:rsidRDefault="00D120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998" w:rsidRDefault="00167998" w:rsidP="00984D04">
    <w:pPr>
      <w:pStyle w:val="Heading6"/>
      <w:rPr>
        <w:sz w:val="22"/>
        <w:szCs w:val="22"/>
      </w:rPr>
    </w:pPr>
  </w:p>
  <w:p w:rsidR="00167998" w:rsidRPr="00A50776" w:rsidRDefault="00167998" w:rsidP="00A50776"/>
  <w:p w:rsidR="00167998" w:rsidRDefault="00167998" w:rsidP="00984D04">
    <w:pPr>
      <w:pStyle w:val="Heading6"/>
      <w:rPr>
        <w:sz w:val="22"/>
        <w:szCs w:val="22"/>
      </w:rPr>
    </w:pPr>
  </w:p>
  <w:p w:rsidR="00167998" w:rsidRPr="000F40AB" w:rsidRDefault="00167998" w:rsidP="00984D04">
    <w:pPr>
      <w:pStyle w:val="Heading6"/>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rsidR="00167998" w:rsidRDefault="00167998" w:rsidP="00976F0B">
    <w:pPr>
      <w:pStyle w:val="Heading6"/>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rsidR="00167998" w:rsidRPr="000F40AB" w:rsidRDefault="00167998" w:rsidP="00976F0B">
    <w:pPr>
      <w:pStyle w:val="Heading6"/>
      <w:rPr>
        <w:rFonts w:cs="Times New Roman"/>
        <w:sz w:val="22"/>
        <w:szCs w:val="22"/>
        <w:lang w:val="en-GB"/>
      </w:rPr>
    </w:pPr>
    <w:r>
      <w:rPr>
        <w:rFonts w:cs="Times New Roman"/>
        <w:sz w:val="22"/>
        <w:szCs w:val="22"/>
        <w:lang w:val="en-GB"/>
      </w:rPr>
      <w:t>June 30</w:t>
    </w:r>
    <w:r w:rsidRPr="000F40AB">
      <w:rPr>
        <w:rFonts w:cs="Times New Roman"/>
        <w:sz w:val="22"/>
        <w:szCs w:val="22"/>
        <w:lang w:val="en-GB"/>
      </w:rPr>
      <w:t xml:space="preserve">, </w:t>
    </w:r>
    <w:r>
      <w:rPr>
        <w:rFonts w:cs="Times New Roman"/>
        <w:sz w:val="22"/>
        <w:szCs w:val="22"/>
        <w:lang w:val="en-GB"/>
      </w:rPr>
      <w:t>2020</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9</w:t>
    </w:r>
    <w:r w:rsidRPr="000F40AB">
      <w:rPr>
        <w:rFonts w:cs="Times New Roman"/>
        <w:sz w:val="22"/>
        <w:szCs w:val="22"/>
        <w:lang w:val="en-GB"/>
      </w:rPr>
      <w:t xml:space="preserve"> (Unaudited/Reviewed)</w:t>
    </w:r>
  </w:p>
  <w:p w:rsidR="00167998" w:rsidRPr="000F40AB" w:rsidRDefault="00167998" w:rsidP="00976F0B">
    <w:pPr>
      <w:pStyle w:val="Heading6"/>
      <w:rPr>
        <w:rFonts w:cs="Times New Roman"/>
        <w:sz w:val="22"/>
        <w:szCs w:val="22"/>
      </w:rPr>
    </w:pPr>
    <w:proofErr w:type="gramStart"/>
    <w:r w:rsidRPr="000F40AB">
      <w:rPr>
        <w:rFonts w:cs="Times New Roman"/>
        <w:sz w:val="22"/>
        <w:szCs w:val="22"/>
        <w:lang w:val="en-GB"/>
      </w:rPr>
      <w:t>and</w:t>
    </w:r>
    <w:proofErr w:type="gramEnd"/>
    <w:r w:rsidRPr="000F40AB">
      <w:rPr>
        <w:rFonts w:cs="Times New Roman"/>
        <w:sz w:val="22"/>
        <w:szCs w:val="22"/>
        <w:lang w:val="en-GB"/>
      </w:rPr>
      <w:t xml:space="preserve"> December 31, 201</w:t>
    </w:r>
    <w:r>
      <w:rPr>
        <w:rFonts w:cs="Times New Roman"/>
        <w:sz w:val="22"/>
        <w:szCs w:val="22"/>
        <w:lang w:val="en-GB"/>
      </w:rPr>
      <w:t>9</w:t>
    </w:r>
    <w:r w:rsidRPr="000F40AB">
      <w:rPr>
        <w:rFonts w:cs="Times New Roman"/>
        <w:sz w:val="22"/>
        <w:szCs w:val="22"/>
        <w:lang w:val="en-GB"/>
      </w:rPr>
      <w:t xml:space="preserve"> (Audited)</w:t>
    </w:r>
  </w:p>
  <w:p w:rsidR="00167998" w:rsidRDefault="00167998">
    <w:pPr>
      <w:pStyle w:val="Header"/>
      <w:rPr>
        <w:sz w:val="22"/>
        <w:szCs w:val="22"/>
        <w:lang w:val="en-GB"/>
      </w:rPr>
    </w:pPr>
  </w:p>
  <w:p w:rsidR="00167998" w:rsidRDefault="00167998">
    <w:pPr>
      <w:pStyle w:val="Header"/>
      <w:rPr>
        <w:sz w:val="22"/>
        <w:szCs w:val="22"/>
        <w:lang w:val="en-GB"/>
      </w:rPr>
    </w:pPr>
  </w:p>
  <w:p w:rsidR="00167998" w:rsidRPr="00984D04" w:rsidRDefault="00167998">
    <w:pPr>
      <w:pStyle w:val="Header"/>
      <w:rPr>
        <w:sz w:val="22"/>
        <w:szCs w:val="22"/>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998" w:rsidRDefault="00167998" w:rsidP="00984D04">
    <w:pPr>
      <w:pStyle w:val="Header"/>
      <w:rPr>
        <w:b/>
        <w:bCs/>
        <w:sz w:val="22"/>
        <w:szCs w:val="22"/>
      </w:rPr>
    </w:pPr>
  </w:p>
  <w:p w:rsidR="00167998" w:rsidRDefault="00167998" w:rsidP="00984D04">
    <w:pPr>
      <w:pStyle w:val="Header"/>
      <w:rPr>
        <w:b/>
        <w:bCs/>
        <w:sz w:val="22"/>
        <w:szCs w:val="22"/>
      </w:rPr>
    </w:pPr>
  </w:p>
  <w:p w:rsidR="00167998" w:rsidRDefault="00167998" w:rsidP="00984D04">
    <w:pPr>
      <w:pStyle w:val="Header"/>
      <w:rPr>
        <w:b/>
        <w:bCs/>
        <w:sz w:val="22"/>
        <w:szCs w:val="22"/>
      </w:rPr>
    </w:pPr>
  </w:p>
  <w:p w:rsidR="00167998" w:rsidRPr="005B6460" w:rsidRDefault="00167998" w:rsidP="00984D04">
    <w:pPr>
      <w:pStyle w:val="Header"/>
      <w:rPr>
        <w:b/>
        <w:bCs/>
        <w:sz w:val="22"/>
        <w:szCs w:val="22"/>
      </w:rPr>
    </w:pPr>
    <w:r>
      <w:rPr>
        <w:b/>
        <w:bCs/>
        <w:sz w:val="22"/>
        <w:szCs w:val="22"/>
      </w:rPr>
      <w:t>SMART CONCRETE</w:t>
    </w:r>
    <w:r w:rsidRPr="005B6460">
      <w:rPr>
        <w:b/>
        <w:bCs/>
        <w:sz w:val="22"/>
        <w:szCs w:val="22"/>
      </w:rPr>
      <w:t xml:space="preserve"> PUBLIC COMPANY LIMITED</w:t>
    </w:r>
  </w:p>
  <w:p w:rsidR="00167998" w:rsidRPr="000F40AB" w:rsidRDefault="00167998" w:rsidP="00984D04">
    <w:pPr>
      <w:pStyle w:val="Heading6"/>
      <w:rPr>
        <w:rFonts w:cs="Times New Roman"/>
        <w:sz w:val="22"/>
        <w:szCs w:val="22"/>
        <w:lang w:val="en-GB"/>
      </w:rPr>
    </w:pPr>
    <w:r w:rsidRPr="000F40AB">
      <w:rPr>
        <w:rFonts w:cs="Times New Roman"/>
        <w:sz w:val="22"/>
        <w:szCs w:val="22"/>
        <w:lang w:val="en-GB"/>
      </w:rPr>
      <w:t>Condensed Notes to Financial Statements</w:t>
    </w:r>
  </w:p>
  <w:p w:rsidR="00167998" w:rsidRPr="000F40AB" w:rsidRDefault="00167998" w:rsidP="00984D04">
    <w:pPr>
      <w:pStyle w:val="Heading6"/>
      <w:rPr>
        <w:rFonts w:cs="Times New Roman"/>
        <w:sz w:val="22"/>
        <w:szCs w:val="22"/>
        <w:lang w:val="en-GB"/>
      </w:rPr>
    </w:pPr>
    <w:r>
      <w:rPr>
        <w:rFonts w:cs="Times New Roman"/>
        <w:sz w:val="22"/>
        <w:szCs w:val="22"/>
        <w:lang w:val="en-GB"/>
      </w:rPr>
      <w:t>June 30, 2020</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9</w:t>
    </w:r>
    <w:r w:rsidRPr="000F40AB">
      <w:rPr>
        <w:rFonts w:cs="Times New Roman"/>
        <w:sz w:val="22"/>
        <w:szCs w:val="22"/>
        <w:lang w:val="en-GB"/>
      </w:rPr>
      <w:t xml:space="preserve"> (Unaudited/Reviewed)</w:t>
    </w:r>
  </w:p>
  <w:p w:rsidR="00167998" w:rsidRPr="000F40AB" w:rsidRDefault="00167998" w:rsidP="00984D04">
    <w:pPr>
      <w:pStyle w:val="Heading6"/>
      <w:rPr>
        <w:rFonts w:cs="Times New Roman"/>
        <w:sz w:val="22"/>
        <w:szCs w:val="22"/>
      </w:rPr>
    </w:pPr>
    <w:proofErr w:type="gramStart"/>
    <w:r w:rsidRPr="000F40AB">
      <w:rPr>
        <w:rFonts w:cs="Times New Roman"/>
        <w:sz w:val="22"/>
        <w:szCs w:val="22"/>
        <w:lang w:val="en-GB"/>
      </w:rPr>
      <w:t>and</w:t>
    </w:r>
    <w:proofErr w:type="gramEnd"/>
    <w:r w:rsidRPr="000F40AB">
      <w:rPr>
        <w:rFonts w:cs="Times New Roman"/>
        <w:sz w:val="22"/>
        <w:szCs w:val="22"/>
        <w:lang w:val="en-GB"/>
      </w:rPr>
      <w:t xml:space="preserve"> December 31, 201</w:t>
    </w:r>
    <w:r>
      <w:rPr>
        <w:rFonts w:cs="Times New Roman"/>
        <w:sz w:val="22"/>
        <w:szCs w:val="22"/>
        <w:lang w:val="en-GB"/>
      </w:rPr>
      <w:t>9</w:t>
    </w:r>
    <w:r w:rsidRPr="000F40AB">
      <w:rPr>
        <w:rFonts w:cs="Times New Roman"/>
        <w:sz w:val="22"/>
        <w:szCs w:val="22"/>
        <w:lang w:val="en-GB"/>
      </w:rPr>
      <w:t xml:space="preserve"> (Audited)</w:t>
    </w:r>
  </w:p>
  <w:p w:rsidR="00167998" w:rsidRDefault="00167998">
    <w:pPr>
      <w:pStyle w:val="Header"/>
      <w:rPr>
        <w:sz w:val="22"/>
        <w:szCs w:val="22"/>
        <w:lang w:val="en-GB"/>
      </w:rPr>
    </w:pPr>
  </w:p>
  <w:p w:rsidR="00167998" w:rsidRDefault="00167998">
    <w:pPr>
      <w:pStyle w:val="Header"/>
      <w:rPr>
        <w:sz w:val="22"/>
        <w:szCs w:val="22"/>
        <w:lang w:val="en-GB"/>
      </w:rPr>
    </w:pPr>
  </w:p>
  <w:p w:rsidR="00167998" w:rsidRPr="00984D04" w:rsidRDefault="00167998">
    <w:pPr>
      <w:pStyle w:val="Header"/>
      <w:rPr>
        <w:sz w:val="22"/>
        <w:szCs w:val="22"/>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4FF6D88"/>
    <w:multiLevelType w:val="hybridMultilevel"/>
    <w:tmpl w:val="C7F23A64"/>
    <w:lvl w:ilvl="0" w:tplc="86945FBA">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9A4A52"/>
    <w:multiLevelType w:val="hybridMultilevel"/>
    <w:tmpl w:val="7680676E"/>
    <w:lvl w:ilvl="0" w:tplc="2AE032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023312A"/>
    <w:multiLevelType w:val="hybridMultilevel"/>
    <w:tmpl w:val="D3889578"/>
    <w:lvl w:ilvl="0" w:tplc="B1BACFB0">
      <w:start w:val="8"/>
      <w:numFmt w:val="decimal"/>
      <w:lvlText w:val="%1."/>
      <w:lvlJc w:val="left"/>
      <w:pPr>
        <w:tabs>
          <w:tab w:val="num" w:pos="360"/>
        </w:tabs>
        <w:ind w:left="360" w:hanging="360"/>
      </w:pPr>
      <w:rPr>
        <w:rFonts w:hint="default"/>
        <w:b/>
        <w:bCs/>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C752DA4"/>
    <w:multiLevelType w:val="hybridMultilevel"/>
    <w:tmpl w:val="2D989258"/>
    <w:lvl w:ilvl="0" w:tplc="D0780800">
      <w:start w:val="8"/>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21">
    <w:nsid w:val="2EDB3D07"/>
    <w:multiLevelType w:val="hybridMultilevel"/>
    <w:tmpl w:val="FC304082"/>
    <w:lvl w:ilvl="0" w:tplc="E91EB89E">
      <w:start w:val="1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14F6504"/>
    <w:multiLevelType w:val="hybridMultilevel"/>
    <w:tmpl w:val="170ECECC"/>
    <w:lvl w:ilvl="0" w:tplc="6D0AAF7E">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AB97AA1"/>
    <w:multiLevelType w:val="hybridMultilevel"/>
    <w:tmpl w:val="BD1C948A"/>
    <w:lvl w:ilvl="0" w:tplc="E45C24A2">
      <w:start w:val="14"/>
      <w:numFmt w:val="decimal"/>
      <w:lvlText w:val="%1."/>
      <w:lvlJc w:val="left"/>
      <w:pPr>
        <w:tabs>
          <w:tab w:val="num" w:pos="900"/>
        </w:tabs>
        <w:ind w:left="900" w:hanging="54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E741634"/>
    <w:multiLevelType w:val="hybridMultilevel"/>
    <w:tmpl w:val="C43482BA"/>
    <w:lvl w:ilvl="0" w:tplc="1E202E1E">
      <w:start w:val="21"/>
      <w:numFmt w:val="decimal"/>
      <w:lvlText w:val="%1."/>
      <w:lvlJc w:val="left"/>
      <w:pPr>
        <w:tabs>
          <w:tab w:val="num" w:pos="720"/>
        </w:tabs>
        <w:ind w:left="720" w:hanging="360"/>
      </w:pPr>
      <w:rPr>
        <w:rFonts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nsid w:val="402751F6"/>
    <w:multiLevelType w:val="hybridMultilevel"/>
    <w:tmpl w:val="55E230E4"/>
    <w:lvl w:ilvl="0" w:tplc="E99EFB54">
      <w:numFmt w:val="bullet"/>
      <w:lvlText w:val="-"/>
      <w:lvlJc w:val="left"/>
      <w:pPr>
        <w:ind w:left="720" w:hanging="360"/>
      </w:pPr>
      <w:rPr>
        <w:rFonts w:ascii="Times New Roman" w:eastAsia="Times New Roman"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0566667"/>
    <w:multiLevelType w:val="hybridMultilevel"/>
    <w:tmpl w:val="BE1CECF2"/>
    <w:lvl w:ilvl="0" w:tplc="5080A5D0">
      <w:start w:val="1"/>
      <w:numFmt w:val="thaiLetters"/>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24A40AB"/>
    <w:multiLevelType w:val="hybridMultilevel"/>
    <w:tmpl w:val="09CE8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76069D0"/>
    <w:multiLevelType w:val="hybridMultilevel"/>
    <w:tmpl w:val="49940216"/>
    <w:lvl w:ilvl="0" w:tplc="9BAC95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A1127B5"/>
    <w:multiLevelType w:val="hybridMultilevel"/>
    <w:tmpl w:val="1368E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456FC4"/>
    <w:multiLevelType w:val="hybridMultilevel"/>
    <w:tmpl w:val="7042ED9C"/>
    <w:lvl w:ilvl="0" w:tplc="EEBEAD5E">
      <w:start w:val="5"/>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39">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nsid w:val="6D0D53A3"/>
    <w:multiLevelType w:val="hybridMultilevel"/>
    <w:tmpl w:val="918644BE"/>
    <w:lvl w:ilvl="0" w:tplc="42E84800">
      <w:numFmt w:val="bullet"/>
      <w:lvlText w:val="-"/>
      <w:lvlJc w:val="left"/>
      <w:pPr>
        <w:ind w:left="720" w:hanging="360"/>
      </w:pPr>
      <w:rPr>
        <w:rFonts w:ascii="Times New Roman" w:eastAsia="Times New Roman"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EE64F40"/>
    <w:multiLevelType w:val="hybridMultilevel"/>
    <w:tmpl w:val="6AA48A0C"/>
    <w:lvl w:ilvl="0" w:tplc="8722A1C4">
      <w:start w:val="28"/>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3">
    <w:nsid w:val="768A59B7"/>
    <w:multiLevelType w:val="hybridMultilevel"/>
    <w:tmpl w:val="47C23D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8204144"/>
    <w:multiLevelType w:val="hybridMultilevel"/>
    <w:tmpl w:val="D44E458A"/>
    <w:lvl w:ilvl="0" w:tplc="ACCCC13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C4462B"/>
    <w:multiLevelType w:val="hybridMultilevel"/>
    <w:tmpl w:val="2A7092D0"/>
    <w:lvl w:ilvl="0" w:tplc="6530538A">
      <w:start w:val="7"/>
      <w:numFmt w:val="decimal"/>
      <w:lvlText w:val="%1."/>
      <w:lvlJc w:val="left"/>
      <w:pPr>
        <w:tabs>
          <w:tab w:val="num" w:pos="540"/>
        </w:tabs>
        <w:ind w:left="540" w:hanging="54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nsid w:val="7B13536D"/>
    <w:multiLevelType w:val="hybridMultilevel"/>
    <w:tmpl w:val="13F4E584"/>
    <w:lvl w:ilvl="0" w:tplc="D592F7C6">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40"/>
  </w:num>
  <w:num w:numId="14">
    <w:abstractNumId w:val="23"/>
  </w:num>
  <w:num w:numId="15">
    <w:abstractNumId w:val="28"/>
  </w:num>
  <w:num w:numId="16">
    <w:abstractNumId w:val="10"/>
  </w:num>
  <w:num w:numId="17">
    <w:abstractNumId w:val="48"/>
  </w:num>
  <w:num w:numId="18">
    <w:abstractNumId w:val="33"/>
  </w:num>
  <w:num w:numId="19">
    <w:abstractNumId w:val="20"/>
  </w:num>
  <w:num w:numId="20">
    <w:abstractNumId w:val="46"/>
  </w:num>
  <w:num w:numId="21">
    <w:abstractNumId w:val="19"/>
  </w:num>
  <w:num w:numId="22">
    <w:abstractNumId w:val="38"/>
  </w:num>
  <w:num w:numId="23">
    <w:abstractNumId w:val="15"/>
  </w:num>
  <w:num w:numId="24">
    <w:abstractNumId w:val="47"/>
  </w:num>
  <w:num w:numId="25">
    <w:abstractNumId w:val="22"/>
  </w:num>
  <w:num w:numId="26">
    <w:abstractNumId w:val="26"/>
  </w:num>
  <w:num w:numId="27">
    <w:abstractNumId w:val="27"/>
  </w:num>
  <w:num w:numId="28">
    <w:abstractNumId w:val="21"/>
  </w:num>
  <w:num w:numId="29">
    <w:abstractNumId w:val="36"/>
  </w:num>
  <w:num w:numId="30">
    <w:abstractNumId w:val="34"/>
  </w:num>
  <w:num w:numId="31">
    <w:abstractNumId w:val="17"/>
  </w:num>
  <w:num w:numId="32">
    <w:abstractNumId w:val="32"/>
  </w:num>
  <w:num w:numId="33">
    <w:abstractNumId w:val="11"/>
  </w:num>
  <w:num w:numId="34">
    <w:abstractNumId w:val="13"/>
  </w:num>
  <w:num w:numId="35">
    <w:abstractNumId w:val="45"/>
  </w:num>
  <w:num w:numId="36">
    <w:abstractNumId w:val="44"/>
  </w:num>
  <w:num w:numId="37">
    <w:abstractNumId w:val="16"/>
  </w:num>
  <w:num w:numId="38">
    <w:abstractNumId w:val="42"/>
  </w:num>
  <w:num w:numId="39">
    <w:abstractNumId w:val="41"/>
  </w:num>
  <w:num w:numId="40">
    <w:abstractNumId w:val="29"/>
  </w:num>
  <w:num w:numId="41">
    <w:abstractNumId w:val="14"/>
  </w:num>
  <w:num w:numId="42">
    <w:abstractNumId w:val="39"/>
  </w:num>
  <w:num w:numId="43">
    <w:abstractNumId w:val="31"/>
  </w:num>
  <w:num w:numId="44">
    <w:abstractNumId w:val="30"/>
  </w:num>
  <w:num w:numId="45">
    <w:abstractNumId w:val="43"/>
  </w:num>
  <w:num w:numId="46">
    <w:abstractNumId w:val="35"/>
  </w:num>
  <w:num w:numId="47">
    <w:abstractNumId w:val="25"/>
  </w:num>
  <w:num w:numId="48">
    <w:abstractNumId w:val="37"/>
  </w:num>
  <w:num w:numId="49">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40857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E27881"/>
    <w:rsid w:val="00000A70"/>
    <w:rsid w:val="00001015"/>
    <w:rsid w:val="0000375E"/>
    <w:rsid w:val="00005382"/>
    <w:rsid w:val="00012397"/>
    <w:rsid w:val="00012A27"/>
    <w:rsid w:val="00012ACE"/>
    <w:rsid w:val="00013137"/>
    <w:rsid w:val="0001484E"/>
    <w:rsid w:val="00014D21"/>
    <w:rsid w:val="00014EF2"/>
    <w:rsid w:val="0001627D"/>
    <w:rsid w:val="0001723C"/>
    <w:rsid w:val="00020547"/>
    <w:rsid w:val="00020B58"/>
    <w:rsid w:val="00021586"/>
    <w:rsid w:val="00021AC1"/>
    <w:rsid w:val="00024D96"/>
    <w:rsid w:val="00025B74"/>
    <w:rsid w:val="00026456"/>
    <w:rsid w:val="00026483"/>
    <w:rsid w:val="000274F4"/>
    <w:rsid w:val="00027C77"/>
    <w:rsid w:val="0003086E"/>
    <w:rsid w:val="00030A95"/>
    <w:rsid w:val="00030E3F"/>
    <w:rsid w:val="00031D01"/>
    <w:rsid w:val="00032109"/>
    <w:rsid w:val="00032403"/>
    <w:rsid w:val="000324DD"/>
    <w:rsid w:val="00033425"/>
    <w:rsid w:val="00035F3B"/>
    <w:rsid w:val="00036AB1"/>
    <w:rsid w:val="00037C1A"/>
    <w:rsid w:val="00037C7A"/>
    <w:rsid w:val="000403F3"/>
    <w:rsid w:val="0004107F"/>
    <w:rsid w:val="000417CE"/>
    <w:rsid w:val="000418D5"/>
    <w:rsid w:val="00042C0E"/>
    <w:rsid w:val="00043618"/>
    <w:rsid w:val="0004384E"/>
    <w:rsid w:val="00044209"/>
    <w:rsid w:val="00044C61"/>
    <w:rsid w:val="00045106"/>
    <w:rsid w:val="000458D2"/>
    <w:rsid w:val="00046E21"/>
    <w:rsid w:val="00047312"/>
    <w:rsid w:val="00050F6F"/>
    <w:rsid w:val="00051DEA"/>
    <w:rsid w:val="00052A80"/>
    <w:rsid w:val="00052A91"/>
    <w:rsid w:val="0005311D"/>
    <w:rsid w:val="000534D4"/>
    <w:rsid w:val="00053CE5"/>
    <w:rsid w:val="000550BF"/>
    <w:rsid w:val="00055D61"/>
    <w:rsid w:val="00056953"/>
    <w:rsid w:val="00056E0F"/>
    <w:rsid w:val="00056FE3"/>
    <w:rsid w:val="00061052"/>
    <w:rsid w:val="00061B37"/>
    <w:rsid w:val="00062674"/>
    <w:rsid w:val="00064FE3"/>
    <w:rsid w:val="00065065"/>
    <w:rsid w:val="000657F2"/>
    <w:rsid w:val="00065B4A"/>
    <w:rsid w:val="00065E50"/>
    <w:rsid w:val="00066484"/>
    <w:rsid w:val="0006690B"/>
    <w:rsid w:val="000670BA"/>
    <w:rsid w:val="00070563"/>
    <w:rsid w:val="000716F1"/>
    <w:rsid w:val="00072B9B"/>
    <w:rsid w:val="00073745"/>
    <w:rsid w:val="00073A04"/>
    <w:rsid w:val="00073F3A"/>
    <w:rsid w:val="000741FB"/>
    <w:rsid w:val="000748BA"/>
    <w:rsid w:val="000749C9"/>
    <w:rsid w:val="0007627A"/>
    <w:rsid w:val="00076ACE"/>
    <w:rsid w:val="00077D56"/>
    <w:rsid w:val="00080685"/>
    <w:rsid w:val="000809F8"/>
    <w:rsid w:val="00081D9B"/>
    <w:rsid w:val="00082D2B"/>
    <w:rsid w:val="00083FDD"/>
    <w:rsid w:val="00085167"/>
    <w:rsid w:val="00085561"/>
    <w:rsid w:val="0008558A"/>
    <w:rsid w:val="00085810"/>
    <w:rsid w:val="00091632"/>
    <w:rsid w:val="00093638"/>
    <w:rsid w:val="00093890"/>
    <w:rsid w:val="00094529"/>
    <w:rsid w:val="00095616"/>
    <w:rsid w:val="00096653"/>
    <w:rsid w:val="00097611"/>
    <w:rsid w:val="000976C6"/>
    <w:rsid w:val="00097B86"/>
    <w:rsid w:val="000A05DA"/>
    <w:rsid w:val="000A0623"/>
    <w:rsid w:val="000A0B53"/>
    <w:rsid w:val="000A2ADA"/>
    <w:rsid w:val="000A2BD6"/>
    <w:rsid w:val="000A45D9"/>
    <w:rsid w:val="000A6337"/>
    <w:rsid w:val="000A7587"/>
    <w:rsid w:val="000B05E3"/>
    <w:rsid w:val="000B1542"/>
    <w:rsid w:val="000B1B92"/>
    <w:rsid w:val="000B2CF1"/>
    <w:rsid w:val="000B3543"/>
    <w:rsid w:val="000B37FD"/>
    <w:rsid w:val="000B436E"/>
    <w:rsid w:val="000B44E6"/>
    <w:rsid w:val="000B502B"/>
    <w:rsid w:val="000B5579"/>
    <w:rsid w:val="000C01AC"/>
    <w:rsid w:val="000C10A8"/>
    <w:rsid w:val="000C13CC"/>
    <w:rsid w:val="000C47D7"/>
    <w:rsid w:val="000C49F5"/>
    <w:rsid w:val="000C6A05"/>
    <w:rsid w:val="000C7979"/>
    <w:rsid w:val="000D00CB"/>
    <w:rsid w:val="000D06DD"/>
    <w:rsid w:val="000D153F"/>
    <w:rsid w:val="000D1CE8"/>
    <w:rsid w:val="000D2835"/>
    <w:rsid w:val="000D336C"/>
    <w:rsid w:val="000D377C"/>
    <w:rsid w:val="000D42E3"/>
    <w:rsid w:val="000D5A6F"/>
    <w:rsid w:val="000D7820"/>
    <w:rsid w:val="000E04B1"/>
    <w:rsid w:val="000E0E69"/>
    <w:rsid w:val="000E190B"/>
    <w:rsid w:val="000E312B"/>
    <w:rsid w:val="000E4933"/>
    <w:rsid w:val="000E49C1"/>
    <w:rsid w:val="000E50A3"/>
    <w:rsid w:val="000E6C43"/>
    <w:rsid w:val="000E73B8"/>
    <w:rsid w:val="000E75C3"/>
    <w:rsid w:val="000E76F6"/>
    <w:rsid w:val="000E780C"/>
    <w:rsid w:val="000E7900"/>
    <w:rsid w:val="000F40AB"/>
    <w:rsid w:val="000F45FA"/>
    <w:rsid w:val="000F5430"/>
    <w:rsid w:val="000F58D0"/>
    <w:rsid w:val="000F5985"/>
    <w:rsid w:val="000F77AB"/>
    <w:rsid w:val="00104E33"/>
    <w:rsid w:val="00106D11"/>
    <w:rsid w:val="001101CD"/>
    <w:rsid w:val="001106F9"/>
    <w:rsid w:val="00111030"/>
    <w:rsid w:val="00111571"/>
    <w:rsid w:val="00111AE0"/>
    <w:rsid w:val="00111AFA"/>
    <w:rsid w:val="00112388"/>
    <w:rsid w:val="00113D26"/>
    <w:rsid w:val="0011467C"/>
    <w:rsid w:val="00116C25"/>
    <w:rsid w:val="00120371"/>
    <w:rsid w:val="00122A0B"/>
    <w:rsid w:val="00122D0F"/>
    <w:rsid w:val="00123CB4"/>
    <w:rsid w:val="00124C67"/>
    <w:rsid w:val="00125075"/>
    <w:rsid w:val="001255D0"/>
    <w:rsid w:val="00125811"/>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22C0"/>
    <w:rsid w:val="001431BB"/>
    <w:rsid w:val="00146EF9"/>
    <w:rsid w:val="001478AB"/>
    <w:rsid w:val="0015037F"/>
    <w:rsid w:val="0015174A"/>
    <w:rsid w:val="001519BD"/>
    <w:rsid w:val="00151E35"/>
    <w:rsid w:val="001539E2"/>
    <w:rsid w:val="0015510B"/>
    <w:rsid w:val="00155A09"/>
    <w:rsid w:val="00156C49"/>
    <w:rsid w:val="0015793E"/>
    <w:rsid w:val="00157BF4"/>
    <w:rsid w:val="00160B8F"/>
    <w:rsid w:val="00160E09"/>
    <w:rsid w:val="00161C24"/>
    <w:rsid w:val="00162FAD"/>
    <w:rsid w:val="00164654"/>
    <w:rsid w:val="0016559B"/>
    <w:rsid w:val="00167998"/>
    <w:rsid w:val="00167CE1"/>
    <w:rsid w:val="0017443B"/>
    <w:rsid w:val="00174CA6"/>
    <w:rsid w:val="00175487"/>
    <w:rsid w:val="0017658E"/>
    <w:rsid w:val="00180EBF"/>
    <w:rsid w:val="001816FA"/>
    <w:rsid w:val="00181FDF"/>
    <w:rsid w:val="00183579"/>
    <w:rsid w:val="00183803"/>
    <w:rsid w:val="00184DDF"/>
    <w:rsid w:val="001857FC"/>
    <w:rsid w:val="001858AF"/>
    <w:rsid w:val="001861A6"/>
    <w:rsid w:val="001866B6"/>
    <w:rsid w:val="00186EF7"/>
    <w:rsid w:val="00193957"/>
    <w:rsid w:val="00193985"/>
    <w:rsid w:val="00193BF5"/>
    <w:rsid w:val="00194AFD"/>
    <w:rsid w:val="001961A1"/>
    <w:rsid w:val="00196936"/>
    <w:rsid w:val="0019770B"/>
    <w:rsid w:val="00197BE5"/>
    <w:rsid w:val="001A1F63"/>
    <w:rsid w:val="001A24B1"/>
    <w:rsid w:val="001A495C"/>
    <w:rsid w:val="001A4B01"/>
    <w:rsid w:val="001A58C0"/>
    <w:rsid w:val="001B02C2"/>
    <w:rsid w:val="001B1852"/>
    <w:rsid w:val="001B193D"/>
    <w:rsid w:val="001B1CD2"/>
    <w:rsid w:val="001B1E28"/>
    <w:rsid w:val="001B30A3"/>
    <w:rsid w:val="001B3466"/>
    <w:rsid w:val="001B48D5"/>
    <w:rsid w:val="001B4DF0"/>
    <w:rsid w:val="001B55DF"/>
    <w:rsid w:val="001B56EA"/>
    <w:rsid w:val="001B5EEC"/>
    <w:rsid w:val="001B5EEE"/>
    <w:rsid w:val="001B6CBD"/>
    <w:rsid w:val="001B6D0B"/>
    <w:rsid w:val="001B6FD1"/>
    <w:rsid w:val="001B768B"/>
    <w:rsid w:val="001B76BA"/>
    <w:rsid w:val="001C2E60"/>
    <w:rsid w:val="001C35BF"/>
    <w:rsid w:val="001C5AE3"/>
    <w:rsid w:val="001C6B75"/>
    <w:rsid w:val="001D116B"/>
    <w:rsid w:val="001D3B6F"/>
    <w:rsid w:val="001D4996"/>
    <w:rsid w:val="001D53B7"/>
    <w:rsid w:val="001D60FA"/>
    <w:rsid w:val="001D702A"/>
    <w:rsid w:val="001D7BCE"/>
    <w:rsid w:val="001E0AA7"/>
    <w:rsid w:val="001E0DC9"/>
    <w:rsid w:val="001E223B"/>
    <w:rsid w:val="001E2F19"/>
    <w:rsid w:val="001E437F"/>
    <w:rsid w:val="001E6A2D"/>
    <w:rsid w:val="001E71F6"/>
    <w:rsid w:val="001E7634"/>
    <w:rsid w:val="001F2BE0"/>
    <w:rsid w:val="001F30C5"/>
    <w:rsid w:val="001F36C0"/>
    <w:rsid w:val="001F3C18"/>
    <w:rsid w:val="001F607D"/>
    <w:rsid w:val="001F77FE"/>
    <w:rsid w:val="002016E3"/>
    <w:rsid w:val="002024B0"/>
    <w:rsid w:val="00202EE2"/>
    <w:rsid w:val="00203F9E"/>
    <w:rsid w:val="00204DD3"/>
    <w:rsid w:val="0020571F"/>
    <w:rsid w:val="002061C6"/>
    <w:rsid w:val="00206EA5"/>
    <w:rsid w:val="00207969"/>
    <w:rsid w:val="00207B3B"/>
    <w:rsid w:val="00207B9D"/>
    <w:rsid w:val="00210395"/>
    <w:rsid w:val="002103F6"/>
    <w:rsid w:val="00210630"/>
    <w:rsid w:val="00210A48"/>
    <w:rsid w:val="00210D48"/>
    <w:rsid w:val="002127C8"/>
    <w:rsid w:val="00212BF6"/>
    <w:rsid w:val="002130D0"/>
    <w:rsid w:val="00214854"/>
    <w:rsid w:val="0021487D"/>
    <w:rsid w:val="002200C0"/>
    <w:rsid w:val="0022082D"/>
    <w:rsid w:val="00220B11"/>
    <w:rsid w:val="00220FBC"/>
    <w:rsid w:val="002217AD"/>
    <w:rsid w:val="0022193D"/>
    <w:rsid w:val="0022282B"/>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3A7"/>
    <w:rsid w:val="00230AA6"/>
    <w:rsid w:val="00230B9B"/>
    <w:rsid w:val="00231C5E"/>
    <w:rsid w:val="0023296B"/>
    <w:rsid w:val="00232C62"/>
    <w:rsid w:val="00233E03"/>
    <w:rsid w:val="00235CFA"/>
    <w:rsid w:val="00240585"/>
    <w:rsid w:val="0024203F"/>
    <w:rsid w:val="00244525"/>
    <w:rsid w:val="002508B3"/>
    <w:rsid w:val="00250AD6"/>
    <w:rsid w:val="00250ADC"/>
    <w:rsid w:val="00253055"/>
    <w:rsid w:val="002557F3"/>
    <w:rsid w:val="00255ECF"/>
    <w:rsid w:val="002562FA"/>
    <w:rsid w:val="002563F9"/>
    <w:rsid w:val="00256933"/>
    <w:rsid w:val="002574D1"/>
    <w:rsid w:val="00257F82"/>
    <w:rsid w:val="00261D57"/>
    <w:rsid w:val="00261E91"/>
    <w:rsid w:val="00262750"/>
    <w:rsid w:val="00262B54"/>
    <w:rsid w:val="00262C7F"/>
    <w:rsid w:val="00263D2E"/>
    <w:rsid w:val="002641C7"/>
    <w:rsid w:val="00264553"/>
    <w:rsid w:val="00271A7F"/>
    <w:rsid w:val="00271AAB"/>
    <w:rsid w:val="0027244E"/>
    <w:rsid w:val="002746EB"/>
    <w:rsid w:val="00274B00"/>
    <w:rsid w:val="00276416"/>
    <w:rsid w:val="00277678"/>
    <w:rsid w:val="0028037A"/>
    <w:rsid w:val="002804A9"/>
    <w:rsid w:val="00283ED6"/>
    <w:rsid w:val="0028596E"/>
    <w:rsid w:val="00286E2D"/>
    <w:rsid w:val="00287CA0"/>
    <w:rsid w:val="002913B4"/>
    <w:rsid w:val="00292D8B"/>
    <w:rsid w:val="0029331F"/>
    <w:rsid w:val="0029363D"/>
    <w:rsid w:val="00295149"/>
    <w:rsid w:val="00296AA7"/>
    <w:rsid w:val="0029708F"/>
    <w:rsid w:val="002971A1"/>
    <w:rsid w:val="002A0251"/>
    <w:rsid w:val="002A088E"/>
    <w:rsid w:val="002A0E82"/>
    <w:rsid w:val="002A109D"/>
    <w:rsid w:val="002A171B"/>
    <w:rsid w:val="002A1A27"/>
    <w:rsid w:val="002A1F60"/>
    <w:rsid w:val="002A2702"/>
    <w:rsid w:val="002A296A"/>
    <w:rsid w:val="002A2C52"/>
    <w:rsid w:val="002A3169"/>
    <w:rsid w:val="002A38DD"/>
    <w:rsid w:val="002A73BE"/>
    <w:rsid w:val="002A79BB"/>
    <w:rsid w:val="002A7C8F"/>
    <w:rsid w:val="002B07AA"/>
    <w:rsid w:val="002B0A32"/>
    <w:rsid w:val="002B1D77"/>
    <w:rsid w:val="002B2849"/>
    <w:rsid w:val="002B3261"/>
    <w:rsid w:val="002B3A14"/>
    <w:rsid w:val="002B471D"/>
    <w:rsid w:val="002B4CB1"/>
    <w:rsid w:val="002B51D4"/>
    <w:rsid w:val="002B52C9"/>
    <w:rsid w:val="002B6011"/>
    <w:rsid w:val="002B62B3"/>
    <w:rsid w:val="002B6C25"/>
    <w:rsid w:val="002B7604"/>
    <w:rsid w:val="002C0514"/>
    <w:rsid w:val="002C082B"/>
    <w:rsid w:val="002C0F14"/>
    <w:rsid w:val="002C2320"/>
    <w:rsid w:val="002C3AAE"/>
    <w:rsid w:val="002C3B1A"/>
    <w:rsid w:val="002C55A1"/>
    <w:rsid w:val="002C5C68"/>
    <w:rsid w:val="002C7253"/>
    <w:rsid w:val="002C7803"/>
    <w:rsid w:val="002C7F97"/>
    <w:rsid w:val="002D3A0F"/>
    <w:rsid w:val="002D3AB4"/>
    <w:rsid w:val="002D43CA"/>
    <w:rsid w:val="002D4AD7"/>
    <w:rsid w:val="002D4D7E"/>
    <w:rsid w:val="002D5557"/>
    <w:rsid w:val="002D5F38"/>
    <w:rsid w:val="002D7878"/>
    <w:rsid w:val="002D792F"/>
    <w:rsid w:val="002E1F06"/>
    <w:rsid w:val="002E21C2"/>
    <w:rsid w:val="002E30ED"/>
    <w:rsid w:val="002E3272"/>
    <w:rsid w:val="002E3506"/>
    <w:rsid w:val="002E3775"/>
    <w:rsid w:val="002E3B8A"/>
    <w:rsid w:val="002E4BEE"/>
    <w:rsid w:val="002E574D"/>
    <w:rsid w:val="002E5AD5"/>
    <w:rsid w:val="002E68F6"/>
    <w:rsid w:val="002F35CC"/>
    <w:rsid w:val="002F383C"/>
    <w:rsid w:val="002F39AE"/>
    <w:rsid w:val="002F75B1"/>
    <w:rsid w:val="00300613"/>
    <w:rsid w:val="0030097C"/>
    <w:rsid w:val="00300C91"/>
    <w:rsid w:val="003022B1"/>
    <w:rsid w:val="00302560"/>
    <w:rsid w:val="003030E7"/>
    <w:rsid w:val="003038B2"/>
    <w:rsid w:val="003044B3"/>
    <w:rsid w:val="00304B06"/>
    <w:rsid w:val="00305286"/>
    <w:rsid w:val="00305FDE"/>
    <w:rsid w:val="0030611F"/>
    <w:rsid w:val="00310391"/>
    <w:rsid w:val="00310861"/>
    <w:rsid w:val="00312CF4"/>
    <w:rsid w:val="0031406D"/>
    <w:rsid w:val="00316C0C"/>
    <w:rsid w:val="00316F74"/>
    <w:rsid w:val="003178E2"/>
    <w:rsid w:val="00317D57"/>
    <w:rsid w:val="00321047"/>
    <w:rsid w:val="00322228"/>
    <w:rsid w:val="0032315F"/>
    <w:rsid w:val="0032346A"/>
    <w:rsid w:val="00323FE2"/>
    <w:rsid w:val="00325E19"/>
    <w:rsid w:val="003268C5"/>
    <w:rsid w:val="00326E77"/>
    <w:rsid w:val="003278BA"/>
    <w:rsid w:val="00327A31"/>
    <w:rsid w:val="0033211A"/>
    <w:rsid w:val="00332D76"/>
    <w:rsid w:val="00333A7C"/>
    <w:rsid w:val="00334B61"/>
    <w:rsid w:val="00334CD3"/>
    <w:rsid w:val="00335036"/>
    <w:rsid w:val="00335D70"/>
    <w:rsid w:val="00336559"/>
    <w:rsid w:val="00336F9F"/>
    <w:rsid w:val="003402C4"/>
    <w:rsid w:val="00340416"/>
    <w:rsid w:val="003434CE"/>
    <w:rsid w:val="00344812"/>
    <w:rsid w:val="00345D8A"/>
    <w:rsid w:val="0034703C"/>
    <w:rsid w:val="00347DD3"/>
    <w:rsid w:val="00350295"/>
    <w:rsid w:val="003506B4"/>
    <w:rsid w:val="00352232"/>
    <w:rsid w:val="00352CDB"/>
    <w:rsid w:val="0035304F"/>
    <w:rsid w:val="003533AB"/>
    <w:rsid w:val="00354E12"/>
    <w:rsid w:val="00355A70"/>
    <w:rsid w:val="00356074"/>
    <w:rsid w:val="00357866"/>
    <w:rsid w:val="00357A61"/>
    <w:rsid w:val="003606F3"/>
    <w:rsid w:val="00360AC1"/>
    <w:rsid w:val="00360DAD"/>
    <w:rsid w:val="0036148A"/>
    <w:rsid w:val="00361553"/>
    <w:rsid w:val="003615A9"/>
    <w:rsid w:val="00361D93"/>
    <w:rsid w:val="00362C8F"/>
    <w:rsid w:val="00362EA9"/>
    <w:rsid w:val="00362FB6"/>
    <w:rsid w:val="003646C1"/>
    <w:rsid w:val="00364805"/>
    <w:rsid w:val="003649F9"/>
    <w:rsid w:val="00364E7B"/>
    <w:rsid w:val="003656E7"/>
    <w:rsid w:val="003665CD"/>
    <w:rsid w:val="00366A2E"/>
    <w:rsid w:val="00366B97"/>
    <w:rsid w:val="00366CE1"/>
    <w:rsid w:val="00367B39"/>
    <w:rsid w:val="00371152"/>
    <w:rsid w:val="00372360"/>
    <w:rsid w:val="00372C62"/>
    <w:rsid w:val="00372DE1"/>
    <w:rsid w:val="00372F18"/>
    <w:rsid w:val="003741C8"/>
    <w:rsid w:val="00374341"/>
    <w:rsid w:val="003757C1"/>
    <w:rsid w:val="00375B7C"/>
    <w:rsid w:val="00377D84"/>
    <w:rsid w:val="00380C05"/>
    <w:rsid w:val="00381CFF"/>
    <w:rsid w:val="003823B5"/>
    <w:rsid w:val="00384389"/>
    <w:rsid w:val="003844DA"/>
    <w:rsid w:val="00384997"/>
    <w:rsid w:val="003900B9"/>
    <w:rsid w:val="00391027"/>
    <w:rsid w:val="00392D70"/>
    <w:rsid w:val="00393FFB"/>
    <w:rsid w:val="00394D56"/>
    <w:rsid w:val="003951CF"/>
    <w:rsid w:val="00395BEC"/>
    <w:rsid w:val="003960EE"/>
    <w:rsid w:val="0039756E"/>
    <w:rsid w:val="003A191E"/>
    <w:rsid w:val="003A2131"/>
    <w:rsid w:val="003A279E"/>
    <w:rsid w:val="003A27D6"/>
    <w:rsid w:val="003A2A82"/>
    <w:rsid w:val="003A2AAB"/>
    <w:rsid w:val="003A4135"/>
    <w:rsid w:val="003A455C"/>
    <w:rsid w:val="003A4BF1"/>
    <w:rsid w:val="003A5A6F"/>
    <w:rsid w:val="003A5F8F"/>
    <w:rsid w:val="003A69A5"/>
    <w:rsid w:val="003A7552"/>
    <w:rsid w:val="003A7E8A"/>
    <w:rsid w:val="003B0F1B"/>
    <w:rsid w:val="003B1995"/>
    <w:rsid w:val="003B2623"/>
    <w:rsid w:val="003B2CCF"/>
    <w:rsid w:val="003B376D"/>
    <w:rsid w:val="003B3FE3"/>
    <w:rsid w:val="003B4149"/>
    <w:rsid w:val="003B4534"/>
    <w:rsid w:val="003B64E6"/>
    <w:rsid w:val="003C021A"/>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5C16"/>
    <w:rsid w:val="003D5E00"/>
    <w:rsid w:val="003D61CF"/>
    <w:rsid w:val="003D76C7"/>
    <w:rsid w:val="003D7EEB"/>
    <w:rsid w:val="003E143E"/>
    <w:rsid w:val="003E3C0F"/>
    <w:rsid w:val="003E4D8E"/>
    <w:rsid w:val="003E548F"/>
    <w:rsid w:val="003E56AF"/>
    <w:rsid w:val="003E5985"/>
    <w:rsid w:val="003E69F4"/>
    <w:rsid w:val="003F06CD"/>
    <w:rsid w:val="003F18B2"/>
    <w:rsid w:val="003F1A1F"/>
    <w:rsid w:val="003F20E7"/>
    <w:rsid w:val="003F243A"/>
    <w:rsid w:val="003F3031"/>
    <w:rsid w:val="003F42C4"/>
    <w:rsid w:val="003F5850"/>
    <w:rsid w:val="003F595E"/>
    <w:rsid w:val="003F62E5"/>
    <w:rsid w:val="003F680E"/>
    <w:rsid w:val="00401A1B"/>
    <w:rsid w:val="00401AFF"/>
    <w:rsid w:val="00402239"/>
    <w:rsid w:val="004028DA"/>
    <w:rsid w:val="00406180"/>
    <w:rsid w:val="004061CA"/>
    <w:rsid w:val="00406B91"/>
    <w:rsid w:val="004070BC"/>
    <w:rsid w:val="004074C7"/>
    <w:rsid w:val="004100AD"/>
    <w:rsid w:val="0041157F"/>
    <w:rsid w:val="004117DF"/>
    <w:rsid w:val="004127E6"/>
    <w:rsid w:val="00412813"/>
    <w:rsid w:val="00412876"/>
    <w:rsid w:val="0041334A"/>
    <w:rsid w:val="00413B0D"/>
    <w:rsid w:val="00413F86"/>
    <w:rsid w:val="004147E1"/>
    <w:rsid w:val="004156EC"/>
    <w:rsid w:val="00415D34"/>
    <w:rsid w:val="00417401"/>
    <w:rsid w:val="0041799F"/>
    <w:rsid w:val="00417D41"/>
    <w:rsid w:val="00420D6B"/>
    <w:rsid w:val="0042170E"/>
    <w:rsid w:val="00421D92"/>
    <w:rsid w:val="0042271A"/>
    <w:rsid w:val="004237AF"/>
    <w:rsid w:val="00423FDC"/>
    <w:rsid w:val="0042540D"/>
    <w:rsid w:val="004261D6"/>
    <w:rsid w:val="0042676F"/>
    <w:rsid w:val="004272DF"/>
    <w:rsid w:val="0042736A"/>
    <w:rsid w:val="00427499"/>
    <w:rsid w:val="00427D2C"/>
    <w:rsid w:val="004304A2"/>
    <w:rsid w:val="00430557"/>
    <w:rsid w:val="00430F5B"/>
    <w:rsid w:val="00431C3C"/>
    <w:rsid w:val="00431E78"/>
    <w:rsid w:val="00431F72"/>
    <w:rsid w:val="0043262D"/>
    <w:rsid w:val="0043293A"/>
    <w:rsid w:val="0043321A"/>
    <w:rsid w:val="00433287"/>
    <w:rsid w:val="00433662"/>
    <w:rsid w:val="00433C2C"/>
    <w:rsid w:val="0043646A"/>
    <w:rsid w:val="00436946"/>
    <w:rsid w:val="004379FF"/>
    <w:rsid w:val="004408BF"/>
    <w:rsid w:val="004414DE"/>
    <w:rsid w:val="00442ABB"/>
    <w:rsid w:val="00442CB2"/>
    <w:rsid w:val="00443D9E"/>
    <w:rsid w:val="00443E19"/>
    <w:rsid w:val="00444C6C"/>
    <w:rsid w:val="004460CB"/>
    <w:rsid w:val="004465CA"/>
    <w:rsid w:val="004470AE"/>
    <w:rsid w:val="00447CF6"/>
    <w:rsid w:val="004507E8"/>
    <w:rsid w:val="00452BDE"/>
    <w:rsid w:val="00452FF9"/>
    <w:rsid w:val="00454F36"/>
    <w:rsid w:val="0045600E"/>
    <w:rsid w:val="004561A2"/>
    <w:rsid w:val="004579EB"/>
    <w:rsid w:val="00460156"/>
    <w:rsid w:val="00460505"/>
    <w:rsid w:val="004611A9"/>
    <w:rsid w:val="00461CCC"/>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1966"/>
    <w:rsid w:val="004821DE"/>
    <w:rsid w:val="00482E26"/>
    <w:rsid w:val="00483ADE"/>
    <w:rsid w:val="00486774"/>
    <w:rsid w:val="00487470"/>
    <w:rsid w:val="00487555"/>
    <w:rsid w:val="00487ADA"/>
    <w:rsid w:val="00487D94"/>
    <w:rsid w:val="004906CC"/>
    <w:rsid w:val="00491F0E"/>
    <w:rsid w:val="004922DD"/>
    <w:rsid w:val="00492BF4"/>
    <w:rsid w:val="00493AAC"/>
    <w:rsid w:val="00493DDB"/>
    <w:rsid w:val="00494038"/>
    <w:rsid w:val="0049507D"/>
    <w:rsid w:val="0049615A"/>
    <w:rsid w:val="004965AF"/>
    <w:rsid w:val="0049662C"/>
    <w:rsid w:val="004A0063"/>
    <w:rsid w:val="004A1590"/>
    <w:rsid w:val="004A317F"/>
    <w:rsid w:val="004A4CB6"/>
    <w:rsid w:val="004A54CF"/>
    <w:rsid w:val="004A5F8A"/>
    <w:rsid w:val="004A67D4"/>
    <w:rsid w:val="004A6881"/>
    <w:rsid w:val="004A6BDB"/>
    <w:rsid w:val="004A6DDB"/>
    <w:rsid w:val="004B07B3"/>
    <w:rsid w:val="004B10BE"/>
    <w:rsid w:val="004B12B2"/>
    <w:rsid w:val="004B1366"/>
    <w:rsid w:val="004B2F68"/>
    <w:rsid w:val="004B315E"/>
    <w:rsid w:val="004B3934"/>
    <w:rsid w:val="004B3C94"/>
    <w:rsid w:val="004B3FD4"/>
    <w:rsid w:val="004B4487"/>
    <w:rsid w:val="004B5408"/>
    <w:rsid w:val="004B5DC6"/>
    <w:rsid w:val="004B62E6"/>
    <w:rsid w:val="004B6CB6"/>
    <w:rsid w:val="004C0877"/>
    <w:rsid w:val="004C17D6"/>
    <w:rsid w:val="004C3101"/>
    <w:rsid w:val="004C398E"/>
    <w:rsid w:val="004C41D4"/>
    <w:rsid w:val="004C4532"/>
    <w:rsid w:val="004C47B7"/>
    <w:rsid w:val="004C5D59"/>
    <w:rsid w:val="004C5D71"/>
    <w:rsid w:val="004C6C85"/>
    <w:rsid w:val="004C7DB6"/>
    <w:rsid w:val="004D010D"/>
    <w:rsid w:val="004D015A"/>
    <w:rsid w:val="004D236E"/>
    <w:rsid w:val="004D34A7"/>
    <w:rsid w:val="004D354E"/>
    <w:rsid w:val="004D3FBD"/>
    <w:rsid w:val="004D4009"/>
    <w:rsid w:val="004D41D8"/>
    <w:rsid w:val="004D52C0"/>
    <w:rsid w:val="004D561B"/>
    <w:rsid w:val="004D5CEE"/>
    <w:rsid w:val="004D7081"/>
    <w:rsid w:val="004D7090"/>
    <w:rsid w:val="004D7E8A"/>
    <w:rsid w:val="004E0270"/>
    <w:rsid w:val="004E20FB"/>
    <w:rsid w:val="004E31E2"/>
    <w:rsid w:val="004E3BE2"/>
    <w:rsid w:val="004E46BD"/>
    <w:rsid w:val="004F07F4"/>
    <w:rsid w:val="004F0BD8"/>
    <w:rsid w:val="004F0C18"/>
    <w:rsid w:val="004F0EF5"/>
    <w:rsid w:val="004F13B7"/>
    <w:rsid w:val="004F141B"/>
    <w:rsid w:val="004F165E"/>
    <w:rsid w:val="004F19B1"/>
    <w:rsid w:val="004F1E42"/>
    <w:rsid w:val="004F2285"/>
    <w:rsid w:val="004F264E"/>
    <w:rsid w:val="004F2C43"/>
    <w:rsid w:val="004F2DAE"/>
    <w:rsid w:val="004F2F90"/>
    <w:rsid w:val="004F322A"/>
    <w:rsid w:val="004F3BE6"/>
    <w:rsid w:val="004F5103"/>
    <w:rsid w:val="004F581D"/>
    <w:rsid w:val="004F5AFE"/>
    <w:rsid w:val="004F62AE"/>
    <w:rsid w:val="004F698A"/>
    <w:rsid w:val="004F72E7"/>
    <w:rsid w:val="004F7F69"/>
    <w:rsid w:val="005002DC"/>
    <w:rsid w:val="00500825"/>
    <w:rsid w:val="00501093"/>
    <w:rsid w:val="00501211"/>
    <w:rsid w:val="00502863"/>
    <w:rsid w:val="00502FCD"/>
    <w:rsid w:val="00503003"/>
    <w:rsid w:val="005030BF"/>
    <w:rsid w:val="00503DBB"/>
    <w:rsid w:val="005049AE"/>
    <w:rsid w:val="00504BAF"/>
    <w:rsid w:val="00505F36"/>
    <w:rsid w:val="00506BE0"/>
    <w:rsid w:val="005070E1"/>
    <w:rsid w:val="00510A11"/>
    <w:rsid w:val="005113E8"/>
    <w:rsid w:val="005133CC"/>
    <w:rsid w:val="00516600"/>
    <w:rsid w:val="00516B5D"/>
    <w:rsid w:val="0052088F"/>
    <w:rsid w:val="005208D3"/>
    <w:rsid w:val="00520C87"/>
    <w:rsid w:val="00522597"/>
    <w:rsid w:val="0052295F"/>
    <w:rsid w:val="00522F9C"/>
    <w:rsid w:val="0052361C"/>
    <w:rsid w:val="00523A21"/>
    <w:rsid w:val="00523C0D"/>
    <w:rsid w:val="00524548"/>
    <w:rsid w:val="0052763F"/>
    <w:rsid w:val="00530CEF"/>
    <w:rsid w:val="00530E9F"/>
    <w:rsid w:val="005323C8"/>
    <w:rsid w:val="00533058"/>
    <w:rsid w:val="00533C0F"/>
    <w:rsid w:val="00533D35"/>
    <w:rsid w:val="00534404"/>
    <w:rsid w:val="00534820"/>
    <w:rsid w:val="00536541"/>
    <w:rsid w:val="00536C18"/>
    <w:rsid w:val="0053783C"/>
    <w:rsid w:val="00540CF9"/>
    <w:rsid w:val="005411E9"/>
    <w:rsid w:val="00542A4A"/>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1E25"/>
    <w:rsid w:val="00552B03"/>
    <w:rsid w:val="005546DB"/>
    <w:rsid w:val="005553CF"/>
    <w:rsid w:val="005568BF"/>
    <w:rsid w:val="005569C2"/>
    <w:rsid w:val="0056072E"/>
    <w:rsid w:val="00560947"/>
    <w:rsid w:val="00560A9D"/>
    <w:rsid w:val="00561290"/>
    <w:rsid w:val="005617F4"/>
    <w:rsid w:val="00563500"/>
    <w:rsid w:val="0056434E"/>
    <w:rsid w:val="00565E23"/>
    <w:rsid w:val="00566832"/>
    <w:rsid w:val="00566C08"/>
    <w:rsid w:val="00566EEE"/>
    <w:rsid w:val="00567272"/>
    <w:rsid w:val="005672CE"/>
    <w:rsid w:val="00567BB2"/>
    <w:rsid w:val="00570CAD"/>
    <w:rsid w:val="0057196D"/>
    <w:rsid w:val="00571DE8"/>
    <w:rsid w:val="00574C19"/>
    <w:rsid w:val="0057548B"/>
    <w:rsid w:val="005758C4"/>
    <w:rsid w:val="005759E8"/>
    <w:rsid w:val="00576EE2"/>
    <w:rsid w:val="00580547"/>
    <w:rsid w:val="00582CA5"/>
    <w:rsid w:val="00582D11"/>
    <w:rsid w:val="00582EE7"/>
    <w:rsid w:val="005837BB"/>
    <w:rsid w:val="00583A26"/>
    <w:rsid w:val="005863B7"/>
    <w:rsid w:val="005878C1"/>
    <w:rsid w:val="005879CE"/>
    <w:rsid w:val="005905CB"/>
    <w:rsid w:val="005906C9"/>
    <w:rsid w:val="00590BBF"/>
    <w:rsid w:val="00591735"/>
    <w:rsid w:val="005924F8"/>
    <w:rsid w:val="00592882"/>
    <w:rsid w:val="005938A7"/>
    <w:rsid w:val="00593FA4"/>
    <w:rsid w:val="00594110"/>
    <w:rsid w:val="00594355"/>
    <w:rsid w:val="0059451D"/>
    <w:rsid w:val="0059547E"/>
    <w:rsid w:val="005959B6"/>
    <w:rsid w:val="00595B42"/>
    <w:rsid w:val="00595D4F"/>
    <w:rsid w:val="0059691E"/>
    <w:rsid w:val="00597546"/>
    <w:rsid w:val="00597894"/>
    <w:rsid w:val="005A093C"/>
    <w:rsid w:val="005A098C"/>
    <w:rsid w:val="005A1DB1"/>
    <w:rsid w:val="005A24D8"/>
    <w:rsid w:val="005A2D7C"/>
    <w:rsid w:val="005A50E6"/>
    <w:rsid w:val="005A5810"/>
    <w:rsid w:val="005A59C6"/>
    <w:rsid w:val="005A68F1"/>
    <w:rsid w:val="005A75B4"/>
    <w:rsid w:val="005A7AC0"/>
    <w:rsid w:val="005B0432"/>
    <w:rsid w:val="005B2456"/>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426"/>
    <w:rsid w:val="005C31FA"/>
    <w:rsid w:val="005C3677"/>
    <w:rsid w:val="005C369F"/>
    <w:rsid w:val="005C3C51"/>
    <w:rsid w:val="005C3F38"/>
    <w:rsid w:val="005C4024"/>
    <w:rsid w:val="005C4ACF"/>
    <w:rsid w:val="005C4CDB"/>
    <w:rsid w:val="005C4FDC"/>
    <w:rsid w:val="005C647F"/>
    <w:rsid w:val="005C772F"/>
    <w:rsid w:val="005D0512"/>
    <w:rsid w:val="005D1452"/>
    <w:rsid w:val="005D169A"/>
    <w:rsid w:val="005D3003"/>
    <w:rsid w:val="005D3999"/>
    <w:rsid w:val="005D41EC"/>
    <w:rsid w:val="005D48A8"/>
    <w:rsid w:val="005D52D1"/>
    <w:rsid w:val="005E154F"/>
    <w:rsid w:val="005E1E99"/>
    <w:rsid w:val="005E278C"/>
    <w:rsid w:val="005E3F73"/>
    <w:rsid w:val="005E4024"/>
    <w:rsid w:val="005E4825"/>
    <w:rsid w:val="005E61D3"/>
    <w:rsid w:val="005E65DC"/>
    <w:rsid w:val="005E6837"/>
    <w:rsid w:val="005E6851"/>
    <w:rsid w:val="005E769F"/>
    <w:rsid w:val="005F00C4"/>
    <w:rsid w:val="005F0CAE"/>
    <w:rsid w:val="005F16DF"/>
    <w:rsid w:val="005F2304"/>
    <w:rsid w:val="005F295C"/>
    <w:rsid w:val="005F37F1"/>
    <w:rsid w:val="005F5394"/>
    <w:rsid w:val="005F5679"/>
    <w:rsid w:val="005F6167"/>
    <w:rsid w:val="005F71DE"/>
    <w:rsid w:val="0060034F"/>
    <w:rsid w:val="0060143F"/>
    <w:rsid w:val="00602C02"/>
    <w:rsid w:val="00602FAB"/>
    <w:rsid w:val="006049EA"/>
    <w:rsid w:val="00605686"/>
    <w:rsid w:val="006076F3"/>
    <w:rsid w:val="006078B9"/>
    <w:rsid w:val="00610AAE"/>
    <w:rsid w:val="00610E45"/>
    <w:rsid w:val="00612641"/>
    <w:rsid w:val="00613494"/>
    <w:rsid w:val="0061371A"/>
    <w:rsid w:val="006142B5"/>
    <w:rsid w:val="0061432C"/>
    <w:rsid w:val="0061458F"/>
    <w:rsid w:val="0061633B"/>
    <w:rsid w:val="00616425"/>
    <w:rsid w:val="00616A96"/>
    <w:rsid w:val="00616EC1"/>
    <w:rsid w:val="006178C7"/>
    <w:rsid w:val="00617CB9"/>
    <w:rsid w:val="0062078A"/>
    <w:rsid w:val="0062349D"/>
    <w:rsid w:val="00623D6D"/>
    <w:rsid w:val="00624B36"/>
    <w:rsid w:val="00624BD6"/>
    <w:rsid w:val="00624C13"/>
    <w:rsid w:val="00625D83"/>
    <w:rsid w:val="00627608"/>
    <w:rsid w:val="00630869"/>
    <w:rsid w:val="006315D1"/>
    <w:rsid w:val="0063368B"/>
    <w:rsid w:val="00633CAD"/>
    <w:rsid w:val="006379C5"/>
    <w:rsid w:val="00641031"/>
    <w:rsid w:val="00641FB6"/>
    <w:rsid w:val="00643877"/>
    <w:rsid w:val="0064485C"/>
    <w:rsid w:val="0064553A"/>
    <w:rsid w:val="006461DC"/>
    <w:rsid w:val="00646C5D"/>
    <w:rsid w:val="0065188F"/>
    <w:rsid w:val="00652135"/>
    <w:rsid w:val="006521F9"/>
    <w:rsid w:val="0065221A"/>
    <w:rsid w:val="006527DB"/>
    <w:rsid w:val="00653BF7"/>
    <w:rsid w:val="00653F65"/>
    <w:rsid w:val="00655110"/>
    <w:rsid w:val="00655514"/>
    <w:rsid w:val="0065565F"/>
    <w:rsid w:val="00657280"/>
    <w:rsid w:val="0066037B"/>
    <w:rsid w:val="006615D6"/>
    <w:rsid w:val="00661762"/>
    <w:rsid w:val="00662AF6"/>
    <w:rsid w:val="00662DB2"/>
    <w:rsid w:val="006633D7"/>
    <w:rsid w:val="00663A57"/>
    <w:rsid w:val="00663C82"/>
    <w:rsid w:val="00665808"/>
    <w:rsid w:val="00666938"/>
    <w:rsid w:val="006674D5"/>
    <w:rsid w:val="00667ACC"/>
    <w:rsid w:val="00667CF2"/>
    <w:rsid w:val="00671581"/>
    <w:rsid w:val="00672FF7"/>
    <w:rsid w:val="00673B6D"/>
    <w:rsid w:val="00674216"/>
    <w:rsid w:val="00675014"/>
    <w:rsid w:val="006750A7"/>
    <w:rsid w:val="00676CD3"/>
    <w:rsid w:val="00680142"/>
    <w:rsid w:val="0068065C"/>
    <w:rsid w:val="00680D61"/>
    <w:rsid w:val="00681361"/>
    <w:rsid w:val="006827CF"/>
    <w:rsid w:val="006827E0"/>
    <w:rsid w:val="006836C3"/>
    <w:rsid w:val="006837D1"/>
    <w:rsid w:val="00684279"/>
    <w:rsid w:val="006845EF"/>
    <w:rsid w:val="00684C08"/>
    <w:rsid w:val="00685D49"/>
    <w:rsid w:val="0068606A"/>
    <w:rsid w:val="00686369"/>
    <w:rsid w:val="00686800"/>
    <w:rsid w:val="00686897"/>
    <w:rsid w:val="0068760E"/>
    <w:rsid w:val="006927CF"/>
    <w:rsid w:val="00694143"/>
    <w:rsid w:val="006949C1"/>
    <w:rsid w:val="00694A9C"/>
    <w:rsid w:val="00695E53"/>
    <w:rsid w:val="00696B85"/>
    <w:rsid w:val="00696D10"/>
    <w:rsid w:val="006A09D0"/>
    <w:rsid w:val="006A1C4C"/>
    <w:rsid w:val="006A303E"/>
    <w:rsid w:val="006A3623"/>
    <w:rsid w:val="006A4B83"/>
    <w:rsid w:val="006A56BE"/>
    <w:rsid w:val="006A5ED6"/>
    <w:rsid w:val="006A632C"/>
    <w:rsid w:val="006A6928"/>
    <w:rsid w:val="006A6D02"/>
    <w:rsid w:val="006A7A61"/>
    <w:rsid w:val="006B0163"/>
    <w:rsid w:val="006B17B6"/>
    <w:rsid w:val="006B2824"/>
    <w:rsid w:val="006B28A4"/>
    <w:rsid w:val="006B58AF"/>
    <w:rsid w:val="006B5B73"/>
    <w:rsid w:val="006B5DF9"/>
    <w:rsid w:val="006B6038"/>
    <w:rsid w:val="006B6267"/>
    <w:rsid w:val="006B65F1"/>
    <w:rsid w:val="006B68AA"/>
    <w:rsid w:val="006B6BD6"/>
    <w:rsid w:val="006B70ED"/>
    <w:rsid w:val="006C0733"/>
    <w:rsid w:val="006C1802"/>
    <w:rsid w:val="006C1BFF"/>
    <w:rsid w:val="006C1FEF"/>
    <w:rsid w:val="006C271D"/>
    <w:rsid w:val="006C402D"/>
    <w:rsid w:val="006C4D6F"/>
    <w:rsid w:val="006C5086"/>
    <w:rsid w:val="006C516E"/>
    <w:rsid w:val="006C5E3D"/>
    <w:rsid w:val="006C5E92"/>
    <w:rsid w:val="006C7279"/>
    <w:rsid w:val="006D0506"/>
    <w:rsid w:val="006D09C4"/>
    <w:rsid w:val="006D18D6"/>
    <w:rsid w:val="006D2B67"/>
    <w:rsid w:val="006D2C22"/>
    <w:rsid w:val="006D40E9"/>
    <w:rsid w:val="006D585B"/>
    <w:rsid w:val="006D6A5A"/>
    <w:rsid w:val="006D6D90"/>
    <w:rsid w:val="006D7112"/>
    <w:rsid w:val="006D78CC"/>
    <w:rsid w:val="006D7A84"/>
    <w:rsid w:val="006E0FAF"/>
    <w:rsid w:val="006E12B7"/>
    <w:rsid w:val="006E30C3"/>
    <w:rsid w:val="006E40D1"/>
    <w:rsid w:val="006E57D8"/>
    <w:rsid w:val="006E5BF6"/>
    <w:rsid w:val="006E64E7"/>
    <w:rsid w:val="006E7058"/>
    <w:rsid w:val="006E76E7"/>
    <w:rsid w:val="006F0EF5"/>
    <w:rsid w:val="006F1569"/>
    <w:rsid w:val="006F204B"/>
    <w:rsid w:val="006F304D"/>
    <w:rsid w:val="006F377B"/>
    <w:rsid w:val="006F3C18"/>
    <w:rsid w:val="006F3CD5"/>
    <w:rsid w:val="006F4289"/>
    <w:rsid w:val="006F467F"/>
    <w:rsid w:val="006F46EC"/>
    <w:rsid w:val="006F51A1"/>
    <w:rsid w:val="006F78D5"/>
    <w:rsid w:val="006F7A95"/>
    <w:rsid w:val="006F7E61"/>
    <w:rsid w:val="007003A3"/>
    <w:rsid w:val="0070069F"/>
    <w:rsid w:val="007013CA"/>
    <w:rsid w:val="007019C0"/>
    <w:rsid w:val="00701CE3"/>
    <w:rsid w:val="00702F1E"/>
    <w:rsid w:val="00703921"/>
    <w:rsid w:val="00703FEF"/>
    <w:rsid w:val="00705AA3"/>
    <w:rsid w:val="00705BD0"/>
    <w:rsid w:val="0070681C"/>
    <w:rsid w:val="007070D8"/>
    <w:rsid w:val="007075A4"/>
    <w:rsid w:val="007075BA"/>
    <w:rsid w:val="00707EF0"/>
    <w:rsid w:val="007101B6"/>
    <w:rsid w:val="00710DC5"/>
    <w:rsid w:val="00711477"/>
    <w:rsid w:val="007120A2"/>
    <w:rsid w:val="00712A22"/>
    <w:rsid w:val="00713433"/>
    <w:rsid w:val="00713DEB"/>
    <w:rsid w:val="00714489"/>
    <w:rsid w:val="00714713"/>
    <w:rsid w:val="00714A1C"/>
    <w:rsid w:val="00714A9A"/>
    <w:rsid w:val="00715F55"/>
    <w:rsid w:val="00716677"/>
    <w:rsid w:val="00717A10"/>
    <w:rsid w:val="00717B90"/>
    <w:rsid w:val="00717B96"/>
    <w:rsid w:val="00720286"/>
    <w:rsid w:val="0072256D"/>
    <w:rsid w:val="00722D11"/>
    <w:rsid w:val="00723FC5"/>
    <w:rsid w:val="007241A3"/>
    <w:rsid w:val="007262CD"/>
    <w:rsid w:val="0072649C"/>
    <w:rsid w:val="00726AB0"/>
    <w:rsid w:val="007314CC"/>
    <w:rsid w:val="00731FCB"/>
    <w:rsid w:val="00731FF5"/>
    <w:rsid w:val="007320AA"/>
    <w:rsid w:val="0073265A"/>
    <w:rsid w:val="00732AC8"/>
    <w:rsid w:val="00733BB6"/>
    <w:rsid w:val="00733BFF"/>
    <w:rsid w:val="007349CB"/>
    <w:rsid w:val="00734C1E"/>
    <w:rsid w:val="007372B1"/>
    <w:rsid w:val="0073749C"/>
    <w:rsid w:val="00740D88"/>
    <w:rsid w:val="00740EFA"/>
    <w:rsid w:val="007423B0"/>
    <w:rsid w:val="007457A9"/>
    <w:rsid w:val="0074725A"/>
    <w:rsid w:val="007503D8"/>
    <w:rsid w:val="00750DC6"/>
    <w:rsid w:val="0075300D"/>
    <w:rsid w:val="007531AD"/>
    <w:rsid w:val="00754949"/>
    <w:rsid w:val="00754F53"/>
    <w:rsid w:val="00755417"/>
    <w:rsid w:val="00755470"/>
    <w:rsid w:val="0075635B"/>
    <w:rsid w:val="00757606"/>
    <w:rsid w:val="00762186"/>
    <w:rsid w:val="0076435D"/>
    <w:rsid w:val="0076441E"/>
    <w:rsid w:val="00765164"/>
    <w:rsid w:val="00767583"/>
    <w:rsid w:val="00767A60"/>
    <w:rsid w:val="0077051F"/>
    <w:rsid w:val="007709B2"/>
    <w:rsid w:val="0077134E"/>
    <w:rsid w:val="0077153B"/>
    <w:rsid w:val="00772DE1"/>
    <w:rsid w:val="00774038"/>
    <w:rsid w:val="007740F5"/>
    <w:rsid w:val="00774832"/>
    <w:rsid w:val="007759A7"/>
    <w:rsid w:val="00777745"/>
    <w:rsid w:val="00777B83"/>
    <w:rsid w:val="00777C44"/>
    <w:rsid w:val="00780604"/>
    <w:rsid w:val="007819A0"/>
    <w:rsid w:val="00782252"/>
    <w:rsid w:val="00783065"/>
    <w:rsid w:val="00786573"/>
    <w:rsid w:val="00790D60"/>
    <w:rsid w:val="007911A7"/>
    <w:rsid w:val="007928A3"/>
    <w:rsid w:val="007933D6"/>
    <w:rsid w:val="007946D0"/>
    <w:rsid w:val="00794D22"/>
    <w:rsid w:val="00794DCE"/>
    <w:rsid w:val="00794EFE"/>
    <w:rsid w:val="007A1253"/>
    <w:rsid w:val="007A12FD"/>
    <w:rsid w:val="007A1E7F"/>
    <w:rsid w:val="007A267B"/>
    <w:rsid w:val="007A4861"/>
    <w:rsid w:val="007A64E3"/>
    <w:rsid w:val="007A68EE"/>
    <w:rsid w:val="007A6960"/>
    <w:rsid w:val="007A79EB"/>
    <w:rsid w:val="007A7A5F"/>
    <w:rsid w:val="007A7F90"/>
    <w:rsid w:val="007B0B6E"/>
    <w:rsid w:val="007B0CE3"/>
    <w:rsid w:val="007B1B3E"/>
    <w:rsid w:val="007B21E5"/>
    <w:rsid w:val="007B23E0"/>
    <w:rsid w:val="007B26BB"/>
    <w:rsid w:val="007B3E94"/>
    <w:rsid w:val="007B4A64"/>
    <w:rsid w:val="007B5FCA"/>
    <w:rsid w:val="007B66BE"/>
    <w:rsid w:val="007C33E3"/>
    <w:rsid w:val="007C34BA"/>
    <w:rsid w:val="007C4349"/>
    <w:rsid w:val="007C4A04"/>
    <w:rsid w:val="007C58CD"/>
    <w:rsid w:val="007C5930"/>
    <w:rsid w:val="007C660E"/>
    <w:rsid w:val="007C784D"/>
    <w:rsid w:val="007C7A2B"/>
    <w:rsid w:val="007D07AB"/>
    <w:rsid w:val="007D1604"/>
    <w:rsid w:val="007D26E5"/>
    <w:rsid w:val="007D2ED2"/>
    <w:rsid w:val="007D4061"/>
    <w:rsid w:val="007D7F48"/>
    <w:rsid w:val="007E006C"/>
    <w:rsid w:val="007E09A1"/>
    <w:rsid w:val="007E1F3F"/>
    <w:rsid w:val="007E2688"/>
    <w:rsid w:val="007E297C"/>
    <w:rsid w:val="007E39F3"/>
    <w:rsid w:val="007E42AF"/>
    <w:rsid w:val="007E43FE"/>
    <w:rsid w:val="007E6496"/>
    <w:rsid w:val="007F0D36"/>
    <w:rsid w:val="007F1AA5"/>
    <w:rsid w:val="007F26EF"/>
    <w:rsid w:val="007F310E"/>
    <w:rsid w:val="007F36FE"/>
    <w:rsid w:val="007F3B72"/>
    <w:rsid w:val="007F5CDF"/>
    <w:rsid w:val="007F5E9D"/>
    <w:rsid w:val="007F65EC"/>
    <w:rsid w:val="007F6E03"/>
    <w:rsid w:val="007F70F9"/>
    <w:rsid w:val="007F775C"/>
    <w:rsid w:val="007F78BF"/>
    <w:rsid w:val="008010E4"/>
    <w:rsid w:val="008015FB"/>
    <w:rsid w:val="00802F3B"/>
    <w:rsid w:val="008037F3"/>
    <w:rsid w:val="00804CC2"/>
    <w:rsid w:val="0080585B"/>
    <w:rsid w:val="0080633E"/>
    <w:rsid w:val="00807071"/>
    <w:rsid w:val="008073CB"/>
    <w:rsid w:val="00807AB2"/>
    <w:rsid w:val="00811856"/>
    <w:rsid w:val="00812353"/>
    <w:rsid w:val="00812B64"/>
    <w:rsid w:val="00813237"/>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1D14"/>
    <w:rsid w:val="00833A14"/>
    <w:rsid w:val="00833E69"/>
    <w:rsid w:val="0083403D"/>
    <w:rsid w:val="00836361"/>
    <w:rsid w:val="008370DC"/>
    <w:rsid w:val="00840BBF"/>
    <w:rsid w:val="00840F97"/>
    <w:rsid w:val="008410E1"/>
    <w:rsid w:val="0084157C"/>
    <w:rsid w:val="00841B20"/>
    <w:rsid w:val="00842636"/>
    <w:rsid w:val="008427E5"/>
    <w:rsid w:val="0084396B"/>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E45"/>
    <w:rsid w:val="00865217"/>
    <w:rsid w:val="0086587A"/>
    <w:rsid w:val="00865B27"/>
    <w:rsid w:val="00865FD6"/>
    <w:rsid w:val="00865FE1"/>
    <w:rsid w:val="00866359"/>
    <w:rsid w:val="00866BF6"/>
    <w:rsid w:val="00867BD1"/>
    <w:rsid w:val="008702A3"/>
    <w:rsid w:val="00871550"/>
    <w:rsid w:val="00871945"/>
    <w:rsid w:val="00872544"/>
    <w:rsid w:val="00872BA4"/>
    <w:rsid w:val="008738A6"/>
    <w:rsid w:val="008741E9"/>
    <w:rsid w:val="0087511F"/>
    <w:rsid w:val="008763E1"/>
    <w:rsid w:val="00880D09"/>
    <w:rsid w:val="008814A9"/>
    <w:rsid w:val="00882382"/>
    <w:rsid w:val="0088317B"/>
    <w:rsid w:val="00884096"/>
    <w:rsid w:val="00884F44"/>
    <w:rsid w:val="00885734"/>
    <w:rsid w:val="00890FF3"/>
    <w:rsid w:val="00891B1D"/>
    <w:rsid w:val="00891E40"/>
    <w:rsid w:val="00892728"/>
    <w:rsid w:val="00894293"/>
    <w:rsid w:val="008952EA"/>
    <w:rsid w:val="00895CD7"/>
    <w:rsid w:val="008963D8"/>
    <w:rsid w:val="00896449"/>
    <w:rsid w:val="008A0CEC"/>
    <w:rsid w:val="008A1A74"/>
    <w:rsid w:val="008A26C1"/>
    <w:rsid w:val="008A5F0C"/>
    <w:rsid w:val="008B0082"/>
    <w:rsid w:val="008B10E9"/>
    <w:rsid w:val="008B1928"/>
    <w:rsid w:val="008B1B39"/>
    <w:rsid w:val="008B2B33"/>
    <w:rsid w:val="008B3053"/>
    <w:rsid w:val="008B397B"/>
    <w:rsid w:val="008B3A05"/>
    <w:rsid w:val="008B3D21"/>
    <w:rsid w:val="008B4F3A"/>
    <w:rsid w:val="008B5DE3"/>
    <w:rsid w:val="008B6CC7"/>
    <w:rsid w:val="008B709B"/>
    <w:rsid w:val="008C015C"/>
    <w:rsid w:val="008C1CD2"/>
    <w:rsid w:val="008C2647"/>
    <w:rsid w:val="008C2EB3"/>
    <w:rsid w:val="008C4454"/>
    <w:rsid w:val="008C4D2B"/>
    <w:rsid w:val="008C5421"/>
    <w:rsid w:val="008C5FD0"/>
    <w:rsid w:val="008D0268"/>
    <w:rsid w:val="008D089E"/>
    <w:rsid w:val="008D151D"/>
    <w:rsid w:val="008D19CF"/>
    <w:rsid w:val="008D32E8"/>
    <w:rsid w:val="008D3BE1"/>
    <w:rsid w:val="008D5F7F"/>
    <w:rsid w:val="008D6A16"/>
    <w:rsid w:val="008D7543"/>
    <w:rsid w:val="008E142B"/>
    <w:rsid w:val="008E2AC1"/>
    <w:rsid w:val="008E2D1F"/>
    <w:rsid w:val="008E476B"/>
    <w:rsid w:val="008E50F4"/>
    <w:rsid w:val="008E5910"/>
    <w:rsid w:val="008E5F0F"/>
    <w:rsid w:val="008E679E"/>
    <w:rsid w:val="008E692C"/>
    <w:rsid w:val="008E7063"/>
    <w:rsid w:val="008E750B"/>
    <w:rsid w:val="008E77A8"/>
    <w:rsid w:val="008E7ED0"/>
    <w:rsid w:val="008F0F34"/>
    <w:rsid w:val="008F269F"/>
    <w:rsid w:val="008F5085"/>
    <w:rsid w:val="008F51A3"/>
    <w:rsid w:val="008F6223"/>
    <w:rsid w:val="008F7D08"/>
    <w:rsid w:val="00900283"/>
    <w:rsid w:val="00900D68"/>
    <w:rsid w:val="0090310B"/>
    <w:rsid w:val="009036B3"/>
    <w:rsid w:val="00904D7C"/>
    <w:rsid w:val="00904E31"/>
    <w:rsid w:val="00904ED4"/>
    <w:rsid w:val="00905557"/>
    <w:rsid w:val="00905827"/>
    <w:rsid w:val="009059A4"/>
    <w:rsid w:val="0090601A"/>
    <w:rsid w:val="009062F6"/>
    <w:rsid w:val="0090670F"/>
    <w:rsid w:val="00910DA2"/>
    <w:rsid w:val="009119EF"/>
    <w:rsid w:val="00911A5B"/>
    <w:rsid w:val="00912A6A"/>
    <w:rsid w:val="009136A4"/>
    <w:rsid w:val="0091372A"/>
    <w:rsid w:val="0091409E"/>
    <w:rsid w:val="009143E1"/>
    <w:rsid w:val="00914536"/>
    <w:rsid w:val="00914E90"/>
    <w:rsid w:val="00914FAA"/>
    <w:rsid w:val="00915869"/>
    <w:rsid w:val="00916675"/>
    <w:rsid w:val="00920B32"/>
    <w:rsid w:val="00920FCD"/>
    <w:rsid w:val="00923662"/>
    <w:rsid w:val="00923BD8"/>
    <w:rsid w:val="00925119"/>
    <w:rsid w:val="009255DC"/>
    <w:rsid w:val="00925F0B"/>
    <w:rsid w:val="00926AB8"/>
    <w:rsid w:val="009305DF"/>
    <w:rsid w:val="00931295"/>
    <w:rsid w:val="00932E73"/>
    <w:rsid w:val="0093313E"/>
    <w:rsid w:val="009338B0"/>
    <w:rsid w:val="00933B54"/>
    <w:rsid w:val="0093462B"/>
    <w:rsid w:val="0093483B"/>
    <w:rsid w:val="00940473"/>
    <w:rsid w:val="00940AEA"/>
    <w:rsid w:val="009415C3"/>
    <w:rsid w:val="00941835"/>
    <w:rsid w:val="0094478B"/>
    <w:rsid w:val="00944918"/>
    <w:rsid w:val="009449EA"/>
    <w:rsid w:val="0094502B"/>
    <w:rsid w:val="00945E5D"/>
    <w:rsid w:val="0094627B"/>
    <w:rsid w:val="00946462"/>
    <w:rsid w:val="0094650D"/>
    <w:rsid w:val="0094796E"/>
    <w:rsid w:val="00950979"/>
    <w:rsid w:val="00950D6A"/>
    <w:rsid w:val="0095153E"/>
    <w:rsid w:val="00952301"/>
    <w:rsid w:val="00952C0A"/>
    <w:rsid w:val="00953E75"/>
    <w:rsid w:val="0095419B"/>
    <w:rsid w:val="0095491B"/>
    <w:rsid w:val="00954D84"/>
    <w:rsid w:val="009550D3"/>
    <w:rsid w:val="00956F5B"/>
    <w:rsid w:val="0096076B"/>
    <w:rsid w:val="00960958"/>
    <w:rsid w:val="0096095C"/>
    <w:rsid w:val="0096110D"/>
    <w:rsid w:val="00961363"/>
    <w:rsid w:val="00961D82"/>
    <w:rsid w:val="00962AA8"/>
    <w:rsid w:val="009630D2"/>
    <w:rsid w:val="00963926"/>
    <w:rsid w:val="00963AA5"/>
    <w:rsid w:val="00963C25"/>
    <w:rsid w:val="00964634"/>
    <w:rsid w:val="0096580F"/>
    <w:rsid w:val="00967923"/>
    <w:rsid w:val="00967E52"/>
    <w:rsid w:val="00970F83"/>
    <w:rsid w:val="00971618"/>
    <w:rsid w:val="0097299D"/>
    <w:rsid w:val="00972CE2"/>
    <w:rsid w:val="009742C7"/>
    <w:rsid w:val="00974496"/>
    <w:rsid w:val="00975121"/>
    <w:rsid w:val="00975D46"/>
    <w:rsid w:val="0097620A"/>
    <w:rsid w:val="00976F0B"/>
    <w:rsid w:val="009771BD"/>
    <w:rsid w:val="00977AE7"/>
    <w:rsid w:val="00980E9E"/>
    <w:rsid w:val="0098320B"/>
    <w:rsid w:val="00984790"/>
    <w:rsid w:val="00984D04"/>
    <w:rsid w:val="00984D8C"/>
    <w:rsid w:val="009855FF"/>
    <w:rsid w:val="00985C96"/>
    <w:rsid w:val="00985D43"/>
    <w:rsid w:val="00986AAE"/>
    <w:rsid w:val="009874E5"/>
    <w:rsid w:val="009879AA"/>
    <w:rsid w:val="009903D9"/>
    <w:rsid w:val="00990AC0"/>
    <w:rsid w:val="00990D25"/>
    <w:rsid w:val="00990F27"/>
    <w:rsid w:val="009920D1"/>
    <w:rsid w:val="0099267C"/>
    <w:rsid w:val="00993654"/>
    <w:rsid w:val="00993A55"/>
    <w:rsid w:val="00995058"/>
    <w:rsid w:val="0099700D"/>
    <w:rsid w:val="00997E4F"/>
    <w:rsid w:val="009A03A2"/>
    <w:rsid w:val="009A0854"/>
    <w:rsid w:val="009A0EEC"/>
    <w:rsid w:val="009A3499"/>
    <w:rsid w:val="009A6864"/>
    <w:rsid w:val="009A68A8"/>
    <w:rsid w:val="009A7050"/>
    <w:rsid w:val="009B063B"/>
    <w:rsid w:val="009B15D0"/>
    <w:rsid w:val="009B1792"/>
    <w:rsid w:val="009B1BE1"/>
    <w:rsid w:val="009B3134"/>
    <w:rsid w:val="009B5175"/>
    <w:rsid w:val="009B5ADF"/>
    <w:rsid w:val="009C01C5"/>
    <w:rsid w:val="009C2CCC"/>
    <w:rsid w:val="009C2F65"/>
    <w:rsid w:val="009C40DB"/>
    <w:rsid w:val="009C414E"/>
    <w:rsid w:val="009D0966"/>
    <w:rsid w:val="009D0FAA"/>
    <w:rsid w:val="009D1AC4"/>
    <w:rsid w:val="009D3036"/>
    <w:rsid w:val="009D3C57"/>
    <w:rsid w:val="009D4046"/>
    <w:rsid w:val="009D412B"/>
    <w:rsid w:val="009D5EFF"/>
    <w:rsid w:val="009D633A"/>
    <w:rsid w:val="009D6C0A"/>
    <w:rsid w:val="009D77C0"/>
    <w:rsid w:val="009D7960"/>
    <w:rsid w:val="009E0B84"/>
    <w:rsid w:val="009E1047"/>
    <w:rsid w:val="009E167D"/>
    <w:rsid w:val="009E170A"/>
    <w:rsid w:val="009E23D0"/>
    <w:rsid w:val="009E2CDE"/>
    <w:rsid w:val="009E306E"/>
    <w:rsid w:val="009E49D5"/>
    <w:rsid w:val="009E4AEB"/>
    <w:rsid w:val="009E514D"/>
    <w:rsid w:val="009E70C8"/>
    <w:rsid w:val="009E7930"/>
    <w:rsid w:val="009F0A0B"/>
    <w:rsid w:val="009F0A48"/>
    <w:rsid w:val="009F18B0"/>
    <w:rsid w:val="009F1FAB"/>
    <w:rsid w:val="009F2B96"/>
    <w:rsid w:val="009F3DF2"/>
    <w:rsid w:val="009F3ED8"/>
    <w:rsid w:val="009F49B4"/>
    <w:rsid w:val="009F50CB"/>
    <w:rsid w:val="009F748D"/>
    <w:rsid w:val="00A0133C"/>
    <w:rsid w:val="00A01D55"/>
    <w:rsid w:val="00A031A6"/>
    <w:rsid w:val="00A04ADB"/>
    <w:rsid w:val="00A04C7F"/>
    <w:rsid w:val="00A05CCF"/>
    <w:rsid w:val="00A0701F"/>
    <w:rsid w:val="00A10B7B"/>
    <w:rsid w:val="00A117E2"/>
    <w:rsid w:val="00A125E3"/>
    <w:rsid w:val="00A13788"/>
    <w:rsid w:val="00A154A6"/>
    <w:rsid w:val="00A15964"/>
    <w:rsid w:val="00A15E7C"/>
    <w:rsid w:val="00A16A70"/>
    <w:rsid w:val="00A16DFD"/>
    <w:rsid w:val="00A17289"/>
    <w:rsid w:val="00A1795A"/>
    <w:rsid w:val="00A225EA"/>
    <w:rsid w:val="00A234C1"/>
    <w:rsid w:val="00A2392D"/>
    <w:rsid w:val="00A244CB"/>
    <w:rsid w:val="00A250B4"/>
    <w:rsid w:val="00A25380"/>
    <w:rsid w:val="00A27510"/>
    <w:rsid w:val="00A31209"/>
    <w:rsid w:val="00A332FE"/>
    <w:rsid w:val="00A33592"/>
    <w:rsid w:val="00A343BA"/>
    <w:rsid w:val="00A35F08"/>
    <w:rsid w:val="00A3619B"/>
    <w:rsid w:val="00A36485"/>
    <w:rsid w:val="00A36ACE"/>
    <w:rsid w:val="00A36B1B"/>
    <w:rsid w:val="00A374CB"/>
    <w:rsid w:val="00A37884"/>
    <w:rsid w:val="00A40425"/>
    <w:rsid w:val="00A411A2"/>
    <w:rsid w:val="00A411D4"/>
    <w:rsid w:val="00A413F6"/>
    <w:rsid w:val="00A41799"/>
    <w:rsid w:val="00A44352"/>
    <w:rsid w:val="00A44C67"/>
    <w:rsid w:val="00A44F8C"/>
    <w:rsid w:val="00A45402"/>
    <w:rsid w:val="00A45899"/>
    <w:rsid w:val="00A458B3"/>
    <w:rsid w:val="00A462C8"/>
    <w:rsid w:val="00A479B5"/>
    <w:rsid w:val="00A47BAB"/>
    <w:rsid w:val="00A47F38"/>
    <w:rsid w:val="00A503CC"/>
    <w:rsid w:val="00A50776"/>
    <w:rsid w:val="00A516FB"/>
    <w:rsid w:val="00A51ECC"/>
    <w:rsid w:val="00A52690"/>
    <w:rsid w:val="00A52C59"/>
    <w:rsid w:val="00A53319"/>
    <w:rsid w:val="00A5356A"/>
    <w:rsid w:val="00A54080"/>
    <w:rsid w:val="00A548EC"/>
    <w:rsid w:val="00A548F3"/>
    <w:rsid w:val="00A54D33"/>
    <w:rsid w:val="00A55809"/>
    <w:rsid w:val="00A55DBE"/>
    <w:rsid w:val="00A569A8"/>
    <w:rsid w:val="00A56BD7"/>
    <w:rsid w:val="00A5769E"/>
    <w:rsid w:val="00A612B0"/>
    <w:rsid w:val="00A63171"/>
    <w:rsid w:val="00A63229"/>
    <w:rsid w:val="00A63258"/>
    <w:rsid w:val="00A633CC"/>
    <w:rsid w:val="00A64F52"/>
    <w:rsid w:val="00A6558C"/>
    <w:rsid w:val="00A657F9"/>
    <w:rsid w:val="00A66AA8"/>
    <w:rsid w:val="00A67639"/>
    <w:rsid w:val="00A67EA6"/>
    <w:rsid w:val="00A70B11"/>
    <w:rsid w:val="00A70CC3"/>
    <w:rsid w:val="00A71DD8"/>
    <w:rsid w:val="00A73861"/>
    <w:rsid w:val="00A73D48"/>
    <w:rsid w:val="00A73D51"/>
    <w:rsid w:val="00A74445"/>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6C9A"/>
    <w:rsid w:val="00A87CA5"/>
    <w:rsid w:val="00A87DFB"/>
    <w:rsid w:val="00A90EAE"/>
    <w:rsid w:val="00A91AAD"/>
    <w:rsid w:val="00A94AB9"/>
    <w:rsid w:val="00AA0C09"/>
    <w:rsid w:val="00AA1846"/>
    <w:rsid w:val="00AA219E"/>
    <w:rsid w:val="00AA3CC1"/>
    <w:rsid w:val="00AA54C8"/>
    <w:rsid w:val="00AA6357"/>
    <w:rsid w:val="00AA6679"/>
    <w:rsid w:val="00AA6B1A"/>
    <w:rsid w:val="00AA7652"/>
    <w:rsid w:val="00AB03A5"/>
    <w:rsid w:val="00AB1098"/>
    <w:rsid w:val="00AB17C5"/>
    <w:rsid w:val="00AB2393"/>
    <w:rsid w:val="00AB25FE"/>
    <w:rsid w:val="00AB2C9E"/>
    <w:rsid w:val="00AB2CB9"/>
    <w:rsid w:val="00AB2E08"/>
    <w:rsid w:val="00AB386D"/>
    <w:rsid w:val="00AB5B3A"/>
    <w:rsid w:val="00AB6DEE"/>
    <w:rsid w:val="00AC1B98"/>
    <w:rsid w:val="00AC24AE"/>
    <w:rsid w:val="00AC4FEA"/>
    <w:rsid w:val="00AC5B89"/>
    <w:rsid w:val="00AC5DBE"/>
    <w:rsid w:val="00AC5E9E"/>
    <w:rsid w:val="00AC6159"/>
    <w:rsid w:val="00AC67BE"/>
    <w:rsid w:val="00AC71B7"/>
    <w:rsid w:val="00AC7671"/>
    <w:rsid w:val="00AD06C8"/>
    <w:rsid w:val="00AD1587"/>
    <w:rsid w:val="00AD1D2C"/>
    <w:rsid w:val="00AD21FC"/>
    <w:rsid w:val="00AD3C80"/>
    <w:rsid w:val="00AD4033"/>
    <w:rsid w:val="00AD69F4"/>
    <w:rsid w:val="00AD7D0E"/>
    <w:rsid w:val="00AE0931"/>
    <w:rsid w:val="00AE3E81"/>
    <w:rsid w:val="00AE54C6"/>
    <w:rsid w:val="00AE69DF"/>
    <w:rsid w:val="00AE7349"/>
    <w:rsid w:val="00AE79B1"/>
    <w:rsid w:val="00AE7D63"/>
    <w:rsid w:val="00AF06A2"/>
    <w:rsid w:val="00AF0FFA"/>
    <w:rsid w:val="00AF192C"/>
    <w:rsid w:val="00AF1DB6"/>
    <w:rsid w:val="00AF306B"/>
    <w:rsid w:val="00AF3893"/>
    <w:rsid w:val="00AF5947"/>
    <w:rsid w:val="00AF5A8B"/>
    <w:rsid w:val="00AF6679"/>
    <w:rsid w:val="00AF6944"/>
    <w:rsid w:val="00AF6D1C"/>
    <w:rsid w:val="00B00DC7"/>
    <w:rsid w:val="00B0205D"/>
    <w:rsid w:val="00B031DB"/>
    <w:rsid w:val="00B04E69"/>
    <w:rsid w:val="00B0543E"/>
    <w:rsid w:val="00B05BCA"/>
    <w:rsid w:val="00B05D4F"/>
    <w:rsid w:val="00B06A77"/>
    <w:rsid w:val="00B06AF9"/>
    <w:rsid w:val="00B1070F"/>
    <w:rsid w:val="00B113AA"/>
    <w:rsid w:val="00B14138"/>
    <w:rsid w:val="00B14A83"/>
    <w:rsid w:val="00B15B27"/>
    <w:rsid w:val="00B17B57"/>
    <w:rsid w:val="00B20A0E"/>
    <w:rsid w:val="00B20ACF"/>
    <w:rsid w:val="00B21926"/>
    <w:rsid w:val="00B223C6"/>
    <w:rsid w:val="00B235EB"/>
    <w:rsid w:val="00B244C8"/>
    <w:rsid w:val="00B253C7"/>
    <w:rsid w:val="00B2634A"/>
    <w:rsid w:val="00B271E1"/>
    <w:rsid w:val="00B308AD"/>
    <w:rsid w:val="00B30D14"/>
    <w:rsid w:val="00B31445"/>
    <w:rsid w:val="00B31FB2"/>
    <w:rsid w:val="00B324F9"/>
    <w:rsid w:val="00B35785"/>
    <w:rsid w:val="00B36321"/>
    <w:rsid w:val="00B36523"/>
    <w:rsid w:val="00B37334"/>
    <w:rsid w:val="00B37615"/>
    <w:rsid w:val="00B37DA8"/>
    <w:rsid w:val="00B4039D"/>
    <w:rsid w:val="00B40AA0"/>
    <w:rsid w:val="00B42E1C"/>
    <w:rsid w:val="00B42FBE"/>
    <w:rsid w:val="00B440EF"/>
    <w:rsid w:val="00B45859"/>
    <w:rsid w:val="00B45D32"/>
    <w:rsid w:val="00B46595"/>
    <w:rsid w:val="00B465A5"/>
    <w:rsid w:val="00B4706F"/>
    <w:rsid w:val="00B505EF"/>
    <w:rsid w:val="00B50B62"/>
    <w:rsid w:val="00B50E34"/>
    <w:rsid w:val="00B51AA5"/>
    <w:rsid w:val="00B5496D"/>
    <w:rsid w:val="00B550ED"/>
    <w:rsid w:val="00B55256"/>
    <w:rsid w:val="00B5562B"/>
    <w:rsid w:val="00B55F97"/>
    <w:rsid w:val="00B56D7B"/>
    <w:rsid w:val="00B56DDB"/>
    <w:rsid w:val="00B60E32"/>
    <w:rsid w:val="00B612C5"/>
    <w:rsid w:val="00B61318"/>
    <w:rsid w:val="00B622DC"/>
    <w:rsid w:val="00B624E7"/>
    <w:rsid w:val="00B628A2"/>
    <w:rsid w:val="00B62CB4"/>
    <w:rsid w:val="00B64FD8"/>
    <w:rsid w:val="00B65932"/>
    <w:rsid w:val="00B65ED8"/>
    <w:rsid w:val="00B6781E"/>
    <w:rsid w:val="00B71182"/>
    <w:rsid w:val="00B72580"/>
    <w:rsid w:val="00B7364B"/>
    <w:rsid w:val="00B75461"/>
    <w:rsid w:val="00B7606F"/>
    <w:rsid w:val="00B7735E"/>
    <w:rsid w:val="00B77780"/>
    <w:rsid w:val="00B82106"/>
    <w:rsid w:val="00B823FD"/>
    <w:rsid w:val="00B82F44"/>
    <w:rsid w:val="00B83652"/>
    <w:rsid w:val="00B83B21"/>
    <w:rsid w:val="00B84002"/>
    <w:rsid w:val="00B85356"/>
    <w:rsid w:val="00B86AD5"/>
    <w:rsid w:val="00B90496"/>
    <w:rsid w:val="00B91952"/>
    <w:rsid w:val="00B92596"/>
    <w:rsid w:val="00B933E2"/>
    <w:rsid w:val="00B9439F"/>
    <w:rsid w:val="00B96E87"/>
    <w:rsid w:val="00B979AD"/>
    <w:rsid w:val="00BA04FA"/>
    <w:rsid w:val="00BA22FC"/>
    <w:rsid w:val="00BA3DAD"/>
    <w:rsid w:val="00BA51B8"/>
    <w:rsid w:val="00BA6992"/>
    <w:rsid w:val="00BA7730"/>
    <w:rsid w:val="00BB10DA"/>
    <w:rsid w:val="00BB1A18"/>
    <w:rsid w:val="00BB2722"/>
    <w:rsid w:val="00BB3215"/>
    <w:rsid w:val="00BB3BB8"/>
    <w:rsid w:val="00BB4661"/>
    <w:rsid w:val="00BB47FD"/>
    <w:rsid w:val="00BB55A4"/>
    <w:rsid w:val="00BB5717"/>
    <w:rsid w:val="00BB5969"/>
    <w:rsid w:val="00BB6701"/>
    <w:rsid w:val="00BC1641"/>
    <w:rsid w:val="00BC1EA2"/>
    <w:rsid w:val="00BC2514"/>
    <w:rsid w:val="00BC3B80"/>
    <w:rsid w:val="00BC5661"/>
    <w:rsid w:val="00BC5923"/>
    <w:rsid w:val="00BC5A97"/>
    <w:rsid w:val="00BC6044"/>
    <w:rsid w:val="00BC6539"/>
    <w:rsid w:val="00BC7A54"/>
    <w:rsid w:val="00BD0889"/>
    <w:rsid w:val="00BD2AD5"/>
    <w:rsid w:val="00BD32CB"/>
    <w:rsid w:val="00BD3B83"/>
    <w:rsid w:val="00BD3DA7"/>
    <w:rsid w:val="00BD7992"/>
    <w:rsid w:val="00BD7E1B"/>
    <w:rsid w:val="00BE074C"/>
    <w:rsid w:val="00BE0E70"/>
    <w:rsid w:val="00BE133E"/>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540C"/>
    <w:rsid w:val="00BF5848"/>
    <w:rsid w:val="00BF5B62"/>
    <w:rsid w:val="00BF6A93"/>
    <w:rsid w:val="00BF6C04"/>
    <w:rsid w:val="00BF755E"/>
    <w:rsid w:val="00C007F1"/>
    <w:rsid w:val="00C00DC2"/>
    <w:rsid w:val="00C02BC8"/>
    <w:rsid w:val="00C03388"/>
    <w:rsid w:val="00C034E4"/>
    <w:rsid w:val="00C039D5"/>
    <w:rsid w:val="00C044F9"/>
    <w:rsid w:val="00C045F3"/>
    <w:rsid w:val="00C05384"/>
    <w:rsid w:val="00C05C40"/>
    <w:rsid w:val="00C062EE"/>
    <w:rsid w:val="00C066D0"/>
    <w:rsid w:val="00C06958"/>
    <w:rsid w:val="00C06AF5"/>
    <w:rsid w:val="00C06D8B"/>
    <w:rsid w:val="00C11A75"/>
    <w:rsid w:val="00C11D25"/>
    <w:rsid w:val="00C12447"/>
    <w:rsid w:val="00C136FC"/>
    <w:rsid w:val="00C13AEF"/>
    <w:rsid w:val="00C1422C"/>
    <w:rsid w:val="00C14882"/>
    <w:rsid w:val="00C149AB"/>
    <w:rsid w:val="00C1510A"/>
    <w:rsid w:val="00C151E0"/>
    <w:rsid w:val="00C15D16"/>
    <w:rsid w:val="00C17D65"/>
    <w:rsid w:val="00C212AC"/>
    <w:rsid w:val="00C21A0A"/>
    <w:rsid w:val="00C21B27"/>
    <w:rsid w:val="00C21D3F"/>
    <w:rsid w:val="00C226F9"/>
    <w:rsid w:val="00C22BF5"/>
    <w:rsid w:val="00C22E7E"/>
    <w:rsid w:val="00C247D2"/>
    <w:rsid w:val="00C25DA7"/>
    <w:rsid w:val="00C26912"/>
    <w:rsid w:val="00C26A12"/>
    <w:rsid w:val="00C274B3"/>
    <w:rsid w:val="00C27772"/>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771C"/>
    <w:rsid w:val="00C37A54"/>
    <w:rsid w:val="00C404A0"/>
    <w:rsid w:val="00C407C7"/>
    <w:rsid w:val="00C41010"/>
    <w:rsid w:val="00C41ECE"/>
    <w:rsid w:val="00C42780"/>
    <w:rsid w:val="00C42804"/>
    <w:rsid w:val="00C42FCF"/>
    <w:rsid w:val="00C42FED"/>
    <w:rsid w:val="00C43545"/>
    <w:rsid w:val="00C43A6D"/>
    <w:rsid w:val="00C46ECC"/>
    <w:rsid w:val="00C472CF"/>
    <w:rsid w:val="00C477BA"/>
    <w:rsid w:val="00C478AE"/>
    <w:rsid w:val="00C50AC8"/>
    <w:rsid w:val="00C52578"/>
    <w:rsid w:val="00C5289F"/>
    <w:rsid w:val="00C52C69"/>
    <w:rsid w:val="00C53915"/>
    <w:rsid w:val="00C541AC"/>
    <w:rsid w:val="00C552F4"/>
    <w:rsid w:val="00C55472"/>
    <w:rsid w:val="00C5596E"/>
    <w:rsid w:val="00C56DBE"/>
    <w:rsid w:val="00C57D5F"/>
    <w:rsid w:val="00C60436"/>
    <w:rsid w:val="00C6125C"/>
    <w:rsid w:val="00C615CE"/>
    <w:rsid w:val="00C618E7"/>
    <w:rsid w:val="00C62587"/>
    <w:rsid w:val="00C6502F"/>
    <w:rsid w:val="00C65070"/>
    <w:rsid w:val="00C6547D"/>
    <w:rsid w:val="00C6620F"/>
    <w:rsid w:val="00C70577"/>
    <w:rsid w:val="00C71AA0"/>
    <w:rsid w:val="00C72D7C"/>
    <w:rsid w:val="00C74773"/>
    <w:rsid w:val="00C7611D"/>
    <w:rsid w:val="00C7663D"/>
    <w:rsid w:val="00C769D8"/>
    <w:rsid w:val="00C76F31"/>
    <w:rsid w:val="00C77AA6"/>
    <w:rsid w:val="00C800D4"/>
    <w:rsid w:val="00C80AE3"/>
    <w:rsid w:val="00C816E0"/>
    <w:rsid w:val="00C81E4D"/>
    <w:rsid w:val="00C82936"/>
    <w:rsid w:val="00C84612"/>
    <w:rsid w:val="00C856D6"/>
    <w:rsid w:val="00C85899"/>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6E0"/>
    <w:rsid w:val="00CA185D"/>
    <w:rsid w:val="00CA1B11"/>
    <w:rsid w:val="00CA2028"/>
    <w:rsid w:val="00CA44CD"/>
    <w:rsid w:val="00CA4737"/>
    <w:rsid w:val="00CA4D8C"/>
    <w:rsid w:val="00CA6C1C"/>
    <w:rsid w:val="00CA6FE8"/>
    <w:rsid w:val="00CA76D5"/>
    <w:rsid w:val="00CB04D9"/>
    <w:rsid w:val="00CB1ECE"/>
    <w:rsid w:val="00CB3468"/>
    <w:rsid w:val="00CB454E"/>
    <w:rsid w:val="00CB4650"/>
    <w:rsid w:val="00CB4789"/>
    <w:rsid w:val="00CB71A1"/>
    <w:rsid w:val="00CB74B2"/>
    <w:rsid w:val="00CB75F5"/>
    <w:rsid w:val="00CC0B5E"/>
    <w:rsid w:val="00CC0F55"/>
    <w:rsid w:val="00CC1339"/>
    <w:rsid w:val="00CC1AEE"/>
    <w:rsid w:val="00CC2330"/>
    <w:rsid w:val="00CC4693"/>
    <w:rsid w:val="00CC6B15"/>
    <w:rsid w:val="00CC6B23"/>
    <w:rsid w:val="00CC7CB1"/>
    <w:rsid w:val="00CD152A"/>
    <w:rsid w:val="00CD2600"/>
    <w:rsid w:val="00CD2A8D"/>
    <w:rsid w:val="00CD2B27"/>
    <w:rsid w:val="00CD2DC1"/>
    <w:rsid w:val="00CD300F"/>
    <w:rsid w:val="00CD428E"/>
    <w:rsid w:val="00CD6755"/>
    <w:rsid w:val="00CE00AB"/>
    <w:rsid w:val="00CE0623"/>
    <w:rsid w:val="00CE229E"/>
    <w:rsid w:val="00CE4D37"/>
    <w:rsid w:val="00CE5E49"/>
    <w:rsid w:val="00CE6B11"/>
    <w:rsid w:val="00CE6F39"/>
    <w:rsid w:val="00CF0442"/>
    <w:rsid w:val="00CF0D36"/>
    <w:rsid w:val="00CF154F"/>
    <w:rsid w:val="00CF2A38"/>
    <w:rsid w:val="00CF5424"/>
    <w:rsid w:val="00CF62C3"/>
    <w:rsid w:val="00CF6BF8"/>
    <w:rsid w:val="00CF7274"/>
    <w:rsid w:val="00CF7B76"/>
    <w:rsid w:val="00CF7DF7"/>
    <w:rsid w:val="00D0013B"/>
    <w:rsid w:val="00D00FDA"/>
    <w:rsid w:val="00D01365"/>
    <w:rsid w:val="00D0195F"/>
    <w:rsid w:val="00D01B21"/>
    <w:rsid w:val="00D0217B"/>
    <w:rsid w:val="00D02320"/>
    <w:rsid w:val="00D02DC2"/>
    <w:rsid w:val="00D03F06"/>
    <w:rsid w:val="00D042C5"/>
    <w:rsid w:val="00D0446E"/>
    <w:rsid w:val="00D0577B"/>
    <w:rsid w:val="00D05C65"/>
    <w:rsid w:val="00D07E57"/>
    <w:rsid w:val="00D07FF1"/>
    <w:rsid w:val="00D10578"/>
    <w:rsid w:val="00D11003"/>
    <w:rsid w:val="00D11A90"/>
    <w:rsid w:val="00D12065"/>
    <w:rsid w:val="00D12224"/>
    <w:rsid w:val="00D14AE3"/>
    <w:rsid w:val="00D1546F"/>
    <w:rsid w:val="00D15DC3"/>
    <w:rsid w:val="00D15EEE"/>
    <w:rsid w:val="00D16504"/>
    <w:rsid w:val="00D16717"/>
    <w:rsid w:val="00D16DA9"/>
    <w:rsid w:val="00D16FE5"/>
    <w:rsid w:val="00D17DDC"/>
    <w:rsid w:val="00D2037A"/>
    <w:rsid w:val="00D206C9"/>
    <w:rsid w:val="00D212B1"/>
    <w:rsid w:val="00D22BD1"/>
    <w:rsid w:val="00D238D5"/>
    <w:rsid w:val="00D23DA9"/>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5A7"/>
    <w:rsid w:val="00D37F9B"/>
    <w:rsid w:val="00D40775"/>
    <w:rsid w:val="00D40C6D"/>
    <w:rsid w:val="00D42703"/>
    <w:rsid w:val="00D42F36"/>
    <w:rsid w:val="00D4353A"/>
    <w:rsid w:val="00D43CAB"/>
    <w:rsid w:val="00D44601"/>
    <w:rsid w:val="00D4541C"/>
    <w:rsid w:val="00D4547E"/>
    <w:rsid w:val="00D46097"/>
    <w:rsid w:val="00D465E7"/>
    <w:rsid w:val="00D515FD"/>
    <w:rsid w:val="00D51E7C"/>
    <w:rsid w:val="00D53ACE"/>
    <w:rsid w:val="00D53B58"/>
    <w:rsid w:val="00D5428F"/>
    <w:rsid w:val="00D560E6"/>
    <w:rsid w:val="00D56382"/>
    <w:rsid w:val="00D5721D"/>
    <w:rsid w:val="00D62D75"/>
    <w:rsid w:val="00D63077"/>
    <w:rsid w:val="00D63478"/>
    <w:rsid w:val="00D64660"/>
    <w:rsid w:val="00D66454"/>
    <w:rsid w:val="00D66482"/>
    <w:rsid w:val="00D70BAF"/>
    <w:rsid w:val="00D70E07"/>
    <w:rsid w:val="00D70F51"/>
    <w:rsid w:val="00D71093"/>
    <w:rsid w:val="00D71D20"/>
    <w:rsid w:val="00D74CE4"/>
    <w:rsid w:val="00D74D51"/>
    <w:rsid w:val="00D76A26"/>
    <w:rsid w:val="00D7741B"/>
    <w:rsid w:val="00D80551"/>
    <w:rsid w:val="00D81B04"/>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C33"/>
    <w:rsid w:val="00DA004D"/>
    <w:rsid w:val="00DA08A9"/>
    <w:rsid w:val="00DA09D1"/>
    <w:rsid w:val="00DA0DBD"/>
    <w:rsid w:val="00DA46EA"/>
    <w:rsid w:val="00DA5EBD"/>
    <w:rsid w:val="00DA62D2"/>
    <w:rsid w:val="00DB06C4"/>
    <w:rsid w:val="00DB088E"/>
    <w:rsid w:val="00DB20A8"/>
    <w:rsid w:val="00DB2148"/>
    <w:rsid w:val="00DB3C83"/>
    <w:rsid w:val="00DB5F7C"/>
    <w:rsid w:val="00DC0B12"/>
    <w:rsid w:val="00DC0F14"/>
    <w:rsid w:val="00DC1E12"/>
    <w:rsid w:val="00DC1FAC"/>
    <w:rsid w:val="00DC2FBE"/>
    <w:rsid w:val="00DC4765"/>
    <w:rsid w:val="00DC4FCC"/>
    <w:rsid w:val="00DC772E"/>
    <w:rsid w:val="00DD0964"/>
    <w:rsid w:val="00DD0B17"/>
    <w:rsid w:val="00DD10BE"/>
    <w:rsid w:val="00DD15B7"/>
    <w:rsid w:val="00DD1CCA"/>
    <w:rsid w:val="00DD4C80"/>
    <w:rsid w:val="00DD5143"/>
    <w:rsid w:val="00DD5B78"/>
    <w:rsid w:val="00DD5D0E"/>
    <w:rsid w:val="00DD6A38"/>
    <w:rsid w:val="00DD6C26"/>
    <w:rsid w:val="00DD7E0D"/>
    <w:rsid w:val="00DE01DD"/>
    <w:rsid w:val="00DE0586"/>
    <w:rsid w:val="00DE079E"/>
    <w:rsid w:val="00DE1E00"/>
    <w:rsid w:val="00DE2B43"/>
    <w:rsid w:val="00DE32AE"/>
    <w:rsid w:val="00DE34C7"/>
    <w:rsid w:val="00DE58A7"/>
    <w:rsid w:val="00DE5AB4"/>
    <w:rsid w:val="00DE6090"/>
    <w:rsid w:val="00DE6257"/>
    <w:rsid w:val="00DE7109"/>
    <w:rsid w:val="00DE73DB"/>
    <w:rsid w:val="00DE7F33"/>
    <w:rsid w:val="00DF1417"/>
    <w:rsid w:val="00DF1E61"/>
    <w:rsid w:val="00DF250A"/>
    <w:rsid w:val="00DF4E48"/>
    <w:rsid w:val="00DF4EF2"/>
    <w:rsid w:val="00DF776C"/>
    <w:rsid w:val="00E018BB"/>
    <w:rsid w:val="00E019CB"/>
    <w:rsid w:val="00E03394"/>
    <w:rsid w:val="00E037AA"/>
    <w:rsid w:val="00E05101"/>
    <w:rsid w:val="00E053E8"/>
    <w:rsid w:val="00E0540C"/>
    <w:rsid w:val="00E055F6"/>
    <w:rsid w:val="00E05FBC"/>
    <w:rsid w:val="00E06BE3"/>
    <w:rsid w:val="00E10DDB"/>
    <w:rsid w:val="00E126A7"/>
    <w:rsid w:val="00E1309E"/>
    <w:rsid w:val="00E13A8A"/>
    <w:rsid w:val="00E13DDE"/>
    <w:rsid w:val="00E142AD"/>
    <w:rsid w:val="00E1438D"/>
    <w:rsid w:val="00E1470D"/>
    <w:rsid w:val="00E15667"/>
    <w:rsid w:val="00E156D2"/>
    <w:rsid w:val="00E16354"/>
    <w:rsid w:val="00E1677C"/>
    <w:rsid w:val="00E167AA"/>
    <w:rsid w:val="00E178A5"/>
    <w:rsid w:val="00E20A20"/>
    <w:rsid w:val="00E2161E"/>
    <w:rsid w:val="00E21D17"/>
    <w:rsid w:val="00E22A37"/>
    <w:rsid w:val="00E22B44"/>
    <w:rsid w:val="00E23AA0"/>
    <w:rsid w:val="00E254D0"/>
    <w:rsid w:val="00E25938"/>
    <w:rsid w:val="00E261B5"/>
    <w:rsid w:val="00E265EE"/>
    <w:rsid w:val="00E266BE"/>
    <w:rsid w:val="00E271AC"/>
    <w:rsid w:val="00E27518"/>
    <w:rsid w:val="00E27881"/>
    <w:rsid w:val="00E320D1"/>
    <w:rsid w:val="00E3237C"/>
    <w:rsid w:val="00E32636"/>
    <w:rsid w:val="00E33D83"/>
    <w:rsid w:val="00E3633D"/>
    <w:rsid w:val="00E3720F"/>
    <w:rsid w:val="00E37335"/>
    <w:rsid w:val="00E403EB"/>
    <w:rsid w:val="00E4155B"/>
    <w:rsid w:val="00E425B4"/>
    <w:rsid w:val="00E4367F"/>
    <w:rsid w:val="00E43F89"/>
    <w:rsid w:val="00E44441"/>
    <w:rsid w:val="00E45F74"/>
    <w:rsid w:val="00E46C65"/>
    <w:rsid w:val="00E47994"/>
    <w:rsid w:val="00E50BF3"/>
    <w:rsid w:val="00E50EDD"/>
    <w:rsid w:val="00E51A8B"/>
    <w:rsid w:val="00E53543"/>
    <w:rsid w:val="00E54DAA"/>
    <w:rsid w:val="00E56CA2"/>
    <w:rsid w:val="00E56CCA"/>
    <w:rsid w:val="00E60203"/>
    <w:rsid w:val="00E605BA"/>
    <w:rsid w:val="00E60753"/>
    <w:rsid w:val="00E60DC0"/>
    <w:rsid w:val="00E60EB9"/>
    <w:rsid w:val="00E620E1"/>
    <w:rsid w:val="00E62E0A"/>
    <w:rsid w:val="00E640DB"/>
    <w:rsid w:val="00E64675"/>
    <w:rsid w:val="00E6644D"/>
    <w:rsid w:val="00E66530"/>
    <w:rsid w:val="00E66B95"/>
    <w:rsid w:val="00E66E42"/>
    <w:rsid w:val="00E66EA1"/>
    <w:rsid w:val="00E674D7"/>
    <w:rsid w:val="00E67EFE"/>
    <w:rsid w:val="00E70637"/>
    <w:rsid w:val="00E709A1"/>
    <w:rsid w:val="00E712C3"/>
    <w:rsid w:val="00E71505"/>
    <w:rsid w:val="00E720DD"/>
    <w:rsid w:val="00E72973"/>
    <w:rsid w:val="00E73AA4"/>
    <w:rsid w:val="00E740E8"/>
    <w:rsid w:val="00E77793"/>
    <w:rsid w:val="00E80C7B"/>
    <w:rsid w:val="00E8164F"/>
    <w:rsid w:val="00E81C17"/>
    <w:rsid w:val="00E81C4C"/>
    <w:rsid w:val="00E83029"/>
    <w:rsid w:val="00E839CC"/>
    <w:rsid w:val="00E83E0A"/>
    <w:rsid w:val="00E842E8"/>
    <w:rsid w:val="00E843CD"/>
    <w:rsid w:val="00E84E1D"/>
    <w:rsid w:val="00E8559F"/>
    <w:rsid w:val="00E85943"/>
    <w:rsid w:val="00E86218"/>
    <w:rsid w:val="00E866E0"/>
    <w:rsid w:val="00E878A5"/>
    <w:rsid w:val="00E91C1D"/>
    <w:rsid w:val="00E929B9"/>
    <w:rsid w:val="00E92F75"/>
    <w:rsid w:val="00E94438"/>
    <w:rsid w:val="00E95549"/>
    <w:rsid w:val="00E95EBD"/>
    <w:rsid w:val="00E961B6"/>
    <w:rsid w:val="00E9640F"/>
    <w:rsid w:val="00E97817"/>
    <w:rsid w:val="00E97839"/>
    <w:rsid w:val="00E97B81"/>
    <w:rsid w:val="00EA1B5B"/>
    <w:rsid w:val="00EA3E39"/>
    <w:rsid w:val="00EA4832"/>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1600"/>
    <w:rsid w:val="00EC1CA3"/>
    <w:rsid w:val="00EC46FB"/>
    <w:rsid w:val="00EC4D84"/>
    <w:rsid w:val="00EC5A5F"/>
    <w:rsid w:val="00EC5C7C"/>
    <w:rsid w:val="00EC6540"/>
    <w:rsid w:val="00EC791E"/>
    <w:rsid w:val="00ED0305"/>
    <w:rsid w:val="00ED0357"/>
    <w:rsid w:val="00ED044F"/>
    <w:rsid w:val="00ED1E4C"/>
    <w:rsid w:val="00ED3258"/>
    <w:rsid w:val="00ED62A0"/>
    <w:rsid w:val="00ED711B"/>
    <w:rsid w:val="00EE0A26"/>
    <w:rsid w:val="00EE0C5D"/>
    <w:rsid w:val="00EE1070"/>
    <w:rsid w:val="00EE12DF"/>
    <w:rsid w:val="00EE15DF"/>
    <w:rsid w:val="00EE2446"/>
    <w:rsid w:val="00EE46B5"/>
    <w:rsid w:val="00EE51DE"/>
    <w:rsid w:val="00EE5A7B"/>
    <w:rsid w:val="00EE693E"/>
    <w:rsid w:val="00EE775D"/>
    <w:rsid w:val="00EE7988"/>
    <w:rsid w:val="00EE7F6E"/>
    <w:rsid w:val="00EF106A"/>
    <w:rsid w:val="00EF14FE"/>
    <w:rsid w:val="00EF17CD"/>
    <w:rsid w:val="00EF2E20"/>
    <w:rsid w:val="00EF2E73"/>
    <w:rsid w:val="00EF44D1"/>
    <w:rsid w:val="00EF4D39"/>
    <w:rsid w:val="00EF5C37"/>
    <w:rsid w:val="00EF63F7"/>
    <w:rsid w:val="00EF6CE9"/>
    <w:rsid w:val="00F00EA2"/>
    <w:rsid w:val="00F013B1"/>
    <w:rsid w:val="00F0194F"/>
    <w:rsid w:val="00F026BD"/>
    <w:rsid w:val="00F02A38"/>
    <w:rsid w:val="00F03586"/>
    <w:rsid w:val="00F045F8"/>
    <w:rsid w:val="00F04A7E"/>
    <w:rsid w:val="00F05294"/>
    <w:rsid w:val="00F109EB"/>
    <w:rsid w:val="00F10C79"/>
    <w:rsid w:val="00F12D7E"/>
    <w:rsid w:val="00F12FBA"/>
    <w:rsid w:val="00F144E9"/>
    <w:rsid w:val="00F147AD"/>
    <w:rsid w:val="00F14D86"/>
    <w:rsid w:val="00F15C14"/>
    <w:rsid w:val="00F16A9B"/>
    <w:rsid w:val="00F17F79"/>
    <w:rsid w:val="00F20465"/>
    <w:rsid w:val="00F2072C"/>
    <w:rsid w:val="00F219CF"/>
    <w:rsid w:val="00F21AA4"/>
    <w:rsid w:val="00F21BE0"/>
    <w:rsid w:val="00F22A0A"/>
    <w:rsid w:val="00F22D60"/>
    <w:rsid w:val="00F242AE"/>
    <w:rsid w:val="00F254C2"/>
    <w:rsid w:val="00F258F8"/>
    <w:rsid w:val="00F25EEC"/>
    <w:rsid w:val="00F26947"/>
    <w:rsid w:val="00F26EA8"/>
    <w:rsid w:val="00F31694"/>
    <w:rsid w:val="00F332A0"/>
    <w:rsid w:val="00F334E5"/>
    <w:rsid w:val="00F352C4"/>
    <w:rsid w:val="00F37DCA"/>
    <w:rsid w:val="00F4030D"/>
    <w:rsid w:val="00F40DBF"/>
    <w:rsid w:val="00F417E3"/>
    <w:rsid w:val="00F42158"/>
    <w:rsid w:val="00F421BF"/>
    <w:rsid w:val="00F42396"/>
    <w:rsid w:val="00F43536"/>
    <w:rsid w:val="00F43C1C"/>
    <w:rsid w:val="00F448A2"/>
    <w:rsid w:val="00F465A1"/>
    <w:rsid w:val="00F46695"/>
    <w:rsid w:val="00F471AD"/>
    <w:rsid w:val="00F50825"/>
    <w:rsid w:val="00F50D72"/>
    <w:rsid w:val="00F51E38"/>
    <w:rsid w:val="00F53338"/>
    <w:rsid w:val="00F534AB"/>
    <w:rsid w:val="00F534D3"/>
    <w:rsid w:val="00F5380F"/>
    <w:rsid w:val="00F538F3"/>
    <w:rsid w:val="00F53959"/>
    <w:rsid w:val="00F54553"/>
    <w:rsid w:val="00F548F4"/>
    <w:rsid w:val="00F55F2E"/>
    <w:rsid w:val="00F55F30"/>
    <w:rsid w:val="00F5634E"/>
    <w:rsid w:val="00F56BAB"/>
    <w:rsid w:val="00F57BB2"/>
    <w:rsid w:val="00F60111"/>
    <w:rsid w:val="00F612FD"/>
    <w:rsid w:val="00F620B0"/>
    <w:rsid w:val="00F6259F"/>
    <w:rsid w:val="00F63E97"/>
    <w:rsid w:val="00F64363"/>
    <w:rsid w:val="00F647E1"/>
    <w:rsid w:val="00F652CF"/>
    <w:rsid w:val="00F65D15"/>
    <w:rsid w:val="00F65DDB"/>
    <w:rsid w:val="00F65FF6"/>
    <w:rsid w:val="00F6628D"/>
    <w:rsid w:val="00F6775F"/>
    <w:rsid w:val="00F677E7"/>
    <w:rsid w:val="00F711C6"/>
    <w:rsid w:val="00F74223"/>
    <w:rsid w:val="00F7464A"/>
    <w:rsid w:val="00F751BC"/>
    <w:rsid w:val="00F7577C"/>
    <w:rsid w:val="00F75A9B"/>
    <w:rsid w:val="00F75DDD"/>
    <w:rsid w:val="00F80903"/>
    <w:rsid w:val="00F809A5"/>
    <w:rsid w:val="00F80A52"/>
    <w:rsid w:val="00F81B3E"/>
    <w:rsid w:val="00F81C0D"/>
    <w:rsid w:val="00F821A8"/>
    <w:rsid w:val="00F82D1A"/>
    <w:rsid w:val="00F83060"/>
    <w:rsid w:val="00F84283"/>
    <w:rsid w:val="00F86022"/>
    <w:rsid w:val="00F860D9"/>
    <w:rsid w:val="00F87029"/>
    <w:rsid w:val="00F874B4"/>
    <w:rsid w:val="00F87814"/>
    <w:rsid w:val="00F90B5A"/>
    <w:rsid w:val="00F9125F"/>
    <w:rsid w:val="00F91D18"/>
    <w:rsid w:val="00F920DE"/>
    <w:rsid w:val="00F923DE"/>
    <w:rsid w:val="00F92D46"/>
    <w:rsid w:val="00F93289"/>
    <w:rsid w:val="00F9385B"/>
    <w:rsid w:val="00F93CE0"/>
    <w:rsid w:val="00F93DF8"/>
    <w:rsid w:val="00F94FF0"/>
    <w:rsid w:val="00F9581A"/>
    <w:rsid w:val="00F9612E"/>
    <w:rsid w:val="00F97F98"/>
    <w:rsid w:val="00FA0B63"/>
    <w:rsid w:val="00FA3103"/>
    <w:rsid w:val="00FA321C"/>
    <w:rsid w:val="00FA4EBD"/>
    <w:rsid w:val="00FA61AF"/>
    <w:rsid w:val="00FA68E6"/>
    <w:rsid w:val="00FA7655"/>
    <w:rsid w:val="00FA7E2C"/>
    <w:rsid w:val="00FA7E8D"/>
    <w:rsid w:val="00FB0077"/>
    <w:rsid w:val="00FB04D4"/>
    <w:rsid w:val="00FB1563"/>
    <w:rsid w:val="00FB19CE"/>
    <w:rsid w:val="00FB2083"/>
    <w:rsid w:val="00FB33F4"/>
    <w:rsid w:val="00FB51C5"/>
    <w:rsid w:val="00FB5CBA"/>
    <w:rsid w:val="00FB73A8"/>
    <w:rsid w:val="00FC13D6"/>
    <w:rsid w:val="00FC13D8"/>
    <w:rsid w:val="00FC32D3"/>
    <w:rsid w:val="00FC3306"/>
    <w:rsid w:val="00FC3953"/>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6B1D"/>
    <w:rsid w:val="00FD74BA"/>
    <w:rsid w:val="00FD7750"/>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56F1"/>
    <w:rsid w:val="00FF6BA7"/>
    <w:rsid w:val="00FF72D0"/>
    <w:rsid w:val="00FF767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857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uiPriority w:val="34"/>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0C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C10A8"/>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83397306">
      <w:bodyDiv w:val="1"/>
      <w:marLeft w:val="0"/>
      <w:marRight w:val="0"/>
      <w:marTop w:val="0"/>
      <w:marBottom w:val="0"/>
      <w:divBdr>
        <w:top w:val="none" w:sz="0" w:space="0" w:color="auto"/>
        <w:left w:val="none" w:sz="0" w:space="0" w:color="auto"/>
        <w:bottom w:val="none" w:sz="0" w:space="0" w:color="auto"/>
        <w:right w:val="none" w:sz="0" w:space="0" w:color="auto"/>
      </w:divBdr>
    </w:div>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673995203">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20CF81-4402-4E87-86A5-A9D22BAE5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1927</TotalTime>
  <Pages>10</Pages>
  <Words>3229</Words>
  <Characters>18407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21593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Dell</cp:lastModifiedBy>
  <cp:revision>513</cp:revision>
  <cp:lastPrinted>2020-07-24T07:47:00Z</cp:lastPrinted>
  <dcterms:created xsi:type="dcterms:W3CDTF">2016-04-12T06:00:00Z</dcterms:created>
  <dcterms:modified xsi:type="dcterms:W3CDTF">2020-08-06T06:43:00Z</dcterms:modified>
</cp:coreProperties>
</file>