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EC1A9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72479F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72479F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756E" w:rsidRPr="0072479F" w14:paraId="42869E6A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1B424F01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  <w:bookmarkStart w:id="0" w:name="_GoBack"/>
            <w:bookmarkEnd w:id="0"/>
          </w:p>
        </w:tc>
        <w:tc>
          <w:tcPr>
            <w:tcW w:w="1918" w:type="dxa"/>
            <w:shd w:val="clear" w:color="auto" w:fill="auto"/>
          </w:tcPr>
          <w:p w14:paraId="232AF85C" w14:textId="511375CD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75756E" w:rsidRPr="0072479F" w14:paraId="4E5BE734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719572C9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75756E" w:rsidRPr="0072479F" w:rsidRDefault="00EC1A9A" w:rsidP="00EC1A9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43298B42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</w:tr>
      <w:tr w:rsidR="0075756E" w:rsidRPr="0072479F" w14:paraId="41A33422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70635C74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7B3B83B1" w14:textId="6121392E" w:rsidR="0075756E" w:rsidRPr="0072479F" w:rsidRDefault="00EC1A9A" w:rsidP="00EC1A9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  <w:tc>
          <w:tcPr>
            <w:tcW w:w="1918" w:type="dxa"/>
            <w:shd w:val="clear" w:color="auto" w:fill="auto"/>
          </w:tcPr>
          <w:p w14:paraId="3538084D" w14:textId="7DFF0A20" w:rsidR="0075756E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75756E" w:rsidRPr="0072479F" w14:paraId="065B4E23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41E7B574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75756E" w:rsidRPr="0072479F" w:rsidRDefault="0075756E" w:rsidP="0075756E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051D1982" w:rsidR="0075756E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75756E" w:rsidRPr="0072479F" w14:paraId="7F9344F1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53E6CB90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5261D09A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1B43CEB5" w:rsidR="0075756E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</w:tr>
      <w:tr w:rsidR="0075756E" w:rsidRPr="0072479F" w14:paraId="1943AD1D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18B90CA3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616D1C47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21FAE42A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2A61A16" w14:textId="352311C4" w:rsidR="0075756E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</w:tr>
      <w:tr w:rsidR="00EB7EB8" w:rsidRPr="0072479F" w14:paraId="438B76FA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2456D7" w14:textId="61481597" w:rsidR="00EB7EB8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32471D0" w14:textId="77777777" w:rsidR="00EB7EB8" w:rsidRPr="006D66B2" w:rsidRDefault="00EB7EB8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82F0E22" w14:textId="6CC3CB06" w:rsidR="00EB7EB8" w:rsidRPr="006D66B2" w:rsidRDefault="00EB7EB8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D66B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</w:t>
            </w:r>
            <w:r w:rsidR="00F0224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ใช้</w:t>
            </w:r>
          </w:p>
        </w:tc>
        <w:tc>
          <w:tcPr>
            <w:tcW w:w="1918" w:type="dxa"/>
            <w:shd w:val="clear" w:color="auto" w:fill="auto"/>
          </w:tcPr>
          <w:p w14:paraId="603DF276" w14:textId="0A40D68A" w:rsidR="00EB7EB8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</w:tr>
      <w:tr w:rsidR="0075756E" w:rsidRPr="0072479F" w14:paraId="24E5FBD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3D226E23" w:rsidR="0075756E" w:rsidRPr="00EB7EB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663FBEA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4BE5A1B6" w:rsidR="0075756E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</w:tr>
      <w:tr w:rsidR="0075756E" w:rsidRPr="0072479F" w14:paraId="66B94782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6488F0C3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47166DD5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52BE5C82" w:rsidR="0075756E" w:rsidRPr="0072479F" w:rsidRDefault="00985943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8" w:type="dxa"/>
            <w:shd w:val="clear" w:color="auto" w:fill="auto"/>
          </w:tcPr>
          <w:p w14:paraId="5479FBAF" w14:textId="0073DF81" w:rsidR="0075756E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</w:tr>
      <w:tr w:rsidR="002832E0" w:rsidRPr="0072479F" w14:paraId="35D3476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6644C754" w:rsidR="002832E0" w:rsidRPr="0072479F" w:rsidRDefault="006806DE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21FDC2D0" w14:textId="77777777" w:rsidR="002832E0" w:rsidRPr="0072479F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2832E0" w:rsidRPr="0072479F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7BA15BC5" w:rsidR="002832E0" w:rsidRPr="006D66B2" w:rsidRDefault="006806DE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</w:tr>
      <w:tr w:rsidR="002832E0" w:rsidRPr="0072479F" w14:paraId="7451A71F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6C948848" w:rsidR="002832E0" w:rsidRPr="0072479F" w:rsidRDefault="006806DE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7246F5E7" w14:textId="77777777" w:rsidR="002832E0" w:rsidRPr="0072479F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088C393" w:rsidR="002832E0" w:rsidRPr="0072479F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918" w:type="dxa"/>
            <w:shd w:val="clear" w:color="auto" w:fill="auto"/>
          </w:tcPr>
          <w:p w14:paraId="735DE61C" w14:textId="60E0D3D0" w:rsidR="002832E0" w:rsidRPr="006D66B2" w:rsidRDefault="006806DE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</w:tr>
      <w:tr w:rsidR="0075756E" w:rsidRPr="0072479F" w14:paraId="1BF32A2F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02AC6B71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24936CA7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1B050BF8" w:rsidR="0075756E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</w:tr>
      <w:tr w:rsidR="0075756E" w:rsidRPr="0072479F" w14:paraId="248D4973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01FA798B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31A022A8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17EE4F98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1A50F5"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2A4141FD" w14:textId="2FCCF51E" w:rsidR="0075756E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985943" w:rsidRPr="0072479F" w14:paraId="43BA4CA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67B142" w14:textId="29B589A1" w:rsidR="00985943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6F08239D" w14:textId="77777777" w:rsidR="00985943" w:rsidRPr="0072479F" w:rsidRDefault="00985943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64B3ACB" w14:textId="0DDFDF23" w:rsidR="00985943" w:rsidRPr="0072479F" w:rsidRDefault="00985943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  <w:shd w:val="clear" w:color="auto" w:fill="auto"/>
          </w:tcPr>
          <w:p w14:paraId="2F1B41DB" w14:textId="23CF884E" w:rsidR="00985943" w:rsidRPr="006D66B2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</w:tr>
    </w:tbl>
    <w:p w14:paraId="57583177" w14:textId="585D5A71" w:rsidR="006E7CC5" w:rsidRPr="0072479F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72479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7BCE80F7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7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สิงหาคม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</w:p>
    <w:p w14:paraId="09538766" w14:textId="77777777" w:rsidR="00471CCE" w:rsidRPr="0072479F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72479F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11B06B" w14:textId="5C35CD59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72479F">
        <w:rPr>
          <w:rFonts w:ascii="Angsana New" w:hAnsi="Angsana New"/>
          <w:sz w:val="30"/>
          <w:szCs w:val="30"/>
        </w:rPr>
        <w:br/>
        <w:t>“</w:t>
      </w:r>
      <w:r w:rsidRPr="0072479F">
        <w:rPr>
          <w:rFonts w:ascii="Angsana New" w:hAnsi="Angsana New"/>
          <w:sz w:val="30"/>
          <w:szCs w:val="30"/>
          <w:cs/>
        </w:rPr>
        <w:t>มิตซูบิชิ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72479F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20BFD3F0" w14:textId="77777777" w:rsidR="00471CCE" w:rsidRPr="0072479F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F693C" w14:textId="77777777" w:rsidR="009E4CC4" w:rsidRPr="0072479F" w:rsidRDefault="009E4CC4" w:rsidP="00144FCA">
      <w:pPr>
        <w:numPr>
          <w:ilvl w:val="0"/>
          <w:numId w:val="3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8C4F388" w14:textId="0D5A209C" w:rsidR="009E4CC4" w:rsidRPr="0072479F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69540C" w14:textId="6DD0F389" w:rsidR="006E7CC5" w:rsidRPr="0072479F" w:rsidRDefault="006E7CC5" w:rsidP="006E7CC5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เรื่อง </w:t>
      </w:r>
      <w:r w:rsidRPr="0072479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5A1C741" w14:textId="37B53E1E" w:rsidR="006E7CC5" w:rsidRPr="0072479F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1CDE23" w14:textId="6A4F9532" w:rsidR="006E7CC5" w:rsidRPr="0072479F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มีนาคม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</w:p>
    <w:p w14:paraId="21C0A925" w14:textId="77777777" w:rsidR="006E7CC5" w:rsidRPr="0072479F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4886D3" w14:textId="5DFD5960" w:rsidR="006E7CC5" w:rsidRPr="0072479F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16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เรื่อง </w:t>
      </w:r>
      <w:r w:rsidRPr="0072479F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72479F">
        <w:rPr>
          <w:rFonts w:ascii="Angsana New" w:hAnsi="Angsana New"/>
          <w:i/>
          <w:iCs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(</w:t>
      </w:r>
      <w:r w:rsidRPr="0072479F">
        <w:rPr>
          <w:rFonts w:ascii="Angsana New" w:hAnsi="Angsana New"/>
          <w:sz w:val="30"/>
          <w:szCs w:val="30"/>
        </w:rPr>
        <w:t xml:space="preserve">TFRS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16</w:t>
      </w:r>
      <w:r w:rsidRPr="0072479F">
        <w:rPr>
          <w:rFonts w:ascii="Angsana New" w:hAnsi="Angsana New"/>
          <w:sz w:val="30"/>
          <w:szCs w:val="30"/>
          <w:cs/>
        </w:rPr>
        <w:t>)</w:t>
      </w:r>
      <w:r w:rsidRPr="0072479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</w:t>
      </w:r>
    </w:p>
    <w:p w14:paraId="35FFE014" w14:textId="3F0875A3" w:rsidR="009E4CC4" w:rsidRPr="0072479F" w:rsidRDefault="009E4CC4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295D22B" w14:textId="45E1CC4F" w:rsidR="006E7CC5" w:rsidRPr="0072479F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</w:p>
    <w:p w14:paraId="61B4CD1B" w14:textId="0E50C51E" w:rsidR="006E7CC5" w:rsidRPr="0072479F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A6DAE7" w14:textId="40FFB4EB" w:rsidR="006E7CC5" w:rsidRPr="0072479F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br w:type="page"/>
      </w:r>
    </w:p>
    <w:p w14:paraId="6F325F16" w14:textId="77777777" w:rsidR="009E4CC4" w:rsidRPr="0072479F" w:rsidRDefault="009E4CC4" w:rsidP="00144FCA">
      <w:pPr>
        <w:numPr>
          <w:ilvl w:val="0"/>
          <w:numId w:val="3"/>
        </w:numPr>
        <w:spacing w:line="240" w:lineRule="atLeast"/>
        <w:ind w:left="540" w:hanging="540"/>
        <w:contextualSpacing/>
        <w:jc w:val="both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 การประมาณการ และนโยบายการบัญชี</w:t>
      </w:r>
    </w:p>
    <w:p w14:paraId="7A76CFF1" w14:textId="77777777" w:rsidR="009E4CC4" w:rsidRPr="0072479F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2668A" w14:textId="3DA31EFF" w:rsidR="00701D75" w:rsidRPr="0072479F" w:rsidRDefault="00701D75" w:rsidP="00701D7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Pr="0072479F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</w:p>
    <w:p w14:paraId="363F1701" w14:textId="29689D2B" w:rsidR="00C93B68" w:rsidRPr="0072479F" w:rsidRDefault="00C93B68" w:rsidP="00FE38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0AB5AF" w14:textId="045F7894" w:rsidR="00701D75" w:rsidRPr="0072479F" w:rsidRDefault="00701D75" w:rsidP="00701D75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5DA17B7D" w14:textId="77777777" w:rsidR="009F5DD1" w:rsidRPr="0072479F" w:rsidRDefault="009F5DD1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4FFEF" w14:textId="0A25D0A2" w:rsidR="009F5DD1" w:rsidRPr="0072479F" w:rsidRDefault="009F5DD1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เมษายน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72479F">
        <w:rPr>
          <w:rFonts w:ascii="Angsana New" w:hAnsi="Angsana New"/>
          <w:sz w:val="30"/>
          <w:szCs w:val="30"/>
        </w:rPr>
        <w:t xml:space="preserve">TFRS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16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เป็นครั้งแรก</w:t>
      </w:r>
    </w:p>
    <w:p w14:paraId="49EF6382" w14:textId="77777777" w:rsidR="002F78E8" w:rsidRPr="0072479F" w:rsidRDefault="002F78E8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E9E94" w14:textId="77777777" w:rsidR="00EB7EB8" w:rsidRPr="0072479F" w:rsidRDefault="00EB7EB8" w:rsidP="00EB7EB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2479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2C6976A" w14:textId="77777777" w:rsidR="00EB7EB8" w:rsidRPr="0072479F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27AB9CE5" w14:textId="17E063A0" w:rsidR="00EB7EB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  <w:r w:rsidRPr="0072479F">
        <w:rPr>
          <w:rFonts w:ascii="Angsana New" w:hAnsi="Angsana New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6806DE" w:rsidRPr="006806DE">
        <w:rPr>
          <w:rFonts w:ascii="Angsana New" w:hAnsi="Angsana New"/>
          <w:lang w:val="en-US"/>
        </w:rPr>
        <w:t>1</w:t>
      </w:r>
      <w:r w:rsidRPr="0072479F">
        <w:rPr>
          <w:rFonts w:ascii="Angsana New" w:hAnsi="Angsana New"/>
        </w:rPr>
        <w:t xml:space="preserve"> </w:t>
      </w:r>
      <w:r w:rsidRPr="0072479F">
        <w:rPr>
          <w:rFonts w:ascii="Angsana New" w:hAnsi="Angsana New"/>
          <w:cs/>
        </w:rPr>
        <w:t xml:space="preserve">เมษายน </w:t>
      </w:r>
      <w:r w:rsidR="006806DE" w:rsidRPr="006806DE">
        <w:rPr>
          <w:rFonts w:ascii="Angsana New" w:hAnsi="Angsana New"/>
          <w:lang w:val="en-US"/>
        </w:rPr>
        <w:t>2563</w:t>
      </w:r>
      <w:r w:rsidRPr="0072479F">
        <w:rPr>
          <w:rFonts w:ascii="Angsana New" w:hAnsi="Angsana New"/>
        </w:rPr>
        <w:t xml:space="preserve"> </w:t>
      </w:r>
      <w:r w:rsidRPr="0072479F">
        <w:rPr>
          <w:rFonts w:ascii="Angsana New" w:hAnsi="Angsana New"/>
          <w:cs/>
        </w:rPr>
        <w:t>ดังนั้น บริษัทจึงไม่ปรับปรุงข้อมูลที่นำเสนอในปี</w:t>
      </w:r>
      <w:r w:rsidRPr="0072479F">
        <w:rPr>
          <w:rFonts w:ascii="Angsana New" w:hAnsi="Angsana New"/>
        </w:rPr>
        <w:t xml:space="preserve"> </w:t>
      </w:r>
      <w:r w:rsidR="006806DE" w:rsidRPr="006806DE">
        <w:rPr>
          <w:rFonts w:ascii="Angsana New" w:hAnsi="Angsana New"/>
          <w:lang w:val="en-US"/>
        </w:rPr>
        <w:t>2562</w:t>
      </w:r>
      <w:r>
        <w:rPr>
          <w:rFonts w:ascii="Angsana New" w:hAnsi="Angsana New" w:hint="cs"/>
          <w:cs/>
          <w:lang w:val="en-US"/>
        </w:rPr>
        <w:t xml:space="preserve"> ทั้งนี้</w:t>
      </w:r>
      <w:r w:rsidR="00EB5CC6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บริษัทไม่มีผลกระทบที่ต้องปรับปรุง</w:t>
      </w:r>
      <w:r w:rsidR="00EB5CC6">
        <w:rPr>
          <w:rFonts w:ascii="Angsana New" w:hAnsi="Angsana New" w:hint="cs"/>
          <w:cs/>
          <w:lang w:val="en-US"/>
        </w:rPr>
        <w:t>กับ</w:t>
      </w:r>
      <w:r>
        <w:rPr>
          <w:rFonts w:ascii="Angsana New" w:hAnsi="Angsana New" w:hint="cs"/>
          <w:cs/>
          <w:lang w:val="en-US"/>
        </w:rPr>
        <w:t xml:space="preserve">กำไรสะสม ณ </w:t>
      </w:r>
      <w:r w:rsidR="00EB5CC6" w:rsidRPr="0072479F">
        <w:rPr>
          <w:rFonts w:ascii="Angsana New" w:hAnsi="Angsana New"/>
          <w:cs/>
        </w:rPr>
        <w:t>วันที่</w:t>
      </w:r>
      <w:r w:rsidR="00EB5CC6">
        <w:rPr>
          <w:rFonts w:ascii="Angsana New" w:hAnsi="Angsana New" w:hint="cs"/>
          <w:cs/>
        </w:rPr>
        <w:t xml:space="preserve"> </w:t>
      </w:r>
      <w:r w:rsidR="00EB5CC6">
        <w:rPr>
          <w:rFonts w:ascii="Angsana New" w:hAnsi="Angsana New"/>
          <w:cs/>
        </w:rPr>
        <w:br/>
      </w:r>
      <w:r w:rsidR="006806DE" w:rsidRPr="006806DE">
        <w:rPr>
          <w:rFonts w:ascii="Angsana New" w:hAnsi="Angsana New"/>
          <w:lang w:val="en-US"/>
        </w:rPr>
        <w:t>1</w:t>
      </w:r>
      <w:r>
        <w:rPr>
          <w:rFonts w:ascii="Angsana New" w:hAnsi="Angsana New" w:hint="cs"/>
          <w:cs/>
          <w:lang w:val="en-US"/>
        </w:rPr>
        <w:t xml:space="preserve"> เมษายน </w:t>
      </w:r>
      <w:r w:rsidR="006806DE" w:rsidRPr="006806DE">
        <w:rPr>
          <w:rFonts w:ascii="Angsana New" w:hAnsi="Angsana New"/>
          <w:lang w:val="en-US"/>
        </w:rPr>
        <w:t>2563</w:t>
      </w:r>
    </w:p>
    <w:p w14:paraId="3560E263" w14:textId="77777777" w:rsidR="00EB7EB8" w:rsidRPr="0072479F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</w:p>
    <w:p w14:paraId="7DAEB96E" w14:textId="77777777" w:rsidR="00EB7EB8" w:rsidRPr="0072479F" w:rsidRDefault="00EB7EB8" w:rsidP="00EB7EB8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  <w:r w:rsidRPr="0072479F">
        <w:rPr>
          <w:rFonts w:ascii="Angsana New" w:hAnsi="Angsana New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2479F">
        <w:rPr>
          <w:rFonts w:ascii="Angsana New" w:hAnsi="Angsana New"/>
        </w:rPr>
        <w:t xml:space="preserve"> </w:t>
      </w:r>
      <w:r w:rsidRPr="0072479F">
        <w:rPr>
          <w:rFonts w:ascii="Angsana New" w:hAnsi="Angsana New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30CB2AA" w14:textId="77777777" w:rsidR="00EB7EB8" w:rsidRPr="0072479F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cs/>
        </w:rPr>
      </w:pPr>
    </w:p>
    <w:p w14:paraId="092EE76C" w14:textId="77777777" w:rsidR="00EB7EB8" w:rsidRPr="0072479F" w:rsidRDefault="00EB7EB8" w:rsidP="00EB7EB8">
      <w:pPr>
        <w:pStyle w:val="ListParagraph"/>
        <w:numPr>
          <w:ilvl w:val="0"/>
          <w:numId w:val="10"/>
        </w:numPr>
        <w:tabs>
          <w:tab w:val="clear" w:pos="1644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72479F">
        <w:rPr>
          <w:rFonts w:ascii="Angsana New" w:hAnsi="Angsana New"/>
          <w:sz w:val="30"/>
          <w:szCs w:val="30"/>
          <w:cs/>
          <w:lang w:val="th-TH" w:eastAsia="x-none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770CE88" w14:textId="77777777" w:rsidR="00EB7EB8" w:rsidRPr="0072479F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6DB02F5D" w14:textId="4C11F2B6" w:rsidR="00EB7EB8" w:rsidRPr="0072479F" w:rsidRDefault="00EB7EB8" w:rsidP="00EB7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6806DE" w:rsidRPr="006806DE">
        <w:rPr>
          <w:rFonts w:ascii="Angsana New" w:hAnsi="Angsana New"/>
          <w:sz w:val="30"/>
          <w:szCs w:val="30"/>
        </w:rPr>
        <w:t>9</w:t>
      </w:r>
      <w:r w:rsidRPr="0072479F">
        <w:rPr>
          <w:rFonts w:ascii="Angsana New" w:hAnsi="Angsana New"/>
          <w:sz w:val="30"/>
          <w:szCs w:val="30"/>
        </w:rPr>
        <w:t xml:space="preserve"> (“TFRS </w:t>
      </w:r>
      <w:r w:rsidR="006806DE" w:rsidRPr="006806DE">
        <w:rPr>
          <w:rFonts w:ascii="Angsana New" w:hAnsi="Angsana New"/>
          <w:sz w:val="30"/>
          <w:szCs w:val="30"/>
        </w:rPr>
        <w:t>9</w:t>
      </w:r>
      <w:r w:rsidRPr="0072479F">
        <w:rPr>
          <w:rFonts w:ascii="Angsana New" w:hAnsi="Angsana New"/>
          <w:sz w:val="30"/>
          <w:szCs w:val="30"/>
        </w:rPr>
        <w:t xml:space="preserve">”) </w:t>
      </w:r>
      <w:r w:rsidRPr="0072479F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6806DE" w:rsidRPr="006806DE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ประเภท ได้แก่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2479F">
        <w:rPr>
          <w:rFonts w:ascii="Angsana New" w:hAnsi="Angsana New"/>
          <w:sz w:val="30"/>
          <w:szCs w:val="30"/>
        </w:rPr>
        <w:t>(FVOCI)</w:t>
      </w:r>
      <w:r w:rsidRPr="0072479F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72479F">
        <w:rPr>
          <w:rFonts w:ascii="Angsana New" w:hAnsi="Angsana New"/>
          <w:sz w:val="30"/>
          <w:szCs w:val="30"/>
        </w:rPr>
        <w:t xml:space="preserve"> (FVTPL) </w:t>
      </w:r>
      <w:r w:rsidRPr="0072479F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72479F">
        <w:rPr>
          <w:rFonts w:ascii="Angsana New" w:hAnsi="Angsana New"/>
          <w:sz w:val="30"/>
          <w:szCs w:val="30"/>
        </w:rPr>
        <w:t xml:space="preserve">TFRS </w:t>
      </w:r>
      <w:r w:rsidR="006806DE" w:rsidRPr="006806DE">
        <w:rPr>
          <w:rFonts w:ascii="Angsana New" w:hAnsi="Angsana New"/>
          <w:sz w:val="30"/>
          <w:szCs w:val="30"/>
        </w:rPr>
        <w:t>9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72479F">
        <w:rPr>
          <w:rFonts w:ascii="Angsana New" w:hAnsi="Angsana New"/>
          <w:sz w:val="30"/>
          <w:szCs w:val="30"/>
        </w:rPr>
        <w:t xml:space="preserve"> TFRS </w:t>
      </w:r>
      <w:r w:rsidR="006806DE" w:rsidRPr="006806DE">
        <w:rPr>
          <w:rFonts w:ascii="Angsana New" w:hAnsi="Angsana New"/>
          <w:sz w:val="30"/>
          <w:szCs w:val="30"/>
        </w:rPr>
        <w:t>9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806DE" w:rsidRPr="006806DE">
        <w:rPr>
          <w:rFonts w:ascii="Angsana New" w:hAnsi="Angsana New"/>
          <w:sz w:val="30"/>
          <w:szCs w:val="30"/>
        </w:rPr>
        <w:t>105</w:t>
      </w:r>
    </w:p>
    <w:p w14:paraId="7446CD0D" w14:textId="74707590" w:rsidR="005737AA" w:rsidRPr="0072479F" w:rsidRDefault="00961798" w:rsidP="009F5DD1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  <w:r w:rsidRPr="0072479F">
        <w:rPr>
          <w:rFonts w:ascii="Angsana New" w:hAnsi="Angsana New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72479F">
        <w:rPr>
          <w:rFonts w:ascii="Angsana New" w:hAnsi="Angsana New"/>
        </w:rPr>
        <w:t xml:space="preserve">TFRS </w:t>
      </w:r>
      <w:r w:rsidR="006806DE" w:rsidRPr="006806DE">
        <w:rPr>
          <w:rFonts w:ascii="Angsana New" w:hAnsi="Angsana New"/>
          <w:lang w:val="en-US"/>
        </w:rPr>
        <w:t>9</w:t>
      </w:r>
      <w:r w:rsidRPr="0072479F">
        <w:rPr>
          <w:rFonts w:ascii="Angsana New" w:hAnsi="Angsana New"/>
        </w:rPr>
        <w:t xml:space="preserve"> </w:t>
      </w:r>
      <w:r w:rsidRPr="0072479F">
        <w:rPr>
          <w:rFonts w:ascii="Angsana New" w:hAnsi="Angsana New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รวมถึงการกระทบยอดมูลค่าตามบัญชีของสินทรัพย์ทางการเงินและหนี้สินทางการเงินแต่ละประเภทของบริษัท ณ วันที่ </w:t>
      </w:r>
      <w:r w:rsidR="006806DE" w:rsidRPr="006806DE">
        <w:rPr>
          <w:rFonts w:ascii="Angsana New" w:hAnsi="Angsana New"/>
          <w:lang w:val="en-US"/>
        </w:rPr>
        <w:t>1</w:t>
      </w:r>
      <w:r w:rsidRPr="0072479F">
        <w:rPr>
          <w:rFonts w:ascii="Angsana New" w:hAnsi="Angsana New"/>
        </w:rPr>
        <w:t xml:space="preserve"> </w:t>
      </w:r>
      <w:r w:rsidR="0066164F" w:rsidRPr="0072479F">
        <w:rPr>
          <w:rFonts w:ascii="Angsana New" w:hAnsi="Angsana New"/>
          <w:cs/>
        </w:rPr>
        <w:t xml:space="preserve">เมษายน </w:t>
      </w:r>
      <w:r w:rsidR="006806DE" w:rsidRPr="006806DE">
        <w:rPr>
          <w:rFonts w:ascii="Angsana New" w:hAnsi="Angsana New"/>
          <w:lang w:val="en-US"/>
        </w:rPr>
        <w:t>2563</w:t>
      </w:r>
    </w:p>
    <w:p w14:paraId="5DD4426F" w14:textId="77777777" w:rsidR="0066164F" w:rsidRPr="0072479F" w:rsidRDefault="0066164F" w:rsidP="009F5DD1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</w:p>
    <w:tbl>
      <w:tblPr>
        <w:tblW w:w="9275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3695"/>
        <w:gridCol w:w="1170"/>
        <w:gridCol w:w="270"/>
        <w:gridCol w:w="1170"/>
        <w:gridCol w:w="270"/>
        <w:gridCol w:w="1260"/>
        <w:gridCol w:w="270"/>
        <w:gridCol w:w="1170"/>
      </w:tblGrid>
      <w:tr w:rsidR="00961798" w:rsidRPr="0072479F" w14:paraId="394EF82B" w14:textId="77777777" w:rsidTr="006D66B2">
        <w:trPr>
          <w:tblHeader/>
        </w:trPr>
        <w:tc>
          <w:tcPr>
            <w:tcW w:w="9275" w:type="dxa"/>
            <w:gridSpan w:val="8"/>
            <w:vAlign w:val="bottom"/>
          </w:tcPr>
          <w:p w14:paraId="4E8E047C" w14:textId="1042C915" w:rsidR="00961798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AE6078"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AE6078" w:rsidRPr="0072479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98" w:rsidRPr="0072479F" w14:paraId="1753CBD2" w14:textId="77777777" w:rsidTr="006D66B2">
        <w:trPr>
          <w:tblHeader/>
        </w:trPr>
        <w:tc>
          <w:tcPr>
            <w:tcW w:w="4865" w:type="dxa"/>
            <w:gridSpan w:val="2"/>
            <w:tcBorders>
              <w:bottom w:val="single" w:sz="4" w:space="0" w:color="auto"/>
            </w:tcBorders>
            <w:vAlign w:val="bottom"/>
          </w:tcPr>
          <w:p w14:paraId="065597EA" w14:textId="2E84C274" w:rsidR="00E347DF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การจัดประเภทตามมาตรฐานเดิม</w:t>
            </w:r>
          </w:p>
          <w:p w14:paraId="25934B69" w14:textId="66C4188B" w:rsidR="00961798" w:rsidRPr="00E347DF" w:rsidRDefault="00961798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/>
                <w:sz w:val="30"/>
                <w:szCs w:val="30"/>
              </w:rPr>
              <w:t>31</w:t>
            </w:r>
            <w:r w:rsidRPr="00724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164F" w:rsidRPr="0072479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6806DE" w:rsidRPr="006806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EC0C10E" w14:textId="77777777" w:rsidR="00961798" w:rsidRPr="0072479F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140" w:type="dxa"/>
            <w:gridSpan w:val="5"/>
            <w:tcBorders>
              <w:bottom w:val="single" w:sz="4" w:space="0" w:color="auto"/>
            </w:tcBorders>
            <w:vAlign w:val="bottom"/>
          </w:tcPr>
          <w:p w14:paraId="2899DF34" w14:textId="53B1B904" w:rsidR="00E347DF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การจัดประเภทตาม </w:t>
            </w:r>
            <w:r w:rsidRPr="0072479F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6806DE" w:rsidRPr="006806DE">
              <w:rPr>
                <w:rFonts w:ascii="Angsana New" w:hAnsi="Angsana New"/>
                <w:sz w:val="30"/>
                <w:szCs w:val="30"/>
              </w:rPr>
              <w:t>9</w:t>
            </w:r>
            <w:r w:rsidRPr="007247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3BAFB9E" w14:textId="5514F4B0" w:rsidR="00961798" w:rsidRPr="0072479F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/>
                <w:sz w:val="30"/>
                <w:szCs w:val="30"/>
              </w:rPr>
              <w:t>1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164F" w:rsidRPr="0072479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6806DE" w:rsidRPr="006806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347DF" w:rsidRPr="0072479F" w14:paraId="07AB6A3A" w14:textId="77777777" w:rsidTr="006D66B2">
        <w:trPr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7750AD2F" w14:textId="52946966" w:rsidR="0066164F" w:rsidRPr="0072479F" w:rsidRDefault="0066164F" w:rsidP="006616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10EBC4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BE18A8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C4B8F4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  <w:p w14:paraId="1BF82CE7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ADF5F9B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36DF1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  <w:p w14:paraId="2F7D659B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ผ่าน</w:t>
            </w:r>
          </w:p>
          <w:p w14:paraId="78AFC7D8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A928FD3" w14:textId="77777777" w:rsidR="0066164F" w:rsidRPr="0072479F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A449ED" w14:textId="4F1FA1D4" w:rsidR="0066164F" w:rsidRPr="0072479F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  <w:p w14:paraId="40B4CC62" w14:textId="77777777" w:rsidR="0066164F" w:rsidRPr="0072479F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  <w:p w14:paraId="7311A9C9" w14:textId="77777777" w:rsidR="0066164F" w:rsidRPr="0072479F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31246D" w:rsidRPr="0072479F" w14:paraId="29A1D222" w14:textId="77777777" w:rsidTr="006D66B2">
        <w:tc>
          <w:tcPr>
            <w:tcW w:w="3695" w:type="dxa"/>
          </w:tcPr>
          <w:p w14:paraId="65431975" w14:textId="77777777" w:rsidR="0031246D" w:rsidRPr="0072479F" w:rsidRDefault="0031246D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5A347C96" w14:textId="77777777" w:rsidR="0031246D" w:rsidRPr="0072479F" w:rsidRDefault="0031246D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410" w:type="dxa"/>
            <w:gridSpan w:val="6"/>
          </w:tcPr>
          <w:p w14:paraId="64519A85" w14:textId="6A855BF8" w:rsidR="0031246D" w:rsidRPr="0072479F" w:rsidRDefault="0031246D" w:rsidP="003124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7DF" w:rsidRPr="0072479F" w14:paraId="36933A73" w14:textId="77777777" w:rsidTr="006D66B2">
        <w:tc>
          <w:tcPr>
            <w:tcW w:w="3695" w:type="dxa"/>
          </w:tcPr>
          <w:p w14:paraId="652A4331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160893E" w14:textId="62822787" w:rsidR="00E45CAE" w:rsidRPr="0072479F" w:rsidRDefault="006806D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964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515E886D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A4938B" w14:textId="4178B0AF" w:rsidR="00E45CAE" w:rsidRPr="0072479F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BCFC15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1FA17F" w14:textId="4E1EFB52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36651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F921D1" w14:textId="68546531" w:rsidR="00E45CAE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964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E347DF" w:rsidRPr="0072479F" w14:paraId="4FF7538F" w14:textId="77777777" w:rsidTr="006D66B2">
        <w:tc>
          <w:tcPr>
            <w:tcW w:w="3695" w:type="dxa"/>
          </w:tcPr>
          <w:p w14:paraId="49361A6E" w14:textId="2EE851FC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3BA0C0D5" w14:textId="08A8F04F" w:rsidR="00E45CAE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1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118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14:paraId="33A727BF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ACAABF" w14:textId="159C5926" w:rsidR="00E45CAE" w:rsidRPr="0072479F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1F2B7E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D44CE7" w14:textId="2A14D0E9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7025F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42E928" w14:textId="2D458269" w:rsidR="00E45CAE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1</w:t>
            </w:r>
            <w:r w:rsidR="00074DE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118</w:t>
            </w:r>
            <w:r w:rsidR="00074DE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E347DF" w:rsidRPr="0072479F" w14:paraId="6D266430" w14:textId="77777777" w:rsidTr="006D66B2">
        <w:tc>
          <w:tcPr>
            <w:tcW w:w="3695" w:type="dxa"/>
          </w:tcPr>
          <w:p w14:paraId="54D163C3" w14:textId="1797A02B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FED198F" w14:textId="72061FEC" w:rsidR="00E45CAE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32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45FA8E77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84D76" w14:textId="7B9F46C5" w:rsidR="00E45CAE" w:rsidRPr="0072479F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086B9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3D65C3" w14:textId="286AE263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5BBAA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AD29B8" w14:textId="5353AAC3" w:rsidR="00E45CAE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32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064</w:t>
            </w:r>
          </w:p>
        </w:tc>
      </w:tr>
      <w:tr w:rsidR="00E347DF" w:rsidRPr="0072479F" w14:paraId="00C68FC2" w14:textId="77777777" w:rsidTr="006D66B2">
        <w:tc>
          <w:tcPr>
            <w:tcW w:w="3695" w:type="dxa"/>
          </w:tcPr>
          <w:p w14:paraId="38B2A7D0" w14:textId="3C6B0F85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="00E347DF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DCAD08" w14:textId="094915E0" w:rsidR="00E45CAE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83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00C80C7E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93E830" w14:textId="277BBC52" w:rsidR="00E45CAE" w:rsidRPr="0072479F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F2592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9136DB" w14:textId="50F44CC9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F2456E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5E4696" w14:textId="426F93F2" w:rsidR="00E45CAE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83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E347DF" w:rsidRPr="0072479F" w14:paraId="20E52D8D" w14:textId="77777777" w:rsidTr="006D66B2">
        <w:tc>
          <w:tcPr>
            <w:tcW w:w="3695" w:type="dxa"/>
          </w:tcPr>
          <w:p w14:paraId="5C85BFD8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121DAE6B" w14:textId="77777777" w:rsidR="00E45CAE" w:rsidRPr="0072479F" w:rsidRDefault="00E45CA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4D291F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F594F" w14:textId="77777777" w:rsidR="00E45CAE" w:rsidRPr="0072479F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821DBE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BBC709" w14:textId="77777777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CF62EA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1258CA" w14:textId="77777777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47DF" w:rsidRPr="0072479F" w14:paraId="0C9D5B25" w14:textId="77777777" w:rsidTr="006D66B2">
        <w:tc>
          <w:tcPr>
            <w:tcW w:w="3695" w:type="dxa"/>
          </w:tcPr>
          <w:p w14:paraId="131150EB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1A5A00EB" w14:textId="4B0844D4" w:rsidR="00E45CAE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2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330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E90A44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3B8DC0" w14:textId="4732A14C" w:rsidR="00E45CAE" w:rsidRPr="0072479F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9B752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BAA3F4" w14:textId="7C62B81F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06EFB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1E5486" w14:textId="39D54553" w:rsidR="00E45CAE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2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330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347DF" w:rsidRPr="0072479F" w14:paraId="7CB05D6D" w14:textId="77777777" w:rsidTr="006D66B2">
        <w:tc>
          <w:tcPr>
            <w:tcW w:w="3695" w:type="dxa"/>
          </w:tcPr>
          <w:p w14:paraId="7FE928D0" w14:textId="3685328C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ab/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14:paraId="2ECFACA6" w14:textId="13A6AB9B" w:rsidR="00E45CAE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1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25E71B51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0FC17A" w14:textId="13CCE12D" w:rsidR="00E45CAE" w:rsidRPr="0072479F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7E3100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A9202" w14:textId="5EC5C70E" w:rsidR="00E45CAE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1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45303BBB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704913" w14:textId="040CE306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47DF" w:rsidRPr="0072479F" w14:paraId="37B6F4C3" w14:textId="77777777" w:rsidTr="006D66B2">
        <w:tc>
          <w:tcPr>
            <w:tcW w:w="3695" w:type="dxa"/>
          </w:tcPr>
          <w:p w14:paraId="14FD24A6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E73A622" w14:textId="11F18E68" w:rsidR="00E45CAE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157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1ACCDE0C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6F3F03" w14:textId="35E74348" w:rsidR="00E45CAE" w:rsidRPr="0072479F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128F7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D3B2A" w14:textId="049DC511" w:rsidR="00E45CAE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157</w:t>
            </w:r>
            <w:r w:rsidR="00E45CA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79736CE8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5F864" w14:textId="7D6E03B0" w:rsidR="00E45CAE" w:rsidRPr="0072479F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47DF" w:rsidRPr="0072479F" w14:paraId="795ECCB6" w14:textId="77777777" w:rsidTr="006D66B2">
        <w:tc>
          <w:tcPr>
            <w:tcW w:w="3695" w:type="dxa"/>
          </w:tcPr>
          <w:p w14:paraId="5ED265F5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E4D62" w14:textId="7CA74F53" w:rsidR="00E45CAE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A2AF8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489</w:t>
            </w:r>
            <w:r w:rsidR="00AA2AF8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45A5841F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A66BC" w14:textId="1103617E" w:rsidR="00E45CAE" w:rsidRPr="0072479F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D43374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6DE67" w14:textId="0F5A8F3A" w:rsidR="00E45CAE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AA2AF8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574EF985" w14:textId="77777777" w:rsidR="00E45CAE" w:rsidRPr="0072479F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56EF" w14:textId="54B1D26B" w:rsidR="00E45CAE" w:rsidRPr="00E347D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141D7" w:rsidRPr="00E347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9141D7" w:rsidRPr="00E347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E347DF" w:rsidRPr="0072479F" w14:paraId="7E27830D" w14:textId="77777777" w:rsidTr="006D66B2">
        <w:tc>
          <w:tcPr>
            <w:tcW w:w="3695" w:type="dxa"/>
          </w:tcPr>
          <w:p w14:paraId="44E063AB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C7335" w14:textId="36C3BF6D" w:rsidR="00AA2AF8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A2AF8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  <w:r w:rsidR="00AA2AF8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40EF067D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8BE9B" w14:textId="49BFCD87" w:rsidR="00AA2AF8" w:rsidRPr="0072479F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1507F1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E74E7" w14:textId="38C88EE7" w:rsidR="00AA2AF8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AA2AF8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30379F48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64D12" w14:textId="200375C7" w:rsidR="00AA2AF8" w:rsidRPr="00E347D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141D7" w:rsidRPr="00E347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  <w:r w:rsidR="009141D7" w:rsidRPr="00E347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</w:tr>
      <w:tr w:rsidR="00E347DF" w:rsidRPr="0072479F" w14:paraId="7A3A7102" w14:textId="77777777" w:rsidTr="006D66B2">
        <w:tc>
          <w:tcPr>
            <w:tcW w:w="3695" w:type="dxa"/>
          </w:tcPr>
          <w:p w14:paraId="4CDB8FEB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E2D1080" w14:textId="77777777" w:rsidR="00AA2AF8" w:rsidRPr="0072479F" w:rsidRDefault="00AA2AF8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35BDE1E9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090714C" w14:textId="77777777" w:rsidR="00AA2AF8" w:rsidRPr="0072479F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50575FA7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FD6ADA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0EF8F73A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31313C" w14:textId="77777777" w:rsidR="00AA2AF8" w:rsidRPr="0072479F" w:rsidRDefault="00AA2AF8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350"/>
              </w:tabs>
              <w:ind w:left="-64"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E347DF" w:rsidRPr="0072479F" w14:paraId="7CC1EEA4" w14:textId="77777777" w:rsidTr="006D66B2">
        <w:tc>
          <w:tcPr>
            <w:tcW w:w="3695" w:type="dxa"/>
          </w:tcPr>
          <w:p w14:paraId="17664419" w14:textId="20019893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494F2343" w14:textId="496BF773" w:rsidR="00AA2AF8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789</w:t>
            </w:r>
            <w:r w:rsidR="00AA2AF8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0597EB8D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342E28" w14:textId="13970A26" w:rsidR="00AA2AF8" w:rsidRPr="0072479F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B7545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EAF81" w14:textId="091B8009" w:rsidR="00AA2AF8" w:rsidRPr="0072479F" w:rsidRDefault="00AA2AF8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0FE718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214788" w14:textId="0F10FD6E" w:rsidR="00AA2AF8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789</w:t>
            </w:r>
            <w:r w:rsidR="00AA2AF8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E347DF" w:rsidRPr="0072479F" w14:paraId="3494159F" w14:textId="77777777" w:rsidTr="006D66B2">
        <w:tc>
          <w:tcPr>
            <w:tcW w:w="3695" w:type="dxa"/>
          </w:tcPr>
          <w:p w14:paraId="3B7AE53E" w14:textId="3ED8D8CA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74B952AA" w14:textId="30E25F4C" w:rsidR="00AA2AF8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355</w:t>
            </w:r>
            <w:r w:rsidR="00AA2AF8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04A5271E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DA57FB" w14:textId="246D1DC3" w:rsidR="00AA2AF8" w:rsidRPr="0072479F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E06DC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09F51E" w14:textId="7F0B839A" w:rsidR="00AA2AF8" w:rsidRPr="0072479F" w:rsidRDefault="00AA2AF8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D7FE1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F9781" w14:textId="6C2ACC5B" w:rsidR="00AA2AF8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</w:rPr>
              <w:t>355</w:t>
            </w:r>
            <w:r w:rsidR="00AA2AF8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E347DF" w:rsidRPr="0072479F" w14:paraId="125DA613" w14:textId="77777777" w:rsidTr="006D66B2">
        <w:tc>
          <w:tcPr>
            <w:tcW w:w="3695" w:type="dxa"/>
          </w:tcPr>
          <w:p w14:paraId="78519887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55E1D" w14:textId="6B4FF82D" w:rsidR="00AA2AF8" w:rsidRPr="0072479F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613D6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="00B613D6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7807A47C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E1A0A" w14:textId="550B7A89" w:rsidR="00AA2AF8" w:rsidRPr="0072479F" w:rsidRDefault="00E00437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79D3B6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BE468" w14:textId="3468C538" w:rsidR="00AA2AF8" w:rsidRPr="0072479F" w:rsidRDefault="00E00437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623D9" w14:textId="77777777" w:rsidR="00AA2AF8" w:rsidRPr="0072479F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A3345" w14:textId="325E1CAA" w:rsidR="00AA2AF8" w:rsidRPr="0072479F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00437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="00E00437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</w:tr>
    </w:tbl>
    <w:p w14:paraId="67A25344" w14:textId="5D03D6B9" w:rsidR="00961798" w:rsidRPr="0072479F" w:rsidRDefault="00961798" w:rsidP="00952170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12151E9E" w14:textId="6283A004" w:rsidR="00952170" w:rsidRPr="0072479F" w:rsidRDefault="00952170" w:rsidP="00952170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  <w:r w:rsidRPr="0072479F">
        <w:rPr>
          <w:rFonts w:ascii="Angsana New" w:hAnsi="Angsana New"/>
          <w:cs/>
        </w:rPr>
        <w:t>บริษัทตั้งใจจะถือตราสารทุนที่ไม่อยู่ในความต้องการของ</w:t>
      </w:r>
      <w:r w:rsidRPr="009704DE">
        <w:rPr>
          <w:rFonts w:ascii="Angsana New" w:hAnsi="Angsana New"/>
          <w:cs/>
        </w:rPr>
        <w:t xml:space="preserve">ตลาดจำนวน </w:t>
      </w:r>
      <w:r w:rsidR="006806DE" w:rsidRPr="006806DE">
        <w:rPr>
          <w:rFonts w:ascii="Angsana New" w:hAnsi="Angsana New"/>
          <w:lang w:val="en-US"/>
        </w:rPr>
        <w:t>157</w:t>
      </w:r>
      <w:r w:rsidR="00760510" w:rsidRPr="009704DE">
        <w:rPr>
          <w:rFonts w:ascii="Angsana New" w:hAnsi="Angsana New"/>
          <w:lang w:val="en-US"/>
        </w:rPr>
        <w:t>.</w:t>
      </w:r>
      <w:r w:rsidR="006806DE" w:rsidRPr="006806DE">
        <w:rPr>
          <w:rFonts w:ascii="Angsana New" w:hAnsi="Angsana New"/>
          <w:lang w:val="en-US"/>
        </w:rPr>
        <w:t>36</w:t>
      </w:r>
      <w:r w:rsidRPr="009704DE">
        <w:rPr>
          <w:rFonts w:ascii="Angsana New" w:hAnsi="Angsana New"/>
        </w:rPr>
        <w:t xml:space="preserve"> </w:t>
      </w:r>
      <w:r w:rsidRPr="009704DE">
        <w:rPr>
          <w:rFonts w:ascii="Angsana New" w:hAnsi="Angsana New"/>
          <w:cs/>
        </w:rPr>
        <w:t>ล้านบาท เพื่อ</w:t>
      </w:r>
      <w:r w:rsidRPr="0072479F">
        <w:rPr>
          <w:rFonts w:ascii="Angsana New" w:hAnsi="Angsana New"/>
          <w:cs/>
        </w:rPr>
        <w:t>วัตถุประสงค์ทางกลยุทธ์ในระยะยาว 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735A7F6F" w14:textId="1D58B10E" w:rsidR="005737AA" w:rsidRPr="0072479F" w:rsidRDefault="005737AA" w:rsidP="00952170">
      <w:pPr>
        <w:pStyle w:val="ListParagraph"/>
        <w:numPr>
          <w:ilvl w:val="0"/>
          <w:numId w:val="10"/>
        </w:numPr>
        <w:tabs>
          <w:tab w:val="clear" w:pos="1644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72479F">
        <w:rPr>
          <w:rFonts w:ascii="Angsana New" w:hAnsi="Angsana New"/>
          <w:sz w:val="30"/>
          <w:szCs w:val="30"/>
          <w:cs/>
          <w:lang w:val="th-TH" w:eastAsia="x-none"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5CFDE5B5" w14:textId="77777777" w:rsidR="005737AA" w:rsidRPr="0072479F" w:rsidRDefault="005737AA" w:rsidP="005737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0EA1262" w14:textId="4E3B14E0" w:rsidR="00961798" w:rsidRPr="00834B5C" w:rsidRDefault="00961798" w:rsidP="00834B5C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</w:rPr>
        <w:t xml:space="preserve">TFRS </w:t>
      </w:r>
      <w:r w:rsidR="006806DE" w:rsidRPr="006806DE">
        <w:rPr>
          <w:rFonts w:ascii="Angsana New" w:hAnsi="Angsana New"/>
          <w:sz w:val="30"/>
          <w:szCs w:val="30"/>
          <w:lang w:val="en-US"/>
        </w:rPr>
        <w:t>9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2479F">
        <w:rPr>
          <w:rFonts w:ascii="Angsana New" w:hAnsi="Angsana New"/>
          <w:sz w:val="30"/>
          <w:szCs w:val="30"/>
        </w:rPr>
        <w:t xml:space="preserve">TFRS </w:t>
      </w:r>
      <w:r w:rsidR="006806DE" w:rsidRPr="006806DE">
        <w:rPr>
          <w:rFonts w:ascii="Angsana New" w:hAnsi="Angsana New"/>
          <w:sz w:val="30"/>
          <w:szCs w:val="30"/>
          <w:lang w:val="en-US"/>
        </w:rPr>
        <w:t>9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  <w:r w:rsidR="00834B5C">
        <w:rPr>
          <w:rFonts w:ascii="Angsana New" w:hAnsi="Angsana New" w:hint="cs"/>
          <w:sz w:val="30"/>
          <w:szCs w:val="30"/>
          <w:cs/>
        </w:rPr>
        <w:t xml:space="preserve"> </w:t>
      </w:r>
      <w:r w:rsidRPr="00834B5C">
        <w:rPr>
          <w:rFonts w:ascii="Angsana New" w:hAnsi="Angsana New"/>
          <w:sz w:val="30"/>
          <w:szCs w:val="30"/>
          <w:cs/>
        </w:rPr>
        <w:t xml:space="preserve">บริษัทได้ประเมินการด้อยค่าตาม </w:t>
      </w:r>
      <w:r w:rsidRPr="00834B5C">
        <w:rPr>
          <w:rFonts w:ascii="Angsana New" w:hAnsi="Angsana New"/>
          <w:sz w:val="30"/>
          <w:szCs w:val="30"/>
        </w:rPr>
        <w:t xml:space="preserve">TFRS </w:t>
      </w:r>
      <w:r w:rsidR="006806DE" w:rsidRPr="006806DE">
        <w:rPr>
          <w:rFonts w:ascii="Angsana New" w:hAnsi="Angsana New"/>
          <w:sz w:val="30"/>
          <w:szCs w:val="30"/>
          <w:lang w:val="en-US"/>
        </w:rPr>
        <w:t>9</w:t>
      </w:r>
      <w:r w:rsidRPr="00834B5C">
        <w:rPr>
          <w:rFonts w:ascii="Angsana New" w:hAnsi="Angsana New"/>
          <w:sz w:val="30"/>
          <w:szCs w:val="30"/>
        </w:rPr>
        <w:t xml:space="preserve"> </w:t>
      </w:r>
      <w:r w:rsidRPr="00834B5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</w:t>
      </w:r>
      <w:r w:rsidRPr="00834B5C">
        <w:rPr>
          <w:rFonts w:ascii="Angsana New" w:hAnsi="Angsana New"/>
          <w:sz w:val="30"/>
          <w:szCs w:val="30"/>
        </w:rPr>
        <w:t xml:space="preserve"> </w:t>
      </w:r>
      <w:r w:rsidR="005737AA" w:rsidRPr="00EF6B07">
        <w:rPr>
          <w:rFonts w:ascii="Angsana New" w:hAnsi="Angsana New"/>
          <w:sz w:val="30"/>
          <w:szCs w:val="30"/>
          <w:cs/>
        </w:rPr>
        <w:t xml:space="preserve">เมษายน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EF6B07">
        <w:rPr>
          <w:rFonts w:ascii="Angsana New" w:hAnsi="Angsana New"/>
          <w:sz w:val="30"/>
          <w:szCs w:val="30"/>
        </w:rPr>
        <w:t xml:space="preserve"> </w:t>
      </w:r>
      <w:r w:rsidR="00AE6078" w:rsidRPr="00EF6B07">
        <w:rPr>
          <w:rFonts w:ascii="Angsana New" w:hAnsi="Angsana New"/>
          <w:sz w:val="30"/>
          <w:szCs w:val="30"/>
          <w:cs/>
        </w:rPr>
        <w:t>ไม่มี</w:t>
      </w:r>
      <w:r w:rsidRPr="00EF6B07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</w:t>
      </w:r>
      <w:r w:rsidR="00AE6078" w:rsidRPr="00EF6B07">
        <w:rPr>
          <w:rFonts w:ascii="Angsana New" w:hAnsi="Angsana New"/>
          <w:sz w:val="30"/>
          <w:szCs w:val="30"/>
          <w:cs/>
        </w:rPr>
        <w:t>เกิดขึ้น</w:t>
      </w:r>
    </w:p>
    <w:p w14:paraId="1915DDAF" w14:textId="77777777" w:rsidR="00C90407" w:rsidRPr="0072479F" w:rsidRDefault="00C90407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BB165C2" w14:textId="779D4F4A" w:rsidR="00961798" w:rsidRPr="0072479F" w:rsidRDefault="00961798" w:rsidP="00144FC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2479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6806DE" w:rsidRPr="006806D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72479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72479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F99AB55" w14:textId="77777777" w:rsidR="00961798" w:rsidRPr="0072479F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079F7C5" w14:textId="06531E8A" w:rsidR="00961798" w:rsidRPr="0072479F" w:rsidRDefault="00961798" w:rsidP="00961798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C87F47" w:rsidRPr="0072479F">
        <w:rPr>
          <w:rFonts w:ascii="Angsana New" w:hAnsi="Angsana New"/>
          <w:sz w:val="30"/>
          <w:szCs w:val="30"/>
          <w:cs/>
        </w:rPr>
        <w:t xml:space="preserve">เมษายน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บริษัทถือปฏิบัติตาม </w:t>
      </w:r>
      <w:r w:rsidRPr="0072479F">
        <w:rPr>
          <w:rFonts w:ascii="Angsana New" w:hAnsi="Angsana New"/>
          <w:sz w:val="30"/>
          <w:szCs w:val="30"/>
        </w:rPr>
        <w:t xml:space="preserve">TFRS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16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17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เรื่อง </w:t>
      </w:r>
      <w:r w:rsidRPr="0072479F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</w:rPr>
        <w:t xml:space="preserve">(TAS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17</w:t>
      </w:r>
      <w:r w:rsidRPr="0072479F">
        <w:rPr>
          <w:rFonts w:ascii="Angsana New" w:hAnsi="Angsana New"/>
          <w:sz w:val="30"/>
          <w:szCs w:val="30"/>
        </w:rPr>
        <w:t xml:space="preserve">) </w:t>
      </w:r>
      <w:r w:rsidRPr="0072479F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4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เรื่อง </w:t>
      </w:r>
      <w:r w:rsidRPr="0072479F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</w:rPr>
        <w:t xml:space="preserve">(TFRIC </w:t>
      </w:r>
      <w:r w:rsidR="006806DE" w:rsidRPr="006806DE">
        <w:rPr>
          <w:rFonts w:ascii="Angsana New" w:hAnsi="Angsana New"/>
          <w:sz w:val="30"/>
          <w:szCs w:val="30"/>
          <w:lang w:val="en-US"/>
        </w:rPr>
        <w:t>4</w:t>
      </w:r>
      <w:r w:rsidRPr="0072479F">
        <w:rPr>
          <w:rFonts w:ascii="Angsana New" w:hAnsi="Angsana New"/>
          <w:sz w:val="30"/>
          <w:szCs w:val="30"/>
        </w:rPr>
        <w:t xml:space="preserve">) </w:t>
      </w:r>
      <w:r w:rsidRPr="0072479F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2479F">
        <w:rPr>
          <w:rFonts w:ascii="Angsana New" w:hAnsi="Angsana New"/>
          <w:sz w:val="30"/>
          <w:szCs w:val="30"/>
        </w:rPr>
        <w:t>(Modified retrospective approach)</w:t>
      </w:r>
    </w:p>
    <w:p w14:paraId="7C467944" w14:textId="77777777" w:rsidR="00C90407" w:rsidRPr="0072479F" w:rsidRDefault="00C90407" w:rsidP="00961798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222FFE1" w14:textId="3291D424" w:rsidR="00961798" w:rsidRPr="0072479F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72479F">
        <w:rPr>
          <w:rFonts w:ascii="Angsana New" w:hAnsi="Angsana New"/>
          <w:sz w:val="30"/>
          <w:szCs w:val="30"/>
        </w:rPr>
        <w:t xml:space="preserve"> TFRS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16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72479F">
        <w:rPr>
          <w:rFonts w:ascii="Angsana New" w:hAnsi="Angsana New"/>
          <w:sz w:val="30"/>
          <w:szCs w:val="30"/>
        </w:rPr>
        <w:t xml:space="preserve">(Transaction price) </w:t>
      </w:r>
      <w:r w:rsidRPr="0072479F">
        <w:rPr>
          <w:rFonts w:ascii="Angsana New" w:hAnsi="Angsana New"/>
          <w:sz w:val="30"/>
          <w:szCs w:val="30"/>
          <w:cs/>
        </w:rPr>
        <w:t>ณ วันที่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C87F47" w:rsidRPr="0072479F">
        <w:rPr>
          <w:rFonts w:ascii="Angsana New" w:hAnsi="Angsana New"/>
          <w:sz w:val="30"/>
          <w:szCs w:val="30"/>
          <w:cs/>
        </w:rPr>
        <w:t>เมษายน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366E411" w14:textId="77777777" w:rsidR="00961798" w:rsidRPr="0072479F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969D73C" w14:textId="77777777" w:rsidR="00AE6078" w:rsidRPr="0072479F" w:rsidRDefault="00AE607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br w:type="page"/>
      </w:r>
    </w:p>
    <w:p w14:paraId="5D482E40" w14:textId="1AF66412" w:rsidR="00961798" w:rsidRPr="0072479F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lastRenderedPageBreak/>
        <w:t>ในการปฏิบัติในช่วงเปลี่ยนแปลง บริษัทได้เลือกใช้ข้อยกเว้นต่อไปนี้</w:t>
      </w:r>
    </w:p>
    <w:p w14:paraId="61D8CAD9" w14:textId="77777777" w:rsidR="00E268C8" w:rsidRPr="0072479F" w:rsidRDefault="00E268C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523316E" w14:textId="409DA28F" w:rsidR="00961798" w:rsidRPr="0072479F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72479F">
        <w:rPr>
          <w:rFonts w:ascii="Angsana New" w:eastAsia="Calibri" w:hAnsi="Angsana New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806DE" w:rsidRPr="006806DE">
        <w:rPr>
          <w:rFonts w:ascii="Angsana New" w:eastAsia="Calibri" w:hAnsi="Angsana New"/>
          <w:sz w:val="30"/>
          <w:szCs w:val="30"/>
        </w:rPr>
        <w:t>12</w:t>
      </w:r>
      <w:r w:rsidRPr="0072479F">
        <w:rPr>
          <w:rFonts w:ascii="Angsana New" w:eastAsia="Calibri" w:hAnsi="Angsana New"/>
          <w:sz w:val="30"/>
          <w:szCs w:val="30"/>
        </w:rPr>
        <w:t xml:space="preserve"> </w:t>
      </w:r>
      <w:r w:rsidRPr="0072479F">
        <w:rPr>
          <w:rFonts w:ascii="Angsana New" w:eastAsia="Calibri" w:hAnsi="Angsana New"/>
          <w:sz w:val="30"/>
          <w:szCs w:val="30"/>
          <w:cs/>
        </w:rPr>
        <w:t>เดือน</w:t>
      </w:r>
    </w:p>
    <w:p w14:paraId="222C1D2F" w14:textId="1DBBC1E4" w:rsidR="00961798" w:rsidRPr="0072479F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72479F">
        <w:rPr>
          <w:rFonts w:ascii="Angsana New" w:eastAsia="Calibri" w:hAnsi="Angsana New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11684DD9" w14:textId="7F1D2FB2" w:rsidR="00961798" w:rsidRPr="0072479F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72479F">
        <w:rPr>
          <w:rFonts w:ascii="Angsana New" w:eastAsia="Calibri" w:hAnsi="Angsana New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697F3307" w14:textId="5EA40BC9" w:rsidR="00961798" w:rsidRPr="0072479F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72479F">
        <w:rPr>
          <w:rFonts w:ascii="Angsana New" w:eastAsia="Calibri" w:hAnsi="Angsana New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FD59265" w14:textId="2ACA619C" w:rsidR="00961798" w:rsidRPr="0072479F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72479F">
        <w:rPr>
          <w:rFonts w:ascii="Angsana New" w:eastAsia="Calibri" w:hAnsi="Angsana New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B02F142" w14:textId="77777777" w:rsidR="00884005" w:rsidRPr="0072479F" w:rsidRDefault="00884005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440"/>
      </w:tblGrid>
      <w:tr w:rsidR="00952170" w:rsidRPr="0072479F" w14:paraId="7E731488" w14:textId="77777777" w:rsidTr="00952170">
        <w:trPr>
          <w:cantSplit/>
          <w:trHeight w:val="20"/>
          <w:tblHeader/>
        </w:trPr>
        <w:tc>
          <w:tcPr>
            <w:tcW w:w="5490" w:type="dxa"/>
            <w:shd w:val="clear" w:color="auto" w:fill="auto"/>
            <w:vAlign w:val="bottom"/>
          </w:tcPr>
          <w:p w14:paraId="68271ECE" w14:textId="2E3C17BD" w:rsidR="00961798" w:rsidRPr="0072479F" w:rsidRDefault="00961798" w:rsidP="0096179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2479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72479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6806DE" w:rsidRPr="006806DE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72479F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FD5B2AE" w14:textId="74EB592D" w:rsidR="00961798" w:rsidRPr="0072479F" w:rsidRDefault="00AC13DA" w:rsidP="0096179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vAlign w:val="bottom"/>
          </w:tcPr>
          <w:p w14:paraId="0434A1FE" w14:textId="77777777" w:rsidR="00961798" w:rsidRPr="0072479F" w:rsidRDefault="00961798" w:rsidP="0096179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374C83" w14:textId="77777777" w:rsidR="00961798" w:rsidRPr="0072479F" w:rsidRDefault="00961798" w:rsidP="0096179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2479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E7F231E" w14:textId="2E79CC95" w:rsidR="00961798" w:rsidRPr="0072479F" w:rsidRDefault="00961798" w:rsidP="0096179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2170" w:rsidRPr="0072479F" w14:paraId="5A98FF02" w14:textId="77777777" w:rsidTr="00952170">
        <w:trPr>
          <w:cantSplit/>
          <w:trHeight w:val="20"/>
          <w:tblHeader/>
        </w:trPr>
        <w:tc>
          <w:tcPr>
            <w:tcW w:w="5490" w:type="dxa"/>
            <w:shd w:val="clear" w:color="auto" w:fill="auto"/>
          </w:tcPr>
          <w:p w14:paraId="1FE78F0F" w14:textId="77777777" w:rsidR="00961798" w:rsidRPr="0072479F" w:rsidRDefault="00961798" w:rsidP="00961798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167EA6C" w14:textId="77777777" w:rsidR="00961798" w:rsidRPr="0072479F" w:rsidRDefault="00961798" w:rsidP="0096179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52170" w:rsidRPr="0072479F" w14:paraId="1D7BDA54" w14:textId="77777777" w:rsidTr="00952170">
        <w:trPr>
          <w:cantSplit/>
          <w:trHeight w:val="20"/>
        </w:trPr>
        <w:tc>
          <w:tcPr>
            <w:tcW w:w="5490" w:type="dxa"/>
            <w:shd w:val="clear" w:color="auto" w:fill="auto"/>
          </w:tcPr>
          <w:p w14:paraId="3A7BDE65" w14:textId="640901BF" w:rsidR="00961798" w:rsidRPr="0072479F" w:rsidRDefault="00961798" w:rsidP="00961798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3212"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เมษายน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150" w:type="dxa"/>
            <w:gridSpan w:val="3"/>
          </w:tcPr>
          <w:p w14:paraId="3D0FAD65" w14:textId="77777777" w:rsidR="00961798" w:rsidRPr="0072479F" w:rsidRDefault="00961798" w:rsidP="0096179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52170" w:rsidRPr="0072479F" w14:paraId="5DD13DEC" w14:textId="77777777" w:rsidTr="00952170">
        <w:trPr>
          <w:cantSplit/>
          <w:trHeight w:val="20"/>
        </w:trPr>
        <w:tc>
          <w:tcPr>
            <w:tcW w:w="5490" w:type="dxa"/>
            <w:vAlign w:val="bottom"/>
          </w:tcPr>
          <w:p w14:paraId="33738BCD" w14:textId="10A82ED9" w:rsidR="00D23DC6" w:rsidRPr="0072479F" w:rsidRDefault="00D23DC6" w:rsidP="00D23DC6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72C715A8" w14:textId="12C2AB89" w:rsidR="00D23DC6" w:rsidRPr="0072479F" w:rsidRDefault="006806DE" w:rsidP="00952170">
            <w:pPr>
              <w:tabs>
                <w:tab w:val="decimal" w:pos="12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84E65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180" w:type="dxa"/>
            <w:vAlign w:val="bottom"/>
          </w:tcPr>
          <w:p w14:paraId="5A96B43B" w14:textId="77777777" w:rsidR="00D23DC6" w:rsidRPr="0072479F" w:rsidRDefault="00D23DC6" w:rsidP="00D23DC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8D3258" w14:textId="6F241BFC" w:rsidR="00D23DC6" w:rsidRPr="0072479F" w:rsidRDefault="006806DE" w:rsidP="00952170">
            <w:pPr>
              <w:tabs>
                <w:tab w:val="decimal" w:pos="118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84E65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952170" w:rsidRPr="0072479F" w14:paraId="2ED31579" w14:textId="77777777" w:rsidTr="00952170">
        <w:trPr>
          <w:cantSplit/>
          <w:trHeight w:val="20"/>
        </w:trPr>
        <w:tc>
          <w:tcPr>
            <w:tcW w:w="5490" w:type="dxa"/>
            <w:vAlign w:val="bottom"/>
          </w:tcPr>
          <w:p w14:paraId="3E70B459" w14:textId="6412596B" w:rsidR="00952170" w:rsidRPr="0072479F" w:rsidRDefault="00952170" w:rsidP="0095217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04C3844A" w14:textId="1367BD6F" w:rsidR="00952170" w:rsidRPr="0072479F" w:rsidRDefault="0071627C" w:rsidP="00952170">
            <w:pPr>
              <w:tabs>
                <w:tab w:val="decimal" w:pos="12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84E65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Pr="007247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BB6C912" w14:textId="77777777" w:rsidR="00952170" w:rsidRPr="0072479F" w:rsidRDefault="00952170" w:rsidP="0095217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4CAE9A" w14:textId="2792D772" w:rsidR="00952170" w:rsidRPr="0072479F" w:rsidRDefault="0071627C" w:rsidP="00952170">
            <w:pPr>
              <w:tabs>
                <w:tab w:val="decimal" w:pos="118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84E65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Pr="007247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ADA5312" w14:textId="542969E5" w:rsidR="00961798" w:rsidRPr="0072479F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53BD9DD" w14:textId="4DBD3B68" w:rsidR="00961798" w:rsidRDefault="00834B5C" w:rsidP="00E83C43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ทั้งนี้</w:t>
      </w:r>
      <w:r w:rsidR="00473F0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ภาระผูกพันตามสัญญาเช่าดำเนินงาน ณ 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เมื่อคิดลดโดยใช้อัตราดอกเบี้ยเงินกู้ยืมส่วนเพิ่มและ</w:t>
      </w:r>
      <w:r w:rsidR="00977D2D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EF6B07">
        <w:rPr>
          <w:rFonts w:ascii="Angsana New" w:hAnsi="Angsana New" w:hint="cs"/>
          <w:sz w:val="30"/>
          <w:szCs w:val="30"/>
          <w:cs/>
          <w:lang w:val="en-US"/>
        </w:rPr>
        <w:t>ใช้ข้อ</w:t>
      </w:r>
      <w:r>
        <w:rPr>
          <w:rFonts w:ascii="Angsana New" w:hAnsi="Angsana New" w:hint="cs"/>
          <w:sz w:val="30"/>
          <w:szCs w:val="30"/>
          <w:cs/>
          <w:lang w:val="en-US"/>
        </w:rPr>
        <w:t>ยกเว้น</w:t>
      </w:r>
      <w:r w:rsidR="00EF6B07">
        <w:rPr>
          <w:rFonts w:ascii="Angsana New" w:hAnsi="Angsana New" w:hint="cs"/>
          <w:sz w:val="30"/>
          <w:szCs w:val="30"/>
          <w:cs/>
          <w:lang w:val="en-US"/>
        </w:rPr>
        <w:t>ใน</w:t>
      </w:r>
      <w:r>
        <w:rPr>
          <w:rFonts w:ascii="Angsana New" w:hAnsi="Angsana New" w:hint="cs"/>
          <w:sz w:val="30"/>
          <w:szCs w:val="30"/>
          <w:cs/>
          <w:lang w:val="en-US"/>
        </w:rPr>
        <w:t>การรับรู้รายการ</w:t>
      </w:r>
      <w:r w:rsidR="00B10F4F">
        <w:rPr>
          <w:rFonts w:ascii="Angsana New" w:hAnsi="Angsana New" w:hint="cs"/>
          <w:sz w:val="30"/>
          <w:szCs w:val="30"/>
          <w:cs/>
          <w:lang w:val="en-US"/>
        </w:rPr>
        <w:t>สำหรับสัญญาเช่าระยะสั้น</w:t>
      </w:r>
      <w:r w:rsidR="00C97CAD">
        <w:rPr>
          <w:rFonts w:ascii="Angsana New" w:hAnsi="Angsana New"/>
          <w:sz w:val="30"/>
          <w:szCs w:val="30"/>
          <w:lang w:val="en-US"/>
        </w:rPr>
        <w:t xml:space="preserve"> </w:t>
      </w:r>
      <w:r w:rsidR="00B10F4F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บริษัทจึงรับรู้หนี้สินตามสัญญาเช่า ณ 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</w:t>
      </w:r>
      <w:r w:rsidR="00B10F4F">
        <w:rPr>
          <w:rFonts w:ascii="Angsana New" w:hAnsi="Angsana New"/>
          <w:sz w:val="30"/>
          <w:szCs w:val="30"/>
          <w:lang w:val="en-US"/>
        </w:rPr>
        <w:t xml:space="preserve"> </w:t>
      </w:r>
      <w:r w:rsidR="00B10F4F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="00B10F4F">
        <w:rPr>
          <w:rFonts w:ascii="Angsana New" w:hAnsi="Angsana New"/>
          <w:sz w:val="30"/>
          <w:szCs w:val="30"/>
          <w:lang w:val="en-US"/>
        </w:rPr>
        <w:t xml:space="preserve"> </w:t>
      </w:r>
      <w:r w:rsidR="00B10F4F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26</w:t>
      </w:r>
      <w:r w:rsidR="00B10F4F">
        <w:rPr>
          <w:rFonts w:ascii="Angsana New" w:hAnsi="Angsana New"/>
          <w:sz w:val="30"/>
          <w:szCs w:val="30"/>
          <w:lang w:val="en-US"/>
        </w:rPr>
        <w:t>.</w:t>
      </w:r>
      <w:r w:rsidR="006806DE" w:rsidRPr="006806DE">
        <w:rPr>
          <w:rFonts w:ascii="Angsana New" w:hAnsi="Angsana New"/>
          <w:sz w:val="30"/>
          <w:szCs w:val="30"/>
          <w:lang w:val="en-US"/>
        </w:rPr>
        <w:t>24</w:t>
      </w:r>
      <w:r w:rsidR="00B10F4F">
        <w:rPr>
          <w:rFonts w:ascii="Angsana New" w:hAnsi="Angsana New"/>
          <w:sz w:val="30"/>
          <w:szCs w:val="30"/>
          <w:lang w:val="en-US"/>
        </w:rPr>
        <w:t xml:space="preserve"> </w:t>
      </w:r>
      <w:r w:rsidR="00B10F4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โดยมีอัตราดอกเบี้ยเงินกู้ยืมส่วนเพิ่มร้อยละ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</w:t>
      </w:r>
      <w:r w:rsidR="00B10F4F">
        <w:rPr>
          <w:rFonts w:ascii="Angsana New" w:hAnsi="Angsana New"/>
          <w:sz w:val="30"/>
          <w:szCs w:val="30"/>
          <w:lang w:val="en-US"/>
        </w:rPr>
        <w:t>.</w:t>
      </w:r>
      <w:r w:rsidR="006806DE" w:rsidRPr="006806DE">
        <w:rPr>
          <w:rFonts w:ascii="Angsana New" w:hAnsi="Angsana New"/>
          <w:sz w:val="30"/>
          <w:szCs w:val="30"/>
          <w:lang w:val="en-US"/>
        </w:rPr>
        <w:t>40</w:t>
      </w:r>
      <w:r w:rsidR="00B10F4F">
        <w:rPr>
          <w:rFonts w:ascii="Angsana New" w:hAnsi="Angsana New"/>
          <w:sz w:val="30"/>
          <w:szCs w:val="30"/>
          <w:lang w:val="en-US"/>
        </w:rPr>
        <w:t xml:space="preserve"> </w:t>
      </w:r>
      <w:r w:rsidR="00B10F4F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39E26FF3" w14:textId="77777777" w:rsidR="00B10F4F" w:rsidRPr="00834B5C" w:rsidRDefault="00B10F4F" w:rsidP="00E83C43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77777777" w:rsidR="00E83C43" w:rsidRPr="0072479F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72479F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6C9FBBD4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ความสัมพันธ์ที่มีกับบริษัทร่วมได้เปิดเผย</w:t>
      </w:r>
      <w:r w:rsidRPr="009A522F">
        <w:rPr>
          <w:rFonts w:ascii="Angsana New" w:hAnsi="Angsana New"/>
          <w:sz w:val="30"/>
          <w:szCs w:val="30"/>
          <w:cs/>
        </w:rPr>
        <w:t>ในหมายเหตุข้อ</w:t>
      </w:r>
      <w:r w:rsidRPr="009A522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5</w:t>
      </w:r>
      <w:r w:rsidRPr="009A522F">
        <w:rPr>
          <w:rFonts w:ascii="Angsana New" w:hAnsi="Angsana New"/>
          <w:sz w:val="30"/>
          <w:szCs w:val="30"/>
        </w:rPr>
        <w:t xml:space="preserve"> </w:t>
      </w:r>
      <w:r w:rsidRPr="009A522F">
        <w:rPr>
          <w:rFonts w:ascii="Angsana New" w:hAnsi="Angsana New"/>
          <w:sz w:val="30"/>
          <w:szCs w:val="30"/>
          <w:cs/>
        </w:rPr>
        <w:t>สำหรับ</w:t>
      </w:r>
      <w:r w:rsidRPr="0072479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บุคคลหรือกิจการที่เกี่ยวข้องกันอื่น ไม่มีการเปลี่ยนแปลงความสัมพันธ์อย่างมีสาระสำคัญ</w:t>
      </w:r>
    </w:p>
    <w:p w14:paraId="5DD5A005" w14:textId="77777777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68D6F3" w14:textId="6F2F55C7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นโยบายในการกำหนดราคาไม่มีการเปลี่ยนแปลงอย่างมีสาระสำคัญในระหว่างงวดสามเดือนสิ้นสุดวันที่</w:t>
      </w:r>
      <w:r w:rsidR="00EF6B07">
        <w:rPr>
          <w:rFonts w:ascii="Angsana New" w:hAnsi="Angsana New" w:hint="cs"/>
          <w:sz w:val="30"/>
          <w:szCs w:val="30"/>
          <w:cs/>
        </w:rPr>
        <w:t xml:space="preserve"> </w:t>
      </w:r>
      <w:r w:rsidR="00EF6B07">
        <w:rPr>
          <w:rFonts w:ascii="Angsana New" w:hAnsi="Angsana New"/>
          <w:sz w:val="30"/>
          <w:szCs w:val="30"/>
          <w:cs/>
        </w:rPr>
        <w:br/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D301CC" w:rsidRPr="0072479F">
        <w:rPr>
          <w:rFonts w:ascii="Angsana New" w:hAnsi="Angsana New"/>
          <w:sz w:val="30"/>
          <w:szCs w:val="30"/>
          <w:cs/>
        </w:rPr>
        <w:t>มิถุนายน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</w:p>
    <w:p w14:paraId="3C0B2123" w14:textId="77777777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1083ED" w14:textId="77777777" w:rsidR="005D32A0" w:rsidRPr="0072479F" w:rsidRDefault="005D32A0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br w:type="page"/>
      </w:r>
    </w:p>
    <w:p w14:paraId="12031508" w14:textId="1D6C6C2F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087348">
        <w:rPr>
          <w:rFonts w:ascii="Angsana New" w:hAnsi="Angsana New" w:hint="cs"/>
          <w:sz w:val="30"/>
          <w:szCs w:val="30"/>
          <w:cs/>
        </w:rPr>
        <w:t>มิ</w:t>
      </w:r>
      <w:r w:rsidR="00F07D74" w:rsidRPr="0072479F">
        <w:rPr>
          <w:rFonts w:ascii="Angsana New" w:hAnsi="Angsana New"/>
          <w:sz w:val="30"/>
          <w:szCs w:val="30"/>
          <w:cs/>
        </w:rPr>
        <w:t>ถุนายน</w:t>
      </w:r>
      <w:r w:rsidRPr="0072479F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E7BAFA2" w14:textId="6B7DCD0D" w:rsidR="000E7E3E" w:rsidRPr="0026662B" w:rsidRDefault="000E7E3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B10F4F" w:rsidRPr="00C97CAD" w14:paraId="6DC1E370" w14:textId="77777777" w:rsidTr="00B10F4F">
        <w:trPr>
          <w:tblHeader/>
        </w:trPr>
        <w:tc>
          <w:tcPr>
            <w:tcW w:w="5940" w:type="dxa"/>
          </w:tcPr>
          <w:p w14:paraId="5D257D66" w14:textId="77777777" w:rsidR="00B10F4F" w:rsidRPr="00C97CAD" w:rsidRDefault="00B10F4F" w:rsidP="00944E42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2488AEC" w14:textId="77777777" w:rsidR="00B10F4F" w:rsidRPr="00C97CAD" w:rsidRDefault="00B10F4F" w:rsidP="00944E42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10F4F" w:rsidRPr="00C97CAD" w14:paraId="17C9874B" w14:textId="77777777" w:rsidTr="00B10F4F">
        <w:trPr>
          <w:tblHeader/>
        </w:trPr>
        <w:tc>
          <w:tcPr>
            <w:tcW w:w="5940" w:type="dxa"/>
          </w:tcPr>
          <w:p w14:paraId="423F304E" w14:textId="77777777" w:rsidR="00B10F4F" w:rsidRPr="00C97CAD" w:rsidRDefault="00B10F4F" w:rsidP="00944E42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D2CFA7A" w14:textId="77777777" w:rsidR="00B10F4F" w:rsidRPr="00C97CAD" w:rsidRDefault="00B10F4F" w:rsidP="00944E42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10F4F" w:rsidRPr="00C97CAD" w14:paraId="307A8A13" w14:textId="77777777" w:rsidTr="00B10F4F">
        <w:trPr>
          <w:tblHeader/>
        </w:trPr>
        <w:tc>
          <w:tcPr>
            <w:tcW w:w="5940" w:type="dxa"/>
          </w:tcPr>
          <w:p w14:paraId="4A82F306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CB2024D" w14:textId="3C079BAE" w:rsidR="00B10F4F" w:rsidRPr="00C97CAD" w:rsidRDefault="00B10F4F" w:rsidP="00B10F4F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10F4F" w:rsidRPr="00C97CAD" w14:paraId="62FC140E" w14:textId="77777777" w:rsidTr="00B10F4F">
        <w:trPr>
          <w:tblHeader/>
        </w:trPr>
        <w:tc>
          <w:tcPr>
            <w:tcW w:w="5940" w:type="dxa"/>
          </w:tcPr>
          <w:p w14:paraId="295805EA" w14:textId="5BA60F19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06DE"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30E7A84B" w14:textId="7B637C4C" w:rsidR="00B10F4F" w:rsidRPr="00C97CAD" w:rsidRDefault="006806DE" w:rsidP="00B10F4F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2300742" w14:textId="77777777" w:rsidR="00B10F4F" w:rsidRPr="00C97CAD" w:rsidRDefault="00B10F4F" w:rsidP="00B10F4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79349CA" w14:textId="690EF422" w:rsidR="00B10F4F" w:rsidRPr="00C97CAD" w:rsidRDefault="006806DE" w:rsidP="00B10F4F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10F4F" w:rsidRPr="00C97CAD" w14:paraId="24491921" w14:textId="77777777" w:rsidTr="00B10F4F">
        <w:trPr>
          <w:tblHeader/>
        </w:trPr>
        <w:tc>
          <w:tcPr>
            <w:tcW w:w="5940" w:type="dxa"/>
          </w:tcPr>
          <w:p w14:paraId="7B9A5711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B2CA8B7" w14:textId="6FEA0067" w:rsidR="00B10F4F" w:rsidRPr="00C97CAD" w:rsidRDefault="00B10F4F" w:rsidP="00B10F4F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10F4F" w:rsidRPr="00C97CAD" w14:paraId="25B8C1FD" w14:textId="77777777" w:rsidTr="00B10F4F">
        <w:tc>
          <w:tcPr>
            <w:tcW w:w="5940" w:type="dxa"/>
          </w:tcPr>
          <w:p w14:paraId="2355BD2A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2B46B440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27DB35F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B571F39" w14:textId="77777777" w:rsidR="00B10F4F" w:rsidRPr="00C97CAD" w:rsidRDefault="00B10F4F" w:rsidP="00B10F4F">
            <w:pPr>
              <w:tabs>
                <w:tab w:val="decimal" w:pos="115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B10F4F" w:rsidRPr="00C97CAD" w14:paraId="3C4B9E99" w14:textId="77777777" w:rsidTr="00B10F4F">
        <w:tc>
          <w:tcPr>
            <w:tcW w:w="5940" w:type="dxa"/>
          </w:tcPr>
          <w:p w14:paraId="3BF6C9E6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05AC3EDF" w14:textId="618941BD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860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199</w:t>
            </w:r>
          </w:p>
        </w:tc>
        <w:tc>
          <w:tcPr>
            <w:tcW w:w="270" w:type="dxa"/>
            <w:vAlign w:val="bottom"/>
          </w:tcPr>
          <w:p w14:paraId="3BF49AF9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1EA1182" w14:textId="210D3D9B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741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444</w:t>
            </w:r>
          </w:p>
        </w:tc>
      </w:tr>
      <w:tr w:rsidR="00B10F4F" w:rsidRPr="00C97CAD" w14:paraId="7C317D6D" w14:textId="77777777" w:rsidTr="00B10F4F">
        <w:tc>
          <w:tcPr>
            <w:tcW w:w="5940" w:type="dxa"/>
          </w:tcPr>
          <w:p w14:paraId="2F18937B" w14:textId="1DBB1A0D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5CDEA81B" w14:textId="71131EE8" w:rsidR="00B10F4F" w:rsidRPr="00C97CAD" w:rsidRDefault="00B10F4F" w:rsidP="00C97CAD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E3FD28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973D035" w14:textId="2AC332E4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</w:tr>
      <w:tr w:rsidR="00B10F4F" w:rsidRPr="00C97CAD" w14:paraId="21B0941F" w14:textId="77777777" w:rsidTr="00B10F4F">
        <w:tc>
          <w:tcPr>
            <w:tcW w:w="5940" w:type="dxa"/>
          </w:tcPr>
          <w:p w14:paraId="3C102F85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440" w:type="dxa"/>
            <w:vAlign w:val="bottom"/>
          </w:tcPr>
          <w:p w14:paraId="53FBD649" w14:textId="7F947733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394</w:t>
            </w:r>
          </w:p>
        </w:tc>
        <w:tc>
          <w:tcPr>
            <w:tcW w:w="270" w:type="dxa"/>
            <w:vAlign w:val="bottom"/>
          </w:tcPr>
          <w:p w14:paraId="7F58879B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574464" w14:textId="709DC335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651</w:t>
            </w:r>
          </w:p>
        </w:tc>
      </w:tr>
      <w:tr w:rsidR="00B10F4F" w:rsidRPr="00C97CAD" w14:paraId="443015F0" w14:textId="77777777" w:rsidTr="00B10F4F">
        <w:tc>
          <w:tcPr>
            <w:tcW w:w="5940" w:type="dxa"/>
          </w:tcPr>
          <w:p w14:paraId="0E2F2DFA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440" w:type="dxa"/>
            <w:vAlign w:val="bottom"/>
          </w:tcPr>
          <w:p w14:paraId="43037E17" w14:textId="09FEE13F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55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  <w:vAlign w:val="bottom"/>
          </w:tcPr>
          <w:p w14:paraId="78090544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D1C002F" w14:textId="14A60114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58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009</w:t>
            </w:r>
          </w:p>
        </w:tc>
      </w:tr>
      <w:tr w:rsidR="00B10F4F" w:rsidRPr="00C97CAD" w14:paraId="0F805F58" w14:textId="77777777" w:rsidTr="00B10F4F">
        <w:tc>
          <w:tcPr>
            <w:tcW w:w="5940" w:type="dxa"/>
          </w:tcPr>
          <w:p w14:paraId="03C6746E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6F6D4413" w14:textId="36C281FC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  <w:vAlign w:val="bottom"/>
          </w:tcPr>
          <w:p w14:paraId="4DD97BDF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B71F44D" w14:textId="1EAB4A9E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167</w:t>
            </w:r>
          </w:p>
        </w:tc>
      </w:tr>
      <w:tr w:rsidR="00B10F4F" w:rsidRPr="00C97CAD" w14:paraId="709DA7CD" w14:textId="77777777" w:rsidTr="00B10F4F">
        <w:tc>
          <w:tcPr>
            <w:tcW w:w="5940" w:type="dxa"/>
          </w:tcPr>
          <w:p w14:paraId="32E97983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440" w:type="dxa"/>
            <w:vAlign w:val="bottom"/>
          </w:tcPr>
          <w:p w14:paraId="41E756BB" w14:textId="0B9FB74C" w:rsidR="00B10F4F" w:rsidRPr="00C97CAD" w:rsidRDefault="00B10F4F" w:rsidP="00347D7A">
            <w:pPr>
              <w:tabs>
                <w:tab w:val="decimal" w:pos="87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F709FD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4728BF" w14:textId="7CC0502B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992</w:t>
            </w:r>
          </w:p>
        </w:tc>
      </w:tr>
      <w:tr w:rsidR="00B10F4F" w:rsidRPr="00C97CAD" w14:paraId="17B1F177" w14:textId="77777777" w:rsidTr="00B10F4F">
        <w:tc>
          <w:tcPr>
            <w:tcW w:w="5940" w:type="dxa"/>
          </w:tcPr>
          <w:p w14:paraId="6B3B64F2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609C9352" w14:textId="4D6D058E" w:rsidR="00B10F4F" w:rsidRPr="00C97CAD" w:rsidRDefault="00EA1E80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1,083</w:t>
            </w:r>
          </w:p>
        </w:tc>
        <w:tc>
          <w:tcPr>
            <w:tcW w:w="270" w:type="dxa"/>
            <w:vAlign w:val="bottom"/>
          </w:tcPr>
          <w:p w14:paraId="71CC90EB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FE0894C" w14:textId="7358FEA7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890</w:t>
            </w:r>
          </w:p>
        </w:tc>
      </w:tr>
      <w:tr w:rsidR="00B10F4F" w:rsidRPr="00C97CAD" w14:paraId="4C4EEF2D" w14:textId="77777777" w:rsidTr="00B10F4F">
        <w:tc>
          <w:tcPr>
            <w:tcW w:w="5940" w:type="dxa"/>
          </w:tcPr>
          <w:p w14:paraId="20891F60" w14:textId="77777777" w:rsidR="00B10F4F" w:rsidRPr="00C97CAD" w:rsidRDefault="00B10F4F" w:rsidP="00B10F4F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78561BE" w14:textId="77777777" w:rsidR="00B10F4F" w:rsidRPr="00C97CAD" w:rsidRDefault="00B10F4F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30394E1" w14:textId="77777777" w:rsidR="00B10F4F" w:rsidRPr="00C97CAD" w:rsidRDefault="00B10F4F" w:rsidP="00B10F4F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B737A4B" w14:textId="77777777" w:rsidR="00B10F4F" w:rsidRPr="00C97CAD" w:rsidRDefault="00B10F4F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0F4F" w:rsidRPr="00C97CAD" w14:paraId="6EABEEB9" w14:textId="77777777" w:rsidTr="00B10F4F">
        <w:tc>
          <w:tcPr>
            <w:tcW w:w="5940" w:type="dxa"/>
          </w:tcPr>
          <w:p w14:paraId="0B3A6F63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BCFDADE" w14:textId="77777777" w:rsidR="00B10F4F" w:rsidRPr="00C97CAD" w:rsidRDefault="00B10F4F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00C4F70" w14:textId="77777777" w:rsidR="00B10F4F" w:rsidRPr="00C97CAD" w:rsidRDefault="00B10F4F" w:rsidP="00B10F4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505EE6" w14:textId="77777777" w:rsidR="00B10F4F" w:rsidRPr="00C97CAD" w:rsidRDefault="00B10F4F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10F4F" w:rsidRPr="00C97CAD" w14:paraId="4961BA45" w14:textId="77777777" w:rsidTr="00B10F4F">
        <w:tc>
          <w:tcPr>
            <w:tcW w:w="5940" w:type="dxa"/>
          </w:tcPr>
          <w:p w14:paraId="54F213FC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65F59039" w14:textId="384A20BB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vAlign w:val="bottom"/>
          </w:tcPr>
          <w:p w14:paraId="18AAC735" w14:textId="77777777" w:rsidR="00B10F4F" w:rsidRPr="00C97CAD" w:rsidRDefault="00B10F4F" w:rsidP="00B10F4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AA8F054" w14:textId="53613E16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</w:p>
        </w:tc>
      </w:tr>
      <w:tr w:rsidR="00B10F4F" w:rsidRPr="00C97CAD" w14:paraId="3790149D" w14:textId="77777777" w:rsidTr="00B10F4F">
        <w:tc>
          <w:tcPr>
            <w:tcW w:w="5940" w:type="dxa"/>
          </w:tcPr>
          <w:p w14:paraId="4533B2F2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6B64CB7F" w14:textId="62DA9DAC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294</w:t>
            </w:r>
          </w:p>
        </w:tc>
        <w:tc>
          <w:tcPr>
            <w:tcW w:w="270" w:type="dxa"/>
            <w:vAlign w:val="bottom"/>
          </w:tcPr>
          <w:p w14:paraId="14DFC252" w14:textId="77777777" w:rsidR="00B10F4F" w:rsidRPr="00C97CAD" w:rsidRDefault="00B10F4F" w:rsidP="00B10F4F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2E8EF1" w14:textId="5BE27624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294</w:t>
            </w:r>
          </w:p>
        </w:tc>
      </w:tr>
      <w:tr w:rsidR="00B10F4F" w:rsidRPr="00C97CAD" w14:paraId="7C024907" w14:textId="77777777" w:rsidTr="00B10F4F">
        <w:tc>
          <w:tcPr>
            <w:tcW w:w="5940" w:type="dxa"/>
          </w:tcPr>
          <w:p w14:paraId="2D73A733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8E2130A" w14:textId="67ED52E5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  <w:vAlign w:val="bottom"/>
          </w:tcPr>
          <w:p w14:paraId="2401335D" w14:textId="77777777" w:rsidR="00B10F4F" w:rsidRPr="00C97CAD" w:rsidRDefault="00B10F4F" w:rsidP="00B10F4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1C2A42" w14:textId="7BDBDE42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157</w:t>
            </w:r>
          </w:p>
        </w:tc>
      </w:tr>
      <w:tr w:rsidR="00B10F4F" w:rsidRPr="00C97CAD" w14:paraId="5FBF639E" w14:textId="77777777" w:rsidTr="00B10F4F">
        <w:tc>
          <w:tcPr>
            <w:tcW w:w="5940" w:type="dxa"/>
          </w:tcPr>
          <w:p w14:paraId="7EB898C9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440" w:type="dxa"/>
            <w:vAlign w:val="bottom"/>
          </w:tcPr>
          <w:p w14:paraId="0ACA51FB" w14:textId="4002B1FA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949</w:t>
            </w:r>
          </w:p>
        </w:tc>
        <w:tc>
          <w:tcPr>
            <w:tcW w:w="270" w:type="dxa"/>
            <w:vAlign w:val="bottom"/>
          </w:tcPr>
          <w:p w14:paraId="0EB7C083" w14:textId="77777777" w:rsidR="00B10F4F" w:rsidRPr="00C97CAD" w:rsidRDefault="00B10F4F" w:rsidP="00B10F4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610927" w14:textId="0A199C9D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18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468</w:t>
            </w:r>
          </w:p>
        </w:tc>
      </w:tr>
      <w:tr w:rsidR="00B10F4F" w:rsidRPr="00C97CAD" w14:paraId="2BF1851F" w14:textId="77777777" w:rsidTr="00B10F4F">
        <w:tc>
          <w:tcPr>
            <w:tcW w:w="5940" w:type="dxa"/>
          </w:tcPr>
          <w:p w14:paraId="4C5D8E6C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3C2D9FE6" w14:textId="44561434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795</w:t>
            </w:r>
          </w:p>
        </w:tc>
        <w:tc>
          <w:tcPr>
            <w:tcW w:w="270" w:type="dxa"/>
            <w:vAlign w:val="bottom"/>
          </w:tcPr>
          <w:p w14:paraId="3D5C0C27" w14:textId="77777777" w:rsidR="00B10F4F" w:rsidRPr="00C97CAD" w:rsidRDefault="00B10F4F" w:rsidP="00B10F4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4B0698" w14:textId="6D938ADB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724</w:t>
            </w:r>
          </w:p>
        </w:tc>
      </w:tr>
      <w:tr w:rsidR="00B10F4F" w:rsidRPr="00C97CAD" w14:paraId="2A776A41" w14:textId="77777777" w:rsidTr="00B10F4F">
        <w:tc>
          <w:tcPr>
            <w:tcW w:w="5940" w:type="dxa"/>
          </w:tcPr>
          <w:p w14:paraId="6B8CB726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05B1230" w14:textId="77777777" w:rsidR="00B10F4F" w:rsidRPr="00C97CAD" w:rsidRDefault="00B10F4F" w:rsidP="00B10F4F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565C6" w14:textId="77777777" w:rsidR="00B10F4F" w:rsidRPr="00C97CAD" w:rsidRDefault="00B10F4F" w:rsidP="00B10F4F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AE2875" w14:textId="77777777" w:rsidR="00B10F4F" w:rsidRPr="00C97CAD" w:rsidRDefault="00B10F4F" w:rsidP="00B10F4F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F4F" w:rsidRPr="00C97CAD" w14:paraId="117C04F0" w14:textId="77777777" w:rsidTr="00B10F4F">
        <w:tc>
          <w:tcPr>
            <w:tcW w:w="5940" w:type="dxa"/>
          </w:tcPr>
          <w:p w14:paraId="4234140F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62F2521F" w14:textId="77777777" w:rsidR="00B10F4F" w:rsidRPr="00C97CAD" w:rsidRDefault="00B10F4F" w:rsidP="00B10F4F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564D4" w14:textId="77777777" w:rsidR="00B10F4F" w:rsidRPr="00C97CAD" w:rsidRDefault="00B10F4F" w:rsidP="00B10F4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39CC44" w14:textId="77777777" w:rsidR="00B10F4F" w:rsidRPr="00C97CAD" w:rsidRDefault="00B10F4F" w:rsidP="00B10F4F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0F4F" w:rsidRPr="00C97CAD" w14:paraId="17A6CC3B" w14:textId="77777777" w:rsidTr="00B10F4F">
        <w:tc>
          <w:tcPr>
            <w:tcW w:w="5940" w:type="dxa"/>
          </w:tcPr>
          <w:p w14:paraId="5DD63717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7E0C4744" w14:textId="77777777" w:rsidR="00B10F4F" w:rsidRPr="00C97CAD" w:rsidRDefault="00B10F4F" w:rsidP="00B10F4F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16FAB5" w14:textId="77777777" w:rsidR="00B10F4F" w:rsidRPr="00C97CAD" w:rsidRDefault="00B10F4F" w:rsidP="00B10F4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49CC718" w14:textId="77777777" w:rsidR="00B10F4F" w:rsidRPr="00C97CAD" w:rsidRDefault="00B10F4F" w:rsidP="00B10F4F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0F4F" w:rsidRPr="00C97CAD" w14:paraId="537043D2" w14:textId="77777777" w:rsidTr="00B10F4F">
        <w:tc>
          <w:tcPr>
            <w:tcW w:w="5940" w:type="dxa"/>
          </w:tcPr>
          <w:p w14:paraId="74F5B106" w14:textId="77777777" w:rsidR="00B10F4F" w:rsidRPr="00C97CAD" w:rsidRDefault="00B10F4F" w:rsidP="00B10F4F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440" w:type="dxa"/>
          </w:tcPr>
          <w:p w14:paraId="109518DC" w14:textId="1F800075" w:rsidR="00B10F4F" w:rsidRPr="00670167" w:rsidRDefault="006806DE" w:rsidP="0030212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670167" w:rsidRPr="006701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</w:tcPr>
          <w:p w14:paraId="42E77621" w14:textId="77777777" w:rsidR="00B10F4F" w:rsidRPr="00C97CAD" w:rsidRDefault="00B10F4F" w:rsidP="00B10F4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4ABB165" w14:textId="24AFC4CA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781</w:t>
            </w:r>
          </w:p>
        </w:tc>
      </w:tr>
      <w:tr w:rsidR="00B10F4F" w:rsidRPr="00C97CAD" w14:paraId="729C8A39" w14:textId="77777777" w:rsidTr="00B10F4F">
        <w:tc>
          <w:tcPr>
            <w:tcW w:w="5940" w:type="dxa"/>
          </w:tcPr>
          <w:p w14:paraId="14E6B904" w14:textId="77777777" w:rsidR="00B10F4F" w:rsidRPr="00C97CAD" w:rsidRDefault="00B10F4F" w:rsidP="00B10F4F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440" w:type="dxa"/>
          </w:tcPr>
          <w:p w14:paraId="72548D3E" w14:textId="1121D83E" w:rsidR="00B10F4F" w:rsidRPr="00670167" w:rsidRDefault="006806DE" w:rsidP="0030212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</w:tcPr>
          <w:p w14:paraId="30BB659B" w14:textId="77777777" w:rsidR="00B10F4F" w:rsidRPr="00C97CAD" w:rsidRDefault="00B10F4F" w:rsidP="00B10F4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035BC4F" w14:textId="6A2D1783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405</w:t>
            </w:r>
          </w:p>
        </w:tc>
      </w:tr>
      <w:tr w:rsidR="00B10F4F" w:rsidRPr="00C97CAD" w14:paraId="2428829F" w14:textId="77777777" w:rsidTr="00B10F4F">
        <w:tc>
          <w:tcPr>
            <w:tcW w:w="5940" w:type="dxa"/>
          </w:tcPr>
          <w:p w14:paraId="7A6F96BA" w14:textId="77777777" w:rsidR="00B10F4F" w:rsidRPr="00C97CAD" w:rsidRDefault="00B10F4F" w:rsidP="00B10F4F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F65EAC" w14:textId="48F56296" w:rsidR="00B10F4F" w:rsidRPr="00670167" w:rsidRDefault="006806DE" w:rsidP="0030212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79AC51F" w14:textId="77777777" w:rsidR="00B10F4F" w:rsidRPr="00C97CAD" w:rsidRDefault="00B10F4F" w:rsidP="00B10F4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8931E6" w14:textId="42521330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B10F4F" w:rsidRPr="00C97CAD" w14:paraId="649BE83D" w14:textId="77777777" w:rsidTr="00B10F4F">
        <w:tc>
          <w:tcPr>
            <w:tcW w:w="5940" w:type="dxa"/>
          </w:tcPr>
          <w:p w14:paraId="4127C642" w14:textId="77777777" w:rsidR="00B10F4F" w:rsidRPr="00C97CAD" w:rsidRDefault="00B10F4F" w:rsidP="00B10F4F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EDAA2B" w14:textId="28E9FE9D" w:rsidR="00B10F4F" w:rsidRPr="00670167" w:rsidRDefault="006806DE" w:rsidP="0030212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670167" w:rsidRPr="006701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11A60572" w14:textId="77777777" w:rsidR="00B10F4F" w:rsidRPr="00C97CAD" w:rsidRDefault="00B10F4F" w:rsidP="00B10F4F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BA761" w14:textId="2F024BC0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</w:t>
            </w:r>
            <w:r w:rsidR="00B10F4F" w:rsidRPr="00C97CAD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190</w:t>
            </w:r>
          </w:p>
        </w:tc>
      </w:tr>
      <w:tr w:rsidR="00B3612A" w:rsidRPr="00C97CAD" w14:paraId="6344C17E" w14:textId="77777777" w:rsidTr="00B10F4F">
        <w:tc>
          <w:tcPr>
            <w:tcW w:w="5940" w:type="dxa"/>
          </w:tcPr>
          <w:p w14:paraId="6DA94605" w14:textId="77777777" w:rsidR="00B3612A" w:rsidRPr="00C97CAD" w:rsidRDefault="00B3612A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F00D6E" w14:textId="77777777" w:rsidR="00B3612A" w:rsidRPr="00C97CAD" w:rsidRDefault="00B3612A" w:rsidP="00B10F4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3FDFBF" w14:textId="77777777" w:rsidR="00B3612A" w:rsidRPr="00C97CAD" w:rsidRDefault="00B3612A" w:rsidP="00B10F4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77715C" w14:textId="77777777" w:rsidR="00B3612A" w:rsidRPr="00C97CAD" w:rsidRDefault="00B3612A" w:rsidP="00B10F4F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0F4F" w:rsidRPr="00C97CAD" w14:paraId="70744F19" w14:textId="77777777" w:rsidTr="00B10F4F">
        <w:tc>
          <w:tcPr>
            <w:tcW w:w="5940" w:type="dxa"/>
          </w:tcPr>
          <w:p w14:paraId="6635A089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325C84D5" w14:textId="77777777" w:rsidR="00B10F4F" w:rsidRPr="00C97CAD" w:rsidRDefault="00B10F4F" w:rsidP="00B10F4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60A9C9" w14:textId="77777777" w:rsidR="00B10F4F" w:rsidRPr="00C97CAD" w:rsidRDefault="00B10F4F" w:rsidP="00B10F4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5E45A7" w14:textId="77777777" w:rsidR="00B10F4F" w:rsidRPr="00C97CAD" w:rsidRDefault="00B10F4F" w:rsidP="00B10F4F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0F4F" w:rsidRPr="00C97CAD" w14:paraId="5023D40D" w14:textId="77777777" w:rsidTr="00B10F4F">
        <w:tc>
          <w:tcPr>
            <w:tcW w:w="5940" w:type="dxa"/>
          </w:tcPr>
          <w:p w14:paraId="390B5836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0343E4D1" w14:textId="3EA6A339" w:rsidR="00B10F4F" w:rsidRPr="00C97CAD" w:rsidRDefault="006806DE" w:rsidP="0030212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967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26B4E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5EADC731" w14:textId="77777777" w:rsidR="00B10F4F" w:rsidRPr="00C97CAD" w:rsidRDefault="00B10F4F" w:rsidP="00B10F4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BBF9585" w14:textId="407F763A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124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330</w:t>
            </w:r>
          </w:p>
        </w:tc>
      </w:tr>
      <w:tr w:rsidR="00B10F4F" w:rsidRPr="00C97CAD" w14:paraId="7F9148AC" w14:textId="77777777" w:rsidTr="00B10F4F">
        <w:tc>
          <w:tcPr>
            <w:tcW w:w="5940" w:type="dxa"/>
          </w:tcPr>
          <w:p w14:paraId="098AE3D2" w14:textId="77777777" w:rsidR="00B10F4F" w:rsidRPr="00C97CAD" w:rsidRDefault="00B10F4F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3052B4C0" w14:textId="576C6747" w:rsidR="00B10F4F" w:rsidRPr="00C97CAD" w:rsidRDefault="006806DE" w:rsidP="0030212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269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6FECEBD6" w14:textId="77777777" w:rsidR="00B10F4F" w:rsidRPr="00C97CAD" w:rsidRDefault="00B10F4F" w:rsidP="00B10F4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F205285" w14:textId="031D734D" w:rsidR="00B10F4F" w:rsidRPr="00C97CAD" w:rsidRDefault="006806DE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246</w:t>
            </w:r>
            <w:r w:rsidR="00B10F4F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533</w:t>
            </w:r>
          </w:p>
        </w:tc>
      </w:tr>
      <w:tr w:rsidR="00B10F4F" w:rsidRPr="00C97CAD" w14:paraId="0EC315CD" w14:textId="77777777" w:rsidTr="00B10F4F">
        <w:tc>
          <w:tcPr>
            <w:tcW w:w="5940" w:type="dxa"/>
          </w:tcPr>
          <w:p w14:paraId="039DEB52" w14:textId="06E8E2D6" w:rsidR="00B10F4F" w:rsidRPr="00C97CAD" w:rsidRDefault="004F274B" w:rsidP="00B10F4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5C594D94" w14:textId="1D34D546" w:rsidR="00B10F4F" w:rsidRPr="00C97CAD" w:rsidRDefault="00B10F4F" w:rsidP="00302122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0207B8" w14:textId="77777777" w:rsidR="00B10F4F" w:rsidRPr="00C97CAD" w:rsidRDefault="00B10F4F" w:rsidP="00B10F4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DEF1FB3" w14:textId="4AA0FDC9" w:rsidR="00B10F4F" w:rsidRPr="00C97CAD" w:rsidRDefault="00B10F4F" w:rsidP="00B10F4F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274B" w:rsidRPr="00C97CAD" w14:paraId="0A519C59" w14:textId="77777777" w:rsidTr="00B10F4F">
        <w:tc>
          <w:tcPr>
            <w:tcW w:w="5940" w:type="dxa"/>
          </w:tcPr>
          <w:p w14:paraId="3F5C7055" w14:textId="69E80D52" w:rsidR="004F274B" w:rsidRPr="00C97CAD" w:rsidRDefault="004F274B" w:rsidP="004F274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584E3A94" w14:textId="3D7AAF66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  <w:vAlign w:val="bottom"/>
          </w:tcPr>
          <w:p w14:paraId="4C2A2777" w14:textId="77777777" w:rsidR="004F274B" w:rsidRPr="00C97CAD" w:rsidRDefault="004F274B" w:rsidP="004F274B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838E90F" w14:textId="28B57DA8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4F274B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422</w:t>
            </w:r>
          </w:p>
        </w:tc>
      </w:tr>
      <w:tr w:rsidR="004F274B" w:rsidRPr="00C97CAD" w14:paraId="2B2DB7F8" w14:textId="77777777" w:rsidTr="00B10F4F">
        <w:tc>
          <w:tcPr>
            <w:tcW w:w="5940" w:type="dxa"/>
          </w:tcPr>
          <w:p w14:paraId="47BE079A" w14:textId="77777777" w:rsidR="004F274B" w:rsidRPr="00C97CAD" w:rsidRDefault="004F274B" w:rsidP="004F274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60366A19" w14:textId="07EC8DDF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  <w:vAlign w:val="bottom"/>
          </w:tcPr>
          <w:p w14:paraId="2291220B" w14:textId="77777777" w:rsidR="004F274B" w:rsidRPr="00C97CAD" w:rsidRDefault="004F274B" w:rsidP="004F274B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D3B51F" w14:textId="0CC2EF4E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70</w:t>
            </w:r>
          </w:p>
        </w:tc>
      </w:tr>
      <w:tr w:rsidR="004F274B" w:rsidRPr="00C97CAD" w14:paraId="766E21FD" w14:textId="77777777" w:rsidTr="00B10F4F">
        <w:tc>
          <w:tcPr>
            <w:tcW w:w="5940" w:type="dxa"/>
          </w:tcPr>
          <w:p w14:paraId="13F76277" w14:textId="77777777" w:rsidR="004F274B" w:rsidRPr="00C97CAD" w:rsidRDefault="004F274B" w:rsidP="004F274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148919A5" w14:textId="1553EAF5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  <w:vAlign w:val="bottom"/>
          </w:tcPr>
          <w:p w14:paraId="6AA97B12" w14:textId="77777777" w:rsidR="004F274B" w:rsidRPr="00C97CAD" w:rsidRDefault="004F274B" w:rsidP="004F274B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E36139" w14:textId="5A3B78DE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99</w:t>
            </w:r>
          </w:p>
        </w:tc>
      </w:tr>
      <w:tr w:rsidR="004F274B" w:rsidRPr="00C97CAD" w14:paraId="08D4AA3A" w14:textId="77777777" w:rsidTr="00B10F4F">
        <w:tc>
          <w:tcPr>
            <w:tcW w:w="5940" w:type="dxa"/>
          </w:tcPr>
          <w:p w14:paraId="7A1AE0F7" w14:textId="77777777" w:rsidR="004F274B" w:rsidRPr="00C97CAD" w:rsidRDefault="004F274B" w:rsidP="004F274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74355FE2" w14:textId="1B0831CF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4F274B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096</w:t>
            </w:r>
          </w:p>
        </w:tc>
        <w:tc>
          <w:tcPr>
            <w:tcW w:w="270" w:type="dxa"/>
            <w:vAlign w:val="bottom"/>
          </w:tcPr>
          <w:p w14:paraId="3EAC608E" w14:textId="77777777" w:rsidR="004F274B" w:rsidRPr="00C97CAD" w:rsidRDefault="004F274B" w:rsidP="004F274B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01005F" w14:textId="0FAF260B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F274B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435</w:t>
            </w:r>
          </w:p>
        </w:tc>
      </w:tr>
      <w:tr w:rsidR="004F274B" w:rsidRPr="00C97CAD" w14:paraId="2BADEEB8" w14:textId="77777777" w:rsidTr="00B10F4F">
        <w:tc>
          <w:tcPr>
            <w:tcW w:w="5940" w:type="dxa"/>
          </w:tcPr>
          <w:p w14:paraId="619339BA" w14:textId="77777777" w:rsidR="004F274B" w:rsidRPr="00C97CAD" w:rsidRDefault="004F274B" w:rsidP="004F274B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681A796C" w14:textId="3B37E6D9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4F274B" w:rsidRPr="00C97CAD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  <w:vAlign w:val="bottom"/>
          </w:tcPr>
          <w:p w14:paraId="5AB110CE" w14:textId="77777777" w:rsidR="004F274B" w:rsidRPr="00C97CAD" w:rsidRDefault="004F274B" w:rsidP="004F274B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DE903E" w14:textId="4F41297F" w:rsidR="004F274B" w:rsidRPr="00C97CAD" w:rsidRDefault="006806DE" w:rsidP="004F274B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4F274B" w:rsidRPr="00C97CA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788</w:t>
            </w:r>
          </w:p>
        </w:tc>
      </w:tr>
    </w:tbl>
    <w:p w14:paraId="54305479" w14:textId="77777777" w:rsidR="00DD7417" w:rsidRPr="00B226F2" w:rsidRDefault="00DD7417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B2A867" w14:textId="28B26B80" w:rsidR="005D32A0" w:rsidRPr="00B226F2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226F2">
        <w:rPr>
          <w:rFonts w:ascii="Angsana New" w:hAnsi="Angsana New"/>
          <w:sz w:val="30"/>
          <w:szCs w:val="30"/>
          <w:cs/>
          <w:lang w:val="th-TH"/>
        </w:rPr>
        <w:t>ยอดคงเหลือกับ</w:t>
      </w:r>
      <w:r w:rsidRPr="00B226F2">
        <w:rPr>
          <w:rFonts w:ascii="Angsana New" w:hAnsi="Angsana New"/>
          <w:sz w:val="30"/>
          <w:szCs w:val="30"/>
          <w:cs/>
          <w:lang w:val="en-US"/>
        </w:rPr>
        <w:t>กิจการ</w:t>
      </w:r>
      <w:r w:rsidRPr="00B226F2">
        <w:rPr>
          <w:rFonts w:ascii="Angsana New" w:hAnsi="Angsana New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="00310957"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="00310957"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Pr="00B226F2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Pr="00B226F2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61F37DC3" w14:textId="77777777" w:rsidR="005D32A0" w:rsidRPr="00B226F2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72479F" w14:paraId="7E27E438" w14:textId="77777777" w:rsidTr="00944E42">
        <w:tc>
          <w:tcPr>
            <w:tcW w:w="5940" w:type="dxa"/>
          </w:tcPr>
          <w:p w14:paraId="552C95E7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150" w:type="dxa"/>
            <w:gridSpan w:val="3"/>
          </w:tcPr>
          <w:p w14:paraId="2A7FA69F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72479F" w14:paraId="1C777617" w14:textId="77777777" w:rsidTr="00944E42">
        <w:tc>
          <w:tcPr>
            <w:tcW w:w="5940" w:type="dxa"/>
          </w:tcPr>
          <w:p w14:paraId="5B6B3CF7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3C0EBD0D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72479F" w14:paraId="752138D4" w14:textId="77777777" w:rsidTr="00944E42">
        <w:tc>
          <w:tcPr>
            <w:tcW w:w="5940" w:type="dxa"/>
          </w:tcPr>
          <w:p w14:paraId="2DFA0615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BC8102B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D32A0" w:rsidRPr="0072479F" w14:paraId="2C1537BC" w14:textId="77777777" w:rsidTr="00944E42">
        <w:tc>
          <w:tcPr>
            <w:tcW w:w="5940" w:type="dxa"/>
          </w:tcPr>
          <w:p w14:paraId="4D4F19DE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EA04638" w14:textId="6DD37A12" w:rsidR="005D32A0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D32A0"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D32A0"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15B2B3C1" w14:textId="77777777" w:rsidR="005D32A0" w:rsidRPr="0072479F" w:rsidRDefault="005D32A0" w:rsidP="00944E4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3A6ABB0" w14:textId="23D93C0E" w:rsidR="005D32A0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D32A0" w:rsidRPr="00724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32A0" w:rsidRPr="0072479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D32A0" w:rsidRPr="0072479F" w14:paraId="23E4A425" w14:textId="77777777" w:rsidTr="00944E42">
        <w:tc>
          <w:tcPr>
            <w:tcW w:w="5940" w:type="dxa"/>
          </w:tcPr>
          <w:p w14:paraId="168E1CEC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4F83F9B" w14:textId="373E7A95" w:rsidR="005D32A0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22AD0E27" w14:textId="77777777" w:rsidR="005D32A0" w:rsidRPr="0072479F" w:rsidRDefault="005D32A0" w:rsidP="00944E4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404B6C6" w14:textId="34EF8877" w:rsidR="005D32A0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D32A0" w:rsidRPr="0072479F" w14:paraId="7172E775" w14:textId="77777777" w:rsidTr="00944E42">
        <w:tc>
          <w:tcPr>
            <w:tcW w:w="5940" w:type="dxa"/>
          </w:tcPr>
          <w:p w14:paraId="1579ED98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9CA502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D32A0" w:rsidRPr="0072479F" w14:paraId="2B39B79C" w14:textId="77777777" w:rsidTr="00944E42">
        <w:tc>
          <w:tcPr>
            <w:tcW w:w="5940" w:type="dxa"/>
          </w:tcPr>
          <w:p w14:paraId="60267A60" w14:textId="77777777" w:rsidR="005D32A0" w:rsidRPr="0072479F" w:rsidRDefault="005D32A0" w:rsidP="005D32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F319874" w14:textId="791898A8" w:rsidR="005D32A0" w:rsidRPr="0072479F" w:rsidRDefault="006806DE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  <w:r w:rsidR="005D32A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84" w:type="dxa"/>
          </w:tcPr>
          <w:p w14:paraId="6CB28356" w14:textId="77777777" w:rsidR="005D32A0" w:rsidRPr="0072479F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7657B59" w14:textId="1BD0FDC6" w:rsidR="005D32A0" w:rsidRPr="0072479F" w:rsidRDefault="006806DE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  <w:r w:rsidR="005D32A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</w:p>
        </w:tc>
      </w:tr>
      <w:tr w:rsidR="005D32A0" w:rsidRPr="0072479F" w14:paraId="6AD1E223" w14:textId="77777777" w:rsidTr="00944E42">
        <w:tc>
          <w:tcPr>
            <w:tcW w:w="5940" w:type="dxa"/>
          </w:tcPr>
          <w:p w14:paraId="6045B0F0" w14:textId="77777777" w:rsidR="005D32A0" w:rsidRPr="0072479F" w:rsidRDefault="005D32A0" w:rsidP="005D32A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CA1DC26" w14:textId="62EDDC1B" w:rsidR="005D32A0" w:rsidRPr="0072479F" w:rsidRDefault="006806DE" w:rsidP="005D32A0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84" w:type="dxa"/>
          </w:tcPr>
          <w:p w14:paraId="18878C67" w14:textId="77777777" w:rsidR="005D32A0" w:rsidRPr="0072479F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32202CB" w14:textId="3033E38E" w:rsidR="005D32A0" w:rsidRPr="0072479F" w:rsidRDefault="006806DE" w:rsidP="005D32A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D32A0" w:rsidRPr="0072479F" w14:paraId="25BB54D8" w14:textId="77777777" w:rsidTr="00944E42">
        <w:tc>
          <w:tcPr>
            <w:tcW w:w="5940" w:type="dxa"/>
          </w:tcPr>
          <w:p w14:paraId="10DD41FE" w14:textId="77777777" w:rsidR="005D32A0" w:rsidRPr="0072479F" w:rsidRDefault="005D32A0" w:rsidP="005D32A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3968B2" w14:textId="28ED8A48" w:rsidR="005D32A0" w:rsidRPr="0072479F" w:rsidRDefault="006806DE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  <w:r w:rsidR="005D32A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84" w:type="dxa"/>
          </w:tcPr>
          <w:p w14:paraId="1C7229B7" w14:textId="77777777" w:rsidR="005D32A0" w:rsidRPr="0072479F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2B71C08" w14:textId="44831F11" w:rsidR="005D32A0" w:rsidRPr="0072479F" w:rsidRDefault="006806DE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  <w:r w:rsidR="005D32A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5D32A0" w:rsidRPr="0072479F" w14:paraId="5A106B23" w14:textId="77777777" w:rsidTr="005D32A0">
        <w:trPr>
          <w:trHeight w:val="49"/>
        </w:trPr>
        <w:tc>
          <w:tcPr>
            <w:tcW w:w="5940" w:type="dxa"/>
          </w:tcPr>
          <w:p w14:paraId="6A9CDA39" w14:textId="77777777" w:rsidR="005D32A0" w:rsidRPr="0072479F" w:rsidRDefault="005D32A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6C9C05" w14:textId="10F5EF99" w:rsidR="005D32A0" w:rsidRPr="0072479F" w:rsidRDefault="006806DE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902</w:t>
            </w:r>
            <w:r w:rsidR="005D32A0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284" w:type="dxa"/>
            <w:shd w:val="clear" w:color="auto" w:fill="auto"/>
          </w:tcPr>
          <w:p w14:paraId="47AA2117" w14:textId="77777777" w:rsidR="005D32A0" w:rsidRPr="0072479F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64C44ED0" w14:textId="6A986DBD" w:rsidR="005D32A0" w:rsidRPr="0072479F" w:rsidRDefault="006806DE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D32A0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</w:t>
            </w:r>
            <w:r w:rsidR="005D32A0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tr w:rsidR="005D32A0" w:rsidRPr="0072479F" w14:paraId="534F8E8E" w14:textId="77777777" w:rsidTr="00B9208D">
        <w:trPr>
          <w:trHeight w:val="49"/>
        </w:trPr>
        <w:tc>
          <w:tcPr>
            <w:tcW w:w="5940" w:type="dxa"/>
          </w:tcPr>
          <w:p w14:paraId="622085C9" w14:textId="184528EF" w:rsidR="005D32A0" w:rsidRPr="0072479F" w:rsidRDefault="00EB766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B9564D" w14:textId="3D23A31E" w:rsidR="005D32A0" w:rsidRPr="0072479F" w:rsidRDefault="005D32A0" w:rsidP="00CE3328">
            <w:pPr>
              <w:tabs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307921" w14:textId="77777777" w:rsidR="005D32A0" w:rsidRPr="0072479F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FA3A075" w14:textId="00EA4A3D" w:rsidR="005D32A0" w:rsidRPr="0072479F" w:rsidRDefault="005D32A0" w:rsidP="00CE3328">
            <w:pPr>
              <w:tabs>
                <w:tab w:val="decimal" w:pos="7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D32A0" w:rsidRPr="0072479F" w14:paraId="67F9C3BE" w14:textId="77777777" w:rsidTr="00B9208D">
        <w:trPr>
          <w:trHeight w:val="49"/>
        </w:trPr>
        <w:tc>
          <w:tcPr>
            <w:tcW w:w="5940" w:type="dxa"/>
          </w:tcPr>
          <w:p w14:paraId="1EB2B890" w14:textId="7AAEB508" w:rsidR="005D32A0" w:rsidRPr="0072479F" w:rsidRDefault="005D32A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F3AD6" w14:textId="08B0034A" w:rsidR="005D32A0" w:rsidRPr="0072479F" w:rsidRDefault="006806DE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902</w:t>
            </w:r>
            <w:r w:rsidR="005D32A0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284" w:type="dxa"/>
            <w:shd w:val="clear" w:color="auto" w:fill="auto"/>
          </w:tcPr>
          <w:p w14:paraId="65610B5E" w14:textId="77777777" w:rsidR="005D32A0" w:rsidRPr="0072479F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DF701" w14:textId="2849D18C" w:rsidR="005D32A0" w:rsidRPr="0072479F" w:rsidRDefault="006806DE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D32A0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</w:t>
            </w:r>
            <w:r w:rsidR="005D32A0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tr w:rsidR="00B9208D" w:rsidRPr="0072479F" w14:paraId="2DC3F4BB" w14:textId="77777777" w:rsidTr="00B9208D">
        <w:trPr>
          <w:trHeight w:val="49"/>
        </w:trPr>
        <w:tc>
          <w:tcPr>
            <w:tcW w:w="5940" w:type="dxa"/>
          </w:tcPr>
          <w:p w14:paraId="6D05FDD1" w14:textId="77777777" w:rsidR="00B9208D" w:rsidRPr="0072479F" w:rsidRDefault="00B9208D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9E73AFB" w14:textId="77777777" w:rsidR="00B9208D" w:rsidRPr="0072479F" w:rsidRDefault="00B9208D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6CE72FE" w14:textId="77777777" w:rsidR="00B9208D" w:rsidRPr="0072479F" w:rsidRDefault="00B9208D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491E62E0" w14:textId="77777777" w:rsidR="00B9208D" w:rsidRPr="0072479F" w:rsidRDefault="00B9208D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208D" w:rsidRPr="0072479F" w14:paraId="157EF331" w14:textId="77777777" w:rsidTr="00B9208D">
        <w:trPr>
          <w:trHeight w:val="49"/>
        </w:trPr>
        <w:tc>
          <w:tcPr>
            <w:tcW w:w="5940" w:type="dxa"/>
          </w:tcPr>
          <w:p w14:paraId="4A413AAD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374E8F2" w14:textId="2D57D60A" w:rsidR="00B9208D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77196D8B" w14:textId="77777777" w:rsidR="00B9208D" w:rsidRPr="0072479F" w:rsidRDefault="00B9208D" w:rsidP="00B9208D">
            <w:pPr>
              <w:tabs>
                <w:tab w:val="decimal" w:pos="1354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58C6156" w14:textId="38410422" w:rsidR="00B9208D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22A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302122" w:rsidRPr="0072479F" w14:paraId="4E0D55C2" w14:textId="77777777" w:rsidTr="006D66B2">
        <w:trPr>
          <w:trHeight w:val="49"/>
        </w:trPr>
        <w:tc>
          <w:tcPr>
            <w:tcW w:w="5940" w:type="dxa"/>
          </w:tcPr>
          <w:p w14:paraId="6F1CA217" w14:textId="77777777" w:rsidR="00302122" w:rsidRPr="0072479F" w:rsidRDefault="00302122" w:rsidP="00B920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E284CC" w14:textId="469C123F" w:rsidR="00302122" w:rsidRPr="0072479F" w:rsidRDefault="00302122" w:rsidP="003021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9208D" w:rsidRPr="0072479F" w14:paraId="7A29AD81" w14:textId="77777777" w:rsidTr="00B9208D">
        <w:trPr>
          <w:trHeight w:val="49"/>
        </w:trPr>
        <w:tc>
          <w:tcPr>
            <w:tcW w:w="5940" w:type="dxa"/>
          </w:tcPr>
          <w:p w14:paraId="51907D1A" w14:textId="5E44BFE0" w:rsidR="00B9208D" w:rsidRPr="0072479F" w:rsidRDefault="00B9208D" w:rsidP="00B920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ขาดทุนจากการด้อยค่าสำหรับ</w:t>
            </w:r>
          </w:p>
        </w:tc>
        <w:tc>
          <w:tcPr>
            <w:tcW w:w="1440" w:type="dxa"/>
            <w:shd w:val="clear" w:color="auto" w:fill="auto"/>
          </w:tcPr>
          <w:p w14:paraId="2F1C401D" w14:textId="77777777" w:rsidR="00B9208D" w:rsidRPr="0072479F" w:rsidRDefault="00B9208D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9D46110" w14:textId="77777777" w:rsidR="00B9208D" w:rsidRPr="0072479F" w:rsidRDefault="00B9208D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39C9C6D" w14:textId="77777777" w:rsidR="00B9208D" w:rsidRPr="0072479F" w:rsidRDefault="00B9208D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208D" w:rsidRPr="0072479F" w14:paraId="6FD081BF" w14:textId="77777777" w:rsidTr="00B9208D">
        <w:trPr>
          <w:trHeight w:val="49"/>
        </w:trPr>
        <w:tc>
          <w:tcPr>
            <w:tcW w:w="5940" w:type="dxa"/>
          </w:tcPr>
          <w:p w14:paraId="2BF218A3" w14:textId="3F0770DF" w:rsidR="00B9208D" w:rsidRPr="0072479F" w:rsidRDefault="00B9208D" w:rsidP="00B920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1A7F8EA" w14:textId="7A0BB180" w:rsidR="00B9208D" w:rsidRPr="00CE3328" w:rsidRDefault="00B9208D" w:rsidP="00CE3328">
            <w:pPr>
              <w:tabs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3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04D85D" w14:textId="77777777" w:rsidR="00B9208D" w:rsidRPr="00CE3328" w:rsidRDefault="00B9208D" w:rsidP="00B9208D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68ED39D5" w14:textId="3D6B496D" w:rsidR="00B9208D" w:rsidRPr="00CE3328" w:rsidRDefault="00B9208D" w:rsidP="00CE3328">
            <w:pPr>
              <w:tabs>
                <w:tab w:val="decimal" w:pos="7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E3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F25C61F" w14:textId="3FA702B0" w:rsidR="00B226F2" w:rsidRDefault="00B226F2" w:rsidP="00B226F2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72479F" w14:paraId="2C263ACF" w14:textId="77777777" w:rsidTr="00944E42">
        <w:tc>
          <w:tcPr>
            <w:tcW w:w="5940" w:type="dxa"/>
          </w:tcPr>
          <w:p w14:paraId="73D73CD1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ลูกหนี้อื่น</w:t>
            </w:r>
          </w:p>
        </w:tc>
        <w:tc>
          <w:tcPr>
            <w:tcW w:w="3150" w:type="dxa"/>
            <w:gridSpan w:val="3"/>
          </w:tcPr>
          <w:p w14:paraId="2345143D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72479F" w14:paraId="3FDE7223" w14:textId="77777777" w:rsidTr="00944E42">
        <w:tc>
          <w:tcPr>
            <w:tcW w:w="5940" w:type="dxa"/>
          </w:tcPr>
          <w:p w14:paraId="51AAD816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230A95F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72479F" w14:paraId="33676B6B" w14:textId="77777777" w:rsidTr="00944E42">
        <w:tc>
          <w:tcPr>
            <w:tcW w:w="5940" w:type="dxa"/>
          </w:tcPr>
          <w:p w14:paraId="53CD6D46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AE5F7FD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9208D" w:rsidRPr="0072479F" w14:paraId="74088A32" w14:textId="77777777" w:rsidTr="00944E42">
        <w:tc>
          <w:tcPr>
            <w:tcW w:w="5940" w:type="dxa"/>
          </w:tcPr>
          <w:p w14:paraId="1DC9C5A6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0B02740" w14:textId="614AFB82" w:rsidR="00B9208D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9208D"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9208D"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60DEBA0F" w14:textId="77777777" w:rsidR="00B9208D" w:rsidRPr="0072479F" w:rsidRDefault="00B9208D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B94BC4C" w14:textId="4746CA17" w:rsidR="00B9208D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9208D" w:rsidRPr="00724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208D" w:rsidRPr="0072479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B9208D" w:rsidRPr="0072479F" w14:paraId="64B1DEE4" w14:textId="77777777" w:rsidTr="00944E42">
        <w:tc>
          <w:tcPr>
            <w:tcW w:w="5940" w:type="dxa"/>
          </w:tcPr>
          <w:p w14:paraId="2190BECA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8F419D5" w14:textId="640BFE91" w:rsidR="00B9208D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578FE109" w14:textId="77777777" w:rsidR="00B9208D" w:rsidRPr="0072479F" w:rsidRDefault="00B9208D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5B8FC3F" w14:textId="030046F9" w:rsidR="00B9208D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D32A0" w:rsidRPr="0072479F" w14:paraId="5833E355" w14:textId="77777777" w:rsidTr="00944E42">
        <w:tc>
          <w:tcPr>
            <w:tcW w:w="5940" w:type="dxa"/>
          </w:tcPr>
          <w:p w14:paraId="16C0C126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BE8CFE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9208D" w:rsidRPr="0072479F" w14:paraId="61E86EBB" w14:textId="77777777" w:rsidTr="00944E42">
        <w:tc>
          <w:tcPr>
            <w:tcW w:w="5940" w:type="dxa"/>
          </w:tcPr>
          <w:p w14:paraId="59A525D8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2FA9B3E0" w14:textId="7A5CDE0D" w:rsidR="00B9208D" w:rsidRPr="0072479F" w:rsidRDefault="001C262B" w:rsidP="001C262B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84" w:type="dxa"/>
          </w:tcPr>
          <w:p w14:paraId="1C665B23" w14:textId="77777777" w:rsidR="00B9208D" w:rsidRPr="0072479F" w:rsidRDefault="00B9208D" w:rsidP="00B9208D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1DC3217D" w14:textId="5C64C59E" w:rsidR="00B9208D" w:rsidRPr="0072479F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208D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</w:tr>
      <w:tr w:rsidR="00B9208D" w:rsidRPr="0072479F" w14:paraId="673A789A" w14:textId="77777777" w:rsidTr="00944E42">
        <w:tc>
          <w:tcPr>
            <w:tcW w:w="5940" w:type="dxa"/>
          </w:tcPr>
          <w:p w14:paraId="2CECF039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8C890F4" w14:textId="7BFEF9C6" w:rsidR="00B9208D" w:rsidRPr="0072479F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208D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84" w:type="dxa"/>
          </w:tcPr>
          <w:p w14:paraId="616D96BD" w14:textId="77777777" w:rsidR="00B9208D" w:rsidRPr="0072479F" w:rsidRDefault="00B9208D" w:rsidP="00B9208D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43CB00B" w14:textId="073AFA9B" w:rsidR="00B9208D" w:rsidRPr="0072479F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208D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B9208D" w:rsidRPr="0072479F" w14:paraId="48C73A2D" w14:textId="77777777" w:rsidTr="00944E42">
        <w:tc>
          <w:tcPr>
            <w:tcW w:w="5940" w:type="dxa"/>
          </w:tcPr>
          <w:p w14:paraId="49318748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FBF1C" w14:textId="1F921AEB" w:rsidR="00B9208D" w:rsidRPr="0072479F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  <w:tc>
          <w:tcPr>
            <w:tcW w:w="284" w:type="dxa"/>
          </w:tcPr>
          <w:p w14:paraId="38F34281" w14:textId="77777777" w:rsidR="00B9208D" w:rsidRPr="0072479F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74B2494" w14:textId="3264E77B" w:rsidR="00B9208D" w:rsidRPr="0072479F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208D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B9208D" w:rsidRPr="0072479F" w14:paraId="774AF953" w14:textId="77777777" w:rsidTr="00B9208D">
        <w:trPr>
          <w:trHeight w:val="49"/>
        </w:trPr>
        <w:tc>
          <w:tcPr>
            <w:tcW w:w="5940" w:type="dxa"/>
          </w:tcPr>
          <w:p w14:paraId="1E0FA638" w14:textId="580F0F9E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686BF6" w14:textId="42E83DFB" w:rsidR="00B9208D" w:rsidRPr="0072479F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9208D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C2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84" w:type="dxa"/>
            <w:shd w:val="clear" w:color="auto" w:fill="auto"/>
          </w:tcPr>
          <w:p w14:paraId="1602B05C" w14:textId="77777777" w:rsidR="00B9208D" w:rsidRPr="0072479F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03473CC" w14:textId="02881224" w:rsidR="00B9208D" w:rsidRPr="0072479F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9208D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B9208D" w:rsidRPr="0072479F" w14:paraId="3FC6F7F6" w14:textId="77777777" w:rsidTr="00B9208D">
        <w:trPr>
          <w:trHeight w:val="49"/>
        </w:trPr>
        <w:tc>
          <w:tcPr>
            <w:tcW w:w="5940" w:type="dxa"/>
          </w:tcPr>
          <w:p w14:paraId="1CC42A34" w14:textId="77777777" w:rsidR="00B9208D" w:rsidRPr="0072479F" w:rsidRDefault="00B9208D" w:rsidP="00944E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3BE58" w14:textId="77777777" w:rsidR="00B9208D" w:rsidRPr="0072479F" w:rsidRDefault="00B9208D" w:rsidP="00B9208D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FA0B50" w14:textId="77777777" w:rsidR="00B9208D" w:rsidRPr="0072479F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590D1A2" w14:textId="77777777" w:rsidR="00B9208D" w:rsidRPr="0072479F" w:rsidRDefault="00B9208D" w:rsidP="00B9208D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208D" w:rsidRPr="0072479F" w14:paraId="5227D313" w14:textId="77777777" w:rsidTr="00B9208D">
        <w:trPr>
          <w:trHeight w:val="49"/>
        </w:trPr>
        <w:tc>
          <w:tcPr>
            <w:tcW w:w="5940" w:type="dxa"/>
          </w:tcPr>
          <w:p w14:paraId="4F23767A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5058E" w14:textId="449D1CC7" w:rsidR="00B9208D" w:rsidRPr="0072479F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9208D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C26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84" w:type="dxa"/>
            <w:shd w:val="clear" w:color="auto" w:fill="auto"/>
          </w:tcPr>
          <w:p w14:paraId="7032ED41" w14:textId="77777777" w:rsidR="00B9208D" w:rsidRPr="0072479F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BA31" w14:textId="002E55B9" w:rsidR="00B9208D" w:rsidRPr="0072479F" w:rsidRDefault="006806DE" w:rsidP="00B9208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9208D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B9208D" w:rsidRPr="0072479F" w14:paraId="063B31EF" w14:textId="77777777" w:rsidTr="00B9208D">
        <w:trPr>
          <w:trHeight w:val="49"/>
        </w:trPr>
        <w:tc>
          <w:tcPr>
            <w:tcW w:w="5940" w:type="dxa"/>
          </w:tcPr>
          <w:p w14:paraId="5CD961AF" w14:textId="77777777" w:rsidR="00B9208D" w:rsidRPr="0072479F" w:rsidRDefault="00B9208D" w:rsidP="00944E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8551FD" w14:textId="77777777" w:rsidR="00B9208D" w:rsidRPr="0072479F" w:rsidRDefault="00B9208D" w:rsidP="00944E4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7A72178" w14:textId="77777777" w:rsidR="00B9208D" w:rsidRPr="0072479F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1BBA1CE" w14:textId="77777777" w:rsidR="00B9208D" w:rsidRPr="0072479F" w:rsidRDefault="00B9208D" w:rsidP="00944E42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208D" w:rsidRPr="0072479F" w14:paraId="6234A0EA" w14:textId="77777777" w:rsidTr="00B9208D">
        <w:trPr>
          <w:trHeight w:val="49"/>
        </w:trPr>
        <w:tc>
          <w:tcPr>
            <w:tcW w:w="5940" w:type="dxa"/>
          </w:tcPr>
          <w:p w14:paraId="27F745FD" w14:textId="77777777" w:rsidR="00B9208D" w:rsidRPr="0072479F" w:rsidRDefault="00B9208D" w:rsidP="00944E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44BC2C" w14:textId="3ADDDCD2" w:rsidR="00B9208D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BF3C5D7" w14:textId="77777777" w:rsidR="00B9208D" w:rsidRPr="0072479F" w:rsidRDefault="00B9208D" w:rsidP="00B9208D">
            <w:pPr>
              <w:tabs>
                <w:tab w:val="decimal" w:pos="954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1F9AB7E" w14:textId="3D8305A4" w:rsidR="00B9208D" w:rsidRPr="0072479F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22A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302122" w:rsidRPr="0072479F" w14:paraId="1C1E3AC3" w14:textId="77777777" w:rsidTr="006D66B2">
        <w:trPr>
          <w:trHeight w:val="49"/>
        </w:trPr>
        <w:tc>
          <w:tcPr>
            <w:tcW w:w="5940" w:type="dxa"/>
          </w:tcPr>
          <w:p w14:paraId="369C84B9" w14:textId="77777777" w:rsidR="00302122" w:rsidRPr="0072479F" w:rsidRDefault="00302122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E277E20" w14:textId="2E92110B" w:rsidR="00302122" w:rsidRPr="0072479F" w:rsidRDefault="00302122" w:rsidP="003021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9208D" w:rsidRPr="0072479F" w14:paraId="3D7D7483" w14:textId="77777777" w:rsidTr="00B9208D">
        <w:trPr>
          <w:trHeight w:val="49"/>
        </w:trPr>
        <w:tc>
          <w:tcPr>
            <w:tcW w:w="5940" w:type="dxa"/>
          </w:tcPr>
          <w:p w14:paraId="180E2E4B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ขาดทุนจากการด้อยค่าสำหรับ</w:t>
            </w:r>
          </w:p>
        </w:tc>
        <w:tc>
          <w:tcPr>
            <w:tcW w:w="1440" w:type="dxa"/>
            <w:shd w:val="clear" w:color="auto" w:fill="auto"/>
          </w:tcPr>
          <w:p w14:paraId="7312B255" w14:textId="77777777" w:rsidR="00B9208D" w:rsidRPr="0072479F" w:rsidRDefault="00B9208D" w:rsidP="00944E4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F5064D6" w14:textId="77777777" w:rsidR="00B9208D" w:rsidRPr="0072479F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3A392642" w14:textId="77777777" w:rsidR="00B9208D" w:rsidRPr="0072479F" w:rsidRDefault="00B9208D" w:rsidP="00944E42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9208D" w:rsidRPr="0072479F" w14:paraId="22169998" w14:textId="77777777" w:rsidTr="00B9208D">
        <w:trPr>
          <w:trHeight w:val="49"/>
        </w:trPr>
        <w:tc>
          <w:tcPr>
            <w:tcW w:w="5940" w:type="dxa"/>
          </w:tcPr>
          <w:p w14:paraId="10EBAAD2" w14:textId="49D9B8F3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C04FCFA" w14:textId="0F96AB35" w:rsidR="00B9208D" w:rsidRPr="0072479F" w:rsidRDefault="00B9208D" w:rsidP="00DF3CB5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69CFA0" w14:textId="77777777" w:rsidR="00B9208D" w:rsidRPr="0072479F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444EE792" w14:textId="0F4C9CF7" w:rsidR="00B9208D" w:rsidRPr="0072479F" w:rsidRDefault="00B9208D" w:rsidP="00CD7135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24BE968" w14:textId="7A54AA69" w:rsidR="005D32A0" w:rsidRPr="0072479F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72479F" w14:paraId="20078E3A" w14:textId="77777777" w:rsidTr="00944E42">
        <w:tc>
          <w:tcPr>
            <w:tcW w:w="5940" w:type="dxa"/>
          </w:tcPr>
          <w:p w14:paraId="0545ED36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เงินปันผลค้างรับ</w:t>
            </w:r>
          </w:p>
        </w:tc>
        <w:tc>
          <w:tcPr>
            <w:tcW w:w="3150" w:type="dxa"/>
            <w:gridSpan w:val="3"/>
          </w:tcPr>
          <w:p w14:paraId="66A9ED75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72479F" w14:paraId="5756576A" w14:textId="77777777" w:rsidTr="00944E42">
        <w:tc>
          <w:tcPr>
            <w:tcW w:w="5940" w:type="dxa"/>
          </w:tcPr>
          <w:p w14:paraId="5CE8100D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DBC996A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72479F" w14:paraId="3DEABAC3" w14:textId="77777777" w:rsidTr="00944E42">
        <w:tc>
          <w:tcPr>
            <w:tcW w:w="5940" w:type="dxa"/>
          </w:tcPr>
          <w:p w14:paraId="26646A88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557A1E5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9208D" w:rsidRPr="0072479F" w14:paraId="4A2BF9C5" w14:textId="77777777" w:rsidTr="00944E42">
        <w:tc>
          <w:tcPr>
            <w:tcW w:w="5940" w:type="dxa"/>
          </w:tcPr>
          <w:p w14:paraId="4BBFDDE9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AB11175" w14:textId="4DE99049" w:rsidR="00B9208D" w:rsidRPr="0072479F" w:rsidRDefault="006806DE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9208D"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9208D"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15F778DE" w14:textId="77777777" w:rsidR="00B9208D" w:rsidRPr="0072479F" w:rsidRDefault="00B9208D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1E49B70" w14:textId="052DFB74" w:rsidR="00B9208D" w:rsidRPr="0072479F" w:rsidRDefault="006806DE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9208D" w:rsidRPr="00724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208D" w:rsidRPr="0072479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B9208D" w:rsidRPr="0072479F" w14:paraId="7AED9263" w14:textId="77777777" w:rsidTr="00944E42">
        <w:tc>
          <w:tcPr>
            <w:tcW w:w="5940" w:type="dxa"/>
          </w:tcPr>
          <w:p w14:paraId="710BAC52" w14:textId="77777777" w:rsidR="00B9208D" w:rsidRPr="0072479F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DEABB0" w14:textId="15B9B0BC" w:rsidR="00B9208D" w:rsidRPr="0072479F" w:rsidRDefault="006806DE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646D8056" w14:textId="77777777" w:rsidR="00B9208D" w:rsidRPr="0072479F" w:rsidRDefault="00B9208D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7E157AE" w14:textId="0045EBB1" w:rsidR="00B9208D" w:rsidRPr="0072479F" w:rsidRDefault="006806DE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D32A0" w:rsidRPr="0072479F" w14:paraId="54F547D6" w14:textId="77777777" w:rsidTr="00944E42">
        <w:tc>
          <w:tcPr>
            <w:tcW w:w="5940" w:type="dxa"/>
          </w:tcPr>
          <w:p w14:paraId="0715DA8D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C6E0CFD" w14:textId="77777777" w:rsidR="005D32A0" w:rsidRPr="0072479F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D32A0" w:rsidRPr="0072479F" w14:paraId="3712DB70" w14:textId="77777777" w:rsidTr="00944E42">
        <w:tc>
          <w:tcPr>
            <w:tcW w:w="5940" w:type="dxa"/>
          </w:tcPr>
          <w:p w14:paraId="60D1B561" w14:textId="77777777" w:rsidR="005D32A0" w:rsidRPr="0072479F" w:rsidRDefault="005D32A0" w:rsidP="00944E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82845DE" w14:textId="0985E608" w:rsidR="005D32A0" w:rsidRPr="0072479F" w:rsidRDefault="00B9208D" w:rsidP="00CD7135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C0D4A9C" w14:textId="77777777" w:rsidR="005D32A0" w:rsidRPr="0072479F" w:rsidRDefault="005D32A0" w:rsidP="00944E42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54F43144" w14:textId="73782E6C" w:rsidR="005D32A0" w:rsidRPr="0072479F" w:rsidRDefault="006806DE" w:rsidP="00B9208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  <w:r w:rsidR="00B9208D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</w:tr>
    </w:tbl>
    <w:p w14:paraId="69793A71" w14:textId="2173AB92" w:rsidR="005D32A0" w:rsidRPr="0072479F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A323441" w14:textId="77777777" w:rsidR="00EB7660" w:rsidRPr="0072479F" w:rsidRDefault="00EB7660" w:rsidP="00EB766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br w:type="page"/>
      </w:r>
    </w:p>
    <w:p w14:paraId="4333E159" w14:textId="74BAE22C" w:rsidR="00EB7660" w:rsidRPr="0072479F" w:rsidRDefault="00EB7660" w:rsidP="00EB766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Pr="0072479F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มีดังนี้</w:t>
      </w:r>
    </w:p>
    <w:p w14:paraId="45BF8070" w14:textId="77777777" w:rsidR="00EB7660" w:rsidRPr="0072479F" w:rsidRDefault="00EB7660" w:rsidP="00EB766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7"/>
        <w:gridCol w:w="990"/>
        <w:gridCol w:w="234"/>
        <w:gridCol w:w="1026"/>
        <w:gridCol w:w="236"/>
        <w:gridCol w:w="1024"/>
        <w:gridCol w:w="235"/>
        <w:gridCol w:w="938"/>
        <w:gridCol w:w="235"/>
        <w:gridCol w:w="935"/>
        <w:gridCol w:w="235"/>
        <w:gridCol w:w="1025"/>
      </w:tblGrid>
      <w:tr w:rsidR="00EB7660" w:rsidRPr="0072479F" w14:paraId="0680E4D4" w14:textId="77777777" w:rsidTr="00944E42">
        <w:trPr>
          <w:tblHeader/>
        </w:trPr>
        <w:tc>
          <w:tcPr>
            <w:tcW w:w="2067" w:type="dxa"/>
            <w:shd w:val="clear" w:color="auto" w:fill="auto"/>
            <w:vAlign w:val="bottom"/>
          </w:tcPr>
          <w:p w14:paraId="0A5A9182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F8CE78A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B85A0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7" w:type="dxa"/>
            <w:gridSpan w:val="7"/>
            <w:shd w:val="clear" w:color="auto" w:fill="auto"/>
            <w:vAlign w:val="bottom"/>
          </w:tcPr>
          <w:p w14:paraId="48624BED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E07A639" w14:textId="77777777" w:rsidR="00EB7660" w:rsidRPr="0072479F" w:rsidRDefault="00EB7660" w:rsidP="00944E42">
            <w:pPr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B7660" w:rsidRPr="0072479F" w14:paraId="69BDECFE" w14:textId="77777777" w:rsidTr="00944E42">
        <w:trPr>
          <w:tblHeader/>
        </w:trPr>
        <w:tc>
          <w:tcPr>
            <w:tcW w:w="2067" w:type="dxa"/>
            <w:shd w:val="clear" w:color="auto" w:fill="auto"/>
            <w:vAlign w:val="bottom"/>
          </w:tcPr>
          <w:p w14:paraId="19D73FE8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B652B" w14:textId="1A68B46F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72479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D25242C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4E98812" w14:textId="26200CE9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5FD72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A8CF43" w14:textId="1DAE3132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72479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32416CF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A8BB208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C39A489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A6A257D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52D00DA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A86A03D" w14:textId="6BA95D98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72479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EB7660" w:rsidRPr="0072479F" w14:paraId="1598B763" w14:textId="77777777" w:rsidTr="00944E42">
        <w:trPr>
          <w:trHeight w:val="432"/>
          <w:tblHeader/>
        </w:trPr>
        <w:tc>
          <w:tcPr>
            <w:tcW w:w="2067" w:type="dxa"/>
            <w:shd w:val="clear" w:color="auto" w:fill="auto"/>
            <w:vAlign w:val="bottom"/>
          </w:tcPr>
          <w:p w14:paraId="3639CC40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D9661" w14:textId="1493D4FA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B5EECFE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3B69960" w14:textId="68EEAB14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6CE31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EC1113C" w14:textId="780D8592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BEDFB2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89892A6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03E9BD5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ED16B0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8C55C0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8C26B3C" w14:textId="1BABB512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EB7660" w:rsidRPr="0072479F" w14:paraId="5BA55AF8" w14:textId="77777777" w:rsidTr="00944E42">
        <w:trPr>
          <w:trHeight w:val="432"/>
          <w:tblHeader/>
        </w:trPr>
        <w:tc>
          <w:tcPr>
            <w:tcW w:w="2067" w:type="dxa"/>
          </w:tcPr>
          <w:p w14:paraId="1EC01B99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AEF6CC3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2C46CF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27" w:type="dxa"/>
            <w:gridSpan w:val="7"/>
            <w:vAlign w:val="bottom"/>
          </w:tcPr>
          <w:p w14:paraId="63A56876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660" w:rsidRPr="0072479F" w14:paraId="52CC2AB9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719FCFB5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1AF03703" w14:textId="38A5F22A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EB7660" w:rsidRPr="0072479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 w:rsidR="00EB7660" w:rsidRPr="0072479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B7660" w:rsidRPr="0072479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4" w:type="dxa"/>
            <w:vAlign w:val="bottom"/>
          </w:tcPr>
          <w:p w14:paraId="0C7B2311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AFD06C2" w14:textId="51FCC056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EB7660" w:rsidRPr="00FC1E6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EB7660" w:rsidRPr="00FC1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F3CB5" w:rsidRPr="00FC1E6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B7660" w:rsidRPr="00FC1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6DAD" w:rsidRPr="00FC1E6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</w:tcPr>
          <w:p w14:paraId="07F93A8A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7F476F8F" w14:textId="2B976FC3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83</w:t>
            </w:r>
            <w:r w:rsidR="00EB7660" w:rsidRPr="007247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235" w:type="dxa"/>
            <w:vAlign w:val="bottom"/>
          </w:tcPr>
          <w:p w14:paraId="728FC053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0FD22844" w14:textId="0EF7A144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5" w:right="-120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EB7660" w:rsidRPr="007247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35" w:type="dxa"/>
            <w:vAlign w:val="bottom"/>
          </w:tcPr>
          <w:p w14:paraId="0C5F72C7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C2E701" w14:textId="0C1655E6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  <w:r w:rsidRPr="007247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052</w:t>
            </w:r>
            <w:r w:rsidRPr="0072479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0424D960" w14:textId="77777777" w:rsidR="00EB7660" w:rsidRPr="0072479F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4B3DA58" w14:textId="63B67FBA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="00EB7660" w:rsidRPr="007247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948</w:t>
            </w:r>
          </w:p>
        </w:tc>
      </w:tr>
      <w:tr w:rsidR="00EB7660" w:rsidRPr="0072479F" w14:paraId="1684966E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7D8FE35B" w14:textId="77777777" w:rsidR="00EB7660" w:rsidRPr="0072479F" w:rsidRDefault="00EB7660" w:rsidP="00944E42">
            <w:pPr>
              <w:spacing w:line="240" w:lineRule="auto"/>
              <w:ind w:left="-15" w:right="-10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14120655" w14:textId="77777777" w:rsidR="00EB7660" w:rsidRPr="0072479F" w:rsidRDefault="00EB7660" w:rsidP="00944E42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89B07E" w14:textId="77777777" w:rsidR="00EB7660" w:rsidRPr="0072479F" w:rsidRDefault="00EB7660" w:rsidP="00944E4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7447B6F" w14:textId="77777777" w:rsidR="00EB7660" w:rsidRPr="0072479F" w:rsidRDefault="00EB7660" w:rsidP="00944E42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02ADE" w14:textId="77777777" w:rsidR="00EB7660" w:rsidRPr="0072479F" w:rsidRDefault="00EB7660" w:rsidP="00944E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B93C73" w14:textId="77777777" w:rsidR="00EB7660" w:rsidRPr="0072479F" w:rsidRDefault="00EB7660" w:rsidP="00944E42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650CB49" w14:textId="77777777" w:rsidR="00EB7660" w:rsidRPr="0072479F" w:rsidRDefault="00EB7660" w:rsidP="00944E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493A29C" w14:textId="77777777" w:rsidR="00EB7660" w:rsidRPr="0072479F" w:rsidRDefault="00EB7660" w:rsidP="00944E42">
            <w:pPr>
              <w:tabs>
                <w:tab w:val="decimal" w:pos="721"/>
              </w:tabs>
              <w:spacing w:line="240" w:lineRule="auto"/>
              <w:ind w:left="-7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ED21482" w14:textId="77777777" w:rsidR="00EB7660" w:rsidRPr="0072479F" w:rsidRDefault="00EB7660" w:rsidP="00944E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C69B744" w14:textId="77777777" w:rsidR="00EB7660" w:rsidRPr="0072479F" w:rsidRDefault="00EB7660" w:rsidP="00944E42">
            <w:pPr>
              <w:tabs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4EA85EE1" w14:textId="77777777" w:rsidR="00EB7660" w:rsidRPr="0072479F" w:rsidRDefault="00EB7660" w:rsidP="00944E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C4CB9E7" w14:textId="77777777" w:rsidR="00EB7660" w:rsidRPr="0072479F" w:rsidRDefault="00EB7660" w:rsidP="00944E42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7660" w:rsidRPr="0072479F" w14:paraId="41D9FD4B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778BC6AF" w14:textId="77777777" w:rsidR="00EB7660" w:rsidRPr="0072479F" w:rsidRDefault="00EB7660" w:rsidP="00944E42">
            <w:pPr>
              <w:spacing w:line="240" w:lineRule="auto"/>
              <w:ind w:left="-15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85227C7" w14:textId="77777777" w:rsidR="00EB7660" w:rsidRPr="0072479F" w:rsidRDefault="00EB7660" w:rsidP="00944E42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CCCF0B" w14:textId="77777777" w:rsidR="00EB7660" w:rsidRPr="0072479F" w:rsidRDefault="00EB7660" w:rsidP="00944E4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62F92FD" w14:textId="77777777" w:rsidR="00EB7660" w:rsidRPr="0072479F" w:rsidRDefault="00EB7660" w:rsidP="00944E42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6E460" w14:textId="77777777" w:rsidR="00EB7660" w:rsidRPr="0072479F" w:rsidRDefault="00EB7660" w:rsidP="00944E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295E" w14:textId="4F754B42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</w:t>
            </w:r>
            <w:r w:rsidR="00EB7660" w:rsidRPr="00724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35" w:type="dxa"/>
            <w:vAlign w:val="bottom"/>
          </w:tcPr>
          <w:p w14:paraId="3D83C39B" w14:textId="77777777" w:rsidR="00EB7660" w:rsidRPr="0072479F" w:rsidRDefault="00EB7660" w:rsidP="00944E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02F3DD97" w14:textId="77777777" w:rsidR="00EB7660" w:rsidRPr="0072479F" w:rsidRDefault="00EB7660" w:rsidP="00944E42">
            <w:pPr>
              <w:tabs>
                <w:tab w:val="decimal" w:pos="721"/>
              </w:tabs>
              <w:spacing w:line="240" w:lineRule="auto"/>
              <w:ind w:left="-7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08899E2" w14:textId="77777777" w:rsidR="00EB7660" w:rsidRPr="0072479F" w:rsidRDefault="00EB7660" w:rsidP="00944E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3845D80" w14:textId="77777777" w:rsidR="00EB7660" w:rsidRPr="0072479F" w:rsidRDefault="00EB7660" w:rsidP="00944E42">
            <w:pPr>
              <w:tabs>
                <w:tab w:val="decimal" w:pos="64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803E5A5" w14:textId="77777777" w:rsidR="00EB7660" w:rsidRPr="0072479F" w:rsidRDefault="00EB7660" w:rsidP="00944E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DC562" w14:textId="44CB1A63" w:rsidR="00EB7660" w:rsidRPr="0072479F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</w:t>
            </w:r>
            <w:r w:rsidR="00EB7660" w:rsidRPr="007247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948</w:t>
            </w:r>
          </w:p>
        </w:tc>
      </w:tr>
    </w:tbl>
    <w:p w14:paraId="2685A0EB" w14:textId="736B9565" w:rsidR="00EB7660" w:rsidRPr="0072479F" w:rsidRDefault="00EB7660" w:rsidP="00EB766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EB7660" w:rsidRPr="0072479F" w14:paraId="2317631B" w14:textId="77777777" w:rsidTr="00944E42">
        <w:tc>
          <w:tcPr>
            <w:tcW w:w="5940" w:type="dxa"/>
          </w:tcPr>
          <w:p w14:paraId="523EBBC3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3150" w:type="dxa"/>
            <w:gridSpan w:val="3"/>
          </w:tcPr>
          <w:p w14:paraId="4BB61383" w14:textId="77777777" w:rsidR="00EB7660" w:rsidRPr="0072479F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B7660" w:rsidRPr="0072479F" w14:paraId="30E0E993" w14:textId="77777777" w:rsidTr="00944E42">
        <w:tc>
          <w:tcPr>
            <w:tcW w:w="5940" w:type="dxa"/>
          </w:tcPr>
          <w:p w14:paraId="5341C678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D67C442" w14:textId="77777777" w:rsidR="00EB7660" w:rsidRPr="0072479F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B7660" w:rsidRPr="0072479F" w14:paraId="37F5C661" w14:textId="77777777" w:rsidTr="00944E42">
        <w:tc>
          <w:tcPr>
            <w:tcW w:w="5940" w:type="dxa"/>
          </w:tcPr>
          <w:p w14:paraId="3F6D7ED3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6A736FF" w14:textId="77777777" w:rsidR="00EB7660" w:rsidRPr="0072479F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B7660" w:rsidRPr="0072479F" w14:paraId="5243A1BA" w14:textId="77777777" w:rsidTr="00944E42">
        <w:tc>
          <w:tcPr>
            <w:tcW w:w="5940" w:type="dxa"/>
          </w:tcPr>
          <w:p w14:paraId="6849857C" w14:textId="77777777" w:rsidR="00EB7660" w:rsidRPr="0072479F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92E2E0" w14:textId="0901A927" w:rsidR="00EB7660" w:rsidRPr="0072479F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B7660"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B7660"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09169CBF" w14:textId="77777777" w:rsidR="00EB7660" w:rsidRPr="0072479F" w:rsidRDefault="00EB7660" w:rsidP="00EB766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387F80B" w14:textId="129152E5" w:rsidR="00EB7660" w:rsidRPr="0072479F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B7660" w:rsidRPr="00724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7660" w:rsidRPr="0072479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EB7660" w:rsidRPr="0072479F" w14:paraId="6049731B" w14:textId="77777777" w:rsidTr="00944E42">
        <w:tc>
          <w:tcPr>
            <w:tcW w:w="5940" w:type="dxa"/>
          </w:tcPr>
          <w:p w14:paraId="6AC846BC" w14:textId="77777777" w:rsidR="00EB7660" w:rsidRPr="0072479F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04E8FC9" w14:textId="7D1AD246" w:rsidR="00EB7660" w:rsidRPr="0072479F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00EEE4AB" w14:textId="77777777" w:rsidR="00EB7660" w:rsidRPr="0072479F" w:rsidRDefault="00EB7660" w:rsidP="00EB766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7C73502" w14:textId="23DE88FA" w:rsidR="00EB7660" w:rsidRPr="0072479F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B7660" w:rsidRPr="0072479F" w14:paraId="1D0611EF" w14:textId="77777777" w:rsidTr="00944E42">
        <w:tc>
          <w:tcPr>
            <w:tcW w:w="5940" w:type="dxa"/>
          </w:tcPr>
          <w:p w14:paraId="7CD1AEE4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32F6A1A" w14:textId="77777777" w:rsidR="00EB7660" w:rsidRPr="0072479F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B7660" w:rsidRPr="0072479F" w14:paraId="0040D4B8" w14:textId="77777777" w:rsidTr="00944E42">
        <w:trPr>
          <w:trHeight w:val="49"/>
        </w:trPr>
        <w:tc>
          <w:tcPr>
            <w:tcW w:w="5940" w:type="dxa"/>
          </w:tcPr>
          <w:p w14:paraId="0CEAB0EE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292494B" w14:textId="51658CF7" w:rsidR="00EB7660" w:rsidRPr="0072479F" w:rsidRDefault="006806DE" w:rsidP="00944E4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F51E64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</w:p>
        </w:tc>
        <w:tc>
          <w:tcPr>
            <w:tcW w:w="284" w:type="dxa"/>
            <w:shd w:val="clear" w:color="auto" w:fill="auto"/>
          </w:tcPr>
          <w:p w14:paraId="611289E0" w14:textId="77777777" w:rsidR="00EB7660" w:rsidRPr="0072479F" w:rsidRDefault="00EB7660" w:rsidP="00944E42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F404918" w14:textId="6257DAFE" w:rsidR="00EB7660" w:rsidRPr="0072479F" w:rsidRDefault="006806DE" w:rsidP="00944E4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</w:t>
            </w:r>
            <w:r w:rsidR="00EB7660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522D56C2" w14:textId="77777777" w:rsidR="00EB7660" w:rsidRPr="0072479F" w:rsidRDefault="00EB7660" w:rsidP="00EB766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EB7660" w:rsidRPr="0072479F" w14:paraId="1259A809" w14:textId="77777777" w:rsidTr="00944E42">
        <w:tc>
          <w:tcPr>
            <w:tcW w:w="5940" w:type="dxa"/>
          </w:tcPr>
          <w:p w14:paraId="306627FF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3150" w:type="dxa"/>
            <w:gridSpan w:val="3"/>
          </w:tcPr>
          <w:p w14:paraId="5A19297E" w14:textId="77777777" w:rsidR="00EB7660" w:rsidRPr="0072479F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B7660" w:rsidRPr="0072479F" w14:paraId="3B520ABE" w14:textId="77777777" w:rsidTr="00944E42">
        <w:tc>
          <w:tcPr>
            <w:tcW w:w="5940" w:type="dxa"/>
          </w:tcPr>
          <w:p w14:paraId="14900BE8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5258451" w14:textId="77777777" w:rsidR="00EB7660" w:rsidRPr="0072479F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B7660" w:rsidRPr="0072479F" w14:paraId="5DF100C2" w14:textId="77777777" w:rsidTr="00944E42">
        <w:tc>
          <w:tcPr>
            <w:tcW w:w="5940" w:type="dxa"/>
          </w:tcPr>
          <w:p w14:paraId="5572E37A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338DB1F6" w14:textId="77777777" w:rsidR="00EB7660" w:rsidRPr="0072479F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B7660" w:rsidRPr="0072479F" w14:paraId="7AF89BCA" w14:textId="77777777" w:rsidTr="00944E42">
        <w:tc>
          <w:tcPr>
            <w:tcW w:w="5940" w:type="dxa"/>
          </w:tcPr>
          <w:p w14:paraId="77E08157" w14:textId="77777777" w:rsidR="00EB7660" w:rsidRPr="0072479F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ACED99E" w14:textId="770B995D" w:rsidR="00EB7660" w:rsidRPr="0072479F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B7660"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B7660"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6C7F7BB4" w14:textId="77777777" w:rsidR="00EB7660" w:rsidRPr="0072479F" w:rsidRDefault="00EB7660" w:rsidP="00EB766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1B9AB96" w14:textId="22BC4D47" w:rsidR="00EB7660" w:rsidRPr="0072479F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B7660" w:rsidRPr="00724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7660" w:rsidRPr="0072479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EB7660" w:rsidRPr="0072479F" w14:paraId="26AC38AC" w14:textId="77777777" w:rsidTr="00944E42">
        <w:tc>
          <w:tcPr>
            <w:tcW w:w="5940" w:type="dxa"/>
          </w:tcPr>
          <w:p w14:paraId="01B6FCE1" w14:textId="77777777" w:rsidR="00EB7660" w:rsidRPr="0072479F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40FF484" w14:textId="5F06AD3B" w:rsidR="00EB7660" w:rsidRPr="0072479F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53244F4F" w14:textId="77777777" w:rsidR="00EB7660" w:rsidRPr="0072479F" w:rsidRDefault="00EB7660" w:rsidP="00EB766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0374FF" w14:textId="4999B58E" w:rsidR="00EB7660" w:rsidRPr="0072479F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B7660" w:rsidRPr="0072479F" w14:paraId="51C91D56" w14:textId="77777777" w:rsidTr="00944E42">
        <w:tc>
          <w:tcPr>
            <w:tcW w:w="5940" w:type="dxa"/>
          </w:tcPr>
          <w:p w14:paraId="3806F6C0" w14:textId="77777777" w:rsidR="00EB7660" w:rsidRPr="0072479F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E34FC89" w14:textId="77777777" w:rsidR="00EB7660" w:rsidRPr="0072479F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B7660" w:rsidRPr="0072479F" w14:paraId="655AF9D4" w14:textId="77777777" w:rsidTr="00944E42">
        <w:tc>
          <w:tcPr>
            <w:tcW w:w="5940" w:type="dxa"/>
          </w:tcPr>
          <w:p w14:paraId="2B7758F7" w14:textId="77777777" w:rsidR="00EB7660" w:rsidRPr="0072479F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C9CC4B7" w14:textId="02114ABB" w:rsidR="00EB7660" w:rsidRPr="0072479F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="00EB766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84" w:type="dxa"/>
          </w:tcPr>
          <w:p w14:paraId="453350CF" w14:textId="77777777" w:rsidR="00EB7660" w:rsidRPr="0072479F" w:rsidRDefault="00EB7660" w:rsidP="00EB766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CAFF51B" w14:textId="6DFFD4EF" w:rsidR="00EB7660" w:rsidRPr="0072479F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EB766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</w:tr>
      <w:tr w:rsidR="00EB7660" w:rsidRPr="0072479F" w14:paraId="3342B6A0" w14:textId="77777777" w:rsidTr="00944E42">
        <w:tc>
          <w:tcPr>
            <w:tcW w:w="5940" w:type="dxa"/>
          </w:tcPr>
          <w:p w14:paraId="6E2F1EDE" w14:textId="77777777" w:rsidR="00EB7660" w:rsidRPr="0072479F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0C01739" w14:textId="21C45B3A" w:rsidR="00EB7660" w:rsidRPr="0072479F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B766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84" w:type="dxa"/>
          </w:tcPr>
          <w:p w14:paraId="0447A0D4" w14:textId="77777777" w:rsidR="00EB7660" w:rsidRPr="0072479F" w:rsidRDefault="00EB7660" w:rsidP="00EB766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AF1A48E" w14:textId="003E9AD6" w:rsidR="00EB7660" w:rsidRPr="0072479F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B766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</w:tr>
      <w:tr w:rsidR="00EB7660" w:rsidRPr="0072479F" w14:paraId="52D4256B" w14:textId="77777777" w:rsidTr="00944E42">
        <w:tc>
          <w:tcPr>
            <w:tcW w:w="5940" w:type="dxa"/>
          </w:tcPr>
          <w:p w14:paraId="2164E634" w14:textId="77777777" w:rsidR="00EB7660" w:rsidRPr="0072479F" w:rsidRDefault="00EB7660" w:rsidP="00EB766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E016B5" w14:textId="7D601E50" w:rsidR="00EB7660" w:rsidRPr="0072479F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51E64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84" w:type="dxa"/>
          </w:tcPr>
          <w:p w14:paraId="4DD3F1F9" w14:textId="77777777" w:rsidR="00EB7660" w:rsidRPr="0072479F" w:rsidRDefault="00EB7660" w:rsidP="00EB766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6F6BD97" w14:textId="2CBC6FDC" w:rsidR="00EB7660" w:rsidRPr="0072479F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EB7660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EB7660" w:rsidRPr="0072479F" w14:paraId="4C23C71B" w14:textId="77777777" w:rsidTr="00944E42">
        <w:trPr>
          <w:trHeight w:val="49"/>
        </w:trPr>
        <w:tc>
          <w:tcPr>
            <w:tcW w:w="5940" w:type="dxa"/>
          </w:tcPr>
          <w:p w14:paraId="2FAC525D" w14:textId="77777777" w:rsidR="00EB7660" w:rsidRPr="0072479F" w:rsidRDefault="00EB7660" w:rsidP="00EB766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0811F" w14:textId="567EC13A" w:rsidR="00EB7660" w:rsidRPr="0072479F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F51E64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</w:p>
        </w:tc>
        <w:tc>
          <w:tcPr>
            <w:tcW w:w="284" w:type="dxa"/>
            <w:shd w:val="clear" w:color="auto" w:fill="auto"/>
          </w:tcPr>
          <w:p w14:paraId="3FC632BE" w14:textId="77777777" w:rsidR="00EB7660" w:rsidRPr="0072479F" w:rsidRDefault="00EB7660" w:rsidP="00EB766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6A82" w14:textId="22C52CAB" w:rsidR="00EB7660" w:rsidRPr="0072479F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</w:t>
            </w:r>
            <w:r w:rsidR="00EB7660"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316</w:t>
            </w:r>
          </w:p>
        </w:tc>
      </w:tr>
    </w:tbl>
    <w:p w14:paraId="5D8EC04F" w14:textId="2BD534E5" w:rsidR="0025721B" w:rsidRPr="0072479F" w:rsidRDefault="0025721B" w:rsidP="00CC7EEA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  <w:sectPr w:rsidR="0025721B" w:rsidRPr="0072479F" w:rsidSect="00C6379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2"/>
          <w:cols w:space="737"/>
        </w:sectPr>
      </w:pPr>
    </w:p>
    <w:p w14:paraId="698B0379" w14:textId="29D800E7" w:rsidR="00CD63FD" w:rsidRPr="0072479F" w:rsidRDefault="00CD63FD" w:rsidP="009C7B4B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085FC351" w14:textId="77777777" w:rsidR="00CC7EEA" w:rsidRPr="0072479F" w:rsidRDefault="00CC7EEA" w:rsidP="009C7B4B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p w14:paraId="4874878B" w14:textId="486538C9" w:rsidR="00471CCE" w:rsidRPr="0072479F" w:rsidRDefault="00471CCE" w:rsidP="00826120">
      <w:pPr>
        <w:spacing w:line="240" w:lineRule="auto"/>
        <w:ind w:firstLine="562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="00774478" w:rsidRPr="0072479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="00774478" w:rsidRPr="0072479F">
        <w:rPr>
          <w:rFonts w:ascii="Angsana New" w:hAnsi="Angsana New"/>
          <w:sz w:val="30"/>
          <w:szCs w:val="30"/>
          <w:cs/>
        </w:rPr>
        <w:t xml:space="preserve"> และ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="00774478" w:rsidRPr="0072479F">
        <w:rPr>
          <w:rFonts w:ascii="Angsana New" w:hAnsi="Angsana New"/>
          <w:sz w:val="30"/>
          <w:szCs w:val="30"/>
        </w:rPr>
        <w:t xml:space="preserve"> </w:t>
      </w:r>
      <w:r w:rsidR="00774478" w:rsidRPr="0072479F">
        <w:rPr>
          <w:rFonts w:ascii="Angsana New" w:hAnsi="Angsana New"/>
          <w:sz w:val="30"/>
          <w:szCs w:val="30"/>
          <w:cs/>
        </w:rPr>
        <w:t xml:space="preserve">มีนาคม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="001055CD"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="009C7B4B" w:rsidRPr="0072479F">
        <w:rPr>
          <w:rFonts w:ascii="Angsana New" w:hAnsi="Angsana New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="009C7B4B"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="009C7B4B" w:rsidRPr="0072479F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9C7B4B" w:rsidRPr="0072479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D4F1672" w14:textId="77777777" w:rsidR="009C7B4B" w:rsidRPr="0072479F" w:rsidRDefault="009C7B4B" w:rsidP="009C7B4B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710"/>
        <w:gridCol w:w="990"/>
        <w:gridCol w:w="900"/>
        <w:gridCol w:w="990"/>
        <w:gridCol w:w="990"/>
        <w:gridCol w:w="900"/>
        <w:gridCol w:w="270"/>
        <w:gridCol w:w="900"/>
        <w:gridCol w:w="270"/>
        <w:gridCol w:w="900"/>
        <w:gridCol w:w="236"/>
        <w:gridCol w:w="934"/>
        <w:gridCol w:w="270"/>
        <w:gridCol w:w="990"/>
        <w:gridCol w:w="270"/>
        <w:gridCol w:w="990"/>
      </w:tblGrid>
      <w:tr w:rsidR="009C7B4B" w:rsidRPr="0072479F" w14:paraId="3C54C5CC" w14:textId="77777777" w:rsidTr="00434390">
        <w:tc>
          <w:tcPr>
            <w:tcW w:w="2070" w:type="dxa"/>
          </w:tcPr>
          <w:p w14:paraId="6E1CFF02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96FE9A2" w14:textId="77777777" w:rsidR="009C7B4B" w:rsidRPr="0072479F" w:rsidRDefault="009C7B4B" w:rsidP="00434390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10" w:type="dxa"/>
            <w:gridSpan w:val="13"/>
          </w:tcPr>
          <w:p w14:paraId="0562DA13" w14:textId="77777777" w:rsidR="009C7B4B" w:rsidRPr="0072479F" w:rsidRDefault="009C7B4B" w:rsidP="00434390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9C7B4B" w:rsidRPr="0072479F" w14:paraId="2CF40573" w14:textId="77777777" w:rsidTr="00434390">
        <w:tc>
          <w:tcPr>
            <w:tcW w:w="2070" w:type="dxa"/>
          </w:tcPr>
          <w:p w14:paraId="1B34F41C" w14:textId="77777777" w:rsidR="009C7B4B" w:rsidRPr="0072479F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9859735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7506BF91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</w:t>
            </w:r>
          </w:p>
        </w:tc>
        <w:tc>
          <w:tcPr>
            <w:tcW w:w="1980" w:type="dxa"/>
            <w:gridSpan w:val="2"/>
          </w:tcPr>
          <w:p w14:paraId="1EF00C6C" w14:textId="77777777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7A1950B1" w14:textId="77777777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8397EC0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0C06DAF" w14:textId="77777777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70" w:type="dxa"/>
          </w:tcPr>
          <w:p w14:paraId="413C958F" w14:textId="77777777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C4277A0" w14:textId="4C0F77E2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เงินปันผลรับสำหรับ</w:t>
            </w:r>
          </w:p>
        </w:tc>
      </w:tr>
      <w:tr w:rsidR="009C7B4B" w:rsidRPr="0072479F" w14:paraId="7820BB5D" w14:textId="77777777" w:rsidTr="00434390">
        <w:tc>
          <w:tcPr>
            <w:tcW w:w="2070" w:type="dxa"/>
          </w:tcPr>
          <w:p w14:paraId="2881DBD4" w14:textId="77777777" w:rsidR="009C7B4B" w:rsidRPr="0072479F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บริษัทที่ลงทุน</w:t>
            </w:r>
          </w:p>
        </w:tc>
        <w:tc>
          <w:tcPr>
            <w:tcW w:w="1710" w:type="dxa"/>
          </w:tcPr>
          <w:p w14:paraId="18DB1FB2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295BB4AD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เป็นเจ้าของ</w:t>
            </w:r>
          </w:p>
        </w:tc>
        <w:tc>
          <w:tcPr>
            <w:tcW w:w="1980" w:type="dxa"/>
            <w:gridSpan w:val="2"/>
          </w:tcPr>
          <w:p w14:paraId="3E2F0F7D" w14:textId="77777777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070" w:type="dxa"/>
            <w:gridSpan w:val="3"/>
          </w:tcPr>
          <w:p w14:paraId="2E72028E" w14:textId="77777777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66D8DAC0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284CD76F" w14:textId="77777777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70" w:type="dxa"/>
          </w:tcPr>
          <w:p w14:paraId="26F19571" w14:textId="77777777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CFEDAE8" w14:textId="5713708F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งวดสามเดือนสิ้นสุดวันที่</w:t>
            </w:r>
          </w:p>
        </w:tc>
      </w:tr>
      <w:tr w:rsidR="009C7B4B" w:rsidRPr="0072479F" w14:paraId="4C69D69D" w14:textId="77777777" w:rsidTr="00434390">
        <w:tc>
          <w:tcPr>
            <w:tcW w:w="2070" w:type="dxa"/>
          </w:tcPr>
          <w:p w14:paraId="20152251" w14:textId="77777777" w:rsidR="009C7B4B" w:rsidRPr="0072479F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5D236E5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90D53E" w14:textId="4A47FBF7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</w:tcPr>
          <w:p w14:paraId="6B51947F" w14:textId="1D0C83CB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33BAB856" w14:textId="2BC07967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</w:tcPr>
          <w:p w14:paraId="1D3E79CF" w14:textId="5F54366B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0" w:type="dxa"/>
          </w:tcPr>
          <w:p w14:paraId="00D3C761" w14:textId="0E7928EB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7948B29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B8334" w14:textId="439FF679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6D548FD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5E0FB8" w14:textId="4A54D3BD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68DB858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E5F225" w14:textId="7DD5947D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18737C1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2B770" w14:textId="12B0185E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AF412BE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FA856" w14:textId="0648AAED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C7B4B" w:rsidRPr="0072479F" w14:paraId="26D9A332" w14:textId="77777777" w:rsidTr="00434390">
        <w:tc>
          <w:tcPr>
            <w:tcW w:w="2070" w:type="dxa"/>
          </w:tcPr>
          <w:p w14:paraId="1AC0CAC2" w14:textId="77777777" w:rsidR="009C7B4B" w:rsidRPr="0072479F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12F4492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669BE9" w14:textId="32BE8CDD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247811B0" w14:textId="4686E18E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0" w:type="dxa"/>
          </w:tcPr>
          <w:p w14:paraId="2D4B50D3" w14:textId="5B97BFD1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0" w:type="dxa"/>
          </w:tcPr>
          <w:p w14:paraId="3D6877DC" w14:textId="007150D2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6BCAF827" w14:textId="3A1E1A30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649EEA13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86C91F" w14:textId="29508B8A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0DE8B85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9B3E50" w14:textId="07A6056A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32B26A77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1AB2430" w14:textId="0227D2EE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D97E775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79738D0" w14:textId="6BB99812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F6B7515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776139" w14:textId="444DC2CF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9C7B4B" w:rsidRPr="0072479F" w14:paraId="396B138E" w14:textId="77777777" w:rsidTr="00434390">
        <w:trPr>
          <w:trHeight w:val="70"/>
        </w:trPr>
        <w:tc>
          <w:tcPr>
            <w:tcW w:w="2070" w:type="dxa"/>
          </w:tcPr>
          <w:p w14:paraId="065686B1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079D964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1D95A7CC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10" w:type="dxa"/>
            <w:gridSpan w:val="13"/>
          </w:tcPr>
          <w:p w14:paraId="1153081E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7B4B" w:rsidRPr="0072479F" w14:paraId="28DD3070" w14:textId="77777777" w:rsidTr="00434390">
        <w:tc>
          <w:tcPr>
            <w:tcW w:w="2070" w:type="dxa"/>
          </w:tcPr>
          <w:p w14:paraId="5BDA1250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บริษัท สไมล์</w:t>
            </w:r>
            <w:r w:rsidRPr="0072479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479F">
              <w:rPr>
                <w:rFonts w:ascii="Angsana New" w:hAnsi="Angsana New"/>
                <w:sz w:val="28"/>
                <w:szCs w:val="28"/>
                <w:cs/>
              </w:rPr>
              <w:t>ซุปเปอร์</w:t>
            </w:r>
          </w:p>
        </w:tc>
        <w:tc>
          <w:tcPr>
            <w:tcW w:w="1710" w:type="dxa"/>
          </w:tcPr>
          <w:p w14:paraId="57FD7E33" w14:textId="77777777" w:rsidR="009C7B4B" w:rsidRPr="0072479F" w:rsidRDefault="009C7B4B" w:rsidP="00434390">
            <w:pPr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ศูนย์รับและ</w:t>
            </w:r>
          </w:p>
        </w:tc>
        <w:tc>
          <w:tcPr>
            <w:tcW w:w="990" w:type="dxa"/>
          </w:tcPr>
          <w:p w14:paraId="32DF3D06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3934E87F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DC81765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0364D91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7E4A7F46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B01AB33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11864A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D5998A6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421B5B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0204010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465CA8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D97BC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92F584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E1AA36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4BAA9E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C7B4B" w:rsidRPr="0072479F" w14:paraId="64756E2A" w14:textId="77777777" w:rsidTr="00434390">
        <w:tc>
          <w:tcPr>
            <w:tcW w:w="2070" w:type="dxa"/>
          </w:tcPr>
          <w:p w14:paraId="489805A3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 xml:space="preserve">   เอ็กซ์เพรส จำกัด</w:t>
            </w:r>
          </w:p>
        </w:tc>
        <w:tc>
          <w:tcPr>
            <w:tcW w:w="1710" w:type="dxa"/>
          </w:tcPr>
          <w:p w14:paraId="0B1D2CF6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กระจายสินค้า</w:t>
            </w:r>
          </w:p>
        </w:tc>
        <w:tc>
          <w:tcPr>
            <w:tcW w:w="990" w:type="dxa"/>
          </w:tcPr>
          <w:p w14:paraId="79529EAC" w14:textId="5E146B11" w:rsidR="009C7B4B" w:rsidRPr="0072479F" w:rsidRDefault="006806DE" w:rsidP="00434390">
            <w:pPr>
              <w:tabs>
                <w:tab w:val="decimal" w:pos="40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00" w:type="dxa"/>
          </w:tcPr>
          <w:p w14:paraId="719E2D5C" w14:textId="01574A7F" w:rsidR="009C7B4B" w:rsidRPr="0072479F" w:rsidRDefault="006806DE" w:rsidP="00434390">
            <w:pPr>
              <w:tabs>
                <w:tab w:val="decimal" w:pos="40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</w:tcPr>
          <w:p w14:paraId="5C3F0C72" w14:textId="466DAEA3" w:rsidR="009C7B4B" w:rsidRPr="0072479F" w:rsidRDefault="006806DE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990" w:type="dxa"/>
          </w:tcPr>
          <w:p w14:paraId="79CD4C26" w14:textId="199FFDC6" w:rsidR="009C7B4B" w:rsidRPr="0072479F" w:rsidRDefault="006806DE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EF4CBB" w14:textId="363D03E4" w:rsidR="009C7B4B" w:rsidRPr="0072479F" w:rsidRDefault="006806DE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C7B4B" w:rsidRPr="0072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E5F96C0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26FE0B" w14:textId="51A3FB4E" w:rsidR="009C7B4B" w:rsidRPr="0072479F" w:rsidRDefault="006806DE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C7B4B" w:rsidRPr="0072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6ECD1F8" w14:textId="77777777" w:rsidR="009C7B4B" w:rsidRPr="0072479F" w:rsidRDefault="009C7B4B" w:rsidP="00434390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6401F76" w14:textId="22E8B727" w:rsidR="009C7B4B" w:rsidRPr="0072479F" w:rsidRDefault="006806DE" w:rsidP="00434390">
            <w:pPr>
              <w:tabs>
                <w:tab w:val="decimal" w:pos="67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</w:t>
            </w:r>
            <w:r w:rsidR="0064366C" w:rsidRPr="00724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236" w:type="dxa"/>
          </w:tcPr>
          <w:p w14:paraId="1503E230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10909B4" w14:textId="758FB47E" w:rsidR="009C7B4B" w:rsidRPr="0072479F" w:rsidRDefault="006806DE" w:rsidP="00434390">
            <w:pPr>
              <w:tabs>
                <w:tab w:val="decimal" w:pos="67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</w:t>
            </w:r>
            <w:r w:rsidR="009C7B4B" w:rsidRPr="00724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482</w:t>
            </w:r>
          </w:p>
        </w:tc>
        <w:tc>
          <w:tcPr>
            <w:tcW w:w="270" w:type="dxa"/>
          </w:tcPr>
          <w:p w14:paraId="62C6160E" w14:textId="77777777" w:rsidR="009C7B4B" w:rsidRPr="0072479F" w:rsidRDefault="009C7B4B" w:rsidP="00434390">
            <w:pPr>
              <w:tabs>
                <w:tab w:val="decimal" w:pos="68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4904DB" w14:textId="4A8DEC3C" w:rsidR="009C7B4B" w:rsidRPr="0072479F" w:rsidRDefault="00EC4BD1" w:rsidP="00EC4BD1">
            <w:pPr>
              <w:tabs>
                <w:tab w:val="decimal" w:pos="52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04C235E" w14:textId="77777777" w:rsidR="009C7B4B" w:rsidRPr="0072479F" w:rsidRDefault="009C7B4B" w:rsidP="00434390">
            <w:pPr>
              <w:tabs>
                <w:tab w:val="decimal" w:pos="68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3F5B6DF" w14:textId="41AC87A6" w:rsidR="009C7B4B" w:rsidRPr="0072479F" w:rsidRDefault="00EC4BD1" w:rsidP="00EC4BD1">
            <w:pPr>
              <w:tabs>
                <w:tab w:val="decimal" w:pos="52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8102358" w14:textId="77777777" w:rsidR="009C7B4B" w:rsidRPr="0072479F" w:rsidRDefault="009C7B4B" w:rsidP="0064366C">
      <w:pPr>
        <w:spacing w:line="240" w:lineRule="auto"/>
        <w:ind w:firstLine="562"/>
        <w:rPr>
          <w:rFonts w:ascii="Angsana New" w:hAnsi="Angsana New"/>
          <w:sz w:val="16"/>
          <w:szCs w:val="16"/>
          <w:cs/>
        </w:rPr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243"/>
        <w:gridCol w:w="837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900"/>
      </w:tblGrid>
      <w:tr w:rsidR="009C7B4B" w:rsidRPr="0072479F" w14:paraId="766090BF" w14:textId="77777777" w:rsidTr="009C7B4B">
        <w:tc>
          <w:tcPr>
            <w:tcW w:w="1890" w:type="dxa"/>
          </w:tcPr>
          <w:p w14:paraId="6E289187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563C87A" w14:textId="77777777" w:rsidR="009C7B4B" w:rsidRPr="0072479F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hideMark/>
          </w:tcPr>
          <w:p w14:paraId="000EC179" w14:textId="77777777" w:rsidR="009C7B4B" w:rsidRPr="0072479F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0" w:type="dxa"/>
            <w:gridSpan w:val="16"/>
          </w:tcPr>
          <w:p w14:paraId="5120E791" w14:textId="77777777" w:rsidR="009C7B4B" w:rsidRPr="0072479F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47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B4B" w:rsidRPr="008D3155" w14:paraId="18E171A8" w14:textId="77777777" w:rsidTr="009C7B4B">
        <w:tc>
          <w:tcPr>
            <w:tcW w:w="1890" w:type="dxa"/>
          </w:tcPr>
          <w:p w14:paraId="719DEC84" w14:textId="77777777" w:rsidR="009C7B4B" w:rsidRPr="0072479F" w:rsidRDefault="009C7B4B" w:rsidP="009C7B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52876AFB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1980" w:type="dxa"/>
            <w:gridSpan w:val="3"/>
          </w:tcPr>
          <w:p w14:paraId="301FEFBC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CBCE3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9273625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54EF93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577B4D7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617F2A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635826AD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D0B26F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2C5A2245" w14:textId="356BC7A9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เงินปันผลรับสำหรับ</w:t>
            </w:r>
          </w:p>
        </w:tc>
      </w:tr>
      <w:tr w:rsidR="009C7B4B" w:rsidRPr="0072479F" w14:paraId="1173906B" w14:textId="77777777" w:rsidTr="009C7B4B">
        <w:tc>
          <w:tcPr>
            <w:tcW w:w="1890" w:type="dxa"/>
            <w:hideMark/>
          </w:tcPr>
          <w:p w14:paraId="1BD2038A" w14:textId="77777777" w:rsidR="009C7B4B" w:rsidRPr="0072479F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บริษัทที่ลงทุน</w:t>
            </w:r>
          </w:p>
        </w:tc>
        <w:tc>
          <w:tcPr>
            <w:tcW w:w="1980" w:type="dxa"/>
            <w:gridSpan w:val="3"/>
            <w:hideMark/>
          </w:tcPr>
          <w:p w14:paraId="62DE7FE0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980" w:type="dxa"/>
            <w:gridSpan w:val="3"/>
            <w:hideMark/>
          </w:tcPr>
          <w:p w14:paraId="0CDC9DCD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69E8AC2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0B3DDA52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5EED24D9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4AAB875A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31745E77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5858BBBE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14:paraId="5F2750EC" w14:textId="77777777" w:rsidR="009C7B4B" w:rsidRPr="0072479F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025852F7" w14:textId="204EBA69" w:rsidR="009C7B4B" w:rsidRPr="0072479F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งวดสามเดือนสิ้นสุดวันที่</w:t>
            </w:r>
          </w:p>
        </w:tc>
      </w:tr>
      <w:tr w:rsidR="009C7B4B" w:rsidRPr="0072479F" w14:paraId="7E830C87" w14:textId="77777777" w:rsidTr="009C7B4B">
        <w:tc>
          <w:tcPr>
            <w:tcW w:w="1890" w:type="dxa"/>
          </w:tcPr>
          <w:p w14:paraId="3986111D" w14:textId="77777777" w:rsidR="009C7B4B" w:rsidRPr="0072479F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B455F" w14:textId="1A0C927F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</w:tcPr>
          <w:p w14:paraId="4DB1446C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249AC731" w14:textId="56189E11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0" w:type="dxa"/>
          </w:tcPr>
          <w:p w14:paraId="60D8621D" w14:textId="629AF1EA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838DF07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D11058" w14:textId="3907B8EF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76CE306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4E3BF6" w14:textId="748AA15C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F5F43F4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BEBD95" w14:textId="678AACF0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47BE414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E9C321" w14:textId="3E225AE5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5EFD075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1D01EE" w14:textId="43E6D125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FDFD0BE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857D539" w14:textId="5096A4FF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C9BE17F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268D4B" w14:textId="69B19623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9074D04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252F7" w14:textId="26CA0536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7D5B6A1" w14:textId="77777777" w:rsidR="009C7B4B" w:rsidRPr="0072479F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CC23B8" w14:textId="5F735AD8" w:rsidR="009C7B4B" w:rsidRPr="0072479F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C7B4B" w:rsidRPr="0072479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9C7B4B" w:rsidRPr="0072479F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C7B4B" w:rsidRPr="0072479F" w14:paraId="79DB6121" w14:textId="77777777" w:rsidTr="009C7B4B">
        <w:tc>
          <w:tcPr>
            <w:tcW w:w="1890" w:type="dxa"/>
          </w:tcPr>
          <w:p w14:paraId="197825AD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14A2F4C" w14:textId="472EDF58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3" w:type="dxa"/>
          </w:tcPr>
          <w:p w14:paraId="06053B19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hideMark/>
          </w:tcPr>
          <w:p w14:paraId="11B8E24F" w14:textId="308F7110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7CCEBB53" w14:textId="061F967C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1F55C0F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D97D7F" w14:textId="26B87D55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EB04702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6BA0D158" w14:textId="1D179050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38C10F6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F7367BC" w14:textId="4BB8AC68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095F843F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0611C8F" w14:textId="4B360CB6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8917238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ED780C6" w14:textId="54E100BA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C73E8C5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5B5BA4A" w14:textId="48F22131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77B871DC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F501F9" w14:textId="1890575F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759B3CE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53B389" w14:textId="3A6BAAE3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11B7678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9CC26B" w14:textId="207129C5" w:rsidR="009C7B4B" w:rsidRPr="0072479F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9C7B4B" w:rsidRPr="0072479F" w14:paraId="55D325D1" w14:textId="77777777" w:rsidTr="009C7B4B">
        <w:tc>
          <w:tcPr>
            <w:tcW w:w="1890" w:type="dxa"/>
          </w:tcPr>
          <w:p w14:paraId="702A1C28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1A871D66" w14:textId="77777777" w:rsidR="009C7B4B" w:rsidRPr="0072479F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47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0" w:type="dxa"/>
            <w:gridSpan w:val="19"/>
            <w:hideMark/>
          </w:tcPr>
          <w:p w14:paraId="4C7F9710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7B4B" w:rsidRPr="0072479F" w14:paraId="760881DD" w14:textId="77777777" w:rsidTr="009C7B4B">
        <w:tc>
          <w:tcPr>
            <w:tcW w:w="1890" w:type="dxa"/>
            <w:hideMark/>
          </w:tcPr>
          <w:p w14:paraId="205E9713" w14:textId="77777777" w:rsidR="009C7B4B" w:rsidRPr="0072479F" w:rsidRDefault="009C7B4B" w:rsidP="00434390">
            <w:pPr>
              <w:tabs>
                <w:tab w:val="left" w:pos="540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>บริษัท สไมล์ ซุปเปอร์</w:t>
            </w:r>
          </w:p>
        </w:tc>
        <w:tc>
          <w:tcPr>
            <w:tcW w:w="900" w:type="dxa"/>
          </w:tcPr>
          <w:p w14:paraId="67D666B4" w14:textId="77777777" w:rsidR="009C7B4B" w:rsidRPr="0072479F" w:rsidRDefault="009C7B4B" w:rsidP="00434390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72EE713" w14:textId="77777777" w:rsidR="009C7B4B" w:rsidRPr="0072479F" w:rsidRDefault="009C7B4B" w:rsidP="00434390">
            <w:pPr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4D639C04" w14:textId="77777777" w:rsidR="009C7B4B" w:rsidRPr="0072479F" w:rsidRDefault="009C7B4B" w:rsidP="00434390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6536AD" w14:textId="77777777" w:rsidR="009C7B4B" w:rsidRPr="0072479F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F2992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1A8BA6" w14:textId="77777777" w:rsidR="009C7B4B" w:rsidRPr="0072479F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C3AD5" w14:textId="77777777" w:rsidR="009C7B4B" w:rsidRPr="0072479F" w:rsidRDefault="009C7B4B" w:rsidP="00434390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19BF2B" w14:textId="77777777" w:rsidR="009C7B4B" w:rsidRPr="0072479F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79A88" w14:textId="77777777" w:rsidR="009C7B4B" w:rsidRPr="0072479F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8018F2" w14:textId="77777777" w:rsidR="009C7B4B" w:rsidRPr="0072479F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499E9C" w14:textId="77777777" w:rsidR="009C7B4B" w:rsidRPr="0072479F" w:rsidRDefault="009C7B4B" w:rsidP="00434390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567DF9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2B85E0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BBB774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9D3D4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C03B11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6C6DB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278492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593AD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F4E5C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FDDDAF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2E809B" w14:textId="77777777" w:rsidR="009C7B4B" w:rsidRPr="0072479F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BD1" w:rsidRPr="0072479F" w14:paraId="6AB5EBD0" w14:textId="77777777" w:rsidTr="009C7B4B">
        <w:tc>
          <w:tcPr>
            <w:tcW w:w="1890" w:type="dxa"/>
            <w:hideMark/>
          </w:tcPr>
          <w:p w14:paraId="3F6AE708" w14:textId="77777777" w:rsidR="00EC4BD1" w:rsidRPr="0072479F" w:rsidRDefault="00EC4BD1" w:rsidP="00EC4BD1">
            <w:pPr>
              <w:tabs>
                <w:tab w:val="left" w:pos="540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</w:rPr>
            </w:pPr>
            <w:r w:rsidRPr="0072479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479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2479F">
              <w:rPr>
                <w:rFonts w:ascii="Angsana New" w:hAnsi="Angsana New"/>
                <w:sz w:val="28"/>
                <w:szCs w:val="28"/>
                <w:cs/>
              </w:rPr>
              <w:t>เอ็กซ์เพรส จำกัด</w:t>
            </w:r>
          </w:p>
        </w:tc>
        <w:tc>
          <w:tcPr>
            <w:tcW w:w="900" w:type="dxa"/>
          </w:tcPr>
          <w:p w14:paraId="032DFF8B" w14:textId="0BE98B4D" w:rsidR="00EC4BD1" w:rsidRPr="0072479F" w:rsidRDefault="006806DE" w:rsidP="00EC4BD1">
            <w:pPr>
              <w:tabs>
                <w:tab w:val="decimal" w:pos="489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EC4BD1" w:rsidRPr="0072479F">
              <w:rPr>
                <w:rFonts w:ascii="Angsana New" w:hAnsi="Angsana New"/>
                <w:sz w:val="28"/>
                <w:szCs w:val="28"/>
              </w:rPr>
              <w:t>.</w:t>
            </w: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243" w:type="dxa"/>
          </w:tcPr>
          <w:p w14:paraId="16B11E9D" w14:textId="77777777" w:rsidR="00EC4BD1" w:rsidRPr="0072479F" w:rsidRDefault="00EC4BD1" w:rsidP="00EC4BD1">
            <w:pPr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hideMark/>
          </w:tcPr>
          <w:p w14:paraId="23F01979" w14:textId="0A613223" w:rsidR="00EC4BD1" w:rsidRPr="0072479F" w:rsidRDefault="006806DE" w:rsidP="00EC4BD1">
            <w:pPr>
              <w:tabs>
                <w:tab w:val="decimal" w:pos="489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EC4BD1" w:rsidRPr="0072479F">
              <w:rPr>
                <w:rFonts w:ascii="Angsana New" w:hAnsi="Angsana New"/>
                <w:sz w:val="28"/>
                <w:szCs w:val="28"/>
              </w:rPr>
              <w:t>.</w:t>
            </w: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00" w:type="dxa"/>
          </w:tcPr>
          <w:p w14:paraId="4D0DF66C" w14:textId="5B7780F5" w:rsidR="00EC4BD1" w:rsidRPr="0072479F" w:rsidRDefault="006806DE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EC4BD1" w:rsidRPr="00724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</w:tcPr>
          <w:p w14:paraId="2BB3614E" w14:textId="77777777" w:rsidR="00EC4BD1" w:rsidRPr="0072479F" w:rsidRDefault="00EC4BD1" w:rsidP="00EC4BD1">
            <w:pPr>
              <w:tabs>
                <w:tab w:val="decimal" w:pos="4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BA8BF89" w14:textId="62B0F6D4" w:rsidR="00EC4BD1" w:rsidRPr="0072479F" w:rsidRDefault="006806DE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EC4BD1" w:rsidRPr="007247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806DE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</w:tcPr>
          <w:p w14:paraId="33C8A836" w14:textId="77777777" w:rsidR="00EC4BD1" w:rsidRPr="0072479F" w:rsidRDefault="00EC4BD1" w:rsidP="00EC4BD1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E9F75C" w14:textId="542E5720" w:rsidR="00EC4BD1" w:rsidRPr="0072479F" w:rsidRDefault="006806DE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EC4BD1" w:rsidRPr="0072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1C352CC" w14:textId="77777777" w:rsidR="00EC4BD1" w:rsidRPr="0072479F" w:rsidRDefault="00EC4BD1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4C35CD" w14:textId="495D677A" w:rsidR="00EC4BD1" w:rsidRPr="0072479F" w:rsidRDefault="006806DE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EC4BD1" w:rsidRPr="0072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FB8BD35" w14:textId="77777777" w:rsidR="00EC4BD1" w:rsidRPr="0072479F" w:rsidRDefault="00EC4BD1" w:rsidP="00EC4BD1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3F7BE3" w14:textId="77777777" w:rsidR="00EC4BD1" w:rsidRPr="0072479F" w:rsidRDefault="00EC4BD1" w:rsidP="00D80AEB">
            <w:pPr>
              <w:tabs>
                <w:tab w:val="decimal" w:pos="43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47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8080F2" w14:textId="77777777" w:rsidR="00EC4BD1" w:rsidRPr="0072479F" w:rsidRDefault="00EC4BD1" w:rsidP="00EC4BD1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</w:tcBorders>
            <w:hideMark/>
          </w:tcPr>
          <w:p w14:paraId="37DF7059" w14:textId="77777777" w:rsidR="00EC4BD1" w:rsidRPr="0072479F" w:rsidRDefault="00EC4BD1" w:rsidP="00D80AEB">
            <w:pPr>
              <w:tabs>
                <w:tab w:val="decimal" w:pos="43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47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E5D529" w14:textId="77777777" w:rsidR="00EC4BD1" w:rsidRPr="0072479F" w:rsidRDefault="00EC4BD1" w:rsidP="00EC4BD1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92F3CAB" w14:textId="7C259731" w:rsidR="00EC4BD1" w:rsidRPr="0072479F" w:rsidRDefault="006806DE" w:rsidP="00EC4BD1">
            <w:pPr>
              <w:tabs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EC4BD1" w:rsidRPr="0072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4373D7E" w14:textId="77777777" w:rsidR="00EC4BD1" w:rsidRPr="0072479F" w:rsidRDefault="00EC4BD1" w:rsidP="00EC4BD1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63EEEA7" w14:textId="5B5F8996" w:rsidR="00EC4BD1" w:rsidRPr="0072479F" w:rsidRDefault="006806DE" w:rsidP="00EC4BD1">
            <w:pPr>
              <w:tabs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EC4BD1" w:rsidRPr="0072479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7565B61" w14:textId="77777777" w:rsidR="00EC4BD1" w:rsidRPr="0072479F" w:rsidRDefault="00EC4BD1" w:rsidP="00EC4BD1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6FC627E" w14:textId="64088A0A" w:rsidR="00EC4BD1" w:rsidRPr="0072479F" w:rsidRDefault="00EC4BD1" w:rsidP="00EC4BD1">
            <w:pPr>
              <w:tabs>
                <w:tab w:val="decimal" w:pos="52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4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B5B55D7" w14:textId="77777777" w:rsidR="00EC4BD1" w:rsidRPr="0072479F" w:rsidRDefault="00EC4BD1" w:rsidP="00EC4BD1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F8D952" w14:textId="36A48404" w:rsidR="00EC4BD1" w:rsidRPr="0072479F" w:rsidRDefault="00EC4BD1" w:rsidP="00EC4BD1">
            <w:pPr>
              <w:tabs>
                <w:tab w:val="decimal" w:pos="52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47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0248046" w14:textId="77777777" w:rsidR="009C7B4B" w:rsidRPr="0072479F" w:rsidRDefault="009C7B4B" w:rsidP="0064366C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p w14:paraId="051D351F" w14:textId="77777777" w:rsidR="009C7B4B" w:rsidRPr="0072479F" w:rsidRDefault="009C7B4B" w:rsidP="009C7B4B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</w:pPr>
      <w:r w:rsidRPr="0072479F">
        <w:rPr>
          <w:rFonts w:ascii="Angsana New" w:hAnsi="Angsana New" w:cs="Angsana New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0752FF6" w14:textId="77777777" w:rsidR="006554E7" w:rsidRPr="0072479F" w:rsidRDefault="006554E7" w:rsidP="00576090">
      <w:pPr>
        <w:pStyle w:val="block"/>
        <w:spacing w:after="0"/>
        <w:ind w:left="0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6554E7" w:rsidRPr="0072479F" w:rsidSect="001C2B36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FB19434" w14:textId="498B0784" w:rsidR="00826120" w:rsidRDefault="007B1A3B" w:rsidP="00092898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5AC39FA" w14:textId="77777777" w:rsidR="00302122" w:rsidRPr="009114D5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5D100D" w14:textId="47DBDE6B" w:rsidR="00302122" w:rsidRPr="00302122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2122">
        <w:rPr>
          <w:rFonts w:ascii="Angsana New" w:hAnsi="Angsana New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อาคารและอุปกรณ์ระหว่างงวดสามเดือนสิ้นสุดวันที่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302122">
        <w:rPr>
          <w:rFonts w:ascii="Angsana New" w:hAnsi="Angsana New"/>
          <w:sz w:val="30"/>
          <w:szCs w:val="30"/>
        </w:rPr>
        <w:t xml:space="preserve"> </w:t>
      </w:r>
      <w:r w:rsidRPr="0030212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302122">
        <w:rPr>
          <w:rFonts w:ascii="Angsana New" w:hAnsi="Angsana New"/>
          <w:sz w:val="30"/>
          <w:szCs w:val="30"/>
        </w:rPr>
        <w:t xml:space="preserve"> </w:t>
      </w:r>
      <w:r w:rsidRPr="00302122">
        <w:rPr>
          <w:rFonts w:ascii="Angsana New" w:hAnsi="Angsana New"/>
          <w:sz w:val="30"/>
          <w:szCs w:val="30"/>
          <w:cs/>
        </w:rPr>
        <w:t>มีดังนี้</w:t>
      </w:r>
    </w:p>
    <w:p w14:paraId="743D7DFD" w14:textId="77777777" w:rsidR="00302122" w:rsidRPr="00302122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7"/>
        <w:gridCol w:w="265"/>
        <w:gridCol w:w="7"/>
        <w:gridCol w:w="1890"/>
        <w:gridCol w:w="239"/>
        <w:gridCol w:w="1742"/>
      </w:tblGrid>
      <w:tr w:rsidR="00302122" w:rsidRPr="0072479F" w14:paraId="4526EEA8" w14:textId="77777777" w:rsidTr="006D66B2">
        <w:trPr>
          <w:tblHeader/>
        </w:trPr>
        <w:tc>
          <w:tcPr>
            <w:tcW w:w="2698" w:type="pct"/>
          </w:tcPr>
          <w:p w14:paraId="761746BF" w14:textId="77777777" w:rsidR="00302122" w:rsidRPr="0072479F" w:rsidRDefault="00302122" w:rsidP="006D66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60206B1" w14:textId="77777777" w:rsidR="00302122" w:rsidRPr="0072479F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pct"/>
            <w:gridSpan w:val="3"/>
          </w:tcPr>
          <w:p w14:paraId="46C7B780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6D7856F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DF3CB5" w14:paraId="34E68C05" w14:textId="77777777" w:rsidTr="006D66B2">
        <w:trPr>
          <w:trHeight w:val="1109"/>
          <w:tblHeader/>
        </w:trPr>
        <w:tc>
          <w:tcPr>
            <w:tcW w:w="2698" w:type="pct"/>
          </w:tcPr>
          <w:p w14:paraId="019E7C46" w14:textId="77777777" w:rsidR="00302122" w:rsidRPr="0072479F" w:rsidRDefault="00302122" w:rsidP="006D66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1249B8" w14:textId="77777777" w:rsidR="00302122" w:rsidRPr="0072479F" w:rsidRDefault="00302122" w:rsidP="006D66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A2EBD7" w14:textId="77777777" w:rsidR="00302122" w:rsidRPr="0072479F" w:rsidRDefault="00302122" w:rsidP="006D66B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3E6DCB" w14:textId="77777777" w:rsidR="00302122" w:rsidRPr="0072479F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2"/>
          </w:tcPr>
          <w:p w14:paraId="77070B04" w14:textId="77777777" w:rsidR="00302122" w:rsidRPr="0072479F" w:rsidRDefault="00302122" w:rsidP="006D66B2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43E8579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4D9357E3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289F6CA5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</w:tcPr>
          <w:p w14:paraId="0717ACDE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24F7998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</w:p>
          <w:p w14:paraId="2DF897DC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02122" w:rsidRPr="0072479F" w14:paraId="117A2AA6" w14:textId="77777777" w:rsidTr="006D66B2">
        <w:trPr>
          <w:tblHeader/>
        </w:trPr>
        <w:tc>
          <w:tcPr>
            <w:tcW w:w="2698" w:type="pct"/>
          </w:tcPr>
          <w:p w14:paraId="0B965F08" w14:textId="77777777" w:rsidR="00302122" w:rsidRPr="0072479F" w:rsidRDefault="00302122" w:rsidP="006D66B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C866C3" w14:textId="77777777" w:rsidR="00302122" w:rsidRPr="0072479F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4" w:type="pct"/>
            <w:gridSpan w:val="4"/>
          </w:tcPr>
          <w:p w14:paraId="7D1B0ACC" w14:textId="77777777" w:rsidR="00302122" w:rsidRPr="0072479F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122" w:rsidRPr="0072479F" w14:paraId="242AD606" w14:textId="77777777" w:rsidTr="006D66B2">
        <w:trPr>
          <w:tblHeader/>
        </w:trPr>
        <w:tc>
          <w:tcPr>
            <w:tcW w:w="2698" w:type="pct"/>
          </w:tcPr>
          <w:p w14:paraId="16C2E392" w14:textId="77777777" w:rsidR="00302122" w:rsidRPr="0072479F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47" w:type="pct"/>
          </w:tcPr>
          <w:p w14:paraId="4DA11388" w14:textId="77777777" w:rsidR="00302122" w:rsidRPr="0072479F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7772ACA" w14:textId="63CE2F04" w:rsidR="00302122" w:rsidRPr="0072479F" w:rsidRDefault="006806DE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960</w:t>
            </w:r>
          </w:p>
        </w:tc>
        <w:tc>
          <w:tcPr>
            <w:tcW w:w="133" w:type="pct"/>
            <w:vAlign w:val="bottom"/>
          </w:tcPr>
          <w:p w14:paraId="71B14DD0" w14:textId="77777777" w:rsidR="00302122" w:rsidRPr="0072479F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3A031AE0" w14:textId="77777777" w:rsidR="00302122" w:rsidRPr="0072479F" w:rsidRDefault="00302122" w:rsidP="00DF3CB5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122" w:rsidRPr="0072479F" w14:paraId="218A43CA" w14:textId="77777777" w:rsidTr="006D66B2">
        <w:trPr>
          <w:tblHeader/>
        </w:trPr>
        <w:tc>
          <w:tcPr>
            <w:tcW w:w="2698" w:type="pct"/>
          </w:tcPr>
          <w:p w14:paraId="1A616512" w14:textId="77777777" w:rsidR="00302122" w:rsidRPr="0072479F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7" w:type="pct"/>
          </w:tcPr>
          <w:p w14:paraId="256F228E" w14:textId="77777777" w:rsidR="00302122" w:rsidRPr="0072479F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38D7236" w14:textId="164949E9" w:rsidR="00302122" w:rsidRPr="0072479F" w:rsidRDefault="006806DE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02122" w:rsidRPr="007247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</w:p>
        </w:tc>
        <w:tc>
          <w:tcPr>
            <w:tcW w:w="133" w:type="pct"/>
            <w:vAlign w:val="bottom"/>
          </w:tcPr>
          <w:p w14:paraId="5463462D" w14:textId="77777777" w:rsidR="00302122" w:rsidRPr="0072479F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7F880DE7" w14:textId="77777777" w:rsidR="00302122" w:rsidRPr="0072479F" w:rsidRDefault="00302122" w:rsidP="00DF3CB5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122" w:rsidRPr="0072479F" w14:paraId="0DBC1513" w14:textId="77777777" w:rsidTr="006D66B2">
        <w:trPr>
          <w:tblHeader/>
        </w:trPr>
        <w:tc>
          <w:tcPr>
            <w:tcW w:w="2698" w:type="pct"/>
          </w:tcPr>
          <w:p w14:paraId="50577360" w14:textId="77777777" w:rsidR="00302122" w:rsidRPr="0072479F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7" w:type="pct"/>
          </w:tcPr>
          <w:p w14:paraId="45F1FF4B" w14:textId="77777777" w:rsidR="00302122" w:rsidRPr="0072479F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6FDBBCC8" w14:textId="1F6660BF" w:rsidR="00302122" w:rsidRPr="0072479F" w:rsidRDefault="006806DE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02122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133" w:type="pct"/>
            <w:vAlign w:val="bottom"/>
          </w:tcPr>
          <w:p w14:paraId="5BE62B02" w14:textId="77777777" w:rsidR="00302122" w:rsidRPr="0072479F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280CCA5D" w14:textId="77777777" w:rsidR="00302122" w:rsidRPr="0072479F" w:rsidRDefault="00302122" w:rsidP="00DF3CB5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122" w:rsidRPr="0072479F" w14:paraId="595F5C61" w14:textId="77777777" w:rsidTr="006D66B2">
        <w:trPr>
          <w:tblHeader/>
        </w:trPr>
        <w:tc>
          <w:tcPr>
            <w:tcW w:w="2698" w:type="pct"/>
          </w:tcPr>
          <w:p w14:paraId="038131BA" w14:textId="77777777" w:rsidR="00302122" w:rsidRPr="0072479F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7" w:type="pct"/>
          </w:tcPr>
          <w:p w14:paraId="0E5D6C6A" w14:textId="77777777" w:rsidR="00302122" w:rsidRPr="0072479F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114C8B2" w14:textId="029156FB" w:rsidR="00302122" w:rsidRPr="0072479F" w:rsidRDefault="006806DE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302122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33" w:type="pct"/>
            <w:vAlign w:val="bottom"/>
          </w:tcPr>
          <w:p w14:paraId="05641242" w14:textId="77777777" w:rsidR="00302122" w:rsidRPr="0072479F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6B1D2D4A" w14:textId="5B43D996" w:rsidR="00302122" w:rsidRPr="0072479F" w:rsidRDefault="00302122" w:rsidP="006D66B2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7247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2122" w:rsidRPr="0072479F" w14:paraId="425371C6" w14:textId="77777777" w:rsidTr="006D66B2">
        <w:trPr>
          <w:tblHeader/>
        </w:trPr>
        <w:tc>
          <w:tcPr>
            <w:tcW w:w="2698" w:type="pct"/>
          </w:tcPr>
          <w:p w14:paraId="3A67CFAD" w14:textId="77777777" w:rsidR="00302122" w:rsidRPr="0072479F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7" w:type="pct"/>
          </w:tcPr>
          <w:p w14:paraId="3B9702E7" w14:textId="77777777" w:rsidR="00302122" w:rsidRPr="0072479F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2B5736B4" w14:textId="6C5E184B" w:rsidR="00302122" w:rsidRPr="0072479F" w:rsidRDefault="006806DE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133" w:type="pct"/>
            <w:vAlign w:val="bottom"/>
          </w:tcPr>
          <w:p w14:paraId="4BDA689D" w14:textId="77777777" w:rsidR="00302122" w:rsidRPr="0072479F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14EC24FB" w14:textId="77CC17E2" w:rsidR="00302122" w:rsidRPr="0072479F" w:rsidRDefault="00302122" w:rsidP="006D66B2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7247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2122" w:rsidRPr="0072479F" w14:paraId="02C34786" w14:textId="77777777" w:rsidTr="006D66B2">
        <w:trPr>
          <w:tblHeader/>
        </w:trPr>
        <w:tc>
          <w:tcPr>
            <w:tcW w:w="2698" w:type="pct"/>
          </w:tcPr>
          <w:p w14:paraId="16408270" w14:textId="77777777" w:rsidR="00302122" w:rsidRPr="0072479F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7" w:type="pct"/>
          </w:tcPr>
          <w:p w14:paraId="43D8BD6E" w14:textId="77777777" w:rsidR="00302122" w:rsidRPr="0072479F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tcBorders>
              <w:bottom w:val="single" w:sz="4" w:space="0" w:color="auto"/>
            </w:tcBorders>
            <w:vAlign w:val="bottom"/>
          </w:tcPr>
          <w:p w14:paraId="6CE80E62" w14:textId="52455307" w:rsidR="00302122" w:rsidRPr="0072479F" w:rsidRDefault="006806DE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302122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133" w:type="pct"/>
            <w:vAlign w:val="bottom"/>
          </w:tcPr>
          <w:p w14:paraId="1D7CB53F" w14:textId="77777777" w:rsidR="00302122" w:rsidRPr="0072479F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vAlign w:val="bottom"/>
          </w:tcPr>
          <w:p w14:paraId="5441FE3D" w14:textId="56D8E53C" w:rsidR="00302122" w:rsidRPr="0072479F" w:rsidRDefault="00302122" w:rsidP="006D66B2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  <w:r w:rsidRPr="007247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2122" w:rsidRPr="0072479F" w14:paraId="797821C0" w14:textId="77777777" w:rsidTr="006D66B2">
        <w:trPr>
          <w:tblHeader/>
        </w:trPr>
        <w:tc>
          <w:tcPr>
            <w:tcW w:w="2698" w:type="pct"/>
          </w:tcPr>
          <w:p w14:paraId="189B9F99" w14:textId="77777777" w:rsidR="00302122" w:rsidRPr="0072479F" w:rsidRDefault="00302122" w:rsidP="006D66B2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254661BD" w14:textId="77777777" w:rsidR="00302122" w:rsidRPr="0072479F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06023" w14:textId="5E5ACFDD" w:rsidR="00302122" w:rsidRPr="0072479F" w:rsidRDefault="006806DE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302122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419</w:t>
            </w:r>
          </w:p>
        </w:tc>
        <w:tc>
          <w:tcPr>
            <w:tcW w:w="133" w:type="pct"/>
            <w:vAlign w:val="bottom"/>
          </w:tcPr>
          <w:p w14:paraId="2D14D557" w14:textId="77777777" w:rsidR="00302122" w:rsidRPr="0072479F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92E0B" w14:textId="24E8F483" w:rsidR="00302122" w:rsidRPr="0072479F" w:rsidRDefault="00302122" w:rsidP="006D66B2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806DE"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387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90A188F" w14:textId="77777777" w:rsidR="00302122" w:rsidRPr="00EF6B07" w:rsidRDefault="00302122" w:rsidP="00EF6B0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CF04EC" w14:textId="74BF401F" w:rsidR="00302122" w:rsidRPr="00302122" w:rsidRDefault="00302122" w:rsidP="00092898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302122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</w:t>
      </w:r>
      <w:r w:rsidR="00F02245">
        <w:rPr>
          <w:rFonts w:ascii="Angsana New" w:hAnsi="Angsana New" w:hint="cs"/>
          <w:b/>
          <w:bCs/>
          <w:sz w:val="30"/>
          <w:szCs w:val="30"/>
          <w:cs/>
        </w:rPr>
        <w:t>ใช้</w:t>
      </w:r>
    </w:p>
    <w:p w14:paraId="70F00400" w14:textId="5D4F27EA" w:rsidR="00114C71" w:rsidRPr="0072479F" w:rsidRDefault="00114C71" w:rsidP="0009289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F6BEAF" w14:textId="585672D9" w:rsidR="00826120" w:rsidRPr="0072479F" w:rsidRDefault="00826120" w:rsidP="0082612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367DC2" w:rsidRPr="0072479F">
        <w:rPr>
          <w:rFonts w:ascii="Angsana New" w:hAnsi="Angsana New"/>
          <w:sz w:val="30"/>
          <w:szCs w:val="30"/>
        </w:rPr>
        <w:t xml:space="preserve"> </w:t>
      </w:r>
      <w:r w:rsidR="00367DC2" w:rsidRPr="0072479F">
        <w:rPr>
          <w:rFonts w:ascii="Angsana New" w:hAnsi="Angsana New"/>
          <w:sz w:val="30"/>
          <w:szCs w:val="30"/>
          <w:cs/>
        </w:rPr>
        <w:t>แยกตามประเภทของสินทรัพย์ที่เช่า</w:t>
      </w:r>
      <w:r w:rsidRPr="0072479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0C4FD2D" w14:textId="77777777" w:rsidR="00826120" w:rsidRPr="00FC1E6A" w:rsidRDefault="00826120" w:rsidP="00FC1E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74"/>
        <w:gridCol w:w="178"/>
        <w:gridCol w:w="1818"/>
        <w:gridCol w:w="180"/>
        <w:gridCol w:w="1710"/>
        <w:gridCol w:w="180"/>
        <w:gridCol w:w="1890"/>
      </w:tblGrid>
      <w:tr w:rsidR="00783FE3" w:rsidRPr="0072479F" w14:paraId="3BB86166" w14:textId="77777777" w:rsidTr="0041529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48E1058" w14:textId="77777777" w:rsidR="00783FE3" w:rsidRPr="0072479F" w:rsidRDefault="00783FE3" w:rsidP="00D230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974" w:type="dxa"/>
          </w:tcPr>
          <w:p w14:paraId="7915C101" w14:textId="77777777" w:rsidR="00783FE3" w:rsidRPr="0072479F" w:rsidRDefault="00783FE3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78" w:type="dxa"/>
          </w:tcPr>
          <w:p w14:paraId="529A36AD" w14:textId="77777777" w:rsidR="00783FE3" w:rsidRPr="0072479F" w:rsidRDefault="00783FE3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778" w:type="dxa"/>
            <w:gridSpan w:val="5"/>
          </w:tcPr>
          <w:p w14:paraId="6E102116" w14:textId="77777777" w:rsidR="008701D5" w:rsidRPr="0072479F" w:rsidRDefault="008701D5" w:rsidP="00D2305A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13079AC" w14:textId="74A160EC" w:rsidR="00783FE3" w:rsidRPr="0072479F" w:rsidRDefault="008701D5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15293" w:rsidRPr="0072479F" w14:paraId="46A65EBB" w14:textId="77777777" w:rsidTr="0041529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B7D5C73" w14:textId="77777777" w:rsidR="00415293" w:rsidRPr="0072479F" w:rsidRDefault="00415293" w:rsidP="004152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247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4" w:type="dxa"/>
          </w:tcPr>
          <w:p w14:paraId="03507748" w14:textId="77777777" w:rsidR="00415293" w:rsidRPr="0072479F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0FCADEB" w14:textId="77777777" w:rsidR="00415293" w:rsidRPr="0072479F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18" w:type="dxa"/>
          </w:tcPr>
          <w:p w14:paraId="7CB31210" w14:textId="0AD6BED1" w:rsidR="00415293" w:rsidRPr="0072479F" w:rsidRDefault="00415293" w:rsidP="00415293">
            <w:pPr>
              <w:pStyle w:val="Pa47"/>
              <w:ind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CC8E79F" w14:textId="77777777" w:rsidR="00415293" w:rsidRPr="0072479F" w:rsidRDefault="00415293" w:rsidP="0041529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6AA9AF" w14:textId="3EFBD80C" w:rsidR="00415293" w:rsidRPr="0072479F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0FC8035" w14:textId="77777777" w:rsidR="00415293" w:rsidRPr="0072479F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</w:tcPr>
          <w:p w14:paraId="41CF3EBB" w14:textId="77777777" w:rsidR="00415293" w:rsidRPr="0072479F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15293" w:rsidRPr="0072479F" w14:paraId="43764DDE" w14:textId="77777777" w:rsidTr="00415293">
        <w:trPr>
          <w:trHeight w:val="20"/>
        </w:trPr>
        <w:tc>
          <w:tcPr>
            <w:tcW w:w="2250" w:type="dxa"/>
          </w:tcPr>
          <w:p w14:paraId="778CFAC1" w14:textId="77777777" w:rsidR="00415293" w:rsidRPr="0072479F" w:rsidRDefault="00415293" w:rsidP="00415293">
            <w:pPr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4" w:type="dxa"/>
          </w:tcPr>
          <w:p w14:paraId="767CC19C" w14:textId="77777777" w:rsidR="00415293" w:rsidRPr="0072479F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" w:type="dxa"/>
          </w:tcPr>
          <w:p w14:paraId="2B1C757C" w14:textId="77777777" w:rsidR="00415293" w:rsidRPr="0072479F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78" w:type="dxa"/>
            <w:gridSpan w:val="5"/>
          </w:tcPr>
          <w:p w14:paraId="7DD3DA9A" w14:textId="77777777" w:rsidR="00415293" w:rsidRPr="0072479F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15293" w:rsidRPr="0072479F" w14:paraId="385D9289" w14:textId="77777777" w:rsidTr="00415293">
        <w:trPr>
          <w:trHeight w:val="20"/>
        </w:trPr>
        <w:tc>
          <w:tcPr>
            <w:tcW w:w="2250" w:type="dxa"/>
          </w:tcPr>
          <w:p w14:paraId="2C96044F" w14:textId="18C78777" w:rsidR="00415293" w:rsidRPr="0072479F" w:rsidRDefault="00415293" w:rsidP="00415293">
            <w:pPr>
              <w:spacing w:line="16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24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74" w:type="dxa"/>
          </w:tcPr>
          <w:p w14:paraId="12300931" w14:textId="2CDEACCE" w:rsidR="00415293" w:rsidRPr="0072479F" w:rsidRDefault="006806DE" w:rsidP="0041529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06D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  <w:r w:rsidR="00415293" w:rsidRPr="00724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(ข</w:t>
            </w:r>
            <w:r w:rsidR="00415293" w:rsidRPr="007247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7DD6302" w14:textId="77777777" w:rsidR="00415293" w:rsidRPr="0072479F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18" w:type="dxa"/>
          </w:tcPr>
          <w:p w14:paraId="2B4297AE" w14:textId="467D6714" w:rsidR="00415293" w:rsidRPr="0072479F" w:rsidRDefault="006806DE" w:rsidP="00367DC2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EC71AF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180" w:type="dxa"/>
          </w:tcPr>
          <w:p w14:paraId="34C1BBEA" w14:textId="77777777" w:rsidR="00415293" w:rsidRPr="0072479F" w:rsidRDefault="00415293" w:rsidP="0041529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52C159" w14:textId="515F715A" w:rsidR="00415293" w:rsidRPr="0072479F" w:rsidRDefault="006806DE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EC71AF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</w:tcPr>
          <w:p w14:paraId="0CD035CC" w14:textId="77777777" w:rsidR="00415293" w:rsidRPr="0072479F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AC8B02" w14:textId="0C5C3203" w:rsidR="00415293" w:rsidRPr="0072479F" w:rsidRDefault="006806DE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F238E"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415293" w:rsidRPr="0072479F" w14:paraId="7F2CB314" w14:textId="77777777" w:rsidTr="00367DC2">
        <w:trPr>
          <w:trHeight w:val="20"/>
        </w:trPr>
        <w:tc>
          <w:tcPr>
            <w:tcW w:w="2250" w:type="dxa"/>
          </w:tcPr>
          <w:p w14:paraId="0D2405FE" w14:textId="77777777" w:rsidR="00415293" w:rsidRPr="0072479F" w:rsidRDefault="00415293" w:rsidP="004152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247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74" w:type="dxa"/>
          </w:tcPr>
          <w:p w14:paraId="3A068CA8" w14:textId="77777777" w:rsidR="00415293" w:rsidRPr="0072479F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84EE964" w14:textId="77777777" w:rsidR="00415293" w:rsidRPr="0072479F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1B22398" w14:textId="75C67D40" w:rsidR="00415293" w:rsidRPr="0072479F" w:rsidRDefault="00EC71AF" w:rsidP="00367DC2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Pr="007247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0C70DC" w14:textId="77777777" w:rsidR="00415293" w:rsidRPr="0072479F" w:rsidRDefault="00415293" w:rsidP="0041529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527E51" w14:textId="11C2E363" w:rsidR="00415293" w:rsidRPr="0072479F" w:rsidRDefault="00EC71AF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  <w:r w:rsidRPr="007247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C4AD77" w14:textId="77777777" w:rsidR="00415293" w:rsidRPr="0072479F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3F5F03" w14:textId="63B082E0" w:rsidR="00415293" w:rsidRPr="0072479F" w:rsidRDefault="00FF238E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</w:rPr>
              <w:t>(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2479F">
              <w:rPr>
                <w:rFonts w:ascii="Angsana New" w:hAnsi="Angsana New"/>
                <w:sz w:val="30"/>
                <w:szCs w:val="30"/>
              </w:rPr>
              <w:t>,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  <w:r w:rsidRPr="007247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293" w:rsidRPr="0072479F" w14:paraId="503D3E68" w14:textId="77777777" w:rsidTr="00415293">
        <w:trPr>
          <w:trHeight w:val="20"/>
        </w:trPr>
        <w:tc>
          <w:tcPr>
            <w:tcW w:w="2250" w:type="dxa"/>
            <w:vAlign w:val="bottom"/>
          </w:tcPr>
          <w:p w14:paraId="1D83B897" w14:textId="115FE52A" w:rsidR="00415293" w:rsidRPr="0072479F" w:rsidRDefault="00415293" w:rsidP="0041529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806DE"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74" w:type="dxa"/>
          </w:tcPr>
          <w:p w14:paraId="614D4847" w14:textId="77777777" w:rsidR="00415293" w:rsidRPr="0072479F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CDABA4F" w14:textId="77777777" w:rsidR="00415293" w:rsidRPr="0072479F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72AB3F77" w14:textId="3CAACE3B" w:rsidR="00415293" w:rsidRPr="0072479F" w:rsidRDefault="006806DE" w:rsidP="00367DC2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C71AF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</w:p>
        </w:tc>
        <w:tc>
          <w:tcPr>
            <w:tcW w:w="180" w:type="dxa"/>
          </w:tcPr>
          <w:p w14:paraId="2EAEBB95" w14:textId="77777777" w:rsidR="00415293" w:rsidRPr="0072479F" w:rsidRDefault="00415293" w:rsidP="00415293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5F06A5" w14:textId="164E32AD" w:rsidR="00415293" w:rsidRPr="0072479F" w:rsidRDefault="006806DE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EC71AF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482</w:t>
            </w:r>
          </w:p>
        </w:tc>
        <w:tc>
          <w:tcPr>
            <w:tcW w:w="180" w:type="dxa"/>
          </w:tcPr>
          <w:p w14:paraId="588E8E4E" w14:textId="77777777" w:rsidR="00415293" w:rsidRPr="0072479F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6202C" w14:textId="74132D40" w:rsidR="00415293" w:rsidRPr="0072479F" w:rsidRDefault="006806DE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4671C8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14:paraId="07F4EE38" w14:textId="5A638BDF" w:rsidR="00114C71" w:rsidRPr="00FC1E6A" w:rsidRDefault="00114C71" w:rsidP="00FC1E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F9DD51" w14:textId="35736BAB" w:rsidR="00367DC2" w:rsidRPr="0072479F" w:rsidRDefault="00367DC2" w:rsidP="00114C71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D0DBC36" w14:textId="515CAFBA" w:rsidR="00CD63FD" w:rsidRPr="0072479F" w:rsidRDefault="00CD63FD" w:rsidP="00367DC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1A619CAF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1FA124D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6317074F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</w:t>
      </w:r>
      <w:r w:rsidR="00CE1168" w:rsidRPr="00C07FBE">
        <w:rPr>
          <w:rFonts w:ascii="Angsana New" w:hAnsi="Angsana New"/>
          <w:sz w:val="30"/>
          <w:szCs w:val="30"/>
        </w:rPr>
        <w:t xml:space="preserve"> </w:t>
      </w:r>
      <w:r w:rsidRPr="00C07FBE">
        <w:rPr>
          <w:rFonts w:ascii="Angsana New" w:hAnsi="Angsana New"/>
          <w:sz w:val="30"/>
          <w:szCs w:val="30"/>
          <w:cs/>
        </w:rPr>
        <w:t>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1C2B36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29D8BDA4" w14:textId="146A7C94" w:rsidR="00367DC2" w:rsidRPr="0072479F" w:rsidRDefault="00367DC2" w:rsidP="00367DC2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  <w:bookmarkStart w:id="1" w:name="_Hlk39853326"/>
      <w:r w:rsidRPr="0072479F">
        <w:rPr>
          <w:rFonts w:ascii="Angsana New" w:hAnsi="Angsana New"/>
          <w:sz w:val="30"/>
          <w:szCs w:val="30"/>
          <w:cs/>
        </w:rPr>
        <w:lastRenderedPageBreak/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 ๆ ข้อมูลทางการเงินเกี่ยวกับการดำเนินงานของบริษัทจำแนกตามส่วนงานทางภูมิศาสตร์สำหรับงวดสาม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และ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2562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A99D04B" w14:textId="3785235D" w:rsidR="00367DC2" w:rsidRPr="00C97CAD" w:rsidRDefault="00367DC2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379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62"/>
        <w:gridCol w:w="1075"/>
        <w:gridCol w:w="268"/>
        <w:gridCol w:w="1079"/>
        <w:gridCol w:w="267"/>
        <w:gridCol w:w="1066"/>
        <w:gridCol w:w="265"/>
        <w:gridCol w:w="1081"/>
        <w:gridCol w:w="265"/>
        <w:gridCol w:w="1124"/>
        <w:gridCol w:w="265"/>
        <w:gridCol w:w="1124"/>
        <w:gridCol w:w="265"/>
        <w:gridCol w:w="1252"/>
        <w:gridCol w:w="265"/>
        <w:gridCol w:w="1256"/>
      </w:tblGrid>
      <w:tr w:rsidR="00367DC2" w:rsidRPr="00C97CAD" w14:paraId="7E950ABC" w14:textId="77777777" w:rsidTr="009826BC">
        <w:tc>
          <w:tcPr>
            <w:tcW w:w="3462" w:type="dxa"/>
          </w:tcPr>
          <w:p w14:paraId="14CA1CBD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7" w:type="dxa"/>
            <w:gridSpan w:val="15"/>
          </w:tcPr>
          <w:p w14:paraId="28BD3B34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367DC2" w:rsidRPr="00C97CAD" w14:paraId="243F7E0B" w14:textId="77777777" w:rsidTr="009826BC">
        <w:tc>
          <w:tcPr>
            <w:tcW w:w="3462" w:type="dxa"/>
          </w:tcPr>
          <w:p w14:paraId="36C9CE20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2" w:type="dxa"/>
            <w:gridSpan w:val="3"/>
          </w:tcPr>
          <w:p w14:paraId="76F576F7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7" w:type="dxa"/>
          </w:tcPr>
          <w:p w14:paraId="41E1DDA9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nil"/>
            </w:tcBorders>
          </w:tcPr>
          <w:p w14:paraId="11018705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65" w:type="dxa"/>
            <w:tcBorders>
              <w:top w:val="single" w:sz="4" w:space="0" w:color="auto"/>
              <w:bottom w:val="nil"/>
            </w:tcBorders>
          </w:tcPr>
          <w:p w14:paraId="02A59081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bottom w:val="nil"/>
            </w:tcBorders>
          </w:tcPr>
          <w:p w14:paraId="24A5557E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65" w:type="dxa"/>
          </w:tcPr>
          <w:p w14:paraId="75CD9831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3"/>
          </w:tcPr>
          <w:p w14:paraId="6B548357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67DC2" w:rsidRPr="00C97CAD" w14:paraId="037E934C" w14:textId="77777777" w:rsidTr="009826BC">
        <w:tc>
          <w:tcPr>
            <w:tcW w:w="3462" w:type="dxa"/>
          </w:tcPr>
          <w:p w14:paraId="32D332F4" w14:textId="01BB42BA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806DE" w:rsidRPr="006806D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75" w:type="dxa"/>
            <w:tcBorders>
              <w:bottom w:val="nil"/>
            </w:tcBorders>
          </w:tcPr>
          <w:p w14:paraId="6B569500" w14:textId="50D8AC75" w:rsidR="00367DC2" w:rsidRPr="00C97CAD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68" w:type="dxa"/>
          </w:tcPr>
          <w:p w14:paraId="739F2373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B1FD5C2" w14:textId="3DA7FDAF" w:rsidR="00367DC2" w:rsidRPr="00C97CAD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67" w:type="dxa"/>
          </w:tcPr>
          <w:p w14:paraId="4F584B5E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09503177" w14:textId="752E72EE" w:rsidR="00367DC2" w:rsidRPr="00C97CAD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65" w:type="dxa"/>
          </w:tcPr>
          <w:p w14:paraId="64864D50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0F50E0EA" w14:textId="0C336C38" w:rsidR="00367DC2" w:rsidRPr="00C97CAD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65" w:type="dxa"/>
          </w:tcPr>
          <w:p w14:paraId="2CD1253C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6E8E396C" w14:textId="32754FCC" w:rsidR="00367DC2" w:rsidRPr="00C97CAD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65" w:type="dxa"/>
          </w:tcPr>
          <w:p w14:paraId="613DE123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DF2F421" w14:textId="1666C088" w:rsidR="00367DC2" w:rsidRPr="00C97CAD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65" w:type="dxa"/>
          </w:tcPr>
          <w:p w14:paraId="0C8C457F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7C52D2C1" w14:textId="107B2094" w:rsidR="00367DC2" w:rsidRPr="00C97CAD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65" w:type="dxa"/>
          </w:tcPr>
          <w:p w14:paraId="106C2A1B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2098082E" w14:textId="5F0BCFCF" w:rsidR="00367DC2" w:rsidRPr="00C97CAD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367DC2" w:rsidRPr="00C97CAD" w14:paraId="6C5F203E" w14:textId="77777777" w:rsidTr="009826BC">
        <w:tc>
          <w:tcPr>
            <w:tcW w:w="3462" w:type="dxa"/>
          </w:tcPr>
          <w:p w14:paraId="29E58222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7" w:type="dxa"/>
            <w:gridSpan w:val="15"/>
            <w:tcBorders>
              <w:bottom w:val="nil"/>
            </w:tcBorders>
          </w:tcPr>
          <w:p w14:paraId="64BE1CAE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C97CAD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C97CA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C97CAD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9263D6" w:rsidRPr="00C97CAD" w14:paraId="1EC033EF" w14:textId="77777777" w:rsidTr="009826BC">
        <w:tc>
          <w:tcPr>
            <w:tcW w:w="3462" w:type="dxa"/>
          </w:tcPr>
          <w:p w14:paraId="1864CCFB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E1886BB" w14:textId="05D844DA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576</w:t>
            </w:r>
            <w:r w:rsidR="00FB728A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754</w:t>
            </w:r>
          </w:p>
        </w:tc>
        <w:tc>
          <w:tcPr>
            <w:tcW w:w="268" w:type="dxa"/>
          </w:tcPr>
          <w:p w14:paraId="3DF5B410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60994AB" w14:textId="205CF096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681</w:t>
            </w:r>
            <w:r w:rsidR="009263D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208</w:t>
            </w:r>
          </w:p>
        </w:tc>
        <w:tc>
          <w:tcPr>
            <w:tcW w:w="267" w:type="dxa"/>
          </w:tcPr>
          <w:p w14:paraId="0899293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6CE9BDC" w14:textId="7E81EAC7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929</w:t>
            </w:r>
            <w:r w:rsidR="00FB728A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413</w:t>
            </w:r>
          </w:p>
        </w:tc>
        <w:tc>
          <w:tcPr>
            <w:tcW w:w="265" w:type="dxa"/>
          </w:tcPr>
          <w:p w14:paraId="6F3E3D4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C2D93D" w14:textId="25D6DDC1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819</w:t>
            </w:r>
            <w:r w:rsidR="009263D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754</w:t>
            </w:r>
          </w:p>
        </w:tc>
        <w:tc>
          <w:tcPr>
            <w:tcW w:w="265" w:type="dxa"/>
          </w:tcPr>
          <w:p w14:paraId="6B14D56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94B7489" w14:textId="5A559BC7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322</w:t>
            </w:r>
            <w:r w:rsidR="00FB728A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273</w:t>
            </w:r>
          </w:p>
        </w:tc>
        <w:tc>
          <w:tcPr>
            <w:tcW w:w="265" w:type="dxa"/>
          </w:tcPr>
          <w:p w14:paraId="7EC2748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04FD20D5" w14:textId="27F02F88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365</w:t>
            </w:r>
            <w:r w:rsidR="009263D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384</w:t>
            </w:r>
          </w:p>
        </w:tc>
        <w:tc>
          <w:tcPr>
            <w:tcW w:w="265" w:type="dxa"/>
          </w:tcPr>
          <w:p w14:paraId="7DE1516F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7FE0928" w14:textId="645ED711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8A6E9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828</w:t>
            </w:r>
            <w:r w:rsidR="008A6E9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440</w:t>
            </w:r>
          </w:p>
        </w:tc>
        <w:tc>
          <w:tcPr>
            <w:tcW w:w="265" w:type="dxa"/>
          </w:tcPr>
          <w:p w14:paraId="77B22ADB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0922FFE9" w14:textId="7990135B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9263D6" w:rsidRPr="00C97CA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866</w:t>
            </w:r>
            <w:r w:rsidR="009263D6" w:rsidRPr="00C97CA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346</w:t>
            </w:r>
          </w:p>
        </w:tc>
      </w:tr>
      <w:tr w:rsidR="009263D6" w:rsidRPr="00C97CAD" w14:paraId="2D9D7135" w14:textId="77777777" w:rsidTr="009826BC">
        <w:tc>
          <w:tcPr>
            <w:tcW w:w="3462" w:type="dxa"/>
          </w:tcPr>
          <w:p w14:paraId="4E952AB2" w14:textId="4BF80F46" w:rsidR="009263D6" w:rsidRPr="00462A15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462A15" w:rsidRPr="00462A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A15" w:rsidRPr="00462A1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62A15" w:rsidRPr="00462A1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462A15" w:rsidRPr="00462A15">
              <w:rPr>
                <w:rFonts w:ascii="Angsana New" w:hAnsi="Angsana New"/>
                <w:sz w:val="26"/>
                <w:szCs w:val="26"/>
                <w:lang w:val="en-US"/>
              </w:rPr>
              <w:t xml:space="preserve">) </w:t>
            </w: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4B93C475" w14:textId="63B837FF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91</w:t>
            </w:r>
            <w:r w:rsidR="00B0217B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607</w:t>
            </w:r>
          </w:p>
        </w:tc>
        <w:tc>
          <w:tcPr>
            <w:tcW w:w="268" w:type="dxa"/>
            <w:tcBorders>
              <w:bottom w:val="nil"/>
            </w:tcBorders>
            <w:shd w:val="clear" w:color="auto" w:fill="auto"/>
          </w:tcPr>
          <w:p w14:paraId="7EE4958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2248E111" w14:textId="680D64B0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80</w:t>
            </w:r>
            <w:r w:rsidR="009263D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590</w:t>
            </w:r>
          </w:p>
        </w:tc>
        <w:tc>
          <w:tcPr>
            <w:tcW w:w="267" w:type="dxa"/>
            <w:tcBorders>
              <w:bottom w:val="nil"/>
            </w:tcBorders>
            <w:shd w:val="clear" w:color="auto" w:fill="auto"/>
          </w:tcPr>
          <w:p w14:paraId="60EF033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C5C58F5" w14:textId="7CECF4D0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159</w:t>
            </w:r>
            <w:r w:rsidR="00B0217B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486</w:t>
            </w:r>
          </w:p>
        </w:tc>
        <w:tc>
          <w:tcPr>
            <w:tcW w:w="265" w:type="dxa"/>
            <w:tcBorders>
              <w:bottom w:val="nil"/>
            </w:tcBorders>
          </w:tcPr>
          <w:p w14:paraId="0DCD9D60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241B34B5" w14:textId="3247E184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111</w:t>
            </w:r>
            <w:r w:rsidR="009263D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007</w:t>
            </w:r>
          </w:p>
        </w:tc>
        <w:tc>
          <w:tcPr>
            <w:tcW w:w="265" w:type="dxa"/>
            <w:tcBorders>
              <w:bottom w:val="nil"/>
            </w:tcBorders>
          </w:tcPr>
          <w:p w14:paraId="42C1CC8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FCF7F61" w14:textId="294C2989" w:rsidR="009263D6" w:rsidRPr="00C97CAD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22</w:t>
            </w:r>
            <w:r w:rsidR="008B7141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788</w:t>
            </w:r>
          </w:p>
        </w:tc>
        <w:tc>
          <w:tcPr>
            <w:tcW w:w="265" w:type="dxa"/>
            <w:tcBorders>
              <w:bottom w:val="nil"/>
            </w:tcBorders>
          </w:tcPr>
          <w:p w14:paraId="7656722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6D65E156" w14:textId="015C8757" w:rsidR="009263D6" w:rsidRPr="00C97CAD" w:rsidRDefault="009263D6" w:rsidP="009263D6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10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600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5" w:type="dxa"/>
            <w:tcBorders>
              <w:bottom w:val="nil"/>
            </w:tcBorders>
          </w:tcPr>
          <w:p w14:paraId="78828FA8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43CE2421" w14:textId="27C7FD5E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273</w:t>
            </w:r>
            <w:r w:rsidR="00B0217B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881</w:t>
            </w:r>
          </w:p>
        </w:tc>
        <w:tc>
          <w:tcPr>
            <w:tcW w:w="265" w:type="dxa"/>
            <w:tcBorders>
              <w:bottom w:val="nil"/>
            </w:tcBorders>
          </w:tcPr>
          <w:p w14:paraId="564CE8D1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5F8C8A2B" w14:textId="6B15D157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180</w:t>
            </w:r>
            <w:r w:rsidR="009263D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997</w:t>
            </w:r>
          </w:p>
        </w:tc>
      </w:tr>
      <w:tr w:rsidR="009263D6" w:rsidRPr="00C97CAD" w14:paraId="46BBBB64" w14:textId="77777777" w:rsidTr="009826BC">
        <w:tc>
          <w:tcPr>
            <w:tcW w:w="3462" w:type="dxa"/>
          </w:tcPr>
          <w:p w14:paraId="0C0CD314" w14:textId="77777777" w:rsidR="009263D6" w:rsidRPr="00462A15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30A4B0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CEE390C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7A0F367B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4AA049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97E207D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76B1583D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C930DA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008086E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5DC34831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27B57391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771F58F7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08A4ED07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3A25CB3C" w14:textId="0258FF46" w:rsidR="009263D6" w:rsidRPr="00C97CAD" w:rsidRDefault="00D641C7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161</w:t>
            </w:r>
            <w:r w:rsidR="00B0217B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857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56F27E48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2FE386EB" w14:textId="3A985C39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204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>,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624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63D6" w:rsidRPr="00C97CAD" w14:paraId="6131636C" w14:textId="77777777" w:rsidTr="009826BC">
        <w:tc>
          <w:tcPr>
            <w:tcW w:w="3462" w:type="dxa"/>
          </w:tcPr>
          <w:p w14:paraId="2B10B2E3" w14:textId="77777777" w:rsidR="009263D6" w:rsidRPr="00462A15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075" w:type="dxa"/>
            <w:tcBorders>
              <w:top w:val="nil"/>
            </w:tcBorders>
          </w:tcPr>
          <w:p w14:paraId="3AAB73D9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14:paraId="5E882D50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293F3BF7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tcBorders>
              <w:top w:val="nil"/>
            </w:tcBorders>
          </w:tcPr>
          <w:p w14:paraId="79EC4DC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79704CA3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</w:tcBorders>
          </w:tcPr>
          <w:p w14:paraId="643913E8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14:paraId="7CBD8D8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</w:tcBorders>
          </w:tcPr>
          <w:p w14:paraId="0EEAB97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5DD9491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</w:tcBorders>
          </w:tcPr>
          <w:p w14:paraId="73D6E3A7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15E8831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top w:val="nil"/>
            </w:tcBorders>
          </w:tcPr>
          <w:p w14:paraId="13FADCB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19F1D82F" w14:textId="06D290B5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14</w:t>
            </w:r>
            <w:r w:rsidR="008A6E9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035</w:t>
            </w:r>
          </w:p>
        </w:tc>
        <w:tc>
          <w:tcPr>
            <w:tcW w:w="265" w:type="dxa"/>
            <w:tcBorders>
              <w:top w:val="nil"/>
            </w:tcBorders>
          </w:tcPr>
          <w:p w14:paraId="6DFF410A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nil"/>
            </w:tcBorders>
          </w:tcPr>
          <w:p w14:paraId="746EFEC9" w14:textId="6B23C5E2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  <w:r w:rsidR="009263D6" w:rsidRPr="00C97CA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920</w:t>
            </w:r>
          </w:p>
        </w:tc>
      </w:tr>
      <w:tr w:rsidR="009263D6" w:rsidRPr="00C97CAD" w14:paraId="6F1D7133" w14:textId="77777777" w:rsidTr="009826BC">
        <w:tc>
          <w:tcPr>
            <w:tcW w:w="3462" w:type="dxa"/>
          </w:tcPr>
          <w:p w14:paraId="3EC0108F" w14:textId="6DC6FFE7" w:rsidR="009263D6" w:rsidRPr="00462A15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075" w:type="dxa"/>
          </w:tcPr>
          <w:p w14:paraId="69480E1F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C52A2B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593A009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135186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0CF57A0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0569C1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55AEA70C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84B53E6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6CDE5E8B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9DDD8FB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ED9F0F9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9FE477D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3B0967BE" w14:textId="40F7D4C6" w:rsidR="009263D6" w:rsidRPr="00C97CAD" w:rsidRDefault="00FD49DC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  <w:r w:rsidR="008A6E9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364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5" w:type="dxa"/>
          </w:tcPr>
          <w:p w14:paraId="72DDBBFD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</w:tcPr>
          <w:p w14:paraId="3F81BC31" w14:textId="70E208F1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>,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051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63D6" w:rsidRPr="00C97CAD" w14:paraId="4CF300B1" w14:textId="77777777" w:rsidTr="009826BC">
        <w:tc>
          <w:tcPr>
            <w:tcW w:w="3462" w:type="dxa"/>
          </w:tcPr>
          <w:p w14:paraId="578CA3B8" w14:textId="77777777" w:rsidR="009263D6" w:rsidRPr="00462A15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75" w:type="dxa"/>
          </w:tcPr>
          <w:p w14:paraId="49719CCA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698CE2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4F293656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B16535C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2288F3A0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7AF6F6B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6F6305F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4E9E0E0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5B64D81A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6C33868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4A57DB40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7830E8D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69D20B11" w14:textId="6CD39180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8A6E9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261</w:t>
            </w:r>
          </w:p>
        </w:tc>
        <w:tc>
          <w:tcPr>
            <w:tcW w:w="265" w:type="dxa"/>
          </w:tcPr>
          <w:p w14:paraId="39FF6ED5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174BAB30" w14:textId="3E763D08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17</w:t>
            </w:r>
            <w:r w:rsidR="009263D6" w:rsidRPr="00C97CA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759</w:t>
            </w:r>
          </w:p>
        </w:tc>
      </w:tr>
      <w:tr w:rsidR="00F3521D" w:rsidRPr="00C97CAD" w14:paraId="4EBA573D" w14:textId="77777777" w:rsidTr="009826BC">
        <w:tc>
          <w:tcPr>
            <w:tcW w:w="3462" w:type="dxa"/>
          </w:tcPr>
          <w:p w14:paraId="1464F996" w14:textId="19225AA8" w:rsidR="00F3521D" w:rsidRPr="00462A15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5" w:type="dxa"/>
          </w:tcPr>
          <w:p w14:paraId="00C79BDB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04B2C20E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58CB4DFB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0A7B72AE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3CEB454B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8CE1E0C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066376FF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30D8D6CD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09B538DD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08532738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791433E8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7183DB3" w14:textId="77777777" w:rsidR="00F3521D" w:rsidRPr="00C97CAD" w:rsidRDefault="00F3521D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1803BD98" w14:textId="5E43CE0C" w:rsidR="00F3521D" w:rsidRPr="00C97CAD" w:rsidRDefault="00F7660A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90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5" w:type="dxa"/>
          </w:tcPr>
          <w:p w14:paraId="628D2138" w14:textId="77777777" w:rsidR="00F3521D" w:rsidRPr="00C97CAD" w:rsidRDefault="00F3521D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5B40599A" w14:textId="55FCA756" w:rsidR="00F3521D" w:rsidRPr="00C97CAD" w:rsidRDefault="00F3521D" w:rsidP="00F3521D">
            <w:pPr>
              <w:tabs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9263D6" w:rsidRPr="00C97CAD" w14:paraId="0DD7D544" w14:textId="77777777" w:rsidTr="009826BC">
        <w:tc>
          <w:tcPr>
            <w:tcW w:w="3462" w:type="dxa"/>
          </w:tcPr>
          <w:p w14:paraId="216E5F3E" w14:textId="328BD5DE" w:rsidR="009263D6" w:rsidRPr="00462A15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C97CAD" w:rsidRPr="00462A1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075" w:type="dxa"/>
          </w:tcPr>
          <w:p w14:paraId="2248984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607A673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7E8979D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B152FA8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76D24387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7B7589DA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67365B1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B526F88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148D81E3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3BC8DE6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439C7F61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65CF895F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65D5F93F" w14:textId="2DCBF6C5" w:rsidR="009263D6" w:rsidRPr="00C97CAD" w:rsidRDefault="008A6E9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173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65" w:type="dxa"/>
          </w:tcPr>
          <w:p w14:paraId="5CC7C9C4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14:paraId="779442E9" w14:textId="308620F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8A6E96"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487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63D6" w:rsidRPr="00C97CAD" w14:paraId="3140CD19" w14:textId="77777777" w:rsidTr="009826BC">
        <w:tc>
          <w:tcPr>
            <w:tcW w:w="3462" w:type="dxa"/>
          </w:tcPr>
          <w:p w14:paraId="2C1D457B" w14:textId="071AF8D5" w:rsidR="009263D6" w:rsidRPr="00462A15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2A1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C97CAD" w:rsidRPr="00462A1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97CAD" w:rsidRPr="00462A1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C97CAD" w:rsidRPr="00462A1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ขาดทุน</w:t>
            </w:r>
            <w:r w:rsidR="00C97CAD" w:rsidRPr="00462A1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) </w:t>
            </w:r>
            <w:r w:rsidRPr="00462A1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75" w:type="dxa"/>
          </w:tcPr>
          <w:p w14:paraId="79FF46DD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514E7B8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4AE6C66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255889A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76663E1B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B697A8F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288F976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7AFB03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1A0731FA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65" w:type="dxa"/>
          </w:tcPr>
          <w:p w14:paraId="2115060F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E9636C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3C1500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</w:tcPr>
          <w:p w14:paraId="4A272807" w14:textId="6426369D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120</w:t>
            </w:r>
            <w:r w:rsidR="008A6E96" w:rsidRPr="00C97CA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693</w:t>
            </w:r>
          </w:p>
        </w:tc>
        <w:tc>
          <w:tcPr>
            <w:tcW w:w="265" w:type="dxa"/>
          </w:tcPr>
          <w:p w14:paraId="5B37836F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</w:tcPr>
          <w:p w14:paraId="7BBA32EE" w14:textId="61846124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6806DE"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486</w:t>
            </w:r>
            <w:r w:rsidRPr="00C97CAD">
              <w:rPr>
                <w:rFonts w:ascii="Angsana New" w:hAnsi="Angsana New" w:hint="cs"/>
                <w:b/>
                <w:bCs/>
                <w:sz w:val="26"/>
                <w:szCs w:val="26"/>
              </w:rPr>
              <w:t>)</w:t>
            </w:r>
          </w:p>
        </w:tc>
      </w:tr>
      <w:tr w:rsidR="009263D6" w:rsidRPr="00C97CAD" w14:paraId="4CA4CA2F" w14:textId="77777777" w:rsidTr="00A15A19">
        <w:tc>
          <w:tcPr>
            <w:tcW w:w="3462" w:type="dxa"/>
          </w:tcPr>
          <w:p w14:paraId="1E08FCA5" w14:textId="77777777" w:rsidR="009263D6" w:rsidRPr="00462A15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462A15">
              <w:rPr>
                <w:rFonts w:ascii="Angsana New" w:hAnsi="Angsana New" w:hint="cs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075" w:type="dxa"/>
          </w:tcPr>
          <w:p w14:paraId="59D10122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42256239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2F35FBA0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4502F793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1DE0A310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DDC5C6D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19D2A39B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0DB3B43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57D5DE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587EAE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6A4AF85B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5926987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8B50705" w14:textId="6CB5CB79" w:rsidR="009263D6" w:rsidRPr="00C97CAD" w:rsidRDefault="008A6E9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sz w:val="26"/>
                <w:szCs w:val="26"/>
              </w:rPr>
              <w:t>(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>,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032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13DB1E37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5822DDD3" w14:textId="1A86BF42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651</w:t>
            </w:r>
          </w:p>
        </w:tc>
      </w:tr>
      <w:tr w:rsidR="009263D6" w:rsidRPr="00C97CAD" w14:paraId="5A77FA0F" w14:textId="77777777" w:rsidTr="00A15A19">
        <w:tc>
          <w:tcPr>
            <w:tcW w:w="3462" w:type="dxa"/>
          </w:tcPr>
          <w:p w14:paraId="68ED4171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7C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75" w:type="dxa"/>
          </w:tcPr>
          <w:p w14:paraId="70F47A1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6DFDCA94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3C518F5E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FF5EFE1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39003F57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598AB3B6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391D356B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30971DB8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05BD923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EA5DD85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4C300DEF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6A9362C3" w14:textId="77777777" w:rsidR="009263D6" w:rsidRPr="00C97CAD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3340C3FC" w14:textId="040A14EF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97</w:t>
            </w:r>
            <w:r w:rsidR="008A6E96" w:rsidRPr="00C97CAD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661</w:t>
            </w:r>
          </w:p>
        </w:tc>
        <w:tc>
          <w:tcPr>
            <w:tcW w:w="265" w:type="dxa"/>
          </w:tcPr>
          <w:p w14:paraId="56AB58A9" w14:textId="77777777" w:rsidR="009263D6" w:rsidRPr="00C97CAD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06753B7E" w14:textId="00B63FC2" w:rsidR="009263D6" w:rsidRPr="00C97CAD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165</w:t>
            </w:r>
          </w:p>
        </w:tc>
      </w:tr>
      <w:tr w:rsidR="00367DC2" w:rsidRPr="00C97CAD" w14:paraId="21ED75FC" w14:textId="77777777" w:rsidTr="00A15A19">
        <w:tc>
          <w:tcPr>
            <w:tcW w:w="3462" w:type="dxa"/>
          </w:tcPr>
          <w:p w14:paraId="47C0EE83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75" w:type="dxa"/>
          </w:tcPr>
          <w:p w14:paraId="4F8AE1FE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E0CB547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68931CC3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6EC358FA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57395D7D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EC46930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60043C0A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D80312A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59EAD074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204BD4D3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18305E99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2A9D30D" w14:textId="77777777" w:rsidR="00367DC2" w:rsidRPr="00C97CAD" w:rsidRDefault="00367DC2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</w:tcPr>
          <w:p w14:paraId="1812476F" w14:textId="77777777" w:rsidR="00367DC2" w:rsidRPr="00C97CAD" w:rsidRDefault="00367DC2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104B1929" w14:textId="77777777" w:rsidR="00367DC2" w:rsidRPr="00C97CAD" w:rsidRDefault="00367DC2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nil"/>
            </w:tcBorders>
          </w:tcPr>
          <w:p w14:paraId="2C10F756" w14:textId="77777777" w:rsidR="00367DC2" w:rsidRPr="00C97CAD" w:rsidRDefault="00367DC2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826BC" w:rsidRPr="00C97CAD" w14:paraId="7B9D4D1A" w14:textId="77777777" w:rsidTr="009826BC">
        <w:tc>
          <w:tcPr>
            <w:tcW w:w="3462" w:type="dxa"/>
          </w:tcPr>
          <w:p w14:paraId="2DD412EC" w14:textId="30F708E0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/ 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75" w:type="dxa"/>
          </w:tcPr>
          <w:p w14:paraId="3BE6C16D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1E973656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2A0C3C83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327A3B11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</w:tcPr>
          <w:p w14:paraId="1638CDF9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1C429849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41D8DF4B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37FB119E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35DFBE47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63938880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2DE8871E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</w:tcPr>
          <w:p w14:paraId="4C9463F6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double" w:sz="4" w:space="0" w:color="auto"/>
            </w:tcBorders>
          </w:tcPr>
          <w:p w14:paraId="73CBBAF1" w14:textId="547196EF" w:rsidR="009826BC" w:rsidRPr="00C97CAD" w:rsidRDefault="006806DE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</w:t>
            </w:r>
            <w:r w:rsidR="008A6E96" w:rsidRPr="00C97CA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355</w:t>
            </w:r>
            <w:r w:rsidR="008A6E96" w:rsidRPr="00C97CA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580</w:t>
            </w:r>
          </w:p>
        </w:tc>
        <w:tc>
          <w:tcPr>
            <w:tcW w:w="265" w:type="dxa"/>
          </w:tcPr>
          <w:p w14:paraId="69CFA2F0" w14:textId="77777777" w:rsidR="009826BC" w:rsidRPr="00C97CAD" w:rsidRDefault="009826BC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nil"/>
              <w:bottom w:val="double" w:sz="4" w:space="0" w:color="auto"/>
            </w:tcBorders>
          </w:tcPr>
          <w:p w14:paraId="5DAAC6E6" w14:textId="4ACB7319" w:rsidR="009826BC" w:rsidRPr="00C97CAD" w:rsidRDefault="006806DE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7</w:t>
            </w:r>
            <w:r w:rsidR="009826BC" w:rsidRPr="00C97CA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381</w:t>
            </w:r>
            <w:r w:rsidR="009826BC" w:rsidRPr="00C97CA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054</w:t>
            </w:r>
          </w:p>
        </w:tc>
      </w:tr>
      <w:tr w:rsidR="009826BC" w:rsidRPr="00C97CAD" w14:paraId="5694E7B3" w14:textId="77777777" w:rsidTr="009826BC">
        <w:tc>
          <w:tcPr>
            <w:tcW w:w="3462" w:type="dxa"/>
            <w:tcBorders>
              <w:bottom w:val="nil"/>
            </w:tcBorders>
          </w:tcPr>
          <w:p w14:paraId="5CA3DFB2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75" w:type="dxa"/>
            <w:tcBorders>
              <w:bottom w:val="nil"/>
            </w:tcBorders>
          </w:tcPr>
          <w:p w14:paraId="15C9963E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7195958C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2971193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tcBorders>
              <w:bottom w:val="nil"/>
            </w:tcBorders>
          </w:tcPr>
          <w:p w14:paraId="4889F5AA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6FA25C9D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42C7D56B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07533062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1D73D028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7F055CFA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0BCCE9D8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4F33C33B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0FD59E61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</w:tcPr>
          <w:p w14:paraId="1129B0F4" w14:textId="77777777" w:rsidR="009826BC" w:rsidRPr="00C97CAD" w:rsidRDefault="009826BC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07763F96" w14:textId="77777777" w:rsidR="009826BC" w:rsidRPr="00C97CAD" w:rsidRDefault="009826BC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nil"/>
            </w:tcBorders>
          </w:tcPr>
          <w:p w14:paraId="5E7200C8" w14:textId="77777777" w:rsidR="009826BC" w:rsidRPr="00C97CAD" w:rsidRDefault="009826BC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826BC" w:rsidRPr="00C97CAD" w14:paraId="67C8AEFC" w14:textId="77777777" w:rsidTr="009826BC">
        <w:tc>
          <w:tcPr>
            <w:tcW w:w="3462" w:type="dxa"/>
            <w:tcBorders>
              <w:bottom w:val="nil"/>
            </w:tcBorders>
          </w:tcPr>
          <w:p w14:paraId="29899F36" w14:textId="664D3B5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="Angsana New" w:hAnsi="Angsana New"/>
                <w:sz w:val="26"/>
                <w:szCs w:val="26"/>
                <w:cs/>
              </w:rPr>
            </w:pP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C97C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97CA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/ 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C97CAD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6806DE" w:rsidRPr="006806DE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75" w:type="dxa"/>
            <w:tcBorders>
              <w:bottom w:val="nil"/>
            </w:tcBorders>
          </w:tcPr>
          <w:p w14:paraId="1FADA4A6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  <w:tcBorders>
              <w:bottom w:val="nil"/>
            </w:tcBorders>
          </w:tcPr>
          <w:p w14:paraId="63923976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7BB356CE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tcBorders>
              <w:bottom w:val="nil"/>
            </w:tcBorders>
          </w:tcPr>
          <w:p w14:paraId="2A160F1A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14:paraId="2B4E3270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71F1ABEE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tcBorders>
              <w:bottom w:val="nil"/>
            </w:tcBorders>
          </w:tcPr>
          <w:p w14:paraId="5F5DC0F8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2AC0DF82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444B49E7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175F0E4B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34B411E3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tcBorders>
              <w:bottom w:val="nil"/>
            </w:tcBorders>
          </w:tcPr>
          <w:p w14:paraId="7B1F059B" w14:textId="77777777" w:rsidR="009826BC" w:rsidRPr="00C97CAD" w:rsidRDefault="009826BC" w:rsidP="009826B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double" w:sz="4" w:space="0" w:color="auto"/>
            </w:tcBorders>
          </w:tcPr>
          <w:p w14:paraId="70270AD5" w14:textId="364077B1" w:rsidR="009826BC" w:rsidRPr="00C97CAD" w:rsidRDefault="006806DE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="0099659B" w:rsidRPr="00C97CAD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522</w:t>
            </w:r>
            <w:r w:rsidR="0099659B" w:rsidRPr="00C97CAD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981</w:t>
            </w:r>
          </w:p>
        </w:tc>
        <w:tc>
          <w:tcPr>
            <w:tcW w:w="265" w:type="dxa"/>
            <w:tcBorders>
              <w:bottom w:val="nil"/>
            </w:tcBorders>
          </w:tcPr>
          <w:p w14:paraId="24D79394" w14:textId="77777777" w:rsidR="009826BC" w:rsidRPr="00C97CAD" w:rsidRDefault="009826BC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6" w:type="dxa"/>
            <w:tcBorders>
              <w:top w:val="nil"/>
              <w:bottom w:val="double" w:sz="4" w:space="0" w:color="auto"/>
            </w:tcBorders>
          </w:tcPr>
          <w:p w14:paraId="7D455487" w14:textId="4804BDAD" w:rsidR="009826BC" w:rsidRPr="00C97CAD" w:rsidRDefault="006806DE" w:rsidP="009826B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="009826BC" w:rsidRPr="00C97CAD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646</w:t>
            </w:r>
            <w:r w:rsidR="009826BC" w:rsidRPr="00C97CAD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6806D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935</w:t>
            </w:r>
          </w:p>
        </w:tc>
      </w:tr>
    </w:tbl>
    <w:p w14:paraId="00337867" w14:textId="77777777" w:rsidR="00C97CAD" w:rsidRDefault="00C97CAD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  <w:sectPr w:rsidR="00C97CAD" w:rsidSect="001C2B36">
          <w:pgSz w:w="16834" w:h="11909" w:orient="landscape" w:code="9"/>
          <w:pgMar w:top="1152" w:right="691" w:bottom="1152" w:left="1170" w:header="720" w:footer="720" w:gutter="0"/>
          <w:cols w:space="737"/>
          <w:docGrid w:linePitch="299"/>
        </w:sectPr>
      </w:pPr>
    </w:p>
    <w:bookmarkEnd w:id="1"/>
    <w:tbl>
      <w:tblPr>
        <w:tblW w:w="14273" w:type="dxa"/>
        <w:tblInd w:w="46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51"/>
      </w:tblGrid>
      <w:tr w:rsidR="009826BC" w:rsidRPr="0072479F" w14:paraId="6DF5F3E6" w14:textId="77777777" w:rsidTr="00434390">
        <w:tc>
          <w:tcPr>
            <w:tcW w:w="3582" w:type="dxa"/>
            <w:tcBorders>
              <w:top w:val="nil"/>
            </w:tcBorders>
          </w:tcPr>
          <w:p w14:paraId="20B2FDB3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1" w:type="dxa"/>
            <w:gridSpan w:val="15"/>
            <w:tcBorders>
              <w:top w:val="nil"/>
            </w:tcBorders>
          </w:tcPr>
          <w:p w14:paraId="0DBB8550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479F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</w:tr>
      <w:tr w:rsidR="009826BC" w:rsidRPr="0072479F" w14:paraId="5298106C" w14:textId="77777777" w:rsidTr="00434390">
        <w:tc>
          <w:tcPr>
            <w:tcW w:w="3582" w:type="dxa"/>
          </w:tcPr>
          <w:p w14:paraId="0F9AB458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3D055C20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479F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11AC0E65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nil"/>
            </w:tcBorders>
          </w:tcPr>
          <w:p w14:paraId="10B0F935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479F">
              <w:rPr>
                <w:rFonts w:ascii="Angsana New" w:hAnsi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05528CA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0E0AB29D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479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4B72F3CC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1" w:type="dxa"/>
            <w:gridSpan w:val="3"/>
          </w:tcPr>
          <w:p w14:paraId="13FFACE2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479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826BC" w:rsidRPr="0072479F" w14:paraId="39FD5022" w14:textId="77777777" w:rsidTr="00434390">
        <w:tc>
          <w:tcPr>
            <w:tcW w:w="3582" w:type="dxa"/>
          </w:tcPr>
          <w:p w14:paraId="2EBAF386" w14:textId="75A9B122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bottom w:val="nil"/>
            </w:tcBorders>
          </w:tcPr>
          <w:p w14:paraId="551D31EC" w14:textId="49F0C57B" w:rsidR="009826BC" w:rsidRPr="0072479F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5C110732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44DE88D" w14:textId="66EE613A" w:rsidR="009826BC" w:rsidRPr="0072479F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0BDF2578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AAD2192" w14:textId="53EF742D" w:rsidR="009826BC" w:rsidRPr="0072479F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2EEDA1A0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D5E4AD1" w14:textId="15EC892A" w:rsidR="009826BC" w:rsidRPr="0072479F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55693002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F638EC6" w14:textId="51E4D1DD" w:rsidR="009826BC" w:rsidRPr="0072479F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696917CC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FC2CD17" w14:textId="79E57323" w:rsidR="009826BC" w:rsidRPr="0072479F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6F42DF58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7F13B3" w14:textId="0ACB7FE2" w:rsidR="009826BC" w:rsidRPr="0072479F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6D23A70C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0BCC5C4B" w14:textId="5F36BFBE" w:rsidR="009826BC" w:rsidRPr="0072479F" w:rsidRDefault="006806DE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9826BC" w:rsidRPr="0072479F" w14:paraId="56F6F126" w14:textId="77777777" w:rsidTr="00434390">
        <w:tc>
          <w:tcPr>
            <w:tcW w:w="3582" w:type="dxa"/>
          </w:tcPr>
          <w:p w14:paraId="45F80C9B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91" w:type="dxa"/>
            <w:gridSpan w:val="15"/>
            <w:tcBorders>
              <w:bottom w:val="nil"/>
            </w:tcBorders>
          </w:tcPr>
          <w:p w14:paraId="5808717F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72479F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724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72479F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9826BC" w:rsidRPr="0072479F" w14:paraId="0133A508" w14:textId="77777777" w:rsidTr="00434390">
        <w:tc>
          <w:tcPr>
            <w:tcW w:w="3582" w:type="dxa"/>
          </w:tcPr>
          <w:p w14:paraId="5A8E1ABE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18A4BFFF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664C5E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8C6481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F85EBC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D574324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B784AF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66A07CA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B99E88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803B28D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E5C1D6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949F6E6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91AC53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8CACAB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DEA9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7812B842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826BC" w:rsidRPr="0072479F" w14:paraId="035B9730" w14:textId="77777777" w:rsidTr="00434390">
        <w:tc>
          <w:tcPr>
            <w:tcW w:w="3582" w:type="dxa"/>
          </w:tcPr>
          <w:p w14:paraId="354ECA7F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ABB3285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8DE920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13559C9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C25E6B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9AD0602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DCC8471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A01DDDC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A90FAC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4CB0FA8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D244F28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FDBB65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0B1A49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5FC4174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67DE4D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30C7FDAD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826BC" w:rsidRPr="0072479F" w14:paraId="136C8171" w14:textId="77777777" w:rsidTr="00434390">
        <w:tc>
          <w:tcPr>
            <w:tcW w:w="3582" w:type="dxa"/>
          </w:tcPr>
          <w:p w14:paraId="6BC3CEE6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51E52BD0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CEB7E2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713378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D03851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0D5E55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E8B3BB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D43C009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2AEE76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90B12DC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DF74A3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F8A6E93" w14:textId="77777777" w:rsidR="009826BC" w:rsidRPr="0072479F" w:rsidRDefault="009826BC" w:rsidP="00434390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C0E3AE" w14:textId="77777777" w:rsidR="009826BC" w:rsidRPr="0072479F" w:rsidRDefault="009826BC" w:rsidP="004343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EEB61BA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10FC67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41AFE18C" w14:textId="77777777" w:rsidR="009826BC" w:rsidRPr="0072479F" w:rsidRDefault="009826BC" w:rsidP="004343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263D6" w:rsidRPr="0072479F" w14:paraId="37FAB309" w14:textId="77777777" w:rsidTr="00434390">
        <w:tc>
          <w:tcPr>
            <w:tcW w:w="3582" w:type="dxa"/>
          </w:tcPr>
          <w:p w14:paraId="44AE8DC3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2479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7247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479F">
              <w:rPr>
                <w:rFonts w:ascii="Angsana New" w:hAnsi="Angsana New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bottom w:val="nil"/>
            </w:tcBorders>
          </w:tcPr>
          <w:p w14:paraId="77815724" w14:textId="4238D974" w:rsidR="009263D6" w:rsidRPr="0072479F" w:rsidRDefault="006806DE" w:rsidP="009263D6">
            <w:pPr>
              <w:tabs>
                <w:tab w:val="decimal" w:pos="78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highlight w:val="green"/>
                <w:lang w:val="en-US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576</w:t>
            </w:r>
            <w:r w:rsidR="0073072A" w:rsidRPr="00B0217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270" w:type="dxa"/>
            <w:tcBorders>
              <w:bottom w:val="nil"/>
            </w:tcBorders>
          </w:tcPr>
          <w:p w14:paraId="37F8F019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41FB7D6" w14:textId="3F4BB4D3" w:rsidR="009263D6" w:rsidRPr="0072479F" w:rsidRDefault="006806DE" w:rsidP="009263D6">
            <w:pPr>
              <w:tabs>
                <w:tab w:val="decimal" w:pos="886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681</w:t>
            </w:r>
            <w:r w:rsidR="009263D6" w:rsidRPr="0072479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</w:tcPr>
          <w:p w14:paraId="2FDC74E5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7D3B1A" w14:textId="10117CD7" w:rsidR="009263D6" w:rsidRPr="0072479F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929</w:t>
            </w:r>
            <w:r w:rsidR="007307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270" w:type="dxa"/>
            <w:tcBorders>
              <w:bottom w:val="nil"/>
            </w:tcBorders>
          </w:tcPr>
          <w:p w14:paraId="5A5119FA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45E7B3C" w14:textId="2F1B869F" w:rsidR="009263D6" w:rsidRPr="0072479F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819</w:t>
            </w:r>
            <w:r w:rsidR="009263D6" w:rsidRPr="0072479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270" w:type="dxa"/>
            <w:tcBorders>
              <w:bottom w:val="nil"/>
            </w:tcBorders>
          </w:tcPr>
          <w:p w14:paraId="67AAB0D2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A4E443B" w14:textId="5543F989" w:rsidR="009263D6" w:rsidRPr="0072479F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322</w:t>
            </w:r>
            <w:r w:rsidR="0073072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270" w:type="dxa"/>
            <w:tcBorders>
              <w:bottom w:val="nil"/>
            </w:tcBorders>
          </w:tcPr>
          <w:p w14:paraId="479C3A0A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F6B6AB9" w14:textId="5BB43FD9" w:rsidR="009263D6" w:rsidRPr="0072479F" w:rsidRDefault="006806DE" w:rsidP="009263D6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365</w:t>
            </w:r>
            <w:r w:rsidR="009263D6" w:rsidRPr="0072479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384</w:t>
            </w:r>
          </w:p>
        </w:tc>
        <w:tc>
          <w:tcPr>
            <w:tcW w:w="270" w:type="dxa"/>
            <w:tcBorders>
              <w:bottom w:val="nil"/>
            </w:tcBorders>
          </w:tcPr>
          <w:p w14:paraId="66EA13EC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D0B20F9" w14:textId="0D45A0D0" w:rsidR="009263D6" w:rsidRPr="0072479F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B0B5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828</w:t>
            </w:r>
            <w:r w:rsidR="00BB0B5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270" w:type="dxa"/>
            <w:tcBorders>
              <w:bottom w:val="nil"/>
            </w:tcBorders>
          </w:tcPr>
          <w:p w14:paraId="6EFCBAEF" w14:textId="77777777" w:rsidR="009263D6" w:rsidRPr="0072479F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709C51CA" w14:textId="2EFCFEA7" w:rsidR="009263D6" w:rsidRPr="0072479F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9263D6" w:rsidRPr="0072479F">
              <w:rPr>
                <w:rFonts w:ascii="Angsana New" w:hAnsi="Angsana New"/>
                <w:sz w:val="26"/>
                <w:szCs w:val="26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866</w:t>
            </w:r>
            <w:r w:rsidR="009263D6" w:rsidRPr="0072479F">
              <w:rPr>
                <w:rFonts w:ascii="Angsana New" w:hAnsi="Angsana New"/>
                <w:sz w:val="26"/>
                <w:szCs w:val="26"/>
              </w:rPr>
              <w:t>,</w:t>
            </w:r>
            <w:r w:rsidRPr="006806DE">
              <w:rPr>
                <w:rFonts w:ascii="Angsana New" w:hAnsi="Angsana New"/>
                <w:sz w:val="26"/>
                <w:szCs w:val="26"/>
                <w:lang w:val="en-US"/>
              </w:rPr>
              <w:t>346</w:t>
            </w:r>
          </w:p>
        </w:tc>
      </w:tr>
      <w:tr w:rsidR="009263D6" w:rsidRPr="0072479F" w14:paraId="244EDE8C" w14:textId="77777777" w:rsidTr="00703C49">
        <w:tc>
          <w:tcPr>
            <w:tcW w:w="3582" w:type="dxa"/>
            <w:tcBorders>
              <w:bottom w:val="nil"/>
            </w:tcBorders>
          </w:tcPr>
          <w:p w14:paraId="27B33577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2479F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16DDDD" w14:textId="77777777" w:rsidR="009263D6" w:rsidRPr="00703C49" w:rsidRDefault="009263D6" w:rsidP="009263D6">
            <w:pPr>
              <w:tabs>
                <w:tab w:val="decimal" w:pos="526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3C4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4A33A4" w14:textId="77777777" w:rsidR="009263D6" w:rsidRPr="00703C49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ABD194" w14:textId="77777777" w:rsidR="009263D6" w:rsidRPr="00703C49" w:rsidRDefault="009263D6" w:rsidP="009263D6">
            <w:pPr>
              <w:tabs>
                <w:tab w:val="decimal" w:pos="613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3C4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93DAAD" w14:textId="77777777" w:rsidR="009263D6" w:rsidRPr="00703C49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391CBA" w14:textId="1D3CECDE" w:rsidR="009263D6" w:rsidRPr="00703C49" w:rsidRDefault="009263D6" w:rsidP="009263D6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3C4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0FEB67" w14:textId="77777777" w:rsidR="009263D6" w:rsidRPr="00703C49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C6B478" w14:textId="77777777" w:rsidR="009263D6" w:rsidRPr="00703C49" w:rsidRDefault="009263D6" w:rsidP="009263D6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3C4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064891" w14:textId="77777777" w:rsidR="009263D6" w:rsidRPr="00703C49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1ACEE0" w14:textId="7B6A6DB1" w:rsidR="009263D6" w:rsidRPr="00703C49" w:rsidRDefault="009263D6" w:rsidP="009263D6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3C4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B7F25F1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DF5BBA" w14:textId="77777777" w:rsidR="009263D6" w:rsidRPr="0072479F" w:rsidRDefault="009263D6" w:rsidP="009263D6">
            <w:pPr>
              <w:tabs>
                <w:tab w:val="decimal" w:pos="570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479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ECECBDA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6F6FDE" w14:textId="1BFEF417" w:rsidR="009263D6" w:rsidRPr="00BB0B5F" w:rsidRDefault="009263D6" w:rsidP="009263D6">
            <w:pPr>
              <w:tabs>
                <w:tab w:val="decimal" w:pos="698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B0B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4237348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F0A96FB" w14:textId="77777777" w:rsidR="009263D6" w:rsidRPr="0072479F" w:rsidRDefault="009263D6" w:rsidP="009263D6">
            <w:pPr>
              <w:tabs>
                <w:tab w:val="decimal" w:pos="698"/>
              </w:tabs>
              <w:spacing w:line="240" w:lineRule="auto"/>
              <w:ind w:left="-129" w:right="-2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2479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263D6" w:rsidRPr="0072479F" w14:paraId="71046CD3" w14:textId="77777777" w:rsidTr="00434390">
        <w:tc>
          <w:tcPr>
            <w:tcW w:w="3582" w:type="dxa"/>
            <w:tcBorders>
              <w:bottom w:val="nil"/>
            </w:tcBorders>
          </w:tcPr>
          <w:p w14:paraId="00BC5FA7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E4563" w14:textId="476AC489" w:rsidR="009263D6" w:rsidRPr="0073072A" w:rsidRDefault="006806DE" w:rsidP="009263D6">
            <w:pPr>
              <w:tabs>
                <w:tab w:val="decimal" w:pos="78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highlight w:val="green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576</w:t>
            </w:r>
            <w:r w:rsidR="0073072A" w:rsidRPr="007307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A8B7E4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36B5C" w14:textId="3D6880BF" w:rsidR="009263D6" w:rsidRPr="0072479F" w:rsidRDefault="006806DE" w:rsidP="009263D6">
            <w:pPr>
              <w:tabs>
                <w:tab w:val="decimal" w:pos="886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681</w:t>
            </w:r>
            <w:r w:rsidR="009263D6" w:rsidRPr="0072479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5A97D7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FF0D8" w14:textId="6FB4D327" w:rsidR="009263D6" w:rsidRPr="0073072A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929</w:t>
            </w:r>
            <w:r w:rsidR="0073072A" w:rsidRPr="007307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413</w:t>
            </w:r>
          </w:p>
        </w:tc>
        <w:tc>
          <w:tcPr>
            <w:tcW w:w="270" w:type="dxa"/>
            <w:tcBorders>
              <w:bottom w:val="nil"/>
            </w:tcBorders>
          </w:tcPr>
          <w:p w14:paraId="2D474ADD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FC333" w14:textId="5EB2F208" w:rsidR="009263D6" w:rsidRPr="0072479F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819</w:t>
            </w:r>
            <w:r w:rsidR="009263D6" w:rsidRPr="0072479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754</w:t>
            </w:r>
          </w:p>
        </w:tc>
        <w:tc>
          <w:tcPr>
            <w:tcW w:w="270" w:type="dxa"/>
            <w:tcBorders>
              <w:bottom w:val="nil"/>
            </w:tcBorders>
          </w:tcPr>
          <w:p w14:paraId="2EC036DF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05DD75" w14:textId="7B30E746" w:rsidR="009263D6" w:rsidRPr="0073072A" w:rsidRDefault="006806DE" w:rsidP="009263D6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322</w:t>
            </w:r>
            <w:r w:rsidR="0073072A" w:rsidRPr="0073072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273</w:t>
            </w:r>
          </w:p>
        </w:tc>
        <w:tc>
          <w:tcPr>
            <w:tcW w:w="270" w:type="dxa"/>
            <w:tcBorders>
              <w:bottom w:val="nil"/>
            </w:tcBorders>
          </w:tcPr>
          <w:p w14:paraId="3F0DA02E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C6D3EA" w14:textId="69A4E686" w:rsidR="009263D6" w:rsidRPr="0072479F" w:rsidRDefault="006806DE" w:rsidP="009263D6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365</w:t>
            </w:r>
            <w:r w:rsidR="009263D6" w:rsidRPr="0072479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384</w:t>
            </w:r>
          </w:p>
        </w:tc>
        <w:tc>
          <w:tcPr>
            <w:tcW w:w="270" w:type="dxa"/>
            <w:tcBorders>
              <w:bottom w:val="nil"/>
            </w:tcBorders>
          </w:tcPr>
          <w:p w14:paraId="4EBC6B42" w14:textId="77777777" w:rsidR="009263D6" w:rsidRPr="0072479F" w:rsidRDefault="009263D6" w:rsidP="009263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6BA61C" w14:textId="2E66972D" w:rsidR="009263D6" w:rsidRPr="00BB0B5F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B0B5F" w:rsidRPr="00BB0B5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828</w:t>
            </w:r>
            <w:r w:rsidR="00BB0B5F" w:rsidRPr="00BB0B5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440</w:t>
            </w:r>
          </w:p>
        </w:tc>
        <w:tc>
          <w:tcPr>
            <w:tcW w:w="270" w:type="dxa"/>
            <w:tcBorders>
              <w:bottom w:val="nil"/>
            </w:tcBorders>
          </w:tcPr>
          <w:p w14:paraId="15D03F90" w14:textId="77777777" w:rsidR="009263D6" w:rsidRPr="00BB0B5F" w:rsidRDefault="009263D6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1234469" w14:textId="2E56CF49" w:rsidR="009263D6" w:rsidRPr="0072479F" w:rsidRDefault="006806DE" w:rsidP="009263D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263D6" w:rsidRPr="007247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866</w:t>
            </w:r>
            <w:r w:rsidR="009263D6" w:rsidRPr="007247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346</w:t>
            </w:r>
          </w:p>
        </w:tc>
      </w:tr>
    </w:tbl>
    <w:p w14:paraId="6D9AB443" w14:textId="77777777" w:rsidR="00BF4BFD" w:rsidRPr="0072479F" w:rsidRDefault="00BF4BFD" w:rsidP="00CC0FD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BBCE5D4" w14:textId="77777777" w:rsidR="00BF4BFD" w:rsidRPr="0072479F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A5928BA" w14:textId="6302567D" w:rsidR="00BF4BFD" w:rsidRPr="0072479F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BF4BFD" w:rsidRPr="0072479F" w:rsidSect="001C2B36">
          <w:pgSz w:w="16834" w:h="11909" w:orient="landscape" w:code="9"/>
          <w:pgMar w:top="1152" w:right="691" w:bottom="1152" w:left="1170" w:header="720" w:footer="720" w:gutter="0"/>
          <w:cols w:space="737"/>
          <w:docGrid w:linePitch="299"/>
        </w:sectPr>
      </w:pPr>
    </w:p>
    <w:p w14:paraId="796B6C00" w14:textId="0C5CEE86" w:rsidR="00CD63FD" w:rsidRDefault="00CD63FD" w:rsidP="009826BC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64372FD8" w14:textId="77777777" w:rsidR="000E403B" w:rsidRPr="00447B1D" w:rsidRDefault="000E403B" w:rsidP="00447B1D">
      <w:pPr>
        <w:spacing w:line="240" w:lineRule="auto"/>
        <w:ind w:left="540"/>
        <w:jc w:val="thaiDistribute"/>
        <w:rPr>
          <w:rFonts w:ascii="Angsana New" w:hAnsi="Angsana New"/>
          <w:sz w:val="18"/>
          <w:szCs w:val="18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430"/>
        <w:gridCol w:w="180"/>
        <w:gridCol w:w="2342"/>
      </w:tblGrid>
      <w:tr w:rsidR="00FF565E" w:rsidRPr="0072479F" w14:paraId="0258AE35" w14:textId="77777777" w:rsidTr="00475763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7AF2C65C" w14:textId="112F5C8D" w:rsidR="00FF565E" w:rsidRPr="0072479F" w:rsidRDefault="00FF565E" w:rsidP="00074D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806DE" w:rsidRPr="006806D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247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47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4757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EB0BD78" w14:textId="77777777" w:rsidR="00FF565E" w:rsidRPr="0072479F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2479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6D617CC8" w14:textId="77777777" w:rsidR="00FF565E" w:rsidRPr="0072479F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72479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4FFCFCD7" w14:textId="77777777" w:rsidR="00FF565E" w:rsidRPr="0072479F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2" w:type="dxa"/>
            <w:shd w:val="clear" w:color="auto" w:fill="auto"/>
          </w:tcPr>
          <w:p w14:paraId="377CAB6F" w14:textId="77777777" w:rsidR="00FF565E" w:rsidRPr="0072479F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44C9874F" w14:textId="77777777" w:rsidR="00FF565E" w:rsidRPr="0072479F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2479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F565E" w:rsidRPr="0072479F" w14:paraId="741B0834" w14:textId="77777777" w:rsidTr="00475763">
        <w:trPr>
          <w:cantSplit/>
          <w:trHeight w:val="144"/>
        </w:trPr>
        <w:tc>
          <w:tcPr>
            <w:tcW w:w="4230" w:type="dxa"/>
            <w:shd w:val="clear" w:color="auto" w:fill="auto"/>
          </w:tcPr>
          <w:p w14:paraId="1F1FC5D4" w14:textId="77777777" w:rsidR="00FF565E" w:rsidRPr="0072479F" w:rsidRDefault="00FF565E" w:rsidP="00074DE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952" w:type="dxa"/>
            <w:gridSpan w:val="3"/>
            <w:shd w:val="clear" w:color="auto" w:fill="auto"/>
          </w:tcPr>
          <w:p w14:paraId="20F50DB1" w14:textId="77777777" w:rsidR="00FF565E" w:rsidRPr="0072479F" w:rsidRDefault="00FF565E" w:rsidP="00074DE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F565E" w:rsidRPr="0072479F" w14:paraId="11199A7B" w14:textId="77777777" w:rsidTr="00475763">
        <w:trPr>
          <w:cantSplit/>
          <w:trHeight w:val="191"/>
        </w:trPr>
        <w:tc>
          <w:tcPr>
            <w:tcW w:w="4230" w:type="dxa"/>
          </w:tcPr>
          <w:p w14:paraId="4C16A8FA" w14:textId="089D575F" w:rsidR="00FF565E" w:rsidRPr="0072479F" w:rsidRDefault="00FF565E" w:rsidP="00FF565E">
            <w:pPr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30" w:type="dxa"/>
          </w:tcPr>
          <w:p w14:paraId="1C5D62DA" w14:textId="0EE47922" w:rsidR="00FF565E" w:rsidRPr="0072479F" w:rsidRDefault="006806DE" w:rsidP="00FF56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45A60B7A" w14:textId="77777777" w:rsidR="00FF565E" w:rsidRPr="0072479F" w:rsidRDefault="00FF565E" w:rsidP="00FF565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0E132FB3" w14:textId="3B99E9E3" w:rsidR="00FF565E" w:rsidRPr="0072479F" w:rsidRDefault="006806DE" w:rsidP="00FF565E">
            <w:pPr>
              <w:pStyle w:val="acctfourfigures"/>
              <w:tabs>
                <w:tab w:val="clear" w:pos="765"/>
                <w:tab w:val="decimal" w:pos="2170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FF565E" w:rsidRPr="0072479F" w14:paraId="42A93337" w14:textId="77777777" w:rsidTr="00475763">
        <w:trPr>
          <w:cantSplit/>
          <w:trHeight w:val="144"/>
        </w:trPr>
        <w:tc>
          <w:tcPr>
            <w:tcW w:w="4230" w:type="dxa"/>
          </w:tcPr>
          <w:p w14:paraId="1E4819DB" w14:textId="77777777" w:rsidR="00FF565E" w:rsidRPr="0072479F" w:rsidRDefault="00FF565E" w:rsidP="00FF56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72479F" w:rsidDel="00D924C1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</w:tcPr>
          <w:p w14:paraId="4F14B0BD" w14:textId="303B83B0" w:rsidR="00FF565E" w:rsidRPr="00D80AEB" w:rsidRDefault="006806DE" w:rsidP="00FF565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180" w:type="dxa"/>
          </w:tcPr>
          <w:p w14:paraId="67CD15C1" w14:textId="77777777" w:rsidR="00FF565E" w:rsidRPr="00D80AEB" w:rsidRDefault="00FF565E" w:rsidP="00FF565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41C877D0" w14:textId="53155936" w:rsidR="00FF565E" w:rsidRPr="00D80AEB" w:rsidRDefault="006806DE" w:rsidP="00FF565E">
            <w:pPr>
              <w:pStyle w:val="acctfourfigures"/>
              <w:tabs>
                <w:tab w:val="clear" w:pos="765"/>
                <w:tab w:val="decimal" w:pos="2170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sz w:val="30"/>
                <w:szCs w:val="30"/>
                <w:lang w:val="en-US"/>
              </w:rPr>
              <w:t>290</w:t>
            </w:r>
          </w:p>
        </w:tc>
      </w:tr>
    </w:tbl>
    <w:p w14:paraId="49BFEF87" w14:textId="77777777" w:rsidR="008701D5" w:rsidRPr="00447B1D" w:rsidRDefault="008701D5" w:rsidP="00447B1D">
      <w:pPr>
        <w:spacing w:line="240" w:lineRule="auto"/>
        <w:ind w:left="540"/>
        <w:jc w:val="thaiDistribute"/>
        <w:rPr>
          <w:rFonts w:ascii="Angsana New" w:hAnsi="Angsana New"/>
          <w:sz w:val="18"/>
          <w:szCs w:val="18"/>
        </w:rPr>
      </w:pPr>
    </w:p>
    <w:p w14:paraId="6354E170" w14:textId="633032CC" w:rsidR="008701D5" w:rsidRPr="0072479F" w:rsidRDefault="008701D5" w:rsidP="00CD63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</w:t>
      </w:r>
      <w:r w:rsidR="00225CE7" w:rsidRPr="0072479F">
        <w:rPr>
          <w:rFonts w:ascii="Angsana New" w:hAnsi="Angsana New"/>
          <w:sz w:val="30"/>
          <w:szCs w:val="30"/>
          <w:cs/>
        </w:rPr>
        <w:t>งบกระแสเงินสดที่</w:t>
      </w:r>
      <w:r w:rsidR="00225CE7" w:rsidRPr="00D80AEB">
        <w:rPr>
          <w:rFonts w:ascii="Angsana New" w:hAnsi="Angsana New"/>
          <w:sz w:val="30"/>
          <w:szCs w:val="30"/>
          <w:cs/>
        </w:rPr>
        <w:t>แสดงเงินลงทุนตามวิธีส่วนได้เสียและ</w:t>
      </w:r>
      <w:r w:rsidR="009263D6" w:rsidRPr="00D80AEB">
        <w:rPr>
          <w:rFonts w:ascii="Angsana New" w:hAnsi="Angsana New"/>
          <w:sz w:val="30"/>
          <w:szCs w:val="30"/>
        </w:rPr>
        <w:br/>
      </w:r>
      <w:r w:rsidR="00225CE7" w:rsidRPr="00D80AEB">
        <w:rPr>
          <w:rFonts w:ascii="Angsana New" w:hAnsi="Angsana New"/>
          <w:sz w:val="30"/>
          <w:szCs w:val="30"/>
          <w:cs/>
        </w:rPr>
        <w:t>งบกระแสเงินสดเฉพาะกิจการ</w:t>
      </w:r>
      <w:r w:rsidRPr="00D80AEB">
        <w:rPr>
          <w:rFonts w:ascii="Angsana New" w:hAnsi="Angsana New"/>
          <w:sz w:val="30"/>
          <w:szCs w:val="30"/>
          <w:cs/>
        </w:rPr>
        <w:t>สำหรับงวด</w:t>
      </w:r>
      <w:r w:rsidR="00192910" w:rsidRPr="00D80AEB">
        <w:rPr>
          <w:rFonts w:ascii="Angsana New" w:hAnsi="Angsana New"/>
          <w:sz w:val="30"/>
          <w:szCs w:val="30"/>
          <w:cs/>
        </w:rPr>
        <w:t>สาม</w:t>
      </w:r>
      <w:r w:rsidRPr="00D80AE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D80AEB">
        <w:rPr>
          <w:rFonts w:ascii="Angsana New" w:hAnsi="Angsana New"/>
          <w:sz w:val="30"/>
          <w:szCs w:val="30"/>
        </w:rPr>
        <w:t xml:space="preserve"> </w:t>
      </w:r>
      <w:r w:rsidRPr="00D80AE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D80AEB">
        <w:rPr>
          <w:rFonts w:ascii="Angsana New" w:hAnsi="Angsana New"/>
          <w:sz w:val="30"/>
          <w:szCs w:val="30"/>
          <w:cs/>
        </w:rPr>
        <w:t xml:space="preserve"> มีจำนวน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</w:t>
      </w:r>
      <w:r w:rsidR="00397F2C" w:rsidRPr="00D80AEB">
        <w:rPr>
          <w:rFonts w:ascii="Angsana New" w:hAnsi="Angsana New"/>
          <w:sz w:val="30"/>
          <w:szCs w:val="30"/>
        </w:rPr>
        <w:t>.</w:t>
      </w:r>
      <w:r w:rsidR="006806DE" w:rsidRPr="006806DE">
        <w:rPr>
          <w:rFonts w:ascii="Angsana New" w:hAnsi="Angsana New"/>
          <w:sz w:val="30"/>
          <w:szCs w:val="30"/>
          <w:lang w:val="en-US"/>
        </w:rPr>
        <w:t>06</w:t>
      </w:r>
      <w:r w:rsidRPr="00D80AEB">
        <w:rPr>
          <w:rFonts w:ascii="Angsana New" w:hAnsi="Angsana New"/>
          <w:sz w:val="30"/>
          <w:szCs w:val="30"/>
        </w:rPr>
        <w:t xml:space="preserve"> </w:t>
      </w:r>
      <w:r w:rsidRPr="00D80AEB">
        <w:rPr>
          <w:rFonts w:ascii="Angsana New" w:hAnsi="Angsana New"/>
          <w:sz w:val="30"/>
          <w:szCs w:val="30"/>
          <w:cs/>
        </w:rPr>
        <w:t>ล้านบาท</w:t>
      </w:r>
    </w:p>
    <w:p w14:paraId="09555C95" w14:textId="77777777" w:rsidR="008701D5" w:rsidRPr="00447B1D" w:rsidRDefault="008701D5" w:rsidP="00447B1D">
      <w:pPr>
        <w:spacing w:line="240" w:lineRule="auto"/>
        <w:ind w:left="540"/>
        <w:jc w:val="thaiDistribute"/>
        <w:rPr>
          <w:rFonts w:ascii="Angsana New" w:hAnsi="Angsana New"/>
          <w:sz w:val="18"/>
          <w:szCs w:val="18"/>
          <w:cs/>
        </w:rPr>
      </w:pPr>
    </w:p>
    <w:p w14:paraId="048FC917" w14:textId="2BD98040" w:rsidR="0016661D" w:rsidRPr="0072479F" w:rsidRDefault="0016661D" w:rsidP="00225CE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0DEB6070" w14:textId="33AC123C" w:rsidR="00C34EA1" w:rsidRPr="00447B1D" w:rsidRDefault="00C34EA1" w:rsidP="00447B1D">
      <w:pPr>
        <w:spacing w:line="240" w:lineRule="auto"/>
        <w:ind w:left="540"/>
        <w:jc w:val="thaiDistribute"/>
        <w:rPr>
          <w:rFonts w:ascii="Angsana New" w:hAnsi="Angsana New"/>
          <w:sz w:val="18"/>
          <w:szCs w:val="18"/>
        </w:rPr>
      </w:pPr>
    </w:p>
    <w:p w14:paraId="7587C698" w14:textId="72904CD4" w:rsidR="00225CE7" w:rsidRPr="0072479F" w:rsidRDefault="00225CE7" w:rsidP="00225CE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9401DF">
        <w:rPr>
          <w:rFonts w:ascii="Angsana New" w:hAnsi="Angsana New"/>
          <w:sz w:val="30"/>
          <w:szCs w:val="30"/>
          <w:cs/>
        </w:rPr>
        <w:t>แท้จริงรวมของ</w:t>
      </w:r>
      <w:r w:rsidRPr="00D80AEB">
        <w:rPr>
          <w:rFonts w:ascii="Angsana New" w:hAnsi="Angsana New"/>
          <w:sz w:val="30"/>
          <w:szCs w:val="30"/>
          <w:cs/>
        </w:rPr>
        <w:t xml:space="preserve">บริษัทในการดำเนินงานต่อเนื่องเป็นระยะเวลาสามเดือนสิ้นสุดวันที่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D80AE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D80AEB">
        <w:rPr>
          <w:rFonts w:ascii="Angsana New" w:hAnsi="Angsana New"/>
          <w:sz w:val="30"/>
          <w:szCs w:val="30"/>
        </w:rPr>
        <w:t xml:space="preserve"> </w:t>
      </w:r>
      <w:r w:rsidRPr="00D80AEB">
        <w:rPr>
          <w:rFonts w:ascii="Angsana New" w:hAnsi="Angsana New"/>
          <w:sz w:val="30"/>
          <w:szCs w:val="30"/>
          <w:cs/>
        </w:rPr>
        <w:t>คือ</w:t>
      </w:r>
      <w:r w:rsidRPr="00D80AEB">
        <w:rPr>
          <w:rFonts w:ascii="Angsana New" w:hAnsi="Angsana New"/>
          <w:sz w:val="30"/>
          <w:szCs w:val="30"/>
        </w:rPr>
        <w:t xml:space="preserve"> </w:t>
      </w:r>
      <w:r w:rsidRPr="00D80AEB">
        <w:rPr>
          <w:rFonts w:ascii="Angsana New" w:hAnsi="Angsana New"/>
          <w:sz w:val="30"/>
          <w:szCs w:val="30"/>
          <w:cs/>
        </w:rPr>
        <w:t xml:space="preserve">ร้อยละ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19</w:t>
      </w:r>
      <w:r w:rsidR="009263D6" w:rsidRPr="00D80AEB">
        <w:rPr>
          <w:rFonts w:ascii="Angsana New" w:hAnsi="Angsana New"/>
          <w:sz w:val="30"/>
          <w:szCs w:val="30"/>
        </w:rPr>
        <w:t>.</w:t>
      </w:r>
      <w:r w:rsidR="006806DE" w:rsidRPr="006806DE">
        <w:rPr>
          <w:rFonts w:ascii="Angsana New" w:hAnsi="Angsana New"/>
          <w:sz w:val="30"/>
          <w:szCs w:val="30"/>
          <w:lang w:val="en-US"/>
        </w:rPr>
        <w:t>08</w:t>
      </w:r>
      <w:r w:rsidRPr="00D80AEB">
        <w:rPr>
          <w:rFonts w:ascii="Angsana New" w:hAnsi="Angsana New"/>
          <w:sz w:val="30"/>
          <w:szCs w:val="30"/>
        </w:rPr>
        <w:t xml:space="preserve"> </w:t>
      </w:r>
      <w:r w:rsidRPr="00D80AEB">
        <w:rPr>
          <w:rFonts w:ascii="Angsana New" w:hAnsi="Angsana New"/>
          <w:i/>
          <w:iCs/>
          <w:sz w:val="30"/>
          <w:szCs w:val="30"/>
        </w:rPr>
        <w:t>(</w:t>
      </w:r>
      <w:r w:rsidR="006806DE" w:rsidRPr="006806DE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D80AEB">
        <w:rPr>
          <w:rFonts w:ascii="Angsana New" w:hAnsi="Angsana New"/>
          <w:i/>
          <w:iCs/>
          <w:sz w:val="30"/>
          <w:szCs w:val="30"/>
        </w:rPr>
        <w:t xml:space="preserve"> </w:t>
      </w:r>
      <w:r w:rsidRPr="00D80AEB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6806DE" w:rsidRPr="006806DE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D80AEB">
        <w:rPr>
          <w:rFonts w:ascii="Angsana New" w:hAnsi="Angsana New"/>
          <w:i/>
          <w:iCs/>
          <w:sz w:val="30"/>
          <w:szCs w:val="30"/>
        </w:rPr>
        <w:t xml:space="preserve">: </w:t>
      </w:r>
      <w:r w:rsidRPr="00D80AEB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D80AEB">
        <w:rPr>
          <w:rFonts w:ascii="Angsana New" w:hAnsi="Angsana New"/>
          <w:i/>
          <w:iCs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D80AEB">
        <w:rPr>
          <w:rFonts w:ascii="Angsana New" w:hAnsi="Angsana New"/>
          <w:i/>
          <w:iCs/>
          <w:sz w:val="30"/>
          <w:szCs w:val="30"/>
        </w:rPr>
        <w:t>.</w:t>
      </w:r>
      <w:r w:rsidR="006806DE" w:rsidRPr="006806DE">
        <w:rPr>
          <w:rFonts w:ascii="Angsana New" w:hAnsi="Angsana New"/>
          <w:i/>
          <w:iCs/>
          <w:sz w:val="30"/>
          <w:szCs w:val="30"/>
          <w:lang w:val="en-US"/>
        </w:rPr>
        <w:t>34</w:t>
      </w:r>
      <w:r w:rsidRPr="00D80AEB">
        <w:rPr>
          <w:rFonts w:ascii="Angsana New" w:hAnsi="Angsana New"/>
          <w:i/>
          <w:iCs/>
          <w:sz w:val="30"/>
          <w:szCs w:val="30"/>
        </w:rPr>
        <w:t xml:space="preserve">) </w:t>
      </w:r>
      <w:r w:rsidRPr="00D80AEB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5E230431" w14:textId="77777777" w:rsidR="00D64C9A" w:rsidRPr="00447B1D" w:rsidRDefault="00D64C9A" w:rsidP="00447B1D">
      <w:pPr>
        <w:spacing w:line="240" w:lineRule="auto"/>
        <w:ind w:left="540"/>
        <w:jc w:val="thaiDistribute"/>
        <w:rPr>
          <w:rFonts w:ascii="Angsana New" w:hAnsi="Angsana New"/>
          <w:sz w:val="18"/>
          <w:szCs w:val="18"/>
        </w:rPr>
      </w:pPr>
    </w:p>
    <w:p w14:paraId="17CFD026" w14:textId="42280E4A" w:rsidR="00E5444F" w:rsidRPr="0072479F" w:rsidRDefault="00E5444F" w:rsidP="00225CE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5C7BA82F" w14:textId="77777777" w:rsidR="006F1473" w:rsidRPr="00447B1D" w:rsidRDefault="006F1473" w:rsidP="00447B1D">
      <w:pPr>
        <w:spacing w:line="240" w:lineRule="auto"/>
        <w:ind w:left="540"/>
        <w:jc w:val="thaiDistribute"/>
        <w:rPr>
          <w:rFonts w:ascii="Angsana New" w:hAnsi="Angsana New"/>
          <w:sz w:val="18"/>
          <w:szCs w:val="18"/>
          <w:cs/>
        </w:rPr>
      </w:pPr>
    </w:p>
    <w:p w14:paraId="74148499" w14:textId="5D578CE1" w:rsidR="006F1473" w:rsidRPr="0072479F" w:rsidRDefault="006F1473" w:rsidP="006F147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72479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และ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2562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pacing w:val="-4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72479F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1C5A88C5" w14:textId="0064B7ED" w:rsidR="00CE4D21" w:rsidRPr="00447B1D" w:rsidRDefault="00CE4D21" w:rsidP="00447B1D">
      <w:pPr>
        <w:spacing w:line="240" w:lineRule="auto"/>
        <w:ind w:left="540"/>
        <w:jc w:val="thaiDistribute"/>
        <w:rPr>
          <w:rFonts w:ascii="Angsana New" w:hAnsi="Angsana New"/>
          <w:sz w:val="18"/>
          <w:szCs w:val="18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1080"/>
      </w:tblGrid>
      <w:tr w:rsidR="00E5444F" w:rsidRPr="0072479F" w14:paraId="4EAFDFF7" w14:textId="77777777" w:rsidTr="00D2305A">
        <w:tc>
          <w:tcPr>
            <w:tcW w:w="3960" w:type="dxa"/>
          </w:tcPr>
          <w:p w14:paraId="1A70F702" w14:textId="77777777" w:rsidR="00E5444F" w:rsidRPr="0072479F" w:rsidRDefault="00E5444F" w:rsidP="00D2305A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7AC0B9DA" w14:textId="77777777" w:rsidR="00E5444F" w:rsidRPr="0072479F" w:rsidRDefault="00E5444F" w:rsidP="00D2305A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vAlign w:val="bottom"/>
          </w:tcPr>
          <w:p w14:paraId="4EA6CDE4" w14:textId="77777777" w:rsidR="00E5444F" w:rsidRPr="0072479F" w:rsidRDefault="00E5444F" w:rsidP="00D2305A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70357AAB" w14:textId="77777777" w:rsidR="00E5444F" w:rsidRPr="0072479F" w:rsidRDefault="00E5444F" w:rsidP="00D2305A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444F" w:rsidRPr="0072479F" w14:paraId="7701E680" w14:textId="77777777" w:rsidTr="00D2305A">
        <w:tc>
          <w:tcPr>
            <w:tcW w:w="3960" w:type="dxa"/>
          </w:tcPr>
          <w:p w14:paraId="4C2FEBA9" w14:textId="77777777" w:rsidR="00E5444F" w:rsidRPr="0072479F" w:rsidRDefault="00E5444F" w:rsidP="00D2305A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5707F92" w14:textId="77777777" w:rsidR="00E5444F" w:rsidRPr="0072479F" w:rsidRDefault="00E5444F" w:rsidP="00D2305A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  <w:vAlign w:val="bottom"/>
          </w:tcPr>
          <w:p w14:paraId="27DAE154" w14:textId="77777777" w:rsidR="00E5444F" w:rsidRPr="0072479F" w:rsidRDefault="00E5444F" w:rsidP="00D2305A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13030C77" w14:textId="77777777" w:rsidR="00E5444F" w:rsidRPr="0072479F" w:rsidRDefault="00E5444F" w:rsidP="00D2305A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5444F" w:rsidRPr="0072479F" w14:paraId="0F0525E3" w14:textId="77777777" w:rsidTr="00D2305A">
        <w:tc>
          <w:tcPr>
            <w:tcW w:w="3960" w:type="dxa"/>
            <w:vAlign w:val="bottom"/>
          </w:tcPr>
          <w:p w14:paraId="1EF4C253" w14:textId="0A83F944" w:rsidR="00E5444F" w:rsidRPr="0072479F" w:rsidRDefault="00E5444F" w:rsidP="00D2305A">
            <w:pPr>
              <w:tabs>
                <w:tab w:val="left" w:pos="189"/>
                <w:tab w:val="left" w:pos="43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ja-JP"/>
              </w:rPr>
              <w:t>30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2ECFAD84" w14:textId="47F3F2AD" w:rsidR="00E5444F" w:rsidRPr="0072479F" w:rsidRDefault="006806DE" w:rsidP="00D2305A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0405FBE" w14:textId="77777777" w:rsidR="00E5444F" w:rsidRPr="0072479F" w:rsidRDefault="00E5444F" w:rsidP="00D2305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A5DE1A" w14:textId="5DA691B3" w:rsidR="00E5444F" w:rsidRPr="0072479F" w:rsidRDefault="006806DE" w:rsidP="00D2305A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264682CF" w14:textId="77777777" w:rsidR="00E5444F" w:rsidRPr="0072479F" w:rsidRDefault="00E5444F" w:rsidP="00D2305A">
            <w:pPr>
              <w:tabs>
                <w:tab w:val="decimal" w:pos="1197"/>
              </w:tabs>
              <w:spacing w:line="240" w:lineRule="auto"/>
              <w:ind w:lef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A15004F" w14:textId="0F5E4402" w:rsidR="00E5444F" w:rsidRPr="0072479F" w:rsidRDefault="006806DE" w:rsidP="00D2305A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12B9D0FC" w14:textId="77777777" w:rsidR="00E5444F" w:rsidRPr="0072479F" w:rsidRDefault="00E5444F" w:rsidP="00D2305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9317CE" w14:textId="43EDAA94" w:rsidR="00E5444F" w:rsidRPr="0072479F" w:rsidRDefault="006806DE" w:rsidP="00D2305A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5444F" w:rsidRPr="0072479F" w14:paraId="6A39BB08" w14:textId="77777777" w:rsidTr="00D2305A">
        <w:tc>
          <w:tcPr>
            <w:tcW w:w="3960" w:type="dxa"/>
            <w:vAlign w:val="bottom"/>
          </w:tcPr>
          <w:p w14:paraId="538B263E" w14:textId="77777777" w:rsidR="00E5444F" w:rsidRPr="0072479F" w:rsidRDefault="00E5444F" w:rsidP="00D2305A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vAlign w:val="bottom"/>
          </w:tcPr>
          <w:p w14:paraId="1C46FBE1" w14:textId="77777777" w:rsidR="00E5444F" w:rsidRPr="0072479F" w:rsidRDefault="00E5444F" w:rsidP="00D2305A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2479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E4D21" w:rsidRPr="0072479F" w14:paraId="227C21C3" w14:textId="77777777" w:rsidTr="00434390">
        <w:trPr>
          <w:trHeight w:val="245"/>
        </w:trPr>
        <w:tc>
          <w:tcPr>
            <w:tcW w:w="3960" w:type="dxa"/>
          </w:tcPr>
          <w:p w14:paraId="43C90902" w14:textId="42978F60" w:rsidR="00CE4D21" w:rsidRPr="0072479F" w:rsidRDefault="00CE4D21" w:rsidP="00CE4D21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126B692C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E6F7D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7F7D238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896F2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0D38B44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92A93D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4B735476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4D21" w:rsidRPr="0072479F" w14:paraId="4FE8CB8F" w14:textId="77777777" w:rsidTr="00434390">
        <w:tc>
          <w:tcPr>
            <w:tcW w:w="3960" w:type="dxa"/>
          </w:tcPr>
          <w:p w14:paraId="0F280917" w14:textId="5F1F7EC9" w:rsidR="00CE4D21" w:rsidRPr="0072479F" w:rsidRDefault="00CE4D21" w:rsidP="00CE4D21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 xml:space="preserve">   </w:t>
            </w:r>
            <w:r w:rsidRPr="0072479F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F16344" w14:textId="4E2F7C67" w:rsidR="00CE4D21" w:rsidRPr="0072479F" w:rsidRDefault="006806DE" w:rsidP="00CE4D21">
            <w:pPr>
              <w:tabs>
                <w:tab w:val="decimal" w:pos="885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97</w:t>
            </w:r>
            <w:r w:rsidR="000F14A8" w:rsidRPr="000F14A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661</w:t>
            </w:r>
          </w:p>
        </w:tc>
        <w:tc>
          <w:tcPr>
            <w:tcW w:w="270" w:type="dxa"/>
            <w:vAlign w:val="bottom"/>
          </w:tcPr>
          <w:p w14:paraId="0079EC1E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63E827" w14:textId="3322D69A" w:rsidR="00CE4D21" w:rsidRPr="0072479F" w:rsidRDefault="006806DE" w:rsidP="00CE4D21">
            <w:pPr>
              <w:tabs>
                <w:tab w:val="decimal" w:pos="795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165</w:t>
            </w:r>
          </w:p>
        </w:tc>
        <w:tc>
          <w:tcPr>
            <w:tcW w:w="270" w:type="dxa"/>
            <w:vAlign w:val="bottom"/>
          </w:tcPr>
          <w:p w14:paraId="73CE1547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134CCA" w14:textId="3E691BF4" w:rsidR="00CE4D21" w:rsidRPr="0072479F" w:rsidRDefault="006806DE" w:rsidP="00CE4D21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99</w:t>
            </w:r>
            <w:r w:rsidR="000F14A8" w:rsidRPr="000F14A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834</w:t>
            </w:r>
          </w:p>
        </w:tc>
        <w:tc>
          <w:tcPr>
            <w:tcW w:w="236" w:type="dxa"/>
            <w:vAlign w:val="bottom"/>
          </w:tcPr>
          <w:p w14:paraId="3375AEEF" w14:textId="77777777" w:rsidR="00CE4D21" w:rsidRPr="0072479F" w:rsidRDefault="00CE4D21" w:rsidP="00CE4D21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C4E097" w14:textId="50FE0663" w:rsidR="00CE4D21" w:rsidRPr="0072479F" w:rsidRDefault="006806DE" w:rsidP="00CE4D21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1</w:t>
            </w:r>
            <w:r w:rsidR="00CE4D21" w:rsidRPr="0072479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652</w:t>
            </w:r>
          </w:p>
        </w:tc>
      </w:tr>
      <w:tr w:rsidR="00E5444F" w:rsidRPr="0072479F" w14:paraId="3661758F" w14:textId="77777777" w:rsidTr="00D2305A">
        <w:tc>
          <w:tcPr>
            <w:tcW w:w="3960" w:type="dxa"/>
            <w:vAlign w:val="bottom"/>
          </w:tcPr>
          <w:p w14:paraId="30D60A76" w14:textId="535BCD09" w:rsidR="00E5444F" w:rsidRPr="0072479F" w:rsidRDefault="00CE1168" w:rsidP="00CE4D21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A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5C1EB8" w14:textId="11048CB2" w:rsidR="00E5444F" w:rsidRPr="0072479F" w:rsidRDefault="006806DE" w:rsidP="00D2305A">
            <w:pPr>
              <w:tabs>
                <w:tab w:val="decimal" w:pos="885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B21ACC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4F13481E" w14:textId="77777777" w:rsidR="00E5444F" w:rsidRPr="0072479F" w:rsidRDefault="00E5444F" w:rsidP="00D2305A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1C2877B" w14:textId="7B5A7096" w:rsidR="00E5444F" w:rsidRPr="0072479F" w:rsidRDefault="006806DE" w:rsidP="00D2305A">
            <w:pPr>
              <w:tabs>
                <w:tab w:val="decimal" w:pos="795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E5444F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0ED458B2" w14:textId="77777777" w:rsidR="00E5444F" w:rsidRPr="0072479F" w:rsidRDefault="00E5444F" w:rsidP="00D2305A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5B646F" w14:textId="66E1E28D" w:rsidR="00E5444F" w:rsidRPr="0072479F" w:rsidRDefault="006806DE" w:rsidP="00D2305A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B21ACC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  <w:vAlign w:val="bottom"/>
          </w:tcPr>
          <w:p w14:paraId="6428998A" w14:textId="77777777" w:rsidR="00E5444F" w:rsidRPr="0072479F" w:rsidRDefault="00E5444F" w:rsidP="00D2305A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972B36" w14:textId="2DE8D570" w:rsidR="00E5444F" w:rsidRPr="0072479F" w:rsidRDefault="006806DE" w:rsidP="00D2305A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E5444F" w:rsidRPr="00724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E5444F" w:rsidRPr="0072479F" w14:paraId="4278DA0A" w14:textId="77777777" w:rsidTr="00D2305A">
        <w:tc>
          <w:tcPr>
            <w:tcW w:w="3960" w:type="dxa"/>
            <w:vAlign w:val="bottom"/>
          </w:tcPr>
          <w:p w14:paraId="53E7B89A" w14:textId="1F910141" w:rsidR="00E5444F" w:rsidRPr="0072479F" w:rsidRDefault="00CE4D21" w:rsidP="00D2305A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A1DAFC" w14:textId="364C22DE" w:rsidR="00E5444F" w:rsidRPr="0072479F" w:rsidRDefault="006806DE" w:rsidP="00D2305A">
            <w:pPr>
              <w:tabs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4</w:t>
            </w:r>
            <w:r w:rsidR="00B21ACC" w:rsidRPr="000F14A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93</w:t>
            </w:r>
          </w:p>
        </w:tc>
        <w:tc>
          <w:tcPr>
            <w:tcW w:w="270" w:type="dxa"/>
            <w:vAlign w:val="bottom"/>
          </w:tcPr>
          <w:p w14:paraId="0B5AFD18" w14:textId="77777777" w:rsidR="00E5444F" w:rsidRPr="0072479F" w:rsidRDefault="00E5444F" w:rsidP="00D2305A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AC4BD3" w14:textId="03F1617E" w:rsidR="00E5444F" w:rsidRPr="0072479F" w:rsidRDefault="006806DE" w:rsidP="00D2305A">
            <w:pPr>
              <w:tabs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0</w:t>
            </w:r>
            <w:r w:rsidR="00E5444F" w:rsidRPr="0072479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01</w:t>
            </w:r>
          </w:p>
        </w:tc>
        <w:tc>
          <w:tcPr>
            <w:tcW w:w="270" w:type="dxa"/>
            <w:vAlign w:val="bottom"/>
          </w:tcPr>
          <w:p w14:paraId="38E5A9C8" w14:textId="77777777" w:rsidR="00E5444F" w:rsidRPr="0072479F" w:rsidRDefault="00E5444F" w:rsidP="00D2305A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F261C" w14:textId="0417B72E" w:rsidR="00E5444F" w:rsidRPr="0072479F" w:rsidRDefault="006806DE" w:rsidP="00D2305A">
            <w:pPr>
              <w:tabs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5</w:t>
            </w:r>
            <w:r w:rsidR="000F14A8" w:rsidRPr="000F14A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04</w:t>
            </w:r>
          </w:p>
        </w:tc>
        <w:tc>
          <w:tcPr>
            <w:tcW w:w="236" w:type="dxa"/>
            <w:vAlign w:val="bottom"/>
          </w:tcPr>
          <w:p w14:paraId="2355F2D0" w14:textId="77777777" w:rsidR="00E5444F" w:rsidRPr="0072479F" w:rsidRDefault="00E5444F" w:rsidP="00D2305A">
            <w:pPr>
              <w:spacing w:line="240" w:lineRule="auto"/>
              <w:ind w:left="-18" w:right="9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50EBF5" w14:textId="347534D5" w:rsidR="00E5444F" w:rsidRPr="0072479F" w:rsidRDefault="006806DE" w:rsidP="00D2305A">
            <w:pPr>
              <w:tabs>
                <w:tab w:val="decimal" w:pos="5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0</w:t>
            </w:r>
            <w:r w:rsidR="00E5444F" w:rsidRPr="0072479F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</w:t>
            </w: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08</w:t>
            </w:r>
          </w:p>
        </w:tc>
      </w:tr>
    </w:tbl>
    <w:p w14:paraId="478B25E0" w14:textId="77777777" w:rsidR="001A6A37" w:rsidRPr="0072479F" w:rsidRDefault="001A6A37" w:rsidP="00E5444F">
      <w:pPr>
        <w:tabs>
          <w:tab w:val="left" w:pos="540"/>
        </w:tabs>
        <w:spacing w:line="240" w:lineRule="auto"/>
        <w:rPr>
          <w:rFonts w:ascii="Angsana New" w:hAnsi="Angsana New"/>
          <w:spacing w:val="-4"/>
          <w:sz w:val="24"/>
          <w:szCs w:val="24"/>
          <w:lang w:val="en-US"/>
        </w:rPr>
      </w:pPr>
    </w:p>
    <w:p w14:paraId="5FC6E2C3" w14:textId="77777777" w:rsidR="001A6A37" w:rsidRPr="0072479F" w:rsidRDefault="001A6A37" w:rsidP="00E5444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18"/>
          <w:szCs w:val="18"/>
          <w:lang w:val="en-US"/>
        </w:rPr>
        <w:sectPr w:rsidR="001A6A37" w:rsidRPr="0072479F" w:rsidSect="001C2B36">
          <w:headerReference w:type="default" r:id="rId14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49BC465F" w14:textId="71CC9E09" w:rsidR="00E5444F" w:rsidRPr="0072479F" w:rsidRDefault="00E5444F" w:rsidP="00502F6D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72479F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01367B1C" w:rsidR="00502F6D" w:rsidRPr="0072479F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A2E1B55" w14:textId="25DB54DC" w:rsidR="001A6A37" w:rsidRPr="0072479F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73"/>
        <w:gridCol w:w="1437"/>
        <w:gridCol w:w="236"/>
        <w:gridCol w:w="1384"/>
        <w:gridCol w:w="236"/>
        <w:gridCol w:w="1474"/>
        <w:gridCol w:w="236"/>
        <w:gridCol w:w="34"/>
        <w:gridCol w:w="1257"/>
        <w:gridCol w:w="236"/>
        <w:gridCol w:w="1294"/>
        <w:gridCol w:w="236"/>
        <w:gridCol w:w="1294"/>
        <w:gridCol w:w="270"/>
        <w:gridCol w:w="1263"/>
      </w:tblGrid>
      <w:tr w:rsidR="008B3712" w:rsidRPr="00612DDB" w14:paraId="43B8D373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CCFC036" w14:textId="77777777" w:rsidR="001A6A37" w:rsidRPr="00612DDB" w:rsidRDefault="001A6A37" w:rsidP="00D230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3" w:type="dxa"/>
            <w:vAlign w:val="bottom"/>
          </w:tcPr>
          <w:p w14:paraId="790DD1D2" w14:textId="77777777" w:rsidR="001A6A37" w:rsidRPr="00612DDB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887" w:type="dxa"/>
            <w:gridSpan w:val="14"/>
            <w:vAlign w:val="bottom"/>
          </w:tcPr>
          <w:p w14:paraId="22376F62" w14:textId="57F10BFE" w:rsidR="001A6A37" w:rsidRPr="00612DDB" w:rsidRDefault="001A6A37" w:rsidP="001A6A37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12D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B3712" w:rsidRPr="00612DDB" w14:paraId="5CF74CBF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494BC3E" w14:textId="77777777" w:rsidR="001A6A37" w:rsidRPr="00612DDB" w:rsidRDefault="001A6A37" w:rsidP="00D230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3" w:type="dxa"/>
            <w:vAlign w:val="bottom"/>
          </w:tcPr>
          <w:p w14:paraId="79066BB7" w14:textId="77777777" w:rsidR="001A6A37" w:rsidRPr="00612DDB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67" w:type="dxa"/>
            <w:gridSpan w:val="5"/>
            <w:vAlign w:val="bottom"/>
          </w:tcPr>
          <w:p w14:paraId="065F397B" w14:textId="77777777" w:rsidR="001A6A37" w:rsidRPr="00612DDB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12D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0E2CC9AD" w14:textId="77777777" w:rsidR="001A6A37" w:rsidRPr="00612DDB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47" w:type="dxa"/>
            <w:gridSpan w:val="7"/>
            <w:vAlign w:val="bottom"/>
          </w:tcPr>
          <w:p w14:paraId="6741A8D8" w14:textId="77777777" w:rsidR="001A6A37" w:rsidRPr="00612DDB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12D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B3712" w:rsidRPr="00612DDB" w14:paraId="1265A920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64812E8" w14:textId="2D820916" w:rsidR="00302122" w:rsidRPr="00612DDB" w:rsidRDefault="00302122" w:rsidP="00D2305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D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12D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12D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6806DE"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vAlign w:val="bottom"/>
          </w:tcPr>
          <w:p w14:paraId="660A07C0" w14:textId="7315C761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1BAF61F" w14:textId="7777777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2D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0E08C" w14:textId="77777777" w:rsidR="00302122" w:rsidRPr="00612DDB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333A2B" w14:textId="7777777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12D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612DDB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612D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B5F42" w14:textId="77777777" w:rsidR="00302122" w:rsidRPr="00612DDB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D924670" w14:textId="7777777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2D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A4F9E6" w14:textId="7777777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6713C3C5" w14:textId="52D82706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2D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612DD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806DE"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C4A46E3" w14:textId="7777777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88E6900" w14:textId="036B99A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2D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612DD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806DE"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A5F0CA1" w14:textId="77777777" w:rsidR="00302122" w:rsidRPr="00612DDB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B7437FB" w14:textId="2198C5A1" w:rsidR="00302122" w:rsidRPr="00612DDB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DDB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612DD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06DE"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4947A91" w14:textId="7777777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2ED31D" w14:textId="7777777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2D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B3712" w:rsidRPr="00612DDB" w14:paraId="4F529C70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6115DCD5" w14:textId="77777777" w:rsidR="008B3712" w:rsidRPr="00612DDB" w:rsidRDefault="008B3712" w:rsidP="00D230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391EC320" w14:textId="77777777" w:rsidR="008B3712" w:rsidRPr="00612DDB" w:rsidRDefault="008B371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87" w:type="dxa"/>
            <w:gridSpan w:val="14"/>
          </w:tcPr>
          <w:p w14:paraId="1EC5B7AA" w14:textId="5F0F047B" w:rsidR="008B3712" w:rsidRPr="00612DDB" w:rsidRDefault="008B371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D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B3712" w:rsidRPr="00612DDB" w14:paraId="572DAFBF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2F486322" w14:textId="77777777" w:rsidR="00302122" w:rsidRPr="00612DDB" w:rsidRDefault="00302122" w:rsidP="00D230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D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070FDF27" w14:textId="77777777" w:rsidR="00302122" w:rsidRPr="00612DDB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211DCDE8" w14:textId="17448233" w:rsidR="00302122" w:rsidRPr="00612DDB" w:rsidRDefault="00302122" w:rsidP="00E2096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710956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E7FE9BA" w14:textId="79F2DEDA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367B56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12641F9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DBBFB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0E173D0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4AE0E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363178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48F07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BFCF7E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7E759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C2FB40" w14:textId="77777777" w:rsidR="00302122" w:rsidRPr="00612DDB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12" w:rsidRPr="00612DDB" w14:paraId="28A6014A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7543D9E9" w14:textId="77777777" w:rsidR="00302122" w:rsidRPr="00612DDB" w:rsidRDefault="00302122" w:rsidP="00B21ACC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12DD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3" w:type="dxa"/>
          </w:tcPr>
          <w:p w14:paraId="470BBB80" w14:textId="77777777" w:rsidR="00302122" w:rsidRPr="00612DDB" w:rsidRDefault="00302122" w:rsidP="00B21A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62139BB1" w14:textId="77777777" w:rsidR="00302122" w:rsidRPr="00612DDB" w:rsidRDefault="00302122" w:rsidP="008B371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48CE63" w14:textId="77777777" w:rsidR="00302122" w:rsidRPr="00612DDB" w:rsidRDefault="00302122" w:rsidP="00B21AC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52273D1" w14:textId="0B8B9B27" w:rsidR="00302122" w:rsidRPr="00612DDB" w:rsidRDefault="00302122" w:rsidP="008B3712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C2208C" w14:textId="77777777" w:rsidR="00302122" w:rsidRPr="00612DDB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3676C02" w14:textId="2646F757" w:rsidR="00302122" w:rsidRPr="00612DDB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757B3" w14:textId="77777777" w:rsidR="00302122" w:rsidRPr="00612DDB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BDC591A" w14:textId="453BE82E" w:rsidR="00302122" w:rsidRPr="00612DDB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303A7" w14:textId="77777777" w:rsidR="00302122" w:rsidRPr="00612DDB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BFE2E6" w14:textId="647A5C83" w:rsidR="00302122" w:rsidRPr="00612DDB" w:rsidRDefault="00302122" w:rsidP="008B371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708B77" w14:textId="77777777" w:rsidR="00302122" w:rsidRPr="00612DDB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A31C16" w14:textId="454789B2" w:rsidR="00302122" w:rsidRPr="00612DDB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95940" w14:textId="77777777" w:rsidR="00302122" w:rsidRPr="00612DDB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61BD40" w14:textId="39EC9CC8" w:rsidR="00302122" w:rsidRPr="00612DDB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12" w:rsidRPr="00612DDB" w14:paraId="71BB1E50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30F5D2A9" w14:textId="77777777" w:rsidR="00302122" w:rsidRPr="00612DDB" w:rsidRDefault="00302122" w:rsidP="00B21ACC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12DDB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3" w:type="dxa"/>
          </w:tcPr>
          <w:p w14:paraId="619F7642" w14:textId="77777777" w:rsidR="00302122" w:rsidRPr="00612DDB" w:rsidRDefault="00302122" w:rsidP="00B21A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732401C4" w14:textId="30A4C0EF" w:rsidR="00302122" w:rsidRPr="00612DDB" w:rsidRDefault="006806DE" w:rsidP="008B371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="003A72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302122" w:rsidRPr="00612DD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4764AB19" w14:textId="77777777" w:rsidR="00302122" w:rsidRPr="00612DDB" w:rsidRDefault="00302122" w:rsidP="00B21AC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C04B153" w14:textId="377B5C47" w:rsidR="00302122" w:rsidRPr="00612DDB" w:rsidRDefault="00302122" w:rsidP="00612D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12DD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13B5C9" w14:textId="77777777" w:rsidR="00302122" w:rsidRPr="00612DDB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E31CAF2" w14:textId="31CB14B3" w:rsidR="00302122" w:rsidRPr="00612DDB" w:rsidRDefault="006806DE" w:rsidP="00612D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="003A722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302122" w:rsidRPr="00612DD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</w:tcPr>
          <w:p w14:paraId="7743611B" w14:textId="77777777" w:rsidR="00302122" w:rsidRPr="00612DDB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6EF135AD" w14:textId="6D05C530" w:rsidR="00302122" w:rsidRPr="00612DDB" w:rsidRDefault="006806DE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302122" w:rsidRPr="00612DD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="003A722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6A52B34" w14:textId="77777777" w:rsidR="00302122" w:rsidRPr="00612DDB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773F61" w14:textId="072F9DE4" w:rsidR="00302122" w:rsidRPr="00612DDB" w:rsidRDefault="00302122" w:rsidP="008B371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12DD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7761B" w14:textId="77777777" w:rsidR="00302122" w:rsidRPr="00612DDB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50ACC09" w14:textId="0C0BE57C" w:rsidR="00302122" w:rsidRPr="00612DDB" w:rsidRDefault="006806DE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157</w:t>
            </w:r>
            <w:r w:rsidR="00302122" w:rsidRPr="00612DD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  <w:r w:rsidR="003A7225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3A427A91" w14:textId="77777777" w:rsidR="00302122" w:rsidRPr="00612DDB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64EBE9" w14:textId="326D9D2A" w:rsidR="00302122" w:rsidRPr="00612DDB" w:rsidRDefault="006806DE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="003A722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302122" w:rsidRPr="00612DD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032</w:t>
            </w:r>
          </w:p>
        </w:tc>
      </w:tr>
      <w:tr w:rsidR="00612DDB" w:rsidRPr="00612DDB" w14:paraId="5D0ADCF6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023E75C4" w14:textId="77777777" w:rsidR="00612DDB" w:rsidRPr="00612DDB" w:rsidRDefault="00612DDB" w:rsidP="00612DDB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2D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3" w:type="dxa"/>
          </w:tcPr>
          <w:p w14:paraId="31388D29" w14:textId="77777777" w:rsidR="00612DDB" w:rsidRPr="00612DDB" w:rsidRDefault="00612DDB" w:rsidP="00612D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7E67A" w14:textId="44D513D7" w:rsidR="00612DDB" w:rsidRPr="00612DDB" w:rsidRDefault="006806DE" w:rsidP="00612DDB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3A72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612DDB" w:rsidRPr="00612DD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7291CD14" w14:textId="77777777" w:rsidR="00612DDB" w:rsidRPr="00612DDB" w:rsidRDefault="00612DDB" w:rsidP="00612DD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574A5" w14:textId="3C8B1907" w:rsidR="00612DDB" w:rsidRPr="00612DDB" w:rsidRDefault="00612DDB" w:rsidP="00612D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2DD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08CBDC" w14:textId="77777777" w:rsidR="00612DDB" w:rsidRPr="00612DDB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1A2AA" w14:textId="4DBDED2D" w:rsidR="00612DDB" w:rsidRPr="00612DDB" w:rsidRDefault="006806DE" w:rsidP="00612D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3A72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612DDB" w:rsidRPr="00612DD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6806D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</w:tcPr>
          <w:p w14:paraId="374A5B9B" w14:textId="77777777" w:rsidR="00612DDB" w:rsidRPr="00612DDB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AA908EC" w14:textId="77777777" w:rsidR="00612DDB" w:rsidRPr="00612DDB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827BF" w14:textId="77777777" w:rsidR="00612DDB" w:rsidRPr="00612DDB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A96DFA" w14:textId="77777777" w:rsidR="00612DDB" w:rsidRPr="00612DDB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ECF460" w14:textId="77777777" w:rsidR="00612DDB" w:rsidRPr="00612DDB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67EEA8" w14:textId="77777777" w:rsidR="00612DDB" w:rsidRPr="00612DDB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B4618" w14:textId="77777777" w:rsidR="00612DDB" w:rsidRPr="00612DDB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FD0739" w14:textId="77777777" w:rsidR="00612DDB" w:rsidRPr="00612DDB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0E42C1">
          <w:pgSz w:w="16834" w:h="11909" w:orient="landscape" w:code="9"/>
          <w:pgMar w:top="1152" w:right="1174" w:bottom="1152" w:left="576" w:header="720" w:footer="720" w:gutter="0"/>
          <w:cols w:space="737"/>
          <w:docGrid w:linePitch="299"/>
        </w:sect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80"/>
        <w:gridCol w:w="1260"/>
        <w:gridCol w:w="180"/>
        <w:gridCol w:w="1170"/>
        <w:gridCol w:w="180"/>
        <w:gridCol w:w="1170"/>
        <w:gridCol w:w="180"/>
        <w:gridCol w:w="1170"/>
      </w:tblGrid>
      <w:tr w:rsidR="007F0D79" w:rsidRPr="0072479F" w14:paraId="751D00A5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39D98969" w14:textId="77777777" w:rsidR="007F0D79" w:rsidRPr="0072479F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69794939" w14:textId="77777777" w:rsidR="007F0D79" w:rsidRPr="0072479F" w:rsidRDefault="007F0D79" w:rsidP="007F0D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479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งบการเงินที่แสดงเงินลงทุนตามวิธีส่วนได้เสียและ</w:t>
            </w:r>
          </w:p>
          <w:p w14:paraId="6CFB05DE" w14:textId="77777777" w:rsidR="007F0D79" w:rsidRPr="0072479F" w:rsidRDefault="007F0D79" w:rsidP="007F0D7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79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0D79" w:rsidRPr="0072479F" w14:paraId="42080B8C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74AEA277" w14:textId="77777777" w:rsidR="007F0D79" w:rsidRPr="0072479F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9B980E" w14:textId="77777777" w:rsidR="007F0D79" w:rsidRPr="0072479F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52F6B" w14:textId="77777777" w:rsidR="007F0D79" w:rsidRPr="0072479F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91003" w14:textId="77777777" w:rsidR="007F0D79" w:rsidRPr="0072479F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F0D79" w:rsidRPr="0072479F" w14:paraId="74048908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49AFC623" w14:textId="77777777" w:rsidR="007F0D79" w:rsidRPr="0072479F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51031B" w14:textId="77777777" w:rsidR="007F0D79" w:rsidRPr="0072479F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10D34" w14:textId="77777777" w:rsidR="007F0D79" w:rsidRPr="0072479F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8166" w14:textId="7F0EE6AA" w:rsidR="007F0D79" w:rsidRPr="0072479F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4E31E" w14:textId="77777777" w:rsidR="007F0D79" w:rsidRPr="0072479F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F786" w14:textId="256939A5" w:rsidR="007F0D79" w:rsidRPr="0072479F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B2CF" w14:textId="77777777" w:rsidR="007F0D79" w:rsidRPr="0072479F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D94F4" w14:textId="36E372B2" w:rsidR="007F0D79" w:rsidRPr="0072479F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806DE" w:rsidRPr="006806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21BF" w14:textId="77777777" w:rsidR="007F0D79" w:rsidRPr="0072479F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34C57" w14:textId="77777777" w:rsidR="007F0D79" w:rsidRPr="0072479F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F0D79" w:rsidRPr="0072479F" w14:paraId="26F8A299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6D09F988" w14:textId="77777777" w:rsidR="007F0D79" w:rsidRPr="0072479F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32B6B98A" w14:textId="77777777" w:rsidR="007F0D79" w:rsidRPr="0072479F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79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33B6" w:rsidRPr="0072479F" w14:paraId="625C14BA" w14:textId="77777777" w:rsidTr="00CB625F">
        <w:tc>
          <w:tcPr>
            <w:tcW w:w="3060" w:type="dxa"/>
            <w:shd w:val="clear" w:color="auto" w:fill="auto"/>
            <w:vAlign w:val="bottom"/>
          </w:tcPr>
          <w:p w14:paraId="5EE77ABD" w14:textId="209F6711" w:rsidR="00D933B6" w:rsidRPr="0072479F" w:rsidRDefault="00502F6D" w:rsidP="007F72D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D933B6"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933B6"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C7D5F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42A81E" w14:textId="77777777" w:rsidR="00D933B6" w:rsidRPr="0072479F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82B18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D9E0ED" w14:textId="77777777" w:rsidR="00D933B6" w:rsidRPr="0072479F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96E08D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31761B" w14:textId="77777777" w:rsidR="00D933B6" w:rsidRPr="0072479F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8CF7CC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B2F0A" w14:textId="77777777" w:rsidR="00D933B6" w:rsidRPr="0072479F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187C0E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933B6" w:rsidRPr="0072479F" w14:paraId="2BF6A9BD" w14:textId="77777777" w:rsidTr="00CB625F">
        <w:tc>
          <w:tcPr>
            <w:tcW w:w="3060" w:type="dxa"/>
            <w:shd w:val="clear" w:color="auto" w:fill="auto"/>
            <w:vAlign w:val="bottom"/>
          </w:tcPr>
          <w:p w14:paraId="27F0E3BD" w14:textId="77777777" w:rsidR="00D933B6" w:rsidRPr="0072479F" w:rsidRDefault="00D933B6" w:rsidP="00D933B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29220C24" w14:textId="5F5D9D81" w:rsidR="00D933B6" w:rsidRPr="0072479F" w:rsidRDefault="00D933B6" w:rsidP="00D933B6">
            <w:pPr>
              <w:tabs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38893D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5A512" w14:textId="77777777" w:rsidR="00D933B6" w:rsidRPr="0072479F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CA4C57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DF688D" w14:textId="77777777" w:rsidR="00D933B6" w:rsidRPr="0072479F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BAE18F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6BF9D9" w14:textId="77777777" w:rsidR="00D933B6" w:rsidRPr="0072479F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5CDDF0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B0D70" w14:textId="77777777" w:rsidR="00D933B6" w:rsidRPr="0072479F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FF65F1" w14:textId="77777777" w:rsidR="00D933B6" w:rsidRPr="0072479F" w:rsidRDefault="00D933B6" w:rsidP="00D933B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933B6" w:rsidRPr="0072479F" w14:paraId="33368D84" w14:textId="77777777" w:rsidTr="00CB625F">
        <w:tc>
          <w:tcPr>
            <w:tcW w:w="3060" w:type="dxa"/>
            <w:shd w:val="clear" w:color="auto" w:fill="auto"/>
            <w:vAlign w:val="bottom"/>
          </w:tcPr>
          <w:p w14:paraId="30DA93AC" w14:textId="5E8E551F" w:rsidR="00D933B6" w:rsidRPr="0072479F" w:rsidRDefault="00D933B6" w:rsidP="00D933B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14:paraId="4C60096C" w14:textId="062C948D" w:rsidR="00D933B6" w:rsidRPr="0072479F" w:rsidRDefault="006806DE" w:rsidP="00D933B6">
            <w:pPr>
              <w:pStyle w:val="BodyTextIndent2"/>
              <w:tabs>
                <w:tab w:val="clear" w:pos="540"/>
                <w:tab w:val="clear" w:pos="990"/>
                <w:tab w:val="decimal" w:pos="10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933B6" w:rsidRPr="0072479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 w:eastAsia="en-US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1B564935" w14:textId="77777777" w:rsidR="00D933B6" w:rsidRPr="0072479F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4328FB" w14:textId="7D97E286" w:rsidR="00D933B6" w:rsidRPr="0072479F" w:rsidRDefault="006806DE" w:rsidP="001F5E10">
            <w:pPr>
              <w:pStyle w:val="BodyTextIndent2"/>
              <w:tabs>
                <w:tab w:val="clear" w:pos="540"/>
                <w:tab w:val="clear" w:pos="990"/>
                <w:tab w:val="decimal" w:pos="100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933B6" w:rsidRPr="0072479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387FDE7" w14:textId="77777777" w:rsidR="00D933B6" w:rsidRPr="0072479F" w:rsidRDefault="00D933B6" w:rsidP="00D933B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243CCB" w14:textId="245DA7F8" w:rsidR="00D933B6" w:rsidRPr="0072479F" w:rsidRDefault="00D933B6" w:rsidP="00D933B6">
            <w:pPr>
              <w:pStyle w:val="BodyTextIndent2"/>
              <w:tabs>
                <w:tab w:val="clear" w:pos="540"/>
                <w:tab w:val="clear" w:pos="990"/>
                <w:tab w:val="decimal" w:pos="6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479F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3D023A" w14:textId="77777777" w:rsidR="00D933B6" w:rsidRPr="0072479F" w:rsidRDefault="00D933B6" w:rsidP="00D933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8B33AE" w14:textId="28B54DA5" w:rsidR="00D933B6" w:rsidRPr="0072479F" w:rsidRDefault="006806DE" w:rsidP="001F5E10">
            <w:pPr>
              <w:pStyle w:val="BodyTextIndent2"/>
              <w:tabs>
                <w:tab w:val="clear" w:pos="540"/>
                <w:tab w:val="clear" w:pos="990"/>
                <w:tab w:val="decimal" w:pos="91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 w:eastAsia="en-US"/>
              </w:rPr>
              <w:t>527</w:t>
            </w:r>
          </w:p>
        </w:tc>
        <w:tc>
          <w:tcPr>
            <w:tcW w:w="180" w:type="dxa"/>
            <w:shd w:val="clear" w:color="auto" w:fill="auto"/>
          </w:tcPr>
          <w:p w14:paraId="6A4A4E0F" w14:textId="77777777" w:rsidR="00D933B6" w:rsidRPr="0072479F" w:rsidRDefault="00D933B6" w:rsidP="00D933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A189F7" w14:textId="4971E467" w:rsidR="00D933B6" w:rsidRPr="0072479F" w:rsidRDefault="006806DE" w:rsidP="00CB625F">
            <w:pPr>
              <w:pStyle w:val="BodyTextIndent2"/>
              <w:tabs>
                <w:tab w:val="clear" w:pos="540"/>
                <w:tab w:val="clear" w:pos="990"/>
                <w:tab w:val="decimal" w:pos="91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06D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933B6" w:rsidRPr="0072479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806DE">
              <w:rPr>
                <w:rFonts w:ascii="Angsana New" w:hAnsi="Angsana New"/>
                <w:sz w:val="30"/>
                <w:szCs w:val="30"/>
                <w:lang w:val="en-US" w:eastAsia="en-US"/>
              </w:rPr>
              <w:t>647</w:t>
            </w:r>
          </w:p>
        </w:tc>
      </w:tr>
    </w:tbl>
    <w:p w14:paraId="4EDFD10D" w14:textId="77777777" w:rsidR="00637F29" w:rsidRPr="0072479F" w:rsidRDefault="00637F29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531D53" w14:textId="2831F9CB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2244B" w14:textId="21D30DC2" w:rsidR="009704DE" w:rsidRPr="009704DE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มูลค่ายุติธรรมระดับ</w:t>
      </w:r>
      <w:r w:rsidR="006944F7"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</w:t>
      </w:r>
      <w:r w:rsidR="006944F7"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สำหรับตราสารทุนถูกจัดประเภทเป็นสินทรัพย์ทางการเงิน</w:t>
      </w:r>
      <w:r w:rsidR="002312D5" w:rsidRPr="0072479F">
        <w:rPr>
          <w:rFonts w:ascii="Angsana New" w:hAnsi="Angsana New"/>
          <w:sz w:val="30"/>
          <w:szCs w:val="30"/>
          <w:cs/>
        </w:rPr>
        <w:t>ที่</w:t>
      </w:r>
      <w:r w:rsidRPr="0072479F">
        <w:rPr>
          <w:rFonts w:ascii="Angsana New" w:hAnsi="Angsana New"/>
          <w:sz w:val="30"/>
          <w:szCs w:val="30"/>
          <w:cs/>
        </w:rPr>
        <w:t xml:space="preserve">วัดมูลค่าด้วยมูลค่ายุติธรรมผ่านกำไรขาดทุนเบ็ดเสร็จอื่น </w:t>
      </w:r>
      <w:r w:rsidRPr="0072479F">
        <w:rPr>
          <w:rFonts w:ascii="Angsana New" w:hAnsi="Angsana New"/>
          <w:sz w:val="30"/>
          <w:szCs w:val="30"/>
        </w:rPr>
        <w:t>(FVOCI)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9704DE" w:rsidRPr="009704DE">
        <w:rPr>
          <w:rFonts w:ascii="Angsana New" w:hAnsi="Angsana New"/>
          <w:sz w:val="30"/>
          <w:szCs w:val="30"/>
          <w:cs/>
        </w:rPr>
        <w:t>ใช้เทคนิคการประเมินมูลค่าซ</w:t>
      </w:r>
      <w:r w:rsidR="009704DE">
        <w:rPr>
          <w:rFonts w:ascii="Angsana New" w:hAnsi="Angsana New" w:hint="cs"/>
          <w:sz w:val="30"/>
          <w:szCs w:val="30"/>
          <w:cs/>
        </w:rPr>
        <w:t>ึ่</w:t>
      </w:r>
      <w:r w:rsidR="009704DE" w:rsidRPr="009704DE">
        <w:rPr>
          <w:rFonts w:ascii="Angsana New" w:hAnsi="Angsana New"/>
          <w:sz w:val="30"/>
          <w:szCs w:val="30"/>
          <w:cs/>
        </w:rPr>
        <w:t>งใช้ข้อมูลที่ไม่สามารถสังเกตได้อย่างเป็นนัยสำคัญ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5067C9B6" w14:textId="77777777" w:rsidR="000B3F8C" w:rsidRPr="0072479F" w:rsidRDefault="000B3F8C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280951" w14:textId="7199013F" w:rsidR="000B3F8C" w:rsidRPr="0072479F" w:rsidRDefault="000B3F8C" w:rsidP="00F10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5D1B6CA" w14:textId="77777777" w:rsidR="000B3F8C" w:rsidRPr="0072479F" w:rsidRDefault="000B3F8C" w:rsidP="00F102F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89F483" w14:textId="29458468" w:rsidR="000B3F8C" w:rsidRPr="0072479F" w:rsidRDefault="000B3F8C" w:rsidP="00F102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12</w:t>
      </w:r>
      <w:r w:rsidRPr="0072479F">
        <w:rPr>
          <w:rFonts w:ascii="Angsana New" w:hAnsi="Angsana New"/>
          <w:sz w:val="30"/>
          <w:szCs w:val="30"/>
          <w:cs/>
        </w:rPr>
        <w:t xml:space="preserve"> เดือนข้างหน้า ทั้งนี้ 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76104B" w14:textId="77777777" w:rsidR="000B3F8C" w:rsidRPr="0072479F" w:rsidRDefault="000B3F8C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5BEAC3" w14:textId="4B30C41A" w:rsidR="000B3F8C" w:rsidRPr="0072479F" w:rsidRDefault="000B3F8C" w:rsidP="00F102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2479F" w:rsidDel="005B6E1D">
        <w:rPr>
          <w:rFonts w:ascii="Angsana New" w:hAnsi="Angsana New"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8B720E" w14:textId="4D63D226" w:rsidR="00D2305A" w:rsidRPr="0072479F" w:rsidRDefault="00D2305A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981E0E3" w14:textId="63DD2806" w:rsidR="009C69AD" w:rsidRPr="0072479F" w:rsidRDefault="009C69AD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  <w:r w:rsidRPr="0072479F"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14:paraId="03E831B9" w14:textId="554B654B" w:rsidR="00D2305A" w:rsidRPr="0072479F" w:rsidRDefault="00D2305A" w:rsidP="009C69AD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15908CA9" w14:textId="4DA36C82" w:rsidR="005F2501" w:rsidRPr="0072479F" w:rsidRDefault="005F2501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72479F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72479F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72479F" w14:paraId="7B164577" w14:textId="77777777" w:rsidTr="00434390">
        <w:trPr>
          <w:tblHeader/>
        </w:trPr>
        <w:tc>
          <w:tcPr>
            <w:tcW w:w="6660" w:type="dxa"/>
          </w:tcPr>
          <w:p w14:paraId="7072F1E6" w14:textId="77E2094C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20" w:type="dxa"/>
          </w:tcPr>
          <w:p w14:paraId="04B6FD0B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72479F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72479F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72479F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72479F" w14:paraId="56DEEE9F" w14:textId="77777777" w:rsidTr="00434390">
        <w:trPr>
          <w:trHeight w:val="389"/>
        </w:trPr>
        <w:tc>
          <w:tcPr>
            <w:tcW w:w="6660" w:type="dxa"/>
          </w:tcPr>
          <w:p w14:paraId="3A068312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สัญญาที่</w:t>
            </w: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ยัง</w:t>
            </w: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2520" w:type="dxa"/>
            <w:vAlign w:val="bottom"/>
          </w:tcPr>
          <w:p w14:paraId="26DF12BF" w14:textId="77777777" w:rsidR="009C69AD" w:rsidRPr="0072479F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9C69AD" w:rsidRPr="0072479F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173A8F64" w:rsidR="009C69AD" w:rsidRPr="0072479F" w:rsidRDefault="008140F5" w:rsidP="008A14FA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46,810</w:t>
            </w:r>
          </w:p>
        </w:tc>
      </w:tr>
      <w:tr w:rsidR="009C69AD" w:rsidRPr="0072479F" w14:paraId="08110E70" w14:textId="77777777" w:rsidTr="00434390">
        <w:trPr>
          <w:trHeight w:val="107"/>
        </w:trPr>
        <w:tc>
          <w:tcPr>
            <w:tcW w:w="6660" w:type="dxa"/>
          </w:tcPr>
          <w:p w14:paraId="1C2AEC94" w14:textId="77777777" w:rsidR="009C69AD" w:rsidRPr="0072479F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5C2AA6E" w14:textId="77777777" w:rsidR="009C69AD" w:rsidRPr="0072479F" w:rsidRDefault="009C69AD" w:rsidP="008A14FA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72479F" w14:paraId="72730EEF" w14:textId="77777777" w:rsidTr="00D80AEB">
        <w:tc>
          <w:tcPr>
            <w:tcW w:w="6660" w:type="dxa"/>
            <w:vAlign w:val="center"/>
          </w:tcPr>
          <w:p w14:paraId="3463E180" w14:textId="3FE87F87" w:rsidR="009C69AD" w:rsidRPr="0072479F" w:rsidRDefault="009C69AD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72479F" w:rsidRDefault="009C69AD" w:rsidP="008A14FA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72479F" w14:paraId="3B17A87D" w14:textId="77777777" w:rsidTr="00D80AEB">
        <w:tc>
          <w:tcPr>
            <w:tcW w:w="6660" w:type="dxa"/>
            <w:vAlign w:val="center"/>
          </w:tcPr>
          <w:p w14:paraId="4310DEA2" w14:textId="7E3A2C6C" w:rsidR="009C69AD" w:rsidRPr="0072479F" w:rsidRDefault="009C69AD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6806DE" w:rsidRPr="006806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247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2479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4A567F9E" w:rsidR="009C69AD" w:rsidRPr="00D80AEB" w:rsidRDefault="006806DE" w:rsidP="008A14FA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625</w:t>
            </w:r>
          </w:p>
        </w:tc>
      </w:tr>
    </w:tbl>
    <w:p w14:paraId="118694D1" w14:textId="7307C461" w:rsidR="009C69AD" w:rsidRPr="0072479F" w:rsidRDefault="009C69AD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269988" w14:textId="5B23B711" w:rsidR="009C69AD" w:rsidRPr="0072479F" w:rsidRDefault="009C69AD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806DE" w:rsidRPr="006806DE">
        <w:rPr>
          <w:rFonts w:ascii="Angsana New" w:hAnsi="Angsana New"/>
          <w:sz w:val="30"/>
          <w:szCs w:val="30"/>
        </w:rPr>
        <w:t>30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</w:rPr>
        <w:t>2563</w:t>
      </w:r>
      <w:r w:rsidRPr="0072479F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บริษัทมีหนังสือค้ำประกันบริษัทที่ธนาคารในประเทศแห่งหนึ่งเป็นผู้ออกให้กับการไฟฟ้านครหลวง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6806DE" w:rsidRPr="006806DE">
        <w:rPr>
          <w:rFonts w:ascii="Angsana New" w:hAnsi="Angsana New"/>
          <w:sz w:val="30"/>
          <w:szCs w:val="30"/>
        </w:rPr>
        <w:t>15</w:t>
      </w:r>
      <w:r w:rsidRPr="0072479F">
        <w:rPr>
          <w:rFonts w:ascii="Angsana New" w:hAnsi="Angsana New"/>
          <w:sz w:val="30"/>
          <w:szCs w:val="30"/>
        </w:rPr>
        <w:t>.</w:t>
      </w:r>
      <w:r w:rsidR="006806DE" w:rsidRPr="006806DE">
        <w:rPr>
          <w:rFonts w:ascii="Angsana New" w:hAnsi="Angsana New"/>
          <w:sz w:val="30"/>
          <w:szCs w:val="30"/>
        </w:rPr>
        <w:t>77</w:t>
      </w:r>
      <w:r w:rsidRPr="0072479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16B86D4" w14:textId="16707F30" w:rsidR="00F54F92" w:rsidRPr="0072479F" w:rsidRDefault="00F54F92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5248F9" w14:textId="1ECBBB1B" w:rsidR="006F1473" w:rsidRPr="0072479F" w:rsidRDefault="006F1473" w:rsidP="009C69AD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E37ACB4" w14:textId="77777777" w:rsidR="006F1473" w:rsidRPr="0072479F" w:rsidRDefault="006F1473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8E93203" w14:textId="5B87A04F" w:rsidR="006F1473" w:rsidRPr="0072479F" w:rsidRDefault="006F1473" w:rsidP="006F14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23</w:t>
      </w:r>
      <w:r w:rsidRPr="0072479F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15</w:t>
      </w:r>
      <w:r w:rsidR="009126EB" w:rsidRPr="0072479F">
        <w:rPr>
          <w:rFonts w:ascii="Angsana New" w:hAnsi="Angsana New"/>
          <w:sz w:val="30"/>
          <w:szCs w:val="30"/>
        </w:rPr>
        <w:t>.</w:t>
      </w:r>
      <w:r w:rsidR="006806DE" w:rsidRPr="006806DE">
        <w:rPr>
          <w:rFonts w:ascii="Angsana New" w:hAnsi="Angsana New"/>
          <w:sz w:val="30"/>
          <w:szCs w:val="30"/>
          <w:lang w:val="en-US"/>
        </w:rPr>
        <w:t>70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310</w:t>
      </w:r>
      <w:r w:rsidR="009126EB" w:rsidRPr="0072479F">
        <w:rPr>
          <w:rFonts w:ascii="Angsana New" w:hAnsi="Angsana New"/>
          <w:sz w:val="30"/>
          <w:szCs w:val="30"/>
        </w:rPr>
        <w:t>.</w:t>
      </w:r>
      <w:r w:rsidR="006806DE" w:rsidRPr="006806DE">
        <w:rPr>
          <w:rFonts w:ascii="Angsana New" w:hAnsi="Angsana New"/>
          <w:sz w:val="30"/>
          <w:szCs w:val="30"/>
          <w:lang w:val="en-US"/>
        </w:rPr>
        <w:t>86</w:t>
      </w:r>
      <w:r w:rsidRPr="0072479F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เงินปันผลดังกล่าวจะจ่ายให้แก่ผู้ถือหุ้นภายในเดือนสิงหาคม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2563</w:t>
      </w:r>
    </w:p>
    <w:p w14:paraId="28296313" w14:textId="77777777" w:rsidR="006F1473" w:rsidRPr="00C52025" w:rsidRDefault="006F1473" w:rsidP="000E4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F1473" w:rsidRPr="00C52025" w:rsidSect="001A6A37"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030B4" w14:textId="77777777" w:rsidR="00472B7B" w:rsidRDefault="00472B7B">
      <w:r>
        <w:separator/>
      </w:r>
    </w:p>
  </w:endnote>
  <w:endnote w:type="continuationSeparator" w:id="0">
    <w:p w14:paraId="46F34AA7" w14:textId="77777777" w:rsidR="00472B7B" w:rsidRDefault="0047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82FBE" w14:textId="76E31331" w:rsidR="009114D5" w:rsidRPr="00C6379C" w:rsidRDefault="009114D5">
    <w:pPr>
      <w:pStyle w:val="Footer"/>
      <w:jc w:val="center"/>
      <w:rPr>
        <w:rFonts w:ascii="Angsana New" w:hAnsi="Angsana New"/>
        <w:sz w:val="30"/>
        <w:szCs w:val="30"/>
      </w:rPr>
    </w:pPr>
    <w:r w:rsidRPr="00C6379C">
      <w:rPr>
        <w:rFonts w:ascii="Angsana New" w:hAnsi="Angsana New" w:hint="cs"/>
        <w:sz w:val="30"/>
        <w:szCs w:val="30"/>
      </w:rPr>
      <w:fldChar w:fldCharType="begin"/>
    </w:r>
    <w:r w:rsidRPr="00C6379C">
      <w:rPr>
        <w:rFonts w:ascii="Angsana New" w:hAnsi="Angsana New" w:hint="cs"/>
        <w:sz w:val="30"/>
        <w:szCs w:val="30"/>
      </w:rPr>
      <w:instrText xml:space="preserve"> PAGE   \* MERGEFORMAT </w:instrText>
    </w:r>
    <w:r w:rsidRPr="00C6379C">
      <w:rPr>
        <w:rFonts w:ascii="Angsana New" w:hAnsi="Angsana New" w:hint="cs"/>
        <w:sz w:val="30"/>
        <w:szCs w:val="30"/>
      </w:rPr>
      <w:fldChar w:fldCharType="separate"/>
    </w:r>
    <w:r w:rsidRPr="00C6379C">
      <w:rPr>
        <w:rFonts w:ascii="Angsana New" w:hAnsi="Angsana New" w:hint="cs"/>
        <w:noProof/>
        <w:sz w:val="30"/>
        <w:szCs w:val="30"/>
      </w:rPr>
      <w:t>4</w:t>
    </w:r>
    <w:r w:rsidR="006806DE" w:rsidRPr="006806DE">
      <w:rPr>
        <w:rFonts w:ascii="Angsana New" w:hAnsi="Angsana New" w:hint="cs"/>
        <w:noProof/>
        <w:sz w:val="30"/>
        <w:szCs w:val="30"/>
        <w:lang w:val="en-US"/>
      </w:rPr>
      <w:t>6</w:t>
    </w:r>
    <w:r w:rsidRPr="00C6379C">
      <w:rPr>
        <w:rFonts w:ascii="Angsana New" w:hAnsi="Angsana New" w:hint="cs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79594" w14:textId="4CDB7AAF" w:rsidR="009114D5" w:rsidRPr="00AF45C4" w:rsidRDefault="009114D5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6806DE"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9114D5" w:rsidRPr="00197075" w:rsidRDefault="009114D5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6A990" w14:textId="0BEEFAA9" w:rsidR="009114D5" w:rsidRDefault="009114D5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6806DE"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9114D5" w:rsidRDefault="009114D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A86CF" w14:textId="0D858CE1" w:rsidR="009114D5" w:rsidRPr="005F1339" w:rsidRDefault="009114D5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806DE"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9114D5" w:rsidRPr="00783104" w:rsidRDefault="009114D5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2A45B" w14:textId="77777777" w:rsidR="00472B7B" w:rsidRDefault="00472B7B">
      <w:r>
        <w:separator/>
      </w:r>
    </w:p>
  </w:footnote>
  <w:footnote w:type="continuationSeparator" w:id="0">
    <w:p w14:paraId="23B5B8D7" w14:textId="77777777" w:rsidR="00472B7B" w:rsidRDefault="00472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1256" w14:textId="77777777" w:rsidR="009114D5" w:rsidRPr="00EC1A9A" w:rsidRDefault="009114D5" w:rsidP="002501D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EC1A9A">
      <w:rPr>
        <w:rFonts w:ascii="Angsana New" w:hAnsi="Angsana New" w:hint="cs"/>
        <w:b/>
        <w:bCs/>
        <w:sz w:val="32"/>
        <w:szCs w:val="32"/>
        <w:cs/>
      </w:rPr>
      <w:t xml:space="preserve">บริษัท กันยงอีเลคทริก จำกัด </w:t>
    </w:r>
    <w:r w:rsidRPr="00EC1A9A">
      <w:rPr>
        <w:rFonts w:ascii="Angsana New" w:hAnsi="Angsana New" w:hint="cs"/>
        <w:b/>
        <w:bCs/>
        <w:sz w:val="32"/>
        <w:szCs w:val="32"/>
      </w:rPr>
      <w:t>(</w:t>
    </w:r>
    <w:r w:rsidRPr="00EC1A9A">
      <w:rPr>
        <w:rFonts w:ascii="Angsana New" w:hAnsi="Angsana New" w:hint="cs"/>
        <w:b/>
        <w:bCs/>
        <w:sz w:val="32"/>
        <w:szCs w:val="32"/>
        <w:cs/>
      </w:rPr>
      <w:t>มหาชน</w:t>
    </w:r>
    <w:r w:rsidRPr="00EC1A9A">
      <w:rPr>
        <w:rFonts w:ascii="Angsana New" w:hAnsi="Angsana New" w:hint="cs"/>
        <w:b/>
        <w:bCs/>
        <w:sz w:val="32"/>
        <w:szCs w:val="32"/>
      </w:rPr>
      <w:t>)</w:t>
    </w:r>
  </w:p>
  <w:p w14:paraId="7C4A4880" w14:textId="74EF6FD2" w:rsidR="009114D5" w:rsidRPr="00EC1A9A" w:rsidRDefault="009114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EC1A9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8CC5FD8" w14:textId="77058FEF" w:rsidR="009114D5" w:rsidRPr="00EC1A9A" w:rsidRDefault="009114D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EC1A9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6806DE" w:rsidRPr="006806DE">
      <w:rPr>
        <w:rFonts w:ascii="Angsana New" w:hAnsi="Angsana New"/>
        <w:b/>
        <w:bCs/>
        <w:sz w:val="32"/>
        <w:szCs w:val="32"/>
        <w:lang w:val="en-US"/>
      </w:rPr>
      <w:t>3</w:t>
    </w:r>
    <w:r w:rsidR="006806DE" w:rsidRPr="006806DE">
      <w:rPr>
        <w:rFonts w:ascii="Angsana New" w:hAnsi="Angsana New" w:hint="cs"/>
        <w:b/>
        <w:bCs/>
        <w:sz w:val="32"/>
        <w:szCs w:val="32"/>
        <w:lang w:val="en-US"/>
      </w:rPr>
      <w:t>0</w:t>
    </w:r>
    <w:r w:rsidRPr="00EC1A9A"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="006806DE" w:rsidRPr="006806DE">
      <w:rPr>
        <w:rFonts w:ascii="Angsana New" w:hAnsi="Angsana New" w:hint="cs"/>
        <w:b/>
        <w:bCs/>
        <w:sz w:val="32"/>
        <w:szCs w:val="32"/>
        <w:lang w:val="en-US"/>
      </w:rPr>
      <w:t>2563</w:t>
    </w:r>
    <w:r w:rsidRPr="00EC1A9A">
      <w:rPr>
        <w:rFonts w:ascii="Angsana New" w:hAnsi="Angsana New" w:hint="cs"/>
        <w:b/>
        <w:bCs/>
        <w:sz w:val="32"/>
        <w:szCs w:val="32"/>
      </w:rPr>
      <w:t xml:space="preserve"> </w:t>
    </w:r>
    <w:r w:rsidRPr="00EC1A9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385B95C" w14:textId="77777777" w:rsidR="009114D5" w:rsidRPr="00EC1A9A" w:rsidRDefault="009114D5">
    <w:pPr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F48B0" w14:textId="77777777" w:rsidR="009114D5" w:rsidRDefault="009114D5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6E8341B8" w:rsidR="009114D5" w:rsidRDefault="009114D5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ระหว่างกาลแบบย่อย </w:t>
    </w:r>
  </w:p>
  <w:p w14:paraId="4D800E9A" w14:textId="1D42A42F" w:rsidR="009114D5" w:rsidRPr="00624810" w:rsidRDefault="009114D5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925C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6806DE"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6806DE" w:rsidRPr="006806DE">
      <w:rPr>
        <w:rFonts w:ascii="Angsana New" w:hAnsi="Angsana New"/>
        <w:b/>
        <w:bCs/>
        <w:sz w:val="32"/>
        <w:szCs w:val="32"/>
        <w:lang w:val="en-US"/>
      </w:rPr>
      <w:t>2563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9114D5" w:rsidRDefault="009114D5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25CFC" w14:textId="77777777" w:rsidR="009114D5" w:rsidRDefault="009114D5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225EF76" w14:textId="279EB879" w:rsidR="009114D5" w:rsidRDefault="009114D5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ระหว่างกาลแบบย่อย</w:t>
    </w:r>
  </w:p>
  <w:p w14:paraId="24605963" w14:textId="6A3BD082" w:rsidR="009114D5" w:rsidRPr="00624810" w:rsidRDefault="009114D5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925C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6806DE"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6806DE" w:rsidRPr="006806DE">
      <w:rPr>
        <w:rFonts w:ascii="Angsana New" w:hAnsi="Angsana New"/>
        <w:b/>
        <w:bCs/>
        <w:sz w:val="32"/>
        <w:szCs w:val="32"/>
        <w:lang w:val="en-US"/>
      </w:rPr>
      <w:t>2563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F51E470" w14:textId="77777777" w:rsidR="009114D5" w:rsidRDefault="009114D5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EFA305C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9"/>
  </w:num>
  <w:num w:numId="5">
    <w:abstractNumId w:val="1"/>
  </w:num>
  <w:num w:numId="6">
    <w:abstractNumId w:val="6"/>
  </w:num>
  <w:num w:numId="7">
    <w:abstractNumId w:val="11"/>
  </w:num>
  <w:num w:numId="8">
    <w:abstractNumId w:val="12"/>
  </w:num>
  <w:num w:numId="9">
    <w:abstractNumId w:val="8"/>
  </w:num>
  <w:num w:numId="10">
    <w:abstractNumId w:val="5"/>
  </w:num>
  <w:num w:numId="11">
    <w:abstractNumId w:val="10"/>
  </w:num>
  <w:num w:numId="12">
    <w:abstractNumId w:val="2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79E9"/>
    <w:rsid w:val="000D7CD8"/>
    <w:rsid w:val="000E0A85"/>
    <w:rsid w:val="000E0E7C"/>
    <w:rsid w:val="000E133F"/>
    <w:rsid w:val="000E184E"/>
    <w:rsid w:val="000E1B9F"/>
    <w:rsid w:val="000E20D7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722"/>
    <w:rsid w:val="000E68AA"/>
    <w:rsid w:val="000E6A36"/>
    <w:rsid w:val="000E6DE1"/>
    <w:rsid w:val="000E6ED6"/>
    <w:rsid w:val="000E71DB"/>
    <w:rsid w:val="000E7DB7"/>
    <w:rsid w:val="000E7E3E"/>
    <w:rsid w:val="000E7E9E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AD0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26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3FB"/>
    <w:rsid w:val="002A556E"/>
    <w:rsid w:val="002A6597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6460"/>
    <w:rsid w:val="002C6615"/>
    <w:rsid w:val="002C6BCB"/>
    <w:rsid w:val="002D0355"/>
    <w:rsid w:val="002D0A17"/>
    <w:rsid w:val="002D12B8"/>
    <w:rsid w:val="002D160F"/>
    <w:rsid w:val="002D16BE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DFE"/>
    <w:rsid w:val="00393EE2"/>
    <w:rsid w:val="0039431E"/>
    <w:rsid w:val="00394432"/>
    <w:rsid w:val="003947E7"/>
    <w:rsid w:val="00394D69"/>
    <w:rsid w:val="00395633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513"/>
    <w:rsid w:val="00594076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384"/>
    <w:rsid w:val="005F456A"/>
    <w:rsid w:val="005F472F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590"/>
    <w:rsid w:val="00605D97"/>
    <w:rsid w:val="0060635F"/>
    <w:rsid w:val="006069AA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167"/>
    <w:rsid w:val="00670315"/>
    <w:rsid w:val="00670519"/>
    <w:rsid w:val="0067139D"/>
    <w:rsid w:val="0067164A"/>
    <w:rsid w:val="00671990"/>
    <w:rsid w:val="00671EFE"/>
    <w:rsid w:val="0067226D"/>
    <w:rsid w:val="006722AD"/>
    <w:rsid w:val="00672D47"/>
    <w:rsid w:val="006730FE"/>
    <w:rsid w:val="00673590"/>
    <w:rsid w:val="00673856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EA7"/>
    <w:rsid w:val="00723383"/>
    <w:rsid w:val="00723FED"/>
    <w:rsid w:val="0072419E"/>
    <w:rsid w:val="00724309"/>
    <w:rsid w:val="0072479F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2750"/>
    <w:rsid w:val="00783104"/>
    <w:rsid w:val="007837CA"/>
    <w:rsid w:val="007838F6"/>
    <w:rsid w:val="00783FE3"/>
    <w:rsid w:val="0078403D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72D6"/>
    <w:rsid w:val="007F75DE"/>
    <w:rsid w:val="007F773F"/>
    <w:rsid w:val="007F77B3"/>
    <w:rsid w:val="007F7ED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B74"/>
    <w:rsid w:val="00857DCD"/>
    <w:rsid w:val="0086058F"/>
    <w:rsid w:val="0086073A"/>
    <w:rsid w:val="00860ADB"/>
    <w:rsid w:val="00861102"/>
    <w:rsid w:val="0086176B"/>
    <w:rsid w:val="00861FF8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3134"/>
    <w:rsid w:val="008F3A08"/>
    <w:rsid w:val="008F4328"/>
    <w:rsid w:val="008F4454"/>
    <w:rsid w:val="008F46F8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D0F"/>
    <w:rsid w:val="00A54FBB"/>
    <w:rsid w:val="00A5544D"/>
    <w:rsid w:val="00A55C38"/>
    <w:rsid w:val="00A5664C"/>
    <w:rsid w:val="00A56E32"/>
    <w:rsid w:val="00A5752F"/>
    <w:rsid w:val="00A5754C"/>
    <w:rsid w:val="00A57D0A"/>
    <w:rsid w:val="00A603B9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3187"/>
    <w:rsid w:val="00AE32C5"/>
    <w:rsid w:val="00AE3719"/>
    <w:rsid w:val="00AE3863"/>
    <w:rsid w:val="00AE3AFF"/>
    <w:rsid w:val="00AE4CCC"/>
    <w:rsid w:val="00AE4D11"/>
    <w:rsid w:val="00AE5455"/>
    <w:rsid w:val="00AE5981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8AC"/>
    <w:rsid w:val="00B101F4"/>
    <w:rsid w:val="00B108AE"/>
    <w:rsid w:val="00B10ACC"/>
    <w:rsid w:val="00B10BDE"/>
    <w:rsid w:val="00B10C2A"/>
    <w:rsid w:val="00B10F4F"/>
    <w:rsid w:val="00B118D6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4465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0B5F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56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436"/>
    <w:rsid w:val="00EA1941"/>
    <w:rsid w:val="00EA1E80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E79"/>
    <w:rsid w:val="00EB2920"/>
    <w:rsid w:val="00EB2CB7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35A"/>
    <w:rsid w:val="00ED597E"/>
    <w:rsid w:val="00ED6200"/>
    <w:rsid w:val="00ED630E"/>
    <w:rsid w:val="00ED6CA4"/>
    <w:rsid w:val="00ED6CAA"/>
    <w:rsid w:val="00ED709B"/>
    <w:rsid w:val="00ED73D2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8B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6DE"/>
    <w:rsid w:val="00F270D6"/>
    <w:rsid w:val="00F279F6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911"/>
    <w:rsid w:val="00FC74E1"/>
    <w:rsid w:val="00FC7B85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9DC"/>
    <w:rsid w:val="00FD4B96"/>
    <w:rsid w:val="00FD596C"/>
    <w:rsid w:val="00FD5FF3"/>
    <w:rsid w:val="00FD6DA2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5D8AE-48CE-43BA-A5E2-958F64A4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19</Pages>
  <Words>4128</Words>
  <Characters>17183</Characters>
  <Application>Microsoft Office Word</Application>
  <DocSecurity>0</DocSecurity>
  <Lines>143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2020-08-04T08:54:00Z</cp:lastPrinted>
  <dcterms:created xsi:type="dcterms:W3CDTF">2020-08-07T01:46:00Z</dcterms:created>
  <dcterms:modified xsi:type="dcterms:W3CDTF">2020-08-07T01:47:00Z</dcterms:modified>
</cp:coreProperties>
</file>