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AEC" w:rsidRPr="005612B5" w:rsidRDefault="008B0F26" w:rsidP="00F5458D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  <w:r w:rsidRPr="008B0F2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0AEC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5612B5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F5458D" w:rsidRPr="00E37A05" w:rsidRDefault="00F5458D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9573E0" w:rsidRPr="005612B5" w:rsidRDefault="009573E0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>บริษัท เวฟ เอ็นเตอร์เทนเมนท์ จำกัด (มหาชน) (</w:t>
      </w:r>
      <w:r w:rsidRPr="005612B5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5612B5">
        <w:rPr>
          <w:rFonts w:ascii="Browallia New" w:hAnsi="Browallia New" w:cs="Browallia New"/>
          <w:spacing w:val="-2"/>
          <w:sz w:val="26"/>
          <w:szCs w:val="26"/>
        </w:rPr>
        <w:t xml:space="preserve">”) </w:t>
      </w:r>
      <w:r w:rsidR="0025101B" w:rsidRPr="005612B5">
        <w:rPr>
          <w:rFonts w:ascii="Browallia New" w:hAnsi="Browallia New" w:cs="Browallia New"/>
          <w:spacing w:val="-2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25101B" w:rsidRPr="005612B5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:rsidR="0025101B" w:rsidRPr="00E37A05" w:rsidRDefault="0025101B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4014B8" w:rsidRPr="005612B5" w:rsidRDefault="009C5D2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3199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อาคารมาลีนนท์ทาวเวอร์ </w:t>
      </w:r>
      <w:r w:rsidR="00AD0400" w:rsidRPr="005612B5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8B0F26" w:rsidRPr="008B0F26">
        <w:rPr>
          <w:rFonts w:ascii="Browallia New" w:hAnsi="Browallia New" w:cs="Browallia New"/>
          <w:sz w:val="26"/>
          <w:szCs w:val="26"/>
        </w:rPr>
        <w:t>15</w:t>
      </w:r>
      <w:r w:rsidR="00AD0400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ถนนพระราม </w:t>
      </w:r>
      <w:r w:rsidR="008B0F26" w:rsidRPr="008B0F26">
        <w:rPr>
          <w:rFonts w:ascii="Browallia New" w:hAnsi="Browallia New" w:cs="Browallia New"/>
          <w:sz w:val="26"/>
          <w:szCs w:val="26"/>
        </w:rPr>
        <w:t>4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กรุงเทพมหานคร</w:t>
      </w:r>
    </w:p>
    <w:p w:rsidR="00F5028E" w:rsidRPr="00E37A05" w:rsidRDefault="00F5028E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4014B8" w:rsidRPr="005612B5" w:rsidRDefault="00DE560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การดำเนินธุรกิจหลักของ</w:t>
      </w:r>
      <w:r w:rsidR="003D51E5" w:rsidRPr="005612B5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 ( </w:t>
      </w:r>
      <w:r w:rsidR="003D51E5" w:rsidRPr="005612B5">
        <w:rPr>
          <w:rFonts w:ascii="Browallia New" w:hAnsi="Browallia New" w:cs="Browallia New"/>
          <w:sz w:val="26"/>
          <w:szCs w:val="26"/>
        </w:rPr>
        <w:t>“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D51E5" w:rsidRPr="005612B5">
        <w:rPr>
          <w:rFonts w:ascii="Browallia New" w:hAnsi="Browallia New" w:cs="Browallia New"/>
          <w:spacing w:val="-4"/>
          <w:sz w:val="26"/>
          <w:szCs w:val="26"/>
        </w:rPr>
        <w:t>”</w:t>
      </w:r>
      <w:r w:rsidR="003D51E5"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)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การลงทุนในบริษัทอื่น </w:t>
      </w:r>
      <w:r w:rsidR="00447FBF"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การผลิตและจัดจำหน่ายรายการโทรทัศน์ </w:t>
      </w:r>
      <w:r w:rsidR="00ED23A3" w:rsidRPr="005612B5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47FBF" w:rsidRPr="005612B5">
        <w:rPr>
          <w:rFonts w:ascii="Browallia New" w:hAnsi="Browallia New" w:cs="Browallia New"/>
          <w:spacing w:val="-4"/>
          <w:sz w:val="26"/>
          <w:szCs w:val="26"/>
          <w:cs/>
        </w:rPr>
        <w:t>จัดแสดงคอนเสิร์ตและ</w:t>
      </w:r>
      <w:r w:rsidR="00745457"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โชว์ </w:t>
      </w:r>
      <w:r w:rsidR="003D51E5" w:rsidRPr="005612B5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15B58" w:rsidRPr="005612B5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ให้บริการสอนภาษาอังกฤษ</w:t>
      </w:r>
      <w:r w:rsidR="00A906F2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4A012D" w:rsidRPr="005612B5">
        <w:rPr>
          <w:rFonts w:ascii="Browallia New" w:hAnsi="Browallia New" w:cs="Browallia New"/>
          <w:sz w:val="26"/>
          <w:szCs w:val="26"/>
          <w:cs/>
        </w:rPr>
        <w:t>การ</w:t>
      </w:r>
      <w:r w:rsidR="001C42A0" w:rsidRPr="005612B5">
        <w:rPr>
          <w:rFonts w:ascii="Browallia New" w:hAnsi="Browallia New" w:cs="Browallia New"/>
          <w:sz w:val="26"/>
          <w:szCs w:val="26"/>
          <w:cs/>
        </w:rPr>
        <w:t>ให้บริการและ</w:t>
      </w:r>
      <w:r w:rsidR="001434CA" w:rsidRPr="005612B5">
        <w:rPr>
          <w:rFonts w:ascii="Browallia New" w:hAnsi="Browallia New" w:cs="Browallia New"/>
          <w:sz w:val="26"/>
          <w:szCs w:val="26"/>
          <w:cs/>
        </w:rPr>
        <w:t>จำหน่ายอาหารและเครื่องดื่ม</w:t>
      </w:r>
      <w:r w:rsidR="008677EA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565AC9">
        <w:rPr>
          <w:rFonts w:ascii="Browallia New" w:hAnsi="Browallia New" w:cs="Browallia New"/>
          <w:sz w:val="26"/>
          <w:szCs w:val="26"/>
        </w:rPr>
        <w:br/>
      </w:r>
      <w:r w:rsidR="008677EA" w:rsidRPr="005612B5">
        <w:rPr>
          <w:rFonts w:ascii="Browallia New" w:hAnsi="Browallia New" w:cs="Browallia New"/>
          <w:sz w:val="26"/>
          <w:szCs w:val="26"/>
          <w:cs/>
        </w:rPr>
        <w:t>และ</w:t>
      </w:r>
      <w:r w:rsidR="004A012D" w:rsidRPr="005612B5">
        <w:rPr>
          <w:rFonts w:ascii="Browallia New" w:hAnsi="Browallia New" w:cs="Browallia New"/>
          <w:sz w:val="26"/>
          <w:szCs w:val="26"/>
          <w:cs/>
        </w:rPr>
        <w:t>การ</w:t>
      </w:r>
      <w:r w:rsidR="008677EA" w:rsidRPr="005612B5">
        <w:rPr>
          <w:rFonts w:ascii="Browallia New" w:hAnsi="Browallia New" w:cs="Browallia New"/>
          <w:sz w:val="26"/>
          <w:szCs w:val="26"/>
          <w:cs/>
        </w:rPr>
        <w:t>จัดทำกิจการทางการตลาด</w:t>
      </w:r>
    </w:p>
    <w:p w:rsidR="009B29E6" w:rsidRPr="00E37A05" w:rsidRDefault="009B29E6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9B29E6" w:rsidRPr="005612B5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:rsidR="00447FBF" w:rsidRPr="00E37A05" w:rsidRDefault="00447FBF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4014B8" w:rsidRPr="005612B5" w:rsidRDefault="009B29E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9D38F9" w:rsidRPr="005612B5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</w:t>
      </w:r>
      <w:r w:rsidR="004014B8" w:rsidRPr="005612B5">
        <w:rPr>
          <w:rFonts w:ascii="Browallia New" w:hAnsi="Browallia New" w:cs="Browallia New"/>
          <w:sz w:val="26"/>
          <w:szCs w:val="26"/>
          <w:cs/>
        </w:rPr>
        <w:t>วันที่</w:t>
      </w:r>
      <w:r w:rsidR="009B52AD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="002C744B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2C744B" w:rsidRPr="005612B5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1C0F32" w:rsidRPr="005612B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</w:p>
    <w:p w:rsidR="006E564E" w:rsidRPr="00E37A05" w:rsidRDefault="006E564E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6E564E" w:rsidRPr="005612B5" w:rsidRDefault="006E564E" w:rsidP="005612B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8A7F71" w:rsidRPr="00E37A05" w:rsidRDefault="008A7F71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B0F26" w:rsidP="00A97303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A7F71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8A7F71" w:rsidRPr="005612B5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:rsidR="008A7F71" w:rsidRPr="00E37A05" w:rsidRDefault="008A7F71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DD2383" w:rsidRPr="005612B5" w:rsidRDefault="00916C5C" w:rsidP="0058620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D1E4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เมื่อต้นปี 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D1E46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2019</w:t>
      </w:r>
      <w:r w:rsidRPr="005D1E46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Pr="005D1E46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5D1E46">
        <w:rPr>
          <w:rFonts w:ascii="Browallia New" w:hAnsi="Browallia New" w:cs="Browallia New"/>
          <w:spacing w:val="-4"/>
          <w:sz w:val="26"/>
          <w:szCs w:val="26"/>
          <w:cs/>
        </w:rPr>
        <w:t>”) ซึ่งเหตุการณ์ดังกล่าว</w:t>
      </w:r>
      <w:r w:rsidRPr="005D1E46">
        <w:rPr>
          <w:rFonts w:ascii="Browallia New" w:hAnsi="Browallia New" w:cs="Browallia New"/>
          <w:sz w:val="26"/>
          <w:szCs w:val="26"/>
          <w:cs/>
        </w:rPr>
        <w:t>ส่งผลทางลบต่อผลการดำเนินงานของกลุ่มกิจการสำหรับรอบระยะเวลา</w:t>
      </w:r>
      <w:r w:rsidR="00D22E74" w:rsidRPr="005D1E46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5D1E4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5D1E46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5D1E46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D1E4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D1E46">
        <w:rPr>
          <w:rFonts w:ascii="Browallia New" w:hAnsi="Browallia New" w:cs="Browallia New"/>
          <w:sz w:val="26"/>
          <w:szCs w:val="26"/>
          <w:cs/>
        </w:rPr>
        <w:t xml:space="preserve"> โดยเฉพาะ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ผลการดำเนินงานของสถาบันสอนภาษา</w:t>
      </w:r>
      <w:r w:rsidR="00A45D5E" w:rsidRPr="005612B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ภัตตาคาร</w:t>
      </w:r>
      <w:r w:rsidR="00785017"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45D5E" w:rsidRPr="005612B5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:rsidR="00916C5C" w:rsidRPr="00E37A05" w:rsidRDefault="00916C5C" w:rsidP="00DD238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DD2383" w:rsidRPr="005612B5" w:rsidRDefault="00916C5C" w:rsidP="00DD238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สถาบันสอนภาษา</w:t>
      </w:r>
    </w:p>
    <w:p w:rsidR="00916C5C" w:rsidRPr="00E37A05" w:rsidRDefault="00916C5C" w:rsidP="00DD238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7C4A77" w:rsidRPr="00E37A05" w:rsidRDefault="00C00CD9" w:rsidP="00886B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ในช่วงวันที่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18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ถึง 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</w:t>
      </w:r>
      <w:r w:rsidR="00730B7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กระทรวงศึกษาธิการประกาศให้ปิดสถาบันสอนหนังสือทั่วประเทศไทย เนื่องจากสถานการณ์โรคติดเชื้อไวรัสโคโรน่า </w:t>
      </w:r>
      <w:r w:rsidR="008B0F26" w:rsidRPr="008B0F26">
        <w:rPr>
          <w:rFonts w:ascii="Browallia New" w:hAnsi="Browallia New" w:cs="Browallia New"/>
          <w:sz w:val="26"/>
          <w:szCs w:val="26"/>
        </w:rPr>
        <w:t>2019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(“การระบาดของ </w:t>
      </w:r>
      <w:r w:rsidRPr="00C00CD9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>”) ส่งผลให้เงินสดรับจากการขายหลักสูตร</w:t>
      </w:r>
      <w:r w:rsidR="00730B71">
        <w:rPr>
          <w:rFonts w:ascii="Browallia New" w:hAnsi="Browallia New" w:cs="Browallia New"/>
          <w:sz w:val="26"/>
          <w:szCs w:val="26"/>
          <w:lang w:val="en-US"/>
        </w:rPr>
        <w:br/>
      </w:r>
      <w:r w:rsidR="00D4465D">
        <w:rPr>
          <w:rFonts w:ascii="Browallia New" w:hAnsi="Browallia New" w:cs="Browallia New" w:hint="cs"/>
          <w:sz w:val="26"/>
          <w:szCs w:val="26"/>
          <w:cs/>
          <w:lang w:val="en-US"/>
        </w:rPr>
        <w:t>เมื่อเทียบกับปีก่อน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ลดลงร้อยละ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41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หรือประมาณ </w:t>
      </w:r>
      <w:r w:rsidR="008B0F26" w:rsidRPr="008B0F26">
        <w:rPr>
          <w:rFonts w:ascii="Browallia New" w:hAnsi="Browallia New" w:cs="Browallia New"/>
          <w:sz w:val="26"/>
          <w:szCs w:val="26"/>
        </w:rPr>
        <w:t>56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8B0F26" w:rsidRPr="008B0F26">
        <w:rPr>
          <w:rFonts w:ascii="Browallia New" w:hAnsi="Browallia New" w:cs="Browallia New"/>
          <w:sz w:val="26"/>
          <w:szCs w:val="26"/>
        </w:rPr>
        <w:t>84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สำหรับงวดสามเดือนและ</w:t>
      </w:r>
      <w:r w:rsidR="00B6777D">
        <w:rPr>
          <w:rFonts w:ascii="Browallia New" w:hAnsi="Browallia New" w:cs="Browallia New"/>
          <w:sz w:val="26"/>
          <w:szCs w:val="26"/>
          <w:lang w:val="en-US"/>
        </w:rPr>
        <w:br/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หกเดือนสิ้นสุดวันที่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 และอาจจะส่งผลกระทบต่อรายได้โดยรวมในปี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เนื่องจากภาวะสถานการณ์เศรษฐกิจตกต่ำในประเทศไทยและการเปลี่ยนแปลงพฤติกรรมผู้บริโภค ซึ่งกลุ่มกิจการได้ให้ความใส่ใจกับเหตุการณ์การระบาดของ </w:t>
      </w:r>
      <w:r w:rsidRPr="00C00CD9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เป็นพิเศษ และได้ประเมินผลกระทบต่อการดำเนินงาน รวมทั้งการวางแผนเพื่อรับมือกับเหตุการณ์ดังกล่าว</w:t>
      </w:r>
    </w:p>
    <w:p w:rsidR="00C00CD9" w:rsidRDefault="00C00CD9" w:rsidP="00730B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A7F71" w:rsidRPr="005612B5" w:rsidRDefault="00916C5C" w:rsidP="00730B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ภัตตาคาร</w:t>
      </w:r>
    </w:p>
    <w:p w:rsidR="00730B71" w:rsidRDefault="00730B71" w:rsidP="00730B7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00CD9" w:rsidRDefault="00C00CD9" w:rsidP="00730B7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ในช่วงวันที่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22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ถึง </w:t>
      </w:r>
      <w:r w:rsidR="008B0F26" w:rsidRPr="008B0F26">
        <w:rPr>
          <w:rFonts w:ascii="Browallia New" w:hAnsi="Browallia New" w:cs="Browallia New"/>
          <w:sz w:val="26"/>
          <w:szCs w:val="26"/>
        </w:rPr>
        <w:t>15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รัฐบาลไทยได้มีประกาศตามพระราชบัญญัติโรคติดต่อปี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2558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30B71">
        <w:rPr>
          <w:rFonts w:ascii="Browallia New" w:hAnsi="Browallia New" w:cs="Browallia New"/>
          <w:sz w:val="26"/>
          <w:szCs w:val="26"/>
          <w:lang w:val="en-US"/>
        </w:rPr>
        <w:br/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>ปิดสถานที่ห้างสรรพสินค้าซึ่งรวมถึงร้านอาหารในห้างให้เปิดเฉพาะการจำหน่ายอาหารเพื่อนำกลับไปบริโภคที่อื่น การประกาศดังกล่าวส่งผลให้รายได้จากส่วนงานภัตตาคาร</w:t>
      </w:r>
      <w:r w:rsidR="00D4465D">
        <w:rPr>
          <w:rFonts w:ascii="Browallia New" w:hAnsi="Browallia New" w:cs="Browallia New" w:hint="cs"/>
          <w:sz w:val="26"/>
          <w:szCs w:val="26"/>
          <w:cs/>
          <w:lang w:val="en-US"/>
        </w:rPr>
        <w:t>เมื่อเทียบกับปีก่อน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ลดลงร้อยละ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83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60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หรือประมาณ </w:t>
      </w:r>
      <w:r w:rsidR="008B0F26" w:rsidRPr="008B0F26">
        <w:rPr>
          <w:rFonts w:ascii="Browallia New" w:hAnsi="Browallia New" w:cs="Browallia New"/>
          <w:sz w:val="26"/>
          <w:szCs w:val="26"/>
        </w:rPr>
        <w:t>114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8B0F26" w:rsidRPr="008B0F26">
        <w:rPr>
          <w:rFonts w:ascii="Browallia New" w:hAnsi="Browallia New" w:cs="Browallia New"/>
          <w:sz w:val="26"/>
          <w:szCs w:val="26"/>
        </w:rPr>
        <w:t>162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สำหรับงวดสามเดือนและหกเดือนสิ้นสุดวันที่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 และอาจจะส่งผลกระทบต่อรายได้โดยรวม</w:t>
      </w:r>
      <w:r w:rsidRPr="00EC4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ในปีพ.ศ.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C4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เนื่องจากภาวะสถานการณ์เศรษฐกิจตกต่ำในประเทศไทยและการเปลี่ยนแปลงพฤติกรรมผู้บริโภค ซึ่งกลุ่มกิจการได้ให้ความใส่ใจกับเหตุการณ์การระบาดของ</w:t>
      </w:r>
      <w:r w:rsidRPr="00EC4150">
        <w:rPr>
          <w:rFonts w:ascii="Browallia New" w:hAnsi="Browallia New" w:cs="Browallia New"/>
          <w:spacing w:val="-4"/>
          <w:sz w:val="26"/>
          <w:szCs w:val="26"/>
          <w:lang w:val="en-US"/>
        </w:rPr>
        <w:t>COVID-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EC4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เป็นพิเศษและได้ประเมินผลกระทบต่อการดำเนินงานรวมทั้งกา</w:t>
      </w:r>
      <w:r w:rsidRPr="00EC415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</w:t>
      </w:r>
      <w:r w:rsidRPr="00EC4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วางแผ</w:t>
      </w:r>
      <w:r w:rsidRPr="00EC415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น</w:t>
      </w:r>
      <w:r w:rsidRPr="00C00CD9">
        <w:rPr>
          <w:rFonts w:ascii="Browallia New" w:hAnsi="Browallia New" w:cs="Browallia New"/>
          <w:sz w:val="26"/>
          <w:szCs w:val="26"/>
          <w:cs/>
          <w:lang w:val="en-US"/>
        </w:rPr>
        <w:t>เพื่อรับมือกับเหตุการณ์ดังกล่าว</w:t>
      </w:r>
    </w:p>
    <w:p w:rsidR="00550AEC" w:rsidRPr="005612B5" w:rsidRDefault="004801AC" w:rsidP="00904F8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lastRenderedPageBreak/>
        <w:t>3</w:t>
      </w:r>
      <w:r w:rsidR="00550AEC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5612B5">
        <w:rPr>
          <w:rFonts w:ascii="Browallia New" w:hAnsi="Browallia New" w:cs="Browall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:rsidR="00550AEC" w:rsidRPr="005612B5" w:rsidRDefault="00550AEC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6355A" w:rsidRPr="005612B5" w:rsidRDefault="00EB6FC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</w:t>
      </w:r>
      <w:r w:rsidR="009F7F30" w:rsidRPr="005612B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</w:t>
      </w:r>
      <w:r w:rsidRPr="005612B5">
        <w:rPr>
          <w:rFonts w:ascii="Browallia New" w:hAnsi="Browallia New" w:cs="Browallia New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B6FC6" w:rsidRPr="005612B5" w:rsidRDefault="00EB6FC6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E3727" w:rsidRPr="005612B5" w:rsidRDefault="007E3727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5612B5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5612B5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5612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</w:p>
    <w:p w:rsidR="005B13AF" w:rsidRPr="005612B5" w:rsidRDefault="005B13AF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66B" w:rsidRPr="005612B5" w:rsidRDefault="0036355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5612B5">
        <w:rPr>
          <w:rFonts w:ascii="Browallia New" w:hAnsi="Browallia New" w:cs="Browallia New"/>
          <w:sz w:val="26"/>
          <w:szCs w:val="26"/>
          <w:cs/>
        </w:rPr>
        <w:t>ที่</w:t>
      </w:r>
      <w:r w:rsidRPr="005612B5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</w:t>
      </w:r>
      <w:r w:rsidR="009F7F30" w:rsidRPr="005612B5">
        <w:rPr>
          <w:rFonts w:ascii="Browallia New" w:hAnsi="Browallia New" w:cs="Browallia New"/>
          <w:sz w:val="26"/>
          <w:szCs w:val="26"/>
          <w:cs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ทางการเงินระหว่างกาลฉบับภาษาไทยเป็นหลัก</w:t>
      </w:r>
    </w:p>
    <w:p w:rsidR="0036355A" w:rsidRPr="005612B5" w:rsidRDefault="0036355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50AEC" w:rsidRPr="005612B5" w:rsidRDefault="008B0F26" w:rsidP="005D1E4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50AEC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550AEC" w:rsidRPr="005612B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</w:p>
    <w:p w:rsidR="00F5458D" w:rsidRPr="005612B5" w:rsidRDefault="00F5458D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5612B5" w:rsidRDefault="00E92840" w:rsidP="006B0D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="006B0DBE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5612B5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B0DBE" w:rsidRPr="005612B5">
        <w:rPr>
          <w:rFonts w:ascii="Browallia New" w:hAnsi="Browallia New" w:cs="Browallia New"/>
          <w:sz w:val="26"/>
          <w:szCs w:val="26"/>
        </w:rPr>
        <w:t>.</w:t>
      </w:r>
      <w:r w:rsidR="006B0DBE" w:rsidRPr="005612B5">
        <w:rPr>
          <w:rFonts w:ascii="Browallia New" w:hAnsi="Browallia New" w:cs="Browallia New"/>
          <w:sz w:val="26"/>
          <w:szCs w:val="26"/>
          <w:cs/>
        </w:rPr>
        <w:t>ศ</w:t>
      </w:r>
      <w:r w:rsidR="006B0DBE" w:rsidRPr="005612B5">
        <w:rPr>
          <w:rFonts w:ascii="Browallia New" w:hAnsi="Browallia New" w:cs="Browallia New"/>
          <w:sz w:val="26"/>
          <w:szCs w:val="26"/>
        </w:rPr>
        <w:t xml:space="preserve">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="006B0DBE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F95D55" w:rsidRPr="005612B5">
        <w:rPr>
          <w:rFonts w:ascii="Browallia New" w:hAnsi="Browallia New" w:cs="Browallia New"/>
          <w:sz w:val="26"/>
          <w:szCs w:val="26"/>
          <w:cs/>
        </w:rPr>
        <w:t>ยกเว้น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เรื่องดังต่อไปนี้ </w:t>
      </w:r>
    </w:p>
    <w:p w:rsidR="006B0DBE" w:rsidRPr="005612B5" w:rsidRDefault="006B0DBE" w:rsidP="006B0D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B0DBE" w:rsidRPr="005612B5" w:rsidRDefault="006B0DBE" w:rsidP="006B0DBE">
      <w:pPr>
        <w:pStyle w:val="ListParagraph"/>
        <w:numPr>
          <w:ilvl w:val="0"/>
          <w:numId w:val="2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ในหมายเหตุข้อ </w:t>
      </w:r>
      <w:r w:rsidR="008B0F26" w:rsidRPr="008B0F2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</w:p>
    <w:p w:rsidR="006B0DBE" w:rsidRPr="005612B5" w:rsidRDefault="006B0DBE" w:rsidP="00F95D55">
      <w:pPr>
        <w:pStyle w:val="ListParagraph"/>
        <w:numPr>
          <w:ilvl w:val="0"/>
          <w:numId w:val="2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การนำ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F95D55"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โคโรนา </w:t>
      </w:r>
      <w:r w:rsidR="008B0F26" w:rsidRPr="008B0F2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COVID-</w:t>
      </w:r>
      <w:r w:rsidR="008B0F26" w:rsidRPr="008B0F2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B0F26" w:rsidRPr="008B0F2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8B0F26" w:rsidRPr="008B0F2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ถึงวันที่ </w:t>
      </w:r>
      <w:r w:rsidR="008B0F26" w:rsidRPr="008B0F2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8B0F26" w:rsidRPr="008B0F2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5612B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ดังต่อไปนี้ </w:t>
      </w:r>
    </w:p>
    <w:p w:rsidR="00E92840" w:rsidRPr="001216D3" w:rsidRDefault="00E92840" w:rsidP="00E928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E37A05" w:rsidP="00E37A0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E37A05" w:rsidRPr="001216D3" w:rsidRDefault="00E37A05" w:rsidP="00E37A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E37A05" w:rsidP="00E37A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กลุ่มกิจการเลือกที่จะไม่นำข้อมูลสถานการณ์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A97303" w:rsidRPr="005612B5" w:rsidRDefault="00A97303" w:rsidP="00A9730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</w:rPr>
        <w:t>(</w:t>
      </w:r>
      <w:r w:rsidRPr="005612B5">
        <w:rPr>
          <w:rFonts w:ascii="Browallia New" w:hAnsi="Browallia New" w:cs="Browallia New"/>
          <w:sz w:val="26"/>
          <w:szCs w:val="26"/>
          <w:cs/>
        </w:rPr>
        <w:t>ต่อ)</w:t>
      </w:r>
    </w:p>
    <w:p w:rsidR="004801AC" w:rsidRPr="005612B5" w:rsidRDefault="004801AC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5612B5" w:rsidRDefault="00E92840" w:rsidP="004801A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6B0DBE" w:rsidRPr="005612B5" w:rsidRDefault="006B0DBE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5612B5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E92840" w:rsidRPr="005612B5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5612B5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สำหรับการทดสอบการด้อยค่าของค่าความนิยม สินทรัพย์ไม่มีตัวตนที่มีอายุการใช้ประโยชน์ไม่ทราบแน่นอน และสินทรัพย์</w:t>
      </w:r>
      <w:r w:rsidR="004801AC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ไม่มีตัวตนที่ยังไม่พร้อมใช้งาน 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 </w:t>
      </w:r>
    </w:p>
    <w:p w:rsidR="006B0DBE" w:rsidRPr="001216D3" w:rsidRDefault="006B0DBE" w:rsidP="004801AC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:rsidR="006B0DBE" w:rsidRPr="005612B5" w:rsidRDefault="00E92840" w:rsidP="004801A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การประเมินประมาณการหนี้สินและหนี้สินที่อาจเกิดขึ้น </w:t>
      </w:r>
    </w:p>
    <w:p w:rsidR="006B0DBE" w:rsidRPr="001216D3" w:rsidRDefault="006B0DBE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2840" w:rsidRPr="005612B5" w:rsidRDefault="00E92840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มาพิจารณาเป็นเหตุการณ์ที่มีผลทำให้เกิดภาระผูกพันในปัจจุบัน </w:t>
      </w:r>
      <w:r w:rsidR="004801AC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B27A97" w:rsidRPr="005612B5" w:rsidRDefault="00B27A97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F7F30" w:rsidRPr="005612B5" w:rsidRDefault="008B0F26" w:rsidP="008E5E7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A7F71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8A7F71"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4801AC" w:rsidRPr="005612B5" w:rsidRDefault="004801AC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6ADB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bookmarkStart w:id="1" w:name="_Hlk39679550"/>
      <w:r w:rsidR="00843A61" w:rsidRPr="005612B5">
        <w:rPr>
          <w:rFonts w:ascii="Browallia New" w:hAnsi="Browallia New" w:cs="Browallia New"/>
          <w:sz w:val="26"/>
          <w:szCs w:val="26"/>
        </w:rPr>
        <w:t>TAS</w:t>
      </w:r>
      <w:r w:rsidR="008B0F26" w:rsidRPr="008B0F26">
        <w:rPr>
          <w:rFonts w:ascii="Browallia New" w:hAnsi="Browallia New" w:cs="Browallia New"/>
          <w:sz w:val="26"/>
          <w:szCs w:val="26"/>
        </w:rPr>
        <w:t>32</w:t>
      </w:r>
      <w:r w:rsidR="00843A61" w:rsidRPr="005612B5">
        <w:rPr>
          <w:rFonts w:ascii="Browallia New" w:hAnsi="Browallia New" w:cs="Browallia New"/>
          <w:sz w:val="26"/>
          <w:szCs w:val="26"/>
        </w:rPr>
        <w:t>, TFRS</w:t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="00843A61" w:rsidRPr="005612B5">
        <w:rPr>
          <w:rFonts w:ascii="Browallia New" w:hAnsi="Browallia New" w:cs="Browallia New"/>
          <w:sz w:val="26"/>
          <w:szCs w:val="26"/>
        </w:rPr>
        <w:t xml:space="preserve"> </w:t>
      </w:r>
      <w:bookmarkEnd w:id="1"/>
      <w:r w:rsidR="00843A61" w:rsidRPr="005612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  <w:cs/>
        </w:rPr>
        <w:t>) และ</w:t>
      </w:r>
      <w:r w:rsidR="004801AC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ที่เกี่ยวกับสัญญาเช่า (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) โดยปรับปรุงย้อนหลังตั้งแต่วันที่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="0073571B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7303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ของงบแสดงฐานะการเงิน</w:t>
      </w:r>
    </w:p>
    <w:p w:rsidR="00730B71" w:rsidRPr="005612B5" w:rsidRDefault="00730B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6ADB" w:rsidRPr="005612B5" w:rsidRDefault="00BB6ADB" w:rsidP="005D1E4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B6ADB" w:rsidRPr="005612B5" w:rsidRDefault="00BB6ADB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</w:t>
      </w:r>
      <w:r w:rsidR="00087E56" w:rsidRPr="005612B5">
        <w:rPr>
          <w:rFonts w:ascii="Browallia New" w:hAnsi="Browallia New" w:cs="Browallia New"/>
          <w:sz w:val="26"/>
          <w:szCs w:val="26"/>
          <w:cs/>
        </w:rPr>
        <w:t>(</w:t>
      </w:r>
      <w:r w:rsidR="007E1989" w:rsidRPr="005612B5">
        <w:rPr>
          <w:rFonts w:ascii="Browallia New" w:hAnsi="Browallia New" w:cs="Browallia New"/>
          <w:sz w:val="26"/>
          <w:szCs w:val="26"/>
        </w:rPr>
        <w:t>T</w:t>
      </w:r>
      <w:r w:rsidR="00445D70" w:rsidRPr="005612B5">
        <w:rPr>
          <w:rFonts w:ascii="Browallia New" w:hAnsi="Browallia New" w:cs="Browallia New"/>
          <w:sz w:val="26"/>
          <w:szCs w:val="26"/>
        </w:rPr>
        <w:t>A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S </w:t>
      </w:r>
      <w:r w:rsidR="008B0F26" w:rsidRPr="008B0F26">
        <w:rPr>
          <w:rFonts w:ascii="Browallia New" w:hAnsi="Browallia New" w:cs="Browallia New"/>
          <w:sz w:val="26"/>
          <w:szCs w:val="26"/>
        </w:rPr>
        <w:t>32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7E1989" w:rsidRPr="005612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1" w:type="pct"/>
        <w:tblLook w:val="0600" w:firstRow="0" w:lastRow="0" w:firstColumn="0" w:lastColumn="0" w:noHBand="1" w:noVBand="1"/>
      </w:tblPr>
      <w:tblGrid>
        <w:gridCol w:w="3279"/>
        <w:gridCol w:w="1543"/>
        <w:gridCol w:w="1543"/>
        <w:gridCol w:w="1566"/>
        <w:gridCol w:w="1427"/>
        <w:gridCol w:w="7"/>
      </w:tblGrid>
      <w:tr w:rsidR="00CE7879" w:rsidRPr="005612B5" w:rsidTr="00C37A3B">
        <w:trPr>
          <w:gridAfter w:val="1"/>
          <w:wAfter w:w="3" w:type="pct"/>
          <w:trHeight w:val="170"/>
        </w:trPr>
        <w:tc>
          <w:tcPr>
            <w:tcW w:w="1751" w:type="pct"/>
            <w:shd w:val="clear" w:color="auto" w:fill="auto"/>
          </w:tcPr>
          <w:p w:rsidR="008A7F71" w:rsidRPr="005612B5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6" w:type="pct"/>
            <w:gridSpan w:val="4"/>
            <w:shd w:val="clear" w:color="auto" w:fill="auto"/>
          </w:tcPr>
          <w:p w:rsidR="008A7F71" w:rsidRPr="005612B5" w:rsidRDefault="008A7F71" w:rsidP="004801A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879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5612B5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</w:tcPr>
          <w:p w:rsidR="00D54631" w:rsidRPr="005612B5" w:rsidRDefault="00D5463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A7F71" w:rsidRPr="005612B5" w:rsidRDefault="008A7F7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8A7F71" w:rsidRPr="005612B5" w:rsidRDefault="008A7F71" w:rsidP="00CE787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8A7F71" w:rsidRPr="005612B5" w:rsidRDefault="008A7F71" w:rsidP="00CE78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24" w:type="pct"/>
            <w:shd w:val="clear" w:color="auto" w:fill="auto"/>
          </w:tcPr>
          <w:p w:rsidR="008A7F71" w:rsidRPr="005612B5" w:rsidRDefault="008A7F71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2504F5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2504F5" w:rsidRPr="005612B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32</w:t>
            </w:r>
            <w:r w:rsidR="002504F5" w:rsidRPr="005612B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2504F5" w:rsidRPr="005612B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="002504F5" w:rsidRPr="005612B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836" w:type="pct"/>
            <w:shd w:val="clear" w:color="auto" w:fill="auto"/>
          </w:tcPr>
          <w:p w:rsidR="008A7F71" w:rsidRPr="005612B5" w:rsidRDefault="008A7F71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2504F5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2504F5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D54631" w:rsidRPr="005612B5" w:rsidRDefault="00D5463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A7F71" w:rsidRPr="005612B5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8A7F71" w:rsidRPr="005612B5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8A7F71" w:rsidRPr="005612B5" w:rsidRDefault="008A7F71" w:rsidP="004801A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E7879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5612B5" w:rsidRDefault="008A7F71" w:rsidP="00CE787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:rsidR="008A7F71" w:rsidRPr="005612B5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shd w:val="clear" w:color="auto" w:fill="auto"/>
            <w:vAlign w:val="bottom"/>
          </w:tcPr>
          <w:p w:rsidR="008A7F71" w:rsidRPr="005612B5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8A7F71" w:rsidRPr="005612B5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4" w:type="pct"/>
            <w:gridSpan w:val="2"/>
            <w:shd w:val="clear" w:color="auto" w:fill="auto"/>
            <w:vAlign w:val="bottom"/>
          </w:tcPr>
          <w:p w:rsidR="008A7F71" w:rsidRPr="005612B5" w:rsidRDefault="008A7F71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879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5612B5" w:rsidRDefault="008A7F71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24" w:type="pct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E7879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8A7F71" w:rsidRPr="005612B5" w:rsidRDefault="008A7F71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8A7F71" w:rsidRPr="005612B5" w:rsidRDefault="008A7F71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46A62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E46A62" w:rsidRPr="005612B5" w:rsidRDefault="00E46A62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4" w:type="pct"/>
            <w:shd w:val="clear" w:color="auto" w:fill="auto"/>
          </w:tcPr>
          <w:p w:rsidR="00E46A62" w:rsidRPr="005612B5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E46A62" w:rsidRPr="005612B5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E46A62" w:rsidRPr="005612B5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E46A62" w:rsidRPr="005612B5" w:rsidRDefault="00E46A6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5612B5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24" w:type="pct"/>
            <w:shd w:val="clear" w:color="auto" w:fill="auto"/>
          </w:tcPr>
          <w:p w:rsidR="00C37A3B" w:rsidRPr="005612B5" w:rsidRDefault="008B0F26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824" w:type="pct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4D79EA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4D79EA" w:rsidRPr="005612B5" w:rsidRDefault="00031957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24" w:type="pct"/>
            <w:shd w:val="clear" w:color="auto" w:fill="auto"/>
          </w:tcPr>
          <w:p w:rsidR="004D79EA" w:rsidRPr="005612B5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4D79EA" w:rsidRPr="005612B5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4D79EA" w:rsidRPr="005612B5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4D79EA" w:rsidRPr="005612B5" w:rsidRDefault="004D79E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31957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031957" w:rsidRPr="005612B5" w:rsidRDefault="00031957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4" w:type="pct"/>
            <w:shd w:val="clear" w:color="auto" w:fill="auto"/>
          </w:tcPr>
          <w:p w:rsidR="00031957" w:rsidRPr="005612B5" w:rsidRDefault="00C37A3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031957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836" w:type="pct"/>
            <w:shd w:val="clear" w:color="auto" w:fill="auto"/>
          </w:tcPr>
          <w:p w:rsidR="00031957" w:rsidRPr="005612B5" w:rsidRDefault="00C37A3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031957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  <w:tr w:rsidR="00E46A62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E46A62" w:rsidRPr="005612B5" w:rsidRDefault="003E0175" w:rsidP="00E46A62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สินทรัพย์ไม่หมุนเวียนที่ถือ</w:t>
            </w:r>
            <w:r w:rsidR="00E46A62"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824" w:type="pct"/>
            <w:shd w:val="clear" w:color="auto" w:fill="auto"/>
          </w:tcPr>
          <w:p w:rsidR="00E46A62" w:rsidRPr="005612B5" w:rsidRDefault="008B0F26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824" w:type="pct"/>
            <w:shd w:val="clear" w:color="auto" w:fill="auto"/>
          </w:tcPr>
          <w:p w:rsidR="00E46A62" w:rsidRPr="005612B5" w:rsidRDefault="00E46A62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E46A62" w:rsidRPr="005612B5" w:rsidRDefault="008B0F26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E46A62" w:rsidRPr="005612B5" w:rsidRDefault="008B0F26" w:rsidP="00E46A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E46A6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D2568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3D2568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3D2568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BE7C02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BE7C02" w:rsidRPr="005612B5" w:rsidRDefault="00BE7C02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824" w:type="pct"/>
            <w:shd w:val="clear" w:color="auto" w:fill="auto"/>
          </w:tcPr>
          <w:p w:rsidR="00BE7C02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824" w:type="pct"/>
            <w:shd w:val="clear" w:color="auto" w:fill="auto"/>
          </w:tcPr>
          <w:p w:rsidR="00BE7C02" w:rsidRPr="005612B5" w:rsidRDefault="00BE7C0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BE7C02" w:rsidRPr="005612B5" w:rsidRDefault="00BE7C02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BE7C02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  <w:r w:rsidR="000C3DE1"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- </w:t>
            </w:r>
            <w:r w:rsidR="000C3DE1"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75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D2568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2568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3D2568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3D2568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D2568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8B0F26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5612B5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หนี้สินตามสัญญาเช่าการเงินส่วน</w:t>
            </w:r>
          </w:p>
        </w:tc>
        <w:tc>
          <w:tcPr>
            <w:tcW w:w="824" w:type="pct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7A3B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C37A3B" w:rsidRPr="005612B5" w:rsidRDefault="00C37A3B" w:rsidP="00C37A3B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24" w:type="pct"/>
            <w:shd w:val="clear" w:color="auto" w:fill="auto"/>
          </w:tcPr>
          <w:p w:rsidR="00C37A3B" w:rsidRPr="005612B5" w:rsidRDefault="008B0F26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C37A3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824" w:type="pct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C37A3B" w:rsidRPr="005612B5" w:rsidRDefault="00C37A3B" w:rsidP="00C37A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C37A3B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หนี้สินที่เกี่ยวข้องโดยตรงกับ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สินทรัพย์ไม่หมุนเวียน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ที่ถือไว้เพื่อขาย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6" w:type="pct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3E0175" w:rsidP="003E01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E0175" w:rsidRPr="005612B5" w:rsidTr="00C37A3B">
        <w:trPr>
          <w:trHeight w:val="170"/>
        </w:trPr>
        <w:tc>
          <w:tcPr>
            <w:tcW w:w="1751" w:type="pct"/>
            <w:shd w:val="clear" w:color="auto" w:fill="auto"/>
          </w:tcPr>
          <w:p w:rsidR="003E0175" w:rsidRPr="005612B5" w:rsidRDefault="003E0175" w:rsidP="003E017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3E017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824" w:type="pct"/>
            <w:shd w:val="clear" w:color="auto" w:fill="auto"/>
          </w:tcPr>
          <w:p w:rsidR="003E0175" w:rsidRPr="005612B5" w:rsidRDefault="003E0175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3E0175" w:rsidRPr="005612B5" w:rsidRDefault="008B0F26" w:rsidP="003E0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</w:tbl>
    <w:p w:rsidR="0087463A" w:rsidRPr="005612B5" w:rsidRDefault="0087463A" w:rsidP="004801AC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 w:rsidRPr="005612B5">
        <w:rPr>
          <w:rFonts w:ascii="Browallia New" w:hAnsi="Browallia New" w:cs="Browallia New"/>
          <w:sz w:val="26"/>
          <w:szCs w:val="26"/>
        </w:rPr>
        <w:t>T</w:t>
      </w:r>
      <w:r w:rsidR="00445D70" w:rsidRPr="005612B5">
        <w:rPr>
          <w:rFonts w:ascii="Browallia New" w:hAnsi="Browallia New" w:cs="Browallia New"/>
          <w:sz w:val="26"/>
          <w:szCs w:val="26"/>
        </w:rPr>
        <w:t>A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S </w:t>
      </w:r>
      <w:r w:rsidR="008B0F26" w:rsidRPr="008B0F26">
        <w:rPr>
          <w:rFonts w:ascii="Browallia New" w:hAnsi="Browallia New" w:cs="Browallia New"/>
          <w:sz w:val="26"/>
          <w:szCs w:val="26"/>
        </w:rPr>
        <w:t>32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7E1989" w:rsidRPr="005612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7463A" w:rsidRPr="005612B5" w:rsidRDefault="0087463A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240"/>
        <w:gridCol w:w="1584"/>
        <w:gridCol w:w="1663"/>
        <w:gridCol w:w="1584"/>
        <w:gridCol w:w="1487"/>
      </w:tblGrid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18" w:type="dxa"/>
            <w:gridSpan w:val="4"/>
            <w:shd w:val="clear" w:color="auto" w:fill="auto"/>
          </w:tcPr>
          <w:p w:rsidR="0087463A" w:rsidRPr="005612B5" w:rsidRDefault="0087463A" w:rsidP="004801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2B7D71" w:rsidRPr="005612B5" w:rsidRDefault="002B7D71" w:rsidP="002504F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7463A" w:rsidRPr="005612B5" w:rsidRDefault="0087463A" w:rsidP="002504F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2B7D71" w:rsidRPr="005612B5" w:rsidRDefault="002B7D71" w:rsidP="002B7D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2B7D71" w:rsidRPr="005612B5" w:rsidRDefault="002B7D71" w:rsidP="002504F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87463A" w:rsidRPr="005612B5" w:rsidRDefault="0087463A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9E68D3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9E68D3" w:rsidRPr="005612B5">
              <w:rPr>
                <w:rFonts w:ascii="Browallia New" w:hAnsi="Browallia New" w:cs="Browallia New"/>
              </w:rPr>
              <w:t xml:space="preserve"> </w:t>
            </w:r>
            <w:r w:rsidR="009E68D3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="009E68D3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="009E68D3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25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9E68D3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9E68D3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487" w:type="dxa"/>
            <w:shd w:val="clear" w:color="auto" w:fill="auto"/>
          </w:tcPr>
          <w:p w:rsidR="002B7D71" w:rsidRPr="005612B5" w:rsidRDefault="002B7D71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87463A" w:rsidRPr="005612B5" w:rsidRDefault="0087463A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87463A" w:rsidRPr="005612B5" w:rsidRDefault="0087463A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87463A" w:rsidRPr="005612B5" w:rsidRDefault="0087463A" w:rsidP="004801A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7463A" w:rsidRPr="005612B5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3" w:type="dxa"/>
            <w:shd w:val="clear" w:color="auto" w:fill="auto"/>
            <w:vAlign w:val="bottom"/>
          </w:tcPr>
          <w:p w:rsidR="0087463A" w:rsidRPr="005612B5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7463A" w:rsidRPr="005612B5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87463A" w:rsidRPr="005612B5" w:rsidRDefault="0087463A" w:rsidP="002504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09574F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หนี้สินและส่วนของเจ้าของ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(ต่อ)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D7BA7" w:rsidRPr="006D7BA7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6D7BA7" w:rsidRPr="006D7BA7" w:rsidRDefault="006D7BA7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6D7BA7" w:rsidRPr="006D7BA7" w:rsidRDefault="006D7BA7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6D7BA7" w:rsidRPr="006D7BA7" w:rsidRDefault="006D7BA7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D7BA7" w:rsidRPr="006D7BA7" w:rsidRDefault="006D7BA7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6D7BA7" w:rsidRPr="006D7BA7" w:rsidRDefault="006D7BA7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9574F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09574F" w:rsidRPr="005612B5" w:rsidRDefault="0009574F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0664F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20664F" w:rsidRPr="005612B5" w:rsidRDefault="0020664F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20664F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0664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20664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663" w:type="dxa"/>
            <w:shd w:val="clear" w:color="auto" w:fill="auto"/>
          </w:tcPr>
          <w:p w:rsidR="0020664F" w:rsidRPr="005612B5" w:rsidRDefault="002066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0664F" w:rsidRPr="005612B5" w:rsidRDefault="002066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87" w:type="dxa"/>
            <w:shd w:val="clear" w:color="auto" w:fill="auto"/>
          </w:tcPr>
          <w:p w:rsidR="0020664F" w:rsidRPr="005612B5" w:rsidRDefault="002066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20664F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87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7463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87463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87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A2170F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87463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87463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67085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67085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87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67085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67085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BB6AD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CE7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09574F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กำไร(ขาดทุน)สะสมยังไม่ได้จัดสรร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3D2568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7463A" w:rsidRPr="005612B5" w:rsidRDefault="003D2568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9768B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9768B" w:rsidRPr="005612B5" w:rsidRDefault="0089768B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9768B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89768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89768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663" w:type="dxa"/>
            <w:shd w:val="clear" w:color="auto" w:fill="auto"/>
          </w:tcPr>
          <w:p w:rsidR="0089768B" w:rsidRPr="005612B5" w:rsidRDefault="00E84FB9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768B" w:rsidRPr="005612B5" w:rsidRDefault="0089768B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9768B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E84FB9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E84FB9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87463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ส่วนได้เสียที่</w:t>
            </w:r>
            <w:r w:rsidR="00917FD8"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ไ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</w:t>
            </w:r>
            <w:r w:rsidR="00917FD8"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่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87463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87463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116480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95BF9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595BF9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116480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4B2185">
            <w:pPr>
              <w:ind w:left="540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89768B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89768B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3D2568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87463A" w:rsidRPr="005612B5" w:rsidRDefault="008B0F26" w:rsidP="00874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3D2568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3D2568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63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  <w:shd w:val="clear" w:color="auto" w:fill="auto"/>
          </w:tcPr>
          <w:p w:rsidR="0087463A" w:rsidRPr="005612B5" w:rsidRDefault="0087463A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7463A" w:rsidRPr="005612B5" w:rsidTr="006D7BA7">
        <w:trPr>
          <w:trHeight w:val="170"/>
        </w:trPr>
        <w:tc>
          <w:tcPr>
            <w:tcW w:w="3240" w:type="dxa"/>
            <w:shd w:val="clear" w:color="auto" w:fill="auto"/>
          </w:tcPr>
          <w:p w:rsidR="0087463A" w:rsidRPr="005612B5" w:rsidRDefault="0087463A" w:rsidP="0087463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5FAC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3E5FAC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3E5FAC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663" w:type="dxa"/>
            <w:shd w:val="clear" w:color="auto" w:fill="auto"/>
          </w:tcPr>
          <w:p w:rsidR="0087463A" w:rsidRPr="005612B5" w:rsidRDefault="003D2568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7463A" w:rsidRPr="005612B5" w:rsidRDefault="008B0F26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4D3D7E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4D3D7E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87" w:type="dxa"/>
            <w:shd w:val="clear" w:color="auto" w:fill="auto"/>
          </w:tcPr>
          <w:p w:rsidR="0087463A" w:rsidRPr="005612B5" w:rsidRDefault="008B0F26" w:rsidP="00874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085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67085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67085B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</w:tbl>
    <w:p w:rsidR="00BB6ADB" w:rsidRPr="005612B5" w:rsidRDefault="00CD1530" w:rsidP="004801AC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cs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B6ADB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BB6ADB"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B6ADB"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B6ADB"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 w:rsidRPr="005612B5">
        <w:rPr>
          <w:rFonts w:ascii="Browallia New" w:hAnsi="Browallia New" w:cs="Browallia New"/>
          <w:sz w:val="26"/>
          <w:szCs w:val="26"/>
        </w:rPr>
        <w:t>T</w:t>
      </w:r>
      <w:r w:rsidR="00445D70" w:rsidRPr="005612B5">
        <w:rPr>
          <w:rFonts w:ascii="Browallia New" w:hAnsi="Browallia New" w:cs="Browallia New"/>
          <w:sz w:val="26"/>
          <w:szCs w:val="26"/>
        </w:rPr>
        <w:t>A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S </w:t>
      </w:r>
      <w:r w:rsidR="008B0F26" w:rsidRPr="008B0F26">
        <w:rPr>
          <w:rFonts w:ascii="Browallia New" w:hAnsi="Browallia New" w:cs="Browallia New"/>
          <w:sz w:val="26"/>
          <w:szCs w:val="26"/>
        </w:rPr>
        <w:t>32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7E1989" w:rsidRPr="005612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40D3C" w:rsidRPr="005612B5" w:rsidRDefault="00740D3C" w:rsidP="00BB6AD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5" w:type="pct"/>
        <w:tblLook w:val="0600" w:firstRow="0" w:lastRow="0" w:firstColumn="0" w:lastColumn="0" w:noHBand="1" w:noVBand="1"/>
      </w:tblPr>
      <w:tblGrid>
        <w:gridCol w:w="3272"/>
        <w:gridCol w:w="1560"/>
        <w:gridCol w:w="1559"/>
        <w:gridCol w:w="1471"/>
        <w:gridCol w:w="1466"/>
        <w:gridCol w:w="7"/>
      </w:tblGrid>
      <w:tr w:rsidR="00740D3C" w:rsidRPr="005612B5" w:rsidTr="004801AC">
        <w:trPr>
          <w:gridAfter w:val="1"/>
          <w:wAfter w:w="3" w:type="pct"/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4" w:type="pct"/>
            <w:gridSpan w:val="4"/>
            <w:shd w:val="clear" w:color="auto" w:fill="auto"/>
          </w:tcPr>
          <w:p w:rsidR="00740D3C" w:rsidRPr="005612B5" w:rsidRDefault="00740D3C" w:rsidP="004801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597663" w:rsidRPr="005612B5" w:rsidRDefault="00597663" w:rsidP="00740D3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740D3C" w:rsidRPr="005612B5" w:rsidRDefault="00740D3C" w:rsidP="00740D3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597663" w:rsidRPr="005612B5" w:rsidRDefault="00740D3C" w:rsidP="005976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  <w:r w:rsidR="00CC2D5F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ตามที่</w:t>
            </w:r>
          </w:p>
          <w:p w:rsidR="00740D3C" w:rsidRPr="005612B5" w:rsidRDefault="00740D3C" w:rsidP="005976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835" w:type="pct"/>
            <w:shd w:val="clear" w:color="auto" w:fill="auto"/>
          </w:tcPr>
          <w:p w:rsidR="009E68D3" w:rsidRPr="005612B5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740D3C" w:rsidRPr="005612B5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รายการใหม่ตาม 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788" w:type="pct"/>
            <w:shd w:val="clear" w:color="auto" w:fill="auto"/>
          </w:tcPr>
          <w:p w:rsidR="00740D3C" w:rsidRPr="005612B5" w:rsidRDefault="009E68D3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รายการปรับปรุงและการจัดประเภทรายการใหม่ตาม 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597663" w:rsidRPr="005612B5" w:rsidRDefault="00597663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740D3C" w:rsidRPr="005612B5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0D3C" w:rsidRPr="005612B5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40D3C" w:rsidRPr="005612B5" w:rsidRDefault="00740D3C" w:rsidP="00740D3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740D3C" w:rsidRPr="005612B5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5" w:type="pct"/>
            <w:shd w:val="clear" w:color="auto" w:fill="auto"/>
            <w:vAlign w:val="bottom"/>
          </w:tcPr>
          <w:p w:rsidR="00740D3C" w:rsidRPr="005612B5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740D3C" w:rsidRPr="005612B5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gridSpan w:val="2"/>
            <w:shd w:val="clear" w:color="auto" w:fill="auto"/>
            <w:vAlign w:val="bottom"/>
          </w:tcPr>
          <w:p w:rsidR="00740D3C" w:rsidRPr="005612B5" w:rsidRDefault="00740D3C" w:rsidP="006D3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36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36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5612B5" w:rsidRDefault="00740D3C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8B0F26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:rsidR="00AD0BFA" w:rsidRPr="005612B5" w:rsidRDefault="008B0F26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8B0F26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5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6D3487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D3487"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6" w:type="pct"/>
            <w:shd w:val="clear" w:color="auto" w:fill="auto"/>
          </w:tcPr>
          <w:p w:rsidR="00740D3C" w:rsidRPr="005612B5" w:rsidRDefault="008B0F2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740D3C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740D3C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835" w:type="pct"/>
            <w:shd w:val="clear" w:color="auto" w:fill="auto"/>
          </w:tcPr>
          <w:p w:rsidR="00740D3C" w:rsidRPr="005612B5" w:rsidRDefault="00993372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740D3C" w:rsidRPr="005612B5" w:rsidRDefault="004E6A14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5612B5" w:rsidRDefault="008B0F2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9337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9337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  <w:tr w:rsidR="00740D3C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740D3C" w:rsidRPr="005612B5" w:rsidRDefault="00740D3C" w:rsidP="00740D3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6D3487"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กู้ยืมระยะสั้นแก่กิจการที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่</w:t>
            </w:r>
          </w:p>
        </w:tc>
        <w:tc>
          <w:tcPr>
            <w:tcW w:w="836" w:type="pct"/>
            <w:shd w:val="clear" w:color="auto" w:fill="auto"/>
          </w:tcPr>
          <w:p w:rsidR="00740D3C" w:rsidRPr="005612B5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740D3C" w:rsidRPr="005612B5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740D3C" w:rsidRPr="005612B5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40D3C" w:rsidRPr="005612B5" w:rsidRDefault="00740D3C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835" w:type="pct"/>
            <w:shd w:val="clear" w:color="auto" w:fill="auto"/>
          </w:tcPr>
          <w:p w:rsidR="000D4316" w:rsidRPr="005612B5" w:rsidRDefault="00993372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99337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99337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740D3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740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7C02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BE7C02" w:rsidRPr="005612B5" w:rsidRDefault="00BE7C02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6" w:type="pct"/>
            <w:shd w:val="clear" w:color="auto" w:fill="auto"/>
          </w:tcPr>
          <w:p w:rsidR="00BE7C02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835" w:type="pct"/>
            <w:shd w:val="clear" w:color="auto" w:fill="auto"/>
          </w:tcPr>
          <w:p w:rsidR="00BE7C02" w:rsidRPr="005612B5" w:rsidRDefault="00BE7C0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BE7C02" w:rsidRPr="005612B5" w:rsidRDefault="00BE7C02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BE7C02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8F6841"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F6841"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:rsidR="000D4316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788" w:type="pct"/>
            <w:shd w:val="clear" w:color="auto" w:fill="auto"/>
          </w:tcPr>
          <w:p w:rsidR="000D4316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8B0F2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8B0F2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8B0F2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BE7C0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8B0F26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835" w:type="pct"/>
            <w:shd w:val="clear" w:color="auto" w:fill="auto"/>
          </w:tcPr>
          <w:p w:rsidR="000D4316" w:rsidRPr="005612B5" w:rsidRDefault="00993372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0D4316" w:rsidRPr="005612B5" w:rsidRDefault="008B0F26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8B0F26" w:rsidP="00D05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99337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993372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0D43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E1AB0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5E1AB0" w:rsidRPr="005612B5" w:rsidRDefault="005E1AB0" w:rsidP="005E1AB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36" w:type="pct"/>
            <w:shd w:val="clear" w:color="auto" w:fill="auto"/>
          </w:tcPr>
          <w:p w:rsidR="005E1AB0" w:rsidRPr="005612B5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5E1AB0" w:rsidRPr="005612B5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5E1AB0" w:rsidRPr="005612B5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5E1AB0" w:rsidRPr="005612B5" w:rsidRDefault="005E1AB0" w:rsidP="005E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หนี้สินตามสัญญาเช่าการเงินส่วน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8B0F26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shd w:val="clear" w:color="auto" w:fill="auto"/>
          </w:tcPr>
          <w:p w:rsidR="00AD0BFA" w:rsidRPr="005612B5" w:rsidRDefault="008B0F26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8B0F26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8B0F26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8B0F26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5612B5" w:rsidTr="004801AC">
        <w:trPr>
          <w:trHeight w:val="170"/>
        </w:trPr>
        <w:tc>
          <w:tcPr>
            <w:tcW w:w="1753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36" w:type="pct"/>
            <w:shd w:val="clear" w:color="auto" w:fill="auto"/>
          </w:tcPr>
          <w:p w:rsidR="00AD0BFA" w:rsidRPr="005612B5" w:rsidRDefault="008B0F26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835" w:type="pct"/>
            <w:shd w:val="clear" w:color="auto" w:fill="auto"/>
          </w:tcPr>
          <w:p w:rsidR="00AD0BFA" w:rsidRPr="005612B5" w:rsidRDefault="00AD0BFA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8" w:type="pct"/>
            <w:shd w:val="clear" w:color="auto" w:fill="auto"/>
          </w:tcPr>
          <w:p w:rsidR="00AD0BFA" w:rsidRPr="005612B5" w:rsidRDefault="008B0F26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AD0BFA" w:rsidRPr="005612B5" w:rsidRDefault="008B0F26" w:rsidP="00AD0B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</w:tr>
    </w:tbl>
    <w:p w:rsidR="000D4316" w:rsidRPr="005612B5" w:rsidRDefault="000D4316" w:rsidP="005D1E4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7E1989" w:rsidRPr="005612B5">
        <w:rPr>
          <w:rFonts w:ascii="Browallia New" w:hAnsi="Browallia New" w:cs="Browallia New"/>
          <w:sz w:val="26"/>
          <w:szCs w:val="26"/>
        </w:rPr>
        <w:t>T</w:t>
      </w:r>
      <w:r w:rsidR="00445D70" w:rsidRPr="005612B5">
        <w:rPr>
          <w:rFonts w:ascii="Browallia New" w:hAnsi="Browallia New" w:cs="Browallia New"/>
          <w:sz w:val="26"/>
          <w:szCs w:val="26"/>
        </w:rPr>
        <w:t>A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S </w:t>
      </w:r>
      <w:r w:rsidR="008B0F26" w:rsidRPr="008B0F26">
        <w:rPr>
          <w:rFonts w:ascii="Browallia New" w:hAnsi="Browallia New" w:cs="Browallia New"/>
          <w:sz w:val="26"/>
          <w:szCs w:val="26"/>
        </w:rPr>
        <w:t>32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7E1989" w:rsidRPr="005612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E1989"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>) เป็นครั้งแรกมีดังนี้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D4316" w:rsidRPr="005612B5" w:rsidRDefault="000D4316" w:rsidP="000D431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1" w:type="pct"/>
        <w:tblLook w:val="0600" w:firstRow="0" w:lastRow="0" w:firstColumn="0" w:lastColumn="0" w:noHBand="1" w:noVBand="1"/>
      </w:tblPr>
      <w:tblGrid>
        <w:gridCol w:w="3251"/>
        <w:gridCol w:w="1506"/>
        <w:gridCol w:w="1596"/>
        <w:gridCol w:w="1506"/>
        <w:gridCol w:w="1506"/>
      </w:tblGrid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4" w:type="pct"/>
            <w:gridSpan w:val="4"/>
            <w:shd w:val="clear" w:color="auto" w:fill="auto"/>
          </w:tcPr>
          <w:p w:rsidR="000D4316" w:rsidRPr="005612B5" w:rsidRDefault="000D4316" w:rsidP="004801A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A721B9" w:rsidRPr="005612B5" w:rsidRDefault="00A721B9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0D4316" w:rsidRPr="005612B5" w:rsidRDefault="000D4316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0D4316" w:rsidRPr="005612B5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0D4316" w:rsidRPr="005612B5" w:rsidRDefault="000D4316" w:rsidP="004B21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D4316" w:rsidRPr="005612B5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  <w:r w:rsidR="003E0BEA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3E0BEA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="003E0BEA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="003E0BEA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3E0B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  <w:r w:rsidR="003E0BEA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ตาม </w:t>
            </w:r>
            <w:r w:rsidR="003E0BEA"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803" w:type="pct"/>
            <w:shd w:val="clear" w:color="auto" w:fill="auto"/>
          </w:tcPr>
          <w:p w:rsidR="00A721B9" w:rsidRPr="005612B5" w:rsidRDefault="00A721B9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0D4316" w:rsidRPr="005612B5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0D4316" w:rsidRPr="005612B5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D4316" w:rsidRPr="005612B5" w:rsidRDefault="000D4316" w:rsidP="004B21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auto"/>
            <w:vAlign w:val="bottom"/>
          </w:tcPr>
          <w:p w:rsidR="000D4316" w:rsidRPr="005612B5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52" w:type="pct"/>
            <w:shd w:val="clear" w:color="auto" w:fill="auto"/>
            <w:vAlign w:val="bottom"/>
          </w:tcPr>
          <w:p w:rsidR="000D4316" w:rsidRPr="005612B5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0D4316" w:rsidRPr="005612B5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3" w:type="pct"/>
            <w:shd w:val="clear" w:color="auto" w:fill="auto"/>
            <w:vAlign w:val="bottom"/>
          </w:tcPr>
          <w:p w:rsidR="000D4316" w:rsidRPr="005612B5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9574F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หนี้สินและส่วนของเจ้าของ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(ต่อ)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9574F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9574F" w:rsidRPr="005612B5" w:rsidRDefault="0009574F" w:rsidP="006D3487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9574F" w:rsidRPr="005612B5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9574F" w:rsidRPr="005612B5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9574F" w:rsidRPr="005612B5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9574F" w:rsidRPr="005612B5" w:rsidRDefault="0009574F" w:rsidP="006D34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9574F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9574F" w:rsidRPr="005612B5" w:rsidRDefault="0009574F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04" w:type="pct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9574F" w:rsidRPr="005612B5" w:rsidRDefault="0009574F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D0BFA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AD0BFA" w:rsidRPr="005612B5" w:rsidRDefault="00AD0BFA" w:rsidP="00AD0BFA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04" w:type="pct"/>
            <w:shd w:val="clear" w:color="auto" w:fill="auto"/>
          </w:tcPr>
          <w:p w:rsidR="00AD0BFA" w:rsidRPr="005612B5" w:rsidRDefault="008B0F26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852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:rsidR="00AD0BFA" w:rsidRPr="005612B5" w:rsidRDefault="00AD0BFA" w:rsidP="00AD0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AD0BFA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AD0BF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803" w:type="pct"/>
            <w:shd w:val="clear" w:color="auto" w:fill="auto"/>
          </w:tcPr>
          <w:p w:rsidR="000D4316" w:rsidRPr="005612B5" w:rsidRDefault="008B0F26" w:rsidP="003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803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3E0BEA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852" w:type="pct"/>
            <w:shd w:val="clear" w:color="auto" w:fill="auto"/>
          </w:tcPr>
          <w:p w:rsidR="000D4316" w:rsidRPr="005612B5" w:rsidRDefault="00116480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803" w:type="pct"/>
            <w:shd w:val="clear" w:color="auto" w:fill="auto"/>
          </w:tcPr>
          <w:p w:rsidR="000D4316" w:rsidRPr="005612B5" w:rsidRDefault="008B0F26" w:rsidP="000D4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116480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</w:t>
            </w:r>
            <w:r w:rsidR="0009574F"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(ขาดทุน)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สะสม</w:t>
            </w:r>
            <w:r w:rsidR="0009574F"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692CA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692CA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52" w:type="pct"/>
            <w:shd w:val="clear" w:color="auto" w:fill="auto"/>
          </w:tcPr>
          <w:p w:rsidR="000D4316" w:rsidRPr="005612B5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3" w:type="pct"/>
            <w:shd w:val="clear" w:color="auto" w:fill="auto"/>
          </w:tcPr>
          <w:p w:rsidR="000D4316" w:rsidRPr="005612B5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A7762F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A7762F" w:rsidRPr="005612B5" w:rsidRDefault="00A7762F" w:rsidP="00A7762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A7762F" w:rsidRPr="005612B5" w:rsidRDefault="008B0F26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692CA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692CA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52" w:type="pct"/>
            <w:shd w:val="clear" w:color="auto" w:fill="auto"/>
          </w:tcPr>
          <w:p w:rsidR="00A7762F" w:rsidRPr="005612B5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A7762F" w:rsidRPr="005612B5" w:rsidRDefault="00A7762F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03" w:type="pct"/>
            <w:shd w:val="clear" w:color="auto" w:fill="auto"/>
          </w:tcPr>
          <w:p w:rsidR="00A7762F" w:rsidRPr="005612B5" w:rsidRDefault="00993372" w:rsidP="00A776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4B218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52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4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03" w:type="pct"/>
            <w:shd w:val="clear" w:color="auto" w:fill="auto"/>
          </w:tcPr>
          <w:p w:rsidR="000D4316" w:rsidRPr="005612B5" w:rsidRDefault="000D4316" w:rsidP="004B2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D4316" w:rsidRPr="005612B5" w:rsidTr="00FA2621">
        <w:trPr>
          <w:trHeight w:val="20"/>
        </w:trPr>
        <w:tc>
          <w:tcPr>
            <w:tcW w:w="1736" w:type="pct"/>
            <w:shd w:val="clear" w:color="auto" w:fill="auto"/>
          </w:tcPr>
          <w:p w:rsidR="000D4316" w:rsidRPr="005612B5" w:rsidRDefault="000D4316" w:rsidP="000D431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692CA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692CA5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852" w:type="pct"/>
            <w:shd w:val="clear" w:color="auto" w:fill="auto"/>
          </w:tcPr>
          <w:p w:rsidR="000D4316" w:rsidRPr="005612B5" w:rsidRDefault="00993372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:rsidR="000D4316" w:rsidRPr="005612B5" w:rsidRDefault="008B0F26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0D4316"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803" w:type="pct"/>
            <w:shd w:val="clear" w:color="auto" w:fill="auto"/>
          </w:tcPr>
          <w:p w:rsidR="000D4316" w:rsidRPr="005612B5" w:rsidRDefault="00993372" w:rsidP="000D43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741B23" w:rsidRPr="005612B5" w:rsidRDefault="00741B23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00E7A" w:rsidRPr="005612B5" w:rsidRDefault="00300E7A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4801AC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ทางบัญชีของกลุ่มบริษัทที่เป็นสาระสำคัญในเรื่องดังต่อไปนี้</w:t>
      </w:r>
    </w:p>
    <w:p w:rsidR="008A7F71" w:rsidRPr="005612B5" w:rsidRDefault="008A7F71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4801AC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</w:p>
    <w:p w:rsidR="008A7F71" w:rsidRPr="005612B5" w:rsidRDefault="008A7F71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EC4150" w:rsidRDefault="008A7F71" w:rsidP="004801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กลุ่มกิจการใช้</w:t>
      </w:r>
      <w:r w:rsidRPr="001216D3">
        <w:rPr>
          <w:rFonts w:ascii="Browallia New" w:hAnsi="Browallia New" w:cs="Browallia New"/>
          <w:sz w:val="26"/>
          <w:szCs w:val="26"/>
          <w:cs/>
        </w:rPr>
        <w:t xml:space="preserve">วิธีการอย่างง่ายในการพิจารณารับรู้ผลขาดทุนจากการด้อยค่าของลูกหนี้การค้าจำนวน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8</w:t>
      </w:r>
      <w:r w:rsidR="007D5010" w:rsidRPr="001216D3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68</w:t>
      </w:r>
      <w:r w:rsidR="007D5010" w:rsidRPr="001216D3">
        <w:rPr>
          <w:rFonts w:ascii="Browallia New" w:hAnsi="Browallia New" w:cs="Browallia New"/>
          <w:sz w:val="26"/>
          <w:szCs w:val="26"/>
        </w:rPr>
        <w:t xml:space="preserve"> </w:t>
      </w:r>
      <w:r w:rsidR="008957CA" w:rsidRPr="001216D3">
        <w:rPr>
          <w:rFonts w:ascii="Browallia New" w:hAnsi="Browallia New" w:cs="Browallia New"/>
          <w:sz w:val="26"/>
          <w:szCs w:val="26"/>
          <w:cs/>
        </w:rPr>
        <w:t>ล้าน</w:t>
      </w:r>
      <w:r w:rsidRPr="001216D3">
        <w:rPr>
          <w:rFonts w:ascii="Browallia New" w:hAnsi="Browallia New" w:cs="Browallia New"/>
          <w:sz w:val="26"/>
          <w:szCs w:val="26"/>
          <w:cs/>
        </w:rPr>
        <w:t>บาท</w:t>
      </w:r>
      <w:r w:rsidR="00660CEC" w:rsidRPr="001216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36CA" w:rsidRPr="001216D3">
        <w:rPr>
          <w:rFonts w:ascii="Browallia New" w:hAnsi="Browallia New" w:cs="Browallia New"/>
          <w:sz w:val="26"/>
          <w:szCs w:val="26"/>
          <w:cs/>
        </w:rPr>
        <w:t>และ</w:t>
      </w:r>
      <w:r w:rsidR="00D0575F" w:rsidRPr="001216D3">
        <w:rPr>
          <w:rFonts w:ascii="Browallia New" w:hAnsi="Browallia New" w:cs="Browallia New"/>
          <w:sz w:val="26"/>
          <w:szCs w:val="26"/>
          <w:cs/>
        </w:rPr>
        <w:t>ใช้วิธีการ</w:t>
      </w:r>
      <w:r w:rsidR="00692CA5" w:rsidRPr="001216D3">
        <w:rPr>
          <w:rFonts w:ascii="Browallia New" w:hAnsi="Browallia New" w:cs="Browallia New"/>
          <w:sz w:val="26"/>
          <w:szCs w:val="26"/>
          <w:cs/>
        </w:rPr>
        <w:t>ทั่วไป</w:t>
      </w:r>
      <w:r w:rsidR="00EC4150">
        <w:rPr>
          <w:rFonts w:ascii="Browallia New" w:hAnsi="Browallia New" w:cs="Browallia New"/>
          <w:sz w:val="26"/>
          <w:szCs w:val="26"/>
        </w:rPr>
        <w:br/>
      </w:r>
      <w:r w:rsidR="00D0575F" w:rsidRPr="00EC4150">
        <w:rPr>
          <w:rFonts w:ascii="Browallia New" w:hAnsi="Browallia New" w:cs="Browallia New"/>
          <w:spacing w:val="-6"/>
          <w:sz w:val="26"/>
          <w:szCs w:val="26"/>
          <w:cs/>
        </w:rPr>
        <w:t>ในการพิจารณารับรู้ผลขาดทุนจากการด้อยค</w:t>
      </w:r>
      <w:r w:rsidR="00DD1787" w:rsidRPr="00EC4150">
        <w:rPr>
          <w:rFonts w:ascii="Browallia New" w:hAnsi="Browallia New" w:cs="Browallia New"/>
          <w:spacing w:val="-6"/>
          <w:sz w:val="26"/>
          <w:szCs w:val="26"/>
          <w:cs/>
        </w:rPr>
        <w:t>่าสำหรับ</w:t>
      </w:r>
      <w:r w:rsidR="00D0575F" w:rsidRPr="00EC4150">
        <w:rPr>
          <w:rFonts w:ascii="Browallia New" w:hAnsi="Browallia New" w:cs="Browallia New"/>
          <w:spacing w:val="-6"/>
          <w:sz w:val="26"/>
          <w:szCs w:val="26"/>
          <w:cs/>
        </w:rPr>
        <w:t>ลูกหนี้อื่นและเงินให้กู้ยืมแก่กิจการที่เกี่ยวข้องกัน</w:t>
      </w:r>
      <w:r w:rsidR="00B736CA" w:rsidRPr="00EC415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284</w:t>
      </w:r>
      <w:r w:rsidR="00B736CA" w:rsidRPr="00EC4150">
        <w:rPr>
          <w:rFonts w:ascii="Browallia New" w:hAnsi="Browallia New" w:cs="Browallia New"/>
          <w:spacing w:val="-6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27</w:t>
      </w:r>
      <w:r w:rsidR="00B736CA" w:rsidRPr="00EC415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B736CA" w:rsidRPr="0048029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736CA" w:rsidRPr="00EC415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B0F26" w:rsidRPr="008B0F26">
        <w:rPr>
          <w:rFonts w:ascii="Browallia New" w:hAnsi="Browallia New" w:cs="Browallia New"/>
          <w:sz w:val="26"/>
          <w:szCs w:val="26"/>
        </w:rPr>
        <w:t>328</w:t>
      </w:r>
      <w:r w:rsidR="00B736CA" w:rsidRPr="00EC4150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63</w:t>
      </w:r>
      <w:r w:rsidR="00B736CA" w:rsidRPr="00EC4150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โดยรับรู้การปรับปรุงเมื่อเริ่มนำมาตรฐานมาใช้ครั้งแรกในกำไรสะสมต้นงวด</w:t>
      </w:r>
    </w:p>
    <w:p w:rsidR="008A7F71" w:rsidRPr="005612B5" w:rsidRDefault="00291D45" w:rsidP="004801A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17</w:t>
      </w:r>
      <w:r w:rsidRPr="005612B5">
        <w:rPr>
          <w:rFonts w:ascii="Browallia New" w:hAnsi="Browallia New" w:cs="Browallia New"/>
          <w:sz w:val="26"/>
          <w:szCs w:val="26"/>
        </w:rPr>
        <w:t xml:space="preserve"> (TAS </w:t>
      </w:r>
      <w:r w:rsidR="008B0F26" w:rsidRPr="008B0F26">
        <w:rPr>
          <w:rFonts w:ascii="Browallia New" w:hAnsi="Browallia New" w:cs="Browallia New"/>
          <w:sz w:val="26"/>
          <w:szCs w:val="26"/>
        </w:rPr>
        <w:t>17</w:t>
      </w:r>
      <w:r w:rsidRPr="005612B5">
        <w:rPr>
          <w:rFonts w:ascii="Browallia New" w:hAnsi="Browallia New" w:cs="Browallia New"/>
          <w:sz w:val="26"/>
          <w:szCs w:val="26"/>
        </w:rPr>
        <w:t xml:space="preserve">)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13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มาถือปฏิบัติครั้งแรก</w:t>
      </w:r>
    </w:p>
    <w:p w:rsidR="00291D45" w:rsidRPr="005612B5" w:rsidRDefault="00291D45" w:rsidP="00291D4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8A7F71" w:rsidRPr="005612B5" w:rsidTr="00FE63BD">
        <w:trPr>
          <w:trHeight w:val="58"/>
        </w:trPr>
        <w:tc>
          <w:tcPr>
            <w:tcW w:w="6120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A7F71" w:rsidRPr="005612B5" w:rsidTr="00A97303">
        <w:trPr>
          <w:trHeight w:val="95"/>
        </w:trPr>
        <w:tc>
          <w:tcPr>
            <w:tcW w:w="6120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5612B5" w:rsidRDefault="008A7F71" w:rsidP="00A973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:rsidR="008A7F71" w:rsidRPr="005612B5" w:rsidRDefault="008A7F71" w:rsidP="00A973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7F71" w:rsidRPr="005612B5" w:rsidTr="00A97303">
        <w:trPr>
          <w:trHeight w:val="106"/>
        </w:trPr>
        <w:tc>
          <w:tcPr>
            <w:tcW w:w="6120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A7F71" w:rsidRPr="005612B5" w:rsidTr="00A97303">
        <w:trPr>
          <w:trHeight w:val="95"/>
        </w:trPr>
        <w:tc>
          <w:tcPr>
            <w:tcW w:w="6120" w:type="dxa"/>
            <w:vAlign w:val="bottom"/>
          </w:tcPr>
          <w:p w:rsidR="008A7F71" w:rsidRPr="005612B5" w:rsidRDefault="008A7F71" w:rsidP="00291D4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8A7F71" w:rsidRPr="005612B5" w:rsidRDefault="008A7F71" w:rsidP="00291D4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5612B5" w:rsidRDefault="008B0F26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6471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6471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A7F71" w:rsidRPr="005612B5" w:rsidRDefault="008B0F26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8471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8471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8A7F71" w:rsidRPr="005612B5" w:rsidTr="00A97303">
        <w:trPr>
          <w:trHeight w:val="187"/>
        </w:trPr>
        <w:tc>
          <w:tcPr>
            <w:tcW w:w="6120" w:type="dxa"/>
            <w:vAlign w:val="bottom"/>
          </w:tcPr>
          <w:p w:rsidR="00291D45" w:rsidRPr="005612B5" w:rsidRDefault="00E34246" w:rsidP="001216D3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7F71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A7F71" w:rsidRPr="005612B5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8A7F71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8A7F71" w:rsidRPr="005612B5" w:rsidRDefault="00291D45" w:rsidP="00291D4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A10A3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8A7F71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A7F71" w:rsidRPr="005612B5" w:rsidRDefault="00647188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8A7F71" w:rsidRPr="005612B5" w:rsidRDefault="008A7F71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A7F71" w:rsidRPr="005612B5" w:rsidRDefault="00084718" w:rsidP="00BB6AD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08A5" w:rsidRPr="005612B5" w:rsidTr="00A97303">
        <w:trPr>
          <w:trHeight w:val="187"/>
        </w:trPr>
        <w:tc>
          <w:tcPr>
            <w:tcW w:w="6120" w:type="dxa"/>
            <w:vAlign w:val="bottom"/>
          </w:tcPr>
          <w:p w:rsidR="000608A5" w:rsidRPr="005612B5" w:rsidRDefault="000608A5" w:rsidP="000608A5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 </w:t>
            </w:r>
          </w:p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A10A3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5612B5" w:rsidRDefault="008B0F26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08A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608A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5612B5" w:rsidRDefault="008B0F26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08A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608A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0608A5" w:rsidRPr="005612B5" w:rsidTr="00A97303">
        <w:trPr>
          <w:trHeight w:val="95"/>
        </w:trPr>
        <w:tc>
          <w:tcPr>
            <w:tcW w:w="6120" w:type="dxa"/>
            <w:vAlign w:val="bottom"/>
          </w:tcPr>
          <w:p w:rsidR="000608A5" w:rsidRPr="005612B5" w:rsidRDefault="000608A5" w:rsidP="000608A5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E1427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สัญญาเช่าระยะสั้นและ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</w:t>
            </w:r>
          </w:p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A10A3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BE1427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เป็นค่าใช้จ่าย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ตามวิธีเส้นตรง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5612B5" w:rsidRDefault="001736BF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08A5" w:rsidRPr="005612B5" w:rsidTr="00A97303">
        <w:trPr>
          <w:trHeight w:val="95"/>
        </w:trPr>
        <w:tc>
          <w:tcPr>
            <w:tcW w:w="6120" w:type="dxa"/>
            <w:vAlign w:val="bottom"/>
          </w:tcPr>
          <w:p w:rsidR="000608A5" w:rsidRPr="005612B5" w:rsidRDefault="000608A5" w:rsidP="001216D3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การจำหน่ายเงินลงทุนในบริษัทย่อย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08A5" w:rsidRPr="005612B5" w:rsidTr="00A97303">
        <w:trPr>
          <w:trHeight w:val="188"/>
        </w:trPr>
        <w:tc>
          <w:tcPr>
            <w:tcW w:w="6120" w:type="dxa"/>
            <w:vAlign w:val="bottom"/>
          </w:tcPr>
          <w:p w:rsidR="000608A5" w:rsidRPr="005612B5" w:rsidRDefault="000608A5" w:rsidP="001216D3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1216D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  <w:p w:rsidR="000608A5" w:rsidRPr="005612B5" w:rsidRDefault="000608A5" w:rsidP="001216D3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216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10A3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736BF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736BF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608A5" w:rsidRPr="005612B5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08A5" w:rsidRPr="005612B5" w:rsidTr="00A97303">
        <w:trPr>
          <w:trHeight w:val="106"/>
        </w:trPr>
        <w:tc>
          <w:tcPr>
            <w:tcW w:w="6120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728" w:type="dxa"/>
            <w:vAlign w:val="bottom"/>
          </w:tcPr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0608A5" w:rsidRPr="005612B5" w:rsidTr="00A97303">
        <w:trPr>
          <w:trHeight w:val="106"/>
        </w:trPr>
        <w:tc>
          <w:tcPr>
            <w:tcW w:w="6120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08A5" w:rsidRPr="005612B5" w:rsidTr="00A97303">
        <w:trPr>
          <w:trHeight w:val="106"/>
        </w:trPr>
        <w:tc>
          <w:tcPr>
            <w:tcW w:w="6120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  <w:vAlign w:val="bottom"/>
          </w:tcPr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728" w:type="dxa"/>
            <w:vAlign w:val="bottom"/>
          </w:tcPr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0608A5" w:rsidRPr="005612B5" w:rsidTr="00A97303">
        <w:trPr>
          <w:trHeight w:val="106"/>
        </w:trPr>
        <w:tc>
          <w:tcPr>
            <w:tcW w:w="6120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vAlign w:val="bottom"/>
          </w:tcPr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BD6EF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0608A5" w:rsidRPr="005612B5" w:rsidTr="00A97303">
        <w:trPr>
          <w:trHeight w:val="106"/>
        </w:trPr>
        <w:tc>
          <w:tcPr>
            <w:tcW w:w="6120" w:type="dxa"/>
            <w:vAlign w:val="bottom"/>
          </w:tcPr>
          <w:p w:rsidR="000608A5" w:rsidRPr="005612B5" w:rsidRDefault="000608A5" w:rsidP="000608A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หนี้สินตามสัญญาเช่าโอนไปยังสินทรัพย์ไม่หมุนเวียนที่ถือไว้เพื่อขาย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08A5" w:rsidRPr="005612B5" w:rsidRDefault="008B0F26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08A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608A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728" w:type="dxa"/>
            <w:vAlign w:val="bottom"/>
          </w:tcPr>
          <w:p w:rsidR="000608A5" w:rsidRPr="005612B5" w:rsidRDefault="000608A5" w:rsidP="000608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8A7F71" w:rsidRPr="005612B5" w:rsidRDefault="008A7F71" w:rsidP="00CB4E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40D12" w:rsidRPr="005612B5" w:rsidRDefault="00A40D12" w:rsidP="00A40D1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8B0F26" w:rsidRPr="008B0F26">
        <w:rPr>
          <w:rFonts w:ascii="Browallia New" w:eastAsia="Arial Unicode MS" w:hAnsi="Browallia New" w:cs="Browallia New"/>
          <w:sz w:val="26"/>
          <w:szCs w:val="26"/>
        </w:rPr>
        <w:t>31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B0F26" w:rsidRPr="008B0F2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eastAsia="Arial Unicode MS" w:hAnsi="Browallia New" w:cs="Browallia New"/>
          <w:sz w:val="26"/>
          <w:szCs w:val="26"/>
        </w:rPr>
        <w:t>16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</w:t>
      </w:r>
    </w:p>
    <w:p w:rsidR="004801AC" w:rsidRPr="005612B5" w:rsidRDefault="004801AC" w:rsidP="004801A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AD6FC5" w:rsidRPr="005612B5" w:rsidTr="00AD6FC5">
        <w:trPr>
          <w:trHeight w:val="84"/>
        </w:trPr>
        <w:tc>
          <w:tcPr>
            <w:tcW w:w="3240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</w:tcPr>
          <w:p w:rsidR="00AD6FC5" w:rsidRPr="005612B5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</w:tcPr>
          <w:p w:rsidR="00AD6FC5" w:rsidRPr="005612B5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6FC5" w:rsidRPr="005612B5" w:rsidTr="00AD6FC5">
        <w:trPr>
          <w:trHeight w:val="84"/>
        </w:trPr>
        <w:tc>
          <w:tcPr>
            <w:tcW w:w="3240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AD6FC5" w:rsidRPr="005612B5" w:rsidRDefault="008B0F26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AD6FC5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</w:tcPr>
          <w:p w:rsidR="00AD6FC5" w:rsidRPr="005612B5" w:rsidRDefault="008B0F26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6FC5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</w:tcPr>
          <w:p w:rsidR="00AD6FC5" w:rsidRPr="005612B5" w:rsidRDefault="008B0F26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AD6FC5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</w:tcPr>
          <w:p w:rsidR="00AD6FC5" w:rsidRPr="005612B5" w:rsidRDefault="008B0F26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6FC5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D6FC5" w:rsidRPr="005612B5" w:rsidTr="00AD6FC5">
        <w:trPr>
          <w:trHeight w:val="84"/>
        </w:trPr>
        <w:tc>
          <w:tcPr>
            <w:tcW w:w="3240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AD6FC5" w:rsidRPr="005612B5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AD6FC5" w:rsidRPr="005612B5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AD6FC5" w:rsidRPr="005612B5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AD6FC5" w:rsidRPr="005612B5" w:rsidRDefault="00AD6FC5" w:rsidP="00AD6F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6FC5" w:rsidRPr="005612B5" w:rsidTr="00AD6FC5">
        <w:trPr>
          <w:trHeight w:val="84"/>
        </w:trPr>
        <w:tc>
          <w:tcPr>
            <w:tcW w:w="3240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6FC5" w:rsidRPr="005612B5" w:rsidTr="00AD6FC5">
        <w:trPr>
          <w:trHeight w:val="84"/>
        </w:trPr>
        <w:tc>
          <w:tcPr>
            <w:tcW w:w="3240" w:type="dxa"/>
          </w:tcPr>
          <w:p w:rsidR="00AD6FC5" w:rsidRPr="005612B5" w:rsidRDefault="00AD6FC5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</w:tcPr>
          <w:p w:rsidR="00AD6FC5" w:rsidRPr="005612B5" w:rsidRDefault="008B0F26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584" w:type="dxa"/>
          </w:tcPr>
          <w:p w:rsidR="00AD6FC5" w:rsidRPr="005612B5" w:rsidRDefault="008B0F26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84" w:type="dxa"/>
          </w:tcPr>
          <w:p w:rsidR="00AD6FC5" w:rsidRPr="005612B5" w:rsidRDefault="008B0F26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84" w:type="dxa"/>
          </w:tcPr>
          <w:p w:rsidR="00AD6FC5" w:rsidRPr="005612B5" w:rsidRDefault="008B0F26" w:rsidP="00AA04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D6FC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AD6FC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AA0414" w:rsidRPr="005612B5" w:rsidTr="00AD6FC5">
        <w:trPr>
          <w:trHeight w:val="84"/>
        </w:trPr>
        <w:tc>
          <w:tcPr>
            <w:tcW w:w="3240" w:type="dxa"/>
          </w:tcPr>
          <w:p w:rsidR="00AA0414" w:rsidRPr="005612B5" w:rsidRDefault="00AA0414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AA0414" w:rsidRPr="005612B5" w:rsidTr="00DF2293">
        <w:trPr>
          <w:trHeight w:val="84"/>
        </w:trPr>
        <w:tc>
          <w:tcPr>
            <w:tcW w:w="3240" w:type="dxa"/>
          </w:tcPr>
          <w:p w:rsidR="00AA0414" w:rsidRPr="005612B5" w:rsidRDefault="00AA0414" w:rsidP="00DF2293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5612B5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5612B5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5612B5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AA0414" w:rsidRPr="005612B5" w:rsidRDefault="00AA0414" w:rsidP="00DF2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0414" w:rsidRPr="005612B5" w:rsidTr="00AD6FC5">
        <w:trPr>
          <w:trHeight w:val="84"/>
        </w:trPr>
        <w:tc>
          <w:tcPr>
            <w:tcW w:w="3240" w:type="dxa"/>
          </w:tcPr>
          <w:p w:rsidR="00AA0414" w:rsidRPr="005612B5" w:rsidRDefault="00AA0414" w:rsidP="00AD6FC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753C9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584" w:type="dxa"/>
          </w:tcPr>
          <w:p w:rsidR="00AA0414" w:rsidRPr="005612B5" w:rsidRDefault="008B0F26" w:rsidP="00AA04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A041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:rsidR="004801AC" w:rsidRPr="001216D3" w:rsidRDefault="004801AC" w:rsidP="00CB4E2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CB4E2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8A7F71" w:rsidRPr="001216D3" w:rsidRDefault="008A7F71" w:rsidP="00CB4E2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 กลุ่มกิจการได้เลือกใช้วิธีผ่อนปรนในทางปฏิบัติตามมาตรฐานดังนี้</w:t>
      </w:r>
    </w:p>
    <w:p w:rsidR="004801AC" w:rsidRPr="005612B5" w:rsidRDefault="004801AC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5612B5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C672D4" w:rsidRPr="005612B5">
        <w:rPr>
          <w:rFonts w:ascii="Browallia New" w:hAnsi="Browallia New" w:cs="Browallia New"/>
          <w:sz w:val="26"/>
          <w:szCs w:val="26"/>
          <w:cs/>
        </w:rPr>
        <w:t>า</w:t>
      </w:r>
      <w:r w:rsidRPr="005612B5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หรือไม่ โดยยึดตามการพิจารณาของ</w:t>
      </w:r>
      <w:r w:rsidRPr="001216D3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มาตรฐานการบัญชีและการตีความมาตรฐานการบัญชีฉบับเดิม คือ </w:t>
      </w:r>
      <w:r w:rsidRPr="001216D3">
        <w:rPr>
          <w:rFonts w:ascii="Browallia New" w:hAnsi="Browallia New" w:cs="Browallia New"/>
          <w:sz w:val="26"/>
          <w:szCs w:val="26"/>
        </w:rPr>
        <w:t xml:space="preserve">TAS </w:t>
      </w:r>
      <w:r w:rsidR="008B0F26" w:rsidRPr="008B0F26">
        <w:rPr>
          <w:rFonts w:ascii="Browallia New" w:hAnsi="Browallia New" w:cs="Browallia New"/>
          <w:sz w:val="26"/>
          <w:szCs w:val="26"/>
        </w:rPr>
        <w:t>17</w:t>
      </w:r>
      <w:r w:rsidRPr="001216D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1216D3">
        <w:rPr>
          <w:rFonts w:ascii="Browallia New" w:hAnsi="Browallia New" w:cs="Browallia New"/>
          <w:sz w:val="26"/>
          <w:szCs w:val="26"/>
        </w:rPr>
        <w:t xml:space="preserve">TFRIC </w:t>
      </w:r>
      <w:r w:rsidR="008B0F26" w:rsidRPr="008B0F26">
        <w:rPr>
          <w:rFonts w:ascii="Browallia New" w:hAnsi="Browallia New" w:cs="Browallia New"/>
          <w:sz w:val="26"/>
          <w:szCs w:val="26"/>
        </w:rPr>
        <w:t>4</w:t>
      </w:r>
      <w:r w:rsidRPr="001216D3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</w:t>
      </w:r>
      <w:r w:rsidR="00C672D4" w:rsidRPr="001216D3">
        <w:rPr>
          <w:rFonts w:ascii="Browallia New" w:hAnsi="Browallia New" w:cs="Browallia New"/>
          <w:sz w:val="26"/>
          <w:szCs w:val="26"/>
          <w:cs/>
        </w:rPr>
        <w:t>ง</w:t>
      </w:r>
      <w:r w:rsidRPr="001216D3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5612B5">
        <w:rPr>
          <w:rFonts w:ascii="Browallia New" w:hAnsi="Browallia New" w:cs="Browallia New"/>
          <w:sz w:val="26"/>
          <w:szCs w:val="26"/>
          <w:cs/>
        </w:rPr>
        <w:t>สัญญาเช่าหรือไม่</w:t>
      </w:r>
    </w:p>
    <w:p w:rsidR="00E276EA" w:rsidRPr="001216D3" w:rsidRDefault="00E276EA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:rsidR="00E276EA" w:rsidRPr="001216D3" w:rsidRDefault="00E276EA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E276EA" w:rsidRPr="005612B5" w:rsidRDefault="00E276EA" w:rsidP="008A7F7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:rsidR="004801AC" w:rsidRPr="005612B5" w:rsidRDefault="004801AC" w:rsidP="008A7F7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5612B5">
        <w:rPr>
          <w:rFonts w:ascii="Browallia New" w:hAnsi="Browallia New" w:cs="Browallia New"/>
          <w:sz w:val="26"/>
          <w:szCs w:val="26"/>
        </w:rPr>
        <w:t xml:space="preserve">FVPL) </w:t>
      </w:r>
      <w:r w:rsidRPr="005612B5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ผ่านกำไรขาดทุนเบ็ดเสร็จอื่น (</w:t>
      </w:r>
      <w:r w:rsidRPr="005612B5">
        <w:rPr>
          <w:rFonts w:ascii="Browallia New" w:hAnsi="Browallia New" w:cs="Browallia New"/>
          <w:sz w:val="26"/>
          <w:szCs w:val="26"/>
        </w:rPr>
        <w:t>FVOCI)</w:t>
      </w: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(</w:t>
      </w:r>
      <w:r w:rsidRPr="005612B5">
        <w:rPr>
          <w:rFonts w:ascii="Browallia New" w:hAnsi="Browallia New" w:cs="Browallia New"/>
          <w:sz w:val="26"/>
          <w:szCs w:val="26"/>
        </w:rPr>
        <w:t>Amortised cost)</w:t>
      </w:r>
    </w:p>
    <w:p w:rsidR="008A7F71" w:rsidRPr="005612B5" w:rsidRDefault="00291D45" w:rsidP="00DF2293">
      <w:pPr>
        <w:tabs>
          <w:tab w:val="left" w:pos="540"/>
          <w:tab w:val="left" w:pos="467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1216D3" w:rsidRDefault="00AD6FC5" w:rsidP="00AD6FC5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1216D3" w:rsidRDefault="00AD6FC5" w:rsidP="00AD6FC5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6FC5" w:rsidRPr="002504D8" w:rsidRDefault="00AD6FC5" w:rsidP="00AD6FC5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AD6FC5" w:rsidRPr="005612B5" w:rsidRDefault="00AD6FC5" w:rsidP="00AD6FC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91D45" w:rsidRPr="002504D8" w:rsidRDefault="00291D45" w:rsidP="00291D45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จะรับรู้ต้นทุนการทำรายการในกำไรหรือขาดทุน</w:t>
      </w:r>
    </w:p>
    <w:p w:rsidR="008A7F71" w:rsidRPr="002504D8" w:rsidRDefault="008A7F71" w:rsidP="008A7F7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5612B5">
        <w:rPr>
          <w:rFonts w:ascii="Browallia New" w:hAnsi="Browallia New" w:cs="Browallia New"/>
          <w:sz w:val="26"/>
          <w:szCs w:val="26"/>
        </w:rPr>
        <w:t xml:space="preserve">Embedded derivatives) </w:t>
      </w:r>
      <w:r w:rsidRPr="005612B5">
        <w:rPr>
          <w:rFonts w:ascii="Browallia New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8A7F71" w:rsidRPr="002504D8" w:rsidRDefault="008A7F71" w:rsidP="008A7F7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ตราสารหนี้</w:t>
      </w:r>
    </w:p>
    <w:p w:rsidR="00AD6FC5" w:rsidRPr="001216D3" w:rsidRDefault="00AD6FC5" w:rsidP="008A7F7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5612B5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5612B5">
        <w:rPr>
          <w:rFonts w:ascii="Browallia New" w:hAnsi="Browallia New" w:cs="Browallia New"/>
          <w:sz w:val="26"/>
          <w:szCs w:val="26"/>
          <w:cs/>
        </w:rPr>
        <w:t>ในการจัดการสินทรัพย์ทางการเงิน</w:t>
      </w:r>
      <w:r w:rsidR="006D7BA7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AD6FC5" w:rsidRPr="002504D8" w:rsidRDefault="00AD6FC5" w:rsidP="008A7F7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-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5612B5">
        <w:rPr>
          <w:rFonts w:ascii="Browallia New" w:hAnsi="Browallia New" w:cs="Browallia New"/>
          <w:sz w:val="26"/>
          <w:szCs w:val="26"/>
        </w:rPr>
        <w:t xml:space="preserve">SPPI) </w:t>
      </w:r>
      <w:r w:rsidRPr="005612B5">
        <w:rPr>
          <w:rFonts w:ascii="Browallia New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ส่วนรายการขาดทุนจากการด้อยค่าจะรับรู้เป็นรายการแยกต่างหาก</w:t>
      </w:r>
    </w:p>
    <w:p w:rsidR="008A7F71" w:rsidRPr="005612B5" w:rsidRDefault="008A7F71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-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5612B5">
        <w:rPr>
          <w:rFonts w:ascii="Browallia New" w:hAnsi="Browallia New" w:cs="Browallia New"/>
          <w:sz w:val="26"/>
          <w:szCs w:val="26"/>
        </w:rPr>
        <w:t xml:space="preserve">FVOCI): </w:t>
      </w:r>
      <w:r w:rsidRPr="005612B5">
        <w:rPr>
          <w:rFonts w:ascii="Browallia New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</w:t>
      </w:r>
      <w:r w:rsidR="00FF0644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ที่มีลักษณะของเงินต้นและดอกเบี้ย (</w:t>
      </w:r>
      <w:r w:rsidRPr="005612B5">
        <w:rPr>
          <w:rFonts w:ascii="Browallia New" w:hAnsi="Browallia New" w:cs="Browallia New"/>
          <w:sz w:val="26"/>
          <w:szCs w:val="26"/>
        </w:rPr>
        <w:t xml:space="preserve">SPPI) </w:t>
      </w:r>
      <w:r w:rsidRPr="005612B5">
        <w:rPr>
          <w:rFonts w:ascii="Browallia New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</w:t>
      </w:r>
      <w:r w:rsidR="00EF3304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8A7F71" w:rsidRPr="005612B5" w:rsidRDefault="00AD6FC5" w:rsidP="004801A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-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="008A7F71" w:rsidRPr="005612B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 (</w:t>
      </w:r>
      <w:r w:rsidR="008A7F71" w:rsidRPr="005612B5">
        <w:rPr>
          <w:rFonts w:ascii="Browallia New" w:hAnsi="Browallia New" w:cs="Browallia New"/>
          <w:sz w:val="26"/>
          <w:szCs w:val="26"/>
        </w:rPr>
        <w:t xml:space="preserve">FVPL): </w:t>
      </w:r>
      <w:r w:rsidR="008A7F71" w:rsidRPr="005612B5">
        <w:rPr>
          <w:rFonts w:ascii="Browallia New" w:hAnsi="Browallia New" w:cs="Browallia New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FF0644" w:rsidRPr="005612B5">
        <w:rPr>
          <w:rFonts w:ascii="Browallia New" w:hAnsi="Browallia New" w:cs="Browallia New"/>
          <w:sz w:val="26"/>
          <w:szCs w:val="26"/>
        </w:rPr>
        <w:br/>
      </w:r>
      <w:r w:rsidR="008A7F71" w:rsidRPr="005612B5">
        <w:rPr>
          <w:rFonts w:ascii="Browallia New" w:hAnsi="Browallia New" w:cs="Browallia New"/>
          <w:sz w:val="26"/>
          <w:szCs w:val="26"/>
          <w:cs/>
        </w:rPr>
        <w:t>ตัดจำหน่ายและมูลค่ายุติธรรมผ่านกำไรขาดทุนเบ็ดเสร็จอื่น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8A7F71" w:rsidRPr="002504D8" w:rsidRDefault="008A7F71" w:rsidP="001216D3">
      <w:pPr>
        <w:ind w:left="540"/>
        <w:rPr>
          <w:rFonts w:ascii="Browallia New" w:hAnsi="Browallia New" w:cs="Browallia New"/>
          <w:sz w:val="18"/>
          <w:szCs w:val="18"/>
        </w:rPr>
      </w:pPr>
    </w:p>
    <w:p w:rsidR="00A63898" w:rsidRPr="005612B5" w:rsidRDefault="008A7F71" w:rsidP="00A638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5612B5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5612B5">
        <w:rPr>
          <w:rFonts w:ascii="Browallia New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335E0D" w:rsidRPr="002504D8" w:rsidRDefault="00335E0D" w:rsidP="00A63898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6A657E" w:rsidRPr="005612B5" w:rsidRDefault="006A657E" w:rsidP="006A657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ตราสารทุน</w:t>
      </w:r>
    </w:p>
    <w:p w:rsidR="006A657E" w:rsidRPr="001216D3" w:rsidRDefault="006A657E" w:rsidP="006A657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6A657E" w:rsidRPr="005612B5" w:rsidRDefault="006A657E" w:rsidP="006A65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8B0F26" w:rsidRPr="008B0F26">
        <w:rPr>
          <w:rFonts w:ascii="Browallia New" w:hAnsi="Browallia New" w:cs="Browallia New"/>
          <w:sz w:val="26"/>
          <w:szCs w:val="26"/>
        </w:rPr>
        <w:t>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</w:p>
    <w:p w:rsidR="006A657E" w:rsidRPr="002504D8" w:rsidRDefault="006A657E" w:rsidP="006A657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335E0D" w:rsidRPr="005612B5" w:rsidRDefault="006A657E" w:rsidP="006A657E">
      <w:pPr>
        <w:numPr>
          <w:ilvl w:val="0"/>
          <w:numId w:val="26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5612B5">
        <w:rPr>
          <w:rFonts w:ascii="Browallia New" w:hAnsi="Browallia New" w:cs="Browallia New"/>
          <w:sz w:val="26"/>
          <w:szCs w:val="26"/>
          <w:cs/>
        </w:rPr>
        <w:t>จากตราสารทุนดังกล่าวจะรับรู้ในกำไรหรือขาดทุนและแสดงรวมอยู่ในรายได้อื่น</w:t>
      </w:r>
    </w:p>
    <w:p w:rsidR="007B3CDD" w:rsidRPr="005612B5" w:rsidRDefault="002504D8" w:rsidP="002504D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B3CDD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7B3CDD"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B3CDD"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B3CDD"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E6C81" w:rsidRPr="001216D3" w:rsidRDefault="00FE6C81" w:rsidP="00FE6C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E6C81" w:rsidRPr="005612B5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E6C81" w:rsidRPr="001216D3" w:rsidRDefault="00FE6C81" w:rsidP="00FE6C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E6C81" w:rsidRPr="005612B5" w:rsidRDefault="00FE6C81" w:rsidP="00FE6C8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63898" w:rsidRPr="005612B5" w:rsidRDefault="00A63898" w:rsidP="006D7B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35E0D" w:rsidRPr="005612B5" w:rsidRDefault="00B57325" w:rsidP="00335E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2504D8">
        <w:rPr>
          <w:rFonts w:ascii="Browallia New" w:hAnsi="Browallia New" w:cs="Browallia New"/>
          <w:sz w:val="26"/>
          <w:szCs w:val="26"/>
        </w:rPr>
        <w:br/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ดังนั้นเงินลงทุนในตราสารทุน</w:t>
      </w:r>
      <w:r w:rsidR="00EC4150">
        <w:rPr>
          <w:rFonts w:ascii="Browallia New" w:hAnsi="Browallia New" w:cs="Browallia New"/>
          <w:sz w:val="26"/>
          <w:szCs w:val="26"/>
        </w:rPr>
        <w:br/>
      </w:r>
      <w:r w:rsidRPr="00EC415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ที่วัดมูลค่าด้วยมูลค่ายุติธรรมผ่านกำไรหรือขาดทุน ณ วันที่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EC415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จำนวน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185</w:t>
      </w:r>
      <w:r w:rsidR="00200265" w:rsidRPr="00EC4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0265" w:rsidRPr="00EC4150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Pr="00EC4150">
        <w:rPr>
          <w:rFonts w:ascii="Browallia New" w:hAnsi="Browallia New" w:cs="Browallia New"/>
          <w:spacing w:val="-4"/>
          <w:sz w:val="26"/>
          <w:szCs w:val="26"/>
          <w:cs/>
        </w:rPr>
        <w:t>บาท วัดมูลค่าด้วยมูลค่ายุติธรรม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ของเงินลงทุนดังกล่าว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730B71" w:rsidRPr="005612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</w:p>
    <w:p w:rsidR="00B57325" w:rsidRPr="005612B5" w:rsidRDefault="00B57325" w:rsidP="00335E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335E0D">
      <w:pPr>
        <w:ind w:firstLine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(</w:t>
      </w:r>
      <w:r w:rsidRPr="005612B5">
        <w:rPr>
          <w:rFonts w:ascii="Browallia New" w:hAnsi="Browallia New" w:cs="Browallia New"/>
          <w:sz w:val="26"/>
          <w:szCs w:val="26"/>
        </w:rPr>
        <w:t xml:space="preserve">Forward looking)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>สัญญาค้ำประกันทางการเงิน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AD6FC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8D65F9" w:rsidRPr="005612B5" w:rsidRDefault="008D65F9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612B5">
        <w:rPr>
          <w:rFonts w:ascii="Browallia New" w:hAnsi="Browallia New" w:cs="Browallia New"/>
          <w:i/>
          <w:iCs/>
          <w:sz w:val="26"/>
          <w:szCs w:val="26"/>
          <w:cs/>
        </w:rPr>
        <w:t xml:space="preserve">อนุพันธ์ทางการเงิน 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A27EE" w:rsidRPr="005612B5" w:rsidRDefault="008A7F71" w:rsidP="008635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81631B" w:rsidRPr="005612B5" w:rsidRDefault="003849F2" w:rsidP="00A9730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1631B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81631B"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81631B"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1631B"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A2621" w:rsidRPr="001216D3" w:rsidRDefault="00FA2621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2621" w:rsidRPr="005612B5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F0644" w:rsidRPr="005612B5" w:rsidRDefault="00FF0644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849F2" w:rsidRPr="005612B5" w:rsidRDefault="003849F2" w:rsidP="003849F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3849F2" w:rsidRPr="005612B5" w:rsidRDefault="003849F2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210C" w:rsidRPr="005612B5" w:rsidRDefault="003849F2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</w:t>
      </w:r>
      <w:r w:rsidR="00944263" w:rsidRPr="005612B5">
        <w:rPr>
          <w:rFonts w:ascii="Browallia New" w:hAnsi="Browallia New" w:cs="Browallia New"/>
          <w:sz w:val="26"/>
          <w:szCs w:val="26"/>
          <w:cs/>
        </w:rPr>
        <w:t>ออฟฟิศ คลังสินค้า ร้านค้า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427" w:rsidRPr="005612B5">
        <w:rPr>
          <w:rFonts w:ascii="Browallia New" w:hAnsi="Browallia New" w:cs="Browallia New"/>
          <w:sz w:val="26"/>
          <w:szCs w:val="26"/>
          <w:cs/>
        </w:rPr>
        <w:t>และยานพาหนะ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โดยสัญญาเช่าส่วนใหญ่จะมีระยะเวลาการเช่าคงที่จำนวน </w:t>
      </w:r>
      <w:r w:rsidR="00FA2621" w:rsidRPr="005612B5">
        <w:rPr>
          <w:rFonts w:ascii="Browallia New" w:hAnsi="Browallia New" w:cs="Browallia New"/>
          <w:sz w:val="26"/>
          <w:szCs w:val="26"/>
          <w:cs/>
        </w:rPr>
        <w:br/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 </w:t>
      </w:r>
    </w:p>
    <w:p w:rsidR="00CB210C" w:rsidRPr="005612B5" w:rsidRDefault="00CB210C" w:rsidP="003849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3849F2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ก่อนปี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</w:t>
      </w:r>
      <w:r w:rsidR="008A7F71" w:rsidRPr="005612B5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</w:t>
      </w:r>
      <w:r w:rsidR="00FA2621" w:rsidRPr="005612B5">
        <w:rPr>
          <w:rFonts w:ascii="Browallia New" w:hAnsi="Browallia New" w:cs="Browallia New"/>
          <w:sz w:val="26"/>
          <w:szCs w:val="26"/>
          <w:cs/>
        </w:rPr>
        <w:br/>
      </w:r>
      <w:r w:rsidR="008A7F71" w:rsidRPr="005612B5">
        <w:rPr>
          <w:rFonts w:ascii="Browallia New" w:hAnsi="Browallia New" w:cs="Browallia New"/>
          <w:sz w:val="26"/>
          <w:szCs w:val="26"/>
          <w:cs/>
        </w:rPr>
        <w:t>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5612B5">
        <w:rPr>
          <w:rFonts w:ascii="Browallia New" w:hAnsi="Browallia New" w:cs="Browallia New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FF0644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FF0644" w:rsidRPr="005612B5" w:rsidRDefault="00FF0644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8A7F71" w:rsidRPr="005612B5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8A7F71" w:rsidRPr="005612B5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8A7F71" w:rsidRPr="005612B5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8A7F71" w:rsidRPr="005612B5" w:rsidRDefault="008A7F71" w:rsidP="00FF064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t>•</w:t>
      </w:r>
      <w:r w:rsidRPr="005612B5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81631B" w:rsidRPr="005612B5" w:rsidRDefault="0081631B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F0644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8A7F71" w:rsidRPr="005612B5" w:rsidRDefault="008A7F71" w:rsidP="008A7F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E1427" w:rsidRPr="005612B5" w:rsidRDefault="00D65A02" w:rsidP="00BE14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</w:t>
      </w:r>
      <w:r w:rsidR="008F626A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FA2621" w:rsidRPr="005612B5">
        <w:rPr>
          <w:rFonts w:ascii="Browallia New" w:hAnsi="Browallia New" w:cs="Browallia New"/>
          <w:sz w:val="26"/>
          <w:szCs w:val="26"/>
          <w:cs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075258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427" w:rsidRPr="005612B5">
        <w:rPr>
          <w:rFonts w:ascii="Browallia New" w:hAnsi="Browallia New" w:cs="Browallia New"/>
          <w:sz w:val="26"/>
          <w:szCs w:val="26"/>
          <w:cs/>
        </w:rPr>
        <w:t>สัญญาเช่าระยะสั้น</w:t>
      </w:r>
      <w:r w:rsidR="00FA2621" w:rsidRPr="005612B5">
        <w:rPr>
          <w:rFonts w:ascii="Browallia New" w:hAnsi="Browallia New" w:cs="Browallia New"/>
          <w:sz w:val="26"/>
          <w:szCs w:val="26"/>
          <w:cs/>
        </w:rPr>
        <w:br/>
      </w:r>
      <w:r w:rsidR="00BE1427" w:rsidRPr="005612B5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B0F26" w:rsidRPr="008B0F26">
        <w:rPr>
          <w:rFonts w:ascii="Browallia New" w:hAnsi="Browallia New" w:cs="Browallia New"/>
          <w:sz w:val="26"/>
          <w:szCs w:val="26"/>
        </w:rPr>
        <w:t>12</w:t>
      </w:r>
      <w:r w:rsidR="00BE1427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BE1427" w:rsidRPr="005612B5">
        <w:rPr>
          <w:rFonts w:ascii="Browallia New" w:hAnsi="Browallia New" w:cs="Browallia New"/>
          <w:sz w:val="26"/>
          <w:szCs w:val="26"/>
          <w:cs/>
        </w:rPr>
        <w:t>เดือน</w:t>
      </w:r>
      <w:r w:rsidR="00075258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075258" w:rsidRPr="005612B5">
        <w:rPr>
          <w:rFonts w:ascii="Browallia New" w:hAnsi="Browallia New" w:cs="Browallia New"/>
          <w:sz w:val="26"/>
          <w:szCs w:val="26"/>
          <w:cs/>
        </w:rPr>
        <w:t>สินทรัพย์ที่มีมูลค่าต่ำประกอบด้วยอุปกรณ์คอมพิวเตอร์</w:t>
      </w:r>
    </w:p>
    <w:p w:rsidR="00D94924" w:rsidRPr="005612B5" w:rsidRDefault="00D94924" w:rsidP="00A9730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A2621" w:rsidRPr="001216D3" w:rsidRDefault="00FA2621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2621" w:rsidRPr="005612B5" w:rsidRDefault="00FA2621" w:rsidP="00FA26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94924" w:rsidRPr="005612B5" w:rsidRDefault="00D94924" w:rsidP="00D949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94924" w:rsidRPr="005612B5" w:rsidRDefault="00D94924" w:rsidP="00D9492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(TFRS </w:t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2249C" w:rsidRPr="005612B5" w:rsidRDefault="00B2249C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Pr="005612B5" w:rsidRDefault="0081631B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5612B5">
        <w:rPr>
          <w:rFonts w:ascii="Browallia New" w:hAnsi="Browallia New" w:cs="Browallia New"/>
          <w:sz w:val="26"/>
          <w:szCs w:val="26"/>
        </w:rPr>
        <w:t xml:space="preserve">TFRS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 ค่าเช่า แต่เลือกที่จะนำข้อยกเว้นจากมาตรการผ่อนปรนชั่วคราวเพื่อลดผลกระทบจาก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โดยการปรับลดหนี้สินตามสัญญาเช่าที่ครบกำหนดตามสัดส่วนที่ได้รับส่วนลดตลอดช่วงเวลาที่ได้รับการล</w:t>
      </w:r>
      <w:r w:rsidR="00E276EA" w:rsidRPr="005612B5">
        <w:rPr>
          <w:rFonts w:ascii="Browallia New" w:hAnsi="Browallia New" w:cs="Browallia New"/>
          <w:sz w:val="26"/>
          <w:szCs w:val="26"/>
          <w:cs/>
        </w:rPr>
        <w:t>ด</w:t>
      </w:r>
      <w:r w:rsidRPr="005612B5">
        <w:rPr>
          <w:rFonts w:ascii="Browallia New" w:hAnsi="Browallia New" w:cs="Browallia New"/>
          <w:sz w:val="26"/>
          <w:szCs w:val="26"/>
          <w:cs/>
        </w:rPr>
        <w:t>ค่าเช่า และกลับรายการค่าเสื่อมราคาจากสินทรัพย์สิทธิการใช้</w:t>
      </w:r>
      <w:r w:rsidR="00605689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605689" w:rsidRPr="005612B5">
        <w:rPr>
          <w:rFonts w:ascii="Browallia New" w:hAnsi="Browallia New" w:cs="Browallia New"/>
          <w:sz w:val="26"/>
          <w:szCs w:val="26"/>
          <w:cs/>
        </w:rPr>
        <w:t>รับรู้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สำหรับงวด 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="00605689">
        <w:rPr>
          <w:rFonts w:ascii="Browallia New" w:hAnsi="Browallia New" w:cs="Browallia New"/>
          <w:sz w:val="26"/>
          <w:szCs w:val="26"/>
        </w:rPr>
        <w:t xml:space="preserve"> 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เดือน และ </w:t>
      </w:r>
      <w:r w:rsidR="008B0F26" w:rsidRPr="008B0F26">
        <w:rPr>
          <w:rFonts w:ascii="Browallia New" w:hAnsi="Browallia New" w:cs="Browallia New"/>
          <w:sz w:val="26"/>
          <w:szCs w:val="26"/>
        </w:rPr>
        <w:t>6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 เดือน </w:t>
      </w:r>
      <w:r w:rsidR="00605689" w:rsidRPr="005612B5">
        <w:rPr>
          <w:rFonts w:ascii="Browallia New" w:hAnsi="Browallia New" w:cs="Browallia New"/>
          <w:sz w:val="26"/>
          <w:szCs w:val="26"/>
          <w:cs/>
        </w:rPr>
        <w:t xml:space="preserve">ตามสัดส่วนของค่าเช่าที่ลดลง 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23</w:t>
      </w:r>
      <w:r w:rsidR="00605689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29</w:t>
      </w:r>
      <w:r w:rsidR="00605689" w:rsidRPr="005612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 และ จำนวน</w:t>
      </w:r>
      <w:r w:rsidR="00EF7270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25</w:t>
      </w:r>
      <w:r w:rsidR="00EF7270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96</w:t>
      </w:r>
      <w:r w:rsidR="00605689">
        <w:rPr>
          <w:rFonts w:ascii="Browallia New" w:hAnsi="Browallia New" w:cs="Browallia New"/>
          <w:sz w:val="26"/>
          <w:szCs w:val="26"/>
        </w:rPr>
        <w:t xml:space="preserve"> 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605689" w:rsidRPr="005612B5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5612B5">
        <w:rPr>
          <w:rFonts w:ascii="Browallia New" w:hAnsi="Browallia New" w:cs="Browallia New"/>
          <w:sz w:val="26"/>
          <w:szCs w:val="26"/>
          <w:cs/>
        </w:rPr>
        <w:t>และดอกเบี้ยจากหนี้สินตามสัญญาเช่าที่</w:t>
      </w:r>
      <w:r w:rsidR="00605689" w:rsidRPr="005612B5">
        <w:rPr>
          <w:rFonts w:ascii="Browallia New" w:hAnsi="Browallia New" w:cs="Browallia New"/>
          <w:sz w:val="26"/>
          <w:szCs w:val="26"/>
          <w:cs/>
        </w:rPr>
        <w:t>รับรู้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สำหรับงวด </w:t>
      </w:r>
      <w:r w:rsidR="001216D3">
        <w:rPr>
          <w:rFonts w:ascii="Browallia New" w:hAnsi="Browallia New" w:cs="Browallia New"/>
          <w:sz w:val="26"/>
          <w:szCs w:val="26"/>
        </w:rPr>
        <w:br/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="00605689">
        <w:rPr>
          <w:rFonts w:ascii="Browallia New" w:hAnsi="Browallia New" w:cs="Browallia New"/>
          <w:sz w:val="26"/>
          <w:szCs w:val="26"/>
        </w:rPr>
        <w:t xml:space="preserve"> 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เดือน และ </w:t>
      </w:r>
      <w:r w:rsidR="008B0F26" w:rsidRPr="008B0F26">
        <w:rPr>
          <w:rFonts w:ascii="Browallia New" w:hAnsi="Browallia New" w:cs="Browallia New"/>
          <w:sz w:val="26"/>
          <w:szCs w:val="26"/>
        </w:rPr>
        <w:t>6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 เดือน </w:t>
      </w:r>
      <w:r w:rsidR="00605689" w:rsidRPr="005612B5">
        <w:rPr>
          <w:rFonts w:ascii="Browallia New" w:hAnsi="Browallia New" w:cs="Browallia New"/>
          <w:sz w:val="26"/>
          <w:szCs w:val="26"/>
          <w:cs/>
        </w:rPr>
        <w:t>ตามสัดส่วนของค่าเช่าที่ลดลง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="00A24D03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82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581F" w:rsidRPr="005612B5">
        <w:rPr>
          <w:rFonts w:ascii="Browallia New" w:hAnsi="Browallia New" w:cs="Browallia New"/>
          <w:sz w:val="26"/>
          <w:szCs w:val="26"/>
          <w:cs/>
        </w:rPr>
        <w:t>ล้าน</w:t>
      </w:r>
      <w:r w:rsidRPr="005612B5">
        <w:rPr>
          <w:rFonts w:ascii="Browallia New" w:hAnsi="Browallia New" w:cs="Browallia New"/>
          <w:sz w:val="26"/>
          <w:szCs w:val="26"/>
          <w:cs/>
        </w:rPr>
        <w:t>บาท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2</w:t>
      </w:r>
      <w:r w:rsidR="00EF7270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08</w:t>
      </w:r>
      <w:r w:rsidR="00EF7270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689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D2112C" w:rsidRPr="005612B5">
        <w:rPr>
          <w:rFonts w:ascii="Browallia New" w:hAnsi="Browallia New" w:cs="Browallia New"/>
          <w:sz w:val="26"/>
          <w:szCs w:val="26"/>
          <w:cs/>
        </w:rPr>
        <w:t xml:space="preserve"> โดยรับรู้ผลต่างที่เกิดขึ้น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สำหรับงวด 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 เดือน และ </w:t>
      </w:r>
      <w:r w:rsidR="008B0F26" w:rsidRPr="008B0F26">
        <w:rPr>
          <w:rFonts w:ascii="Browallia New" w:hAnsi="Browallia New" w:cs="Browallia New"/>
          <w:sz w:val="26"/>
          <w:szCs w:val="26"/>
        </w:rPr>
        <w:t>6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 เดือน </w:t>
      </w:r>
      <w:r w:rsidR="00D2112C" w:rsidRPr="005612B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0</w:t>
      </w:r>
      <w:r w:rsidR="00A24D03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77</w:t>
      </w:r>
      <w:r w:rsidR="00D2112C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D2112C" w:rsidRPr="005612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05689">
        <w:rPr>
          <w:rFonts w:ascii="Browallia New" w:hAnsi="Browallia New" w:cs="Browallia New" w:hint="cs"/>
          <w:sz w:val="26"/>
          <w:szCs w:val="26"/>
          <w:cs/>
        </w:rPr>
        <w:t xml:space="preserve"> และ 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0</w:t>
      </w:r>
      <w:r w:rsidR="0060568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91</w:t>
      </w:r>
      <w:r w:rsidR="00605689">
        <w:rPr>
          <w:rFonts w:ascii="Browallia New" w:hAnsi="Browallia New" w:cs="Browallia New"/>
          <w:sz w:val="26"/>
          <w:szCs w:val="26"/>
        </w:rPr>
        <w:t xml:space="preserve"> </w:t>
      </w:r>
      <w:r w:rsidR="00605689">
        <w:rPr>
          <w:rFonts w:ascii="Browallia New" w:hAnsi="Browallia New" w:cs="Browallia New" w:hint="cs"/>
          <w:sz w:val="26"/>
          <w:szCs w:val="26"/>
          <w:cs/>
        </w:rPr>
        <w:t>ล้านบาท ตามลำดับ</w:t>
      </w:r>
      <w:r w:rsidR="00D2112C" w:rsidRPr="005612B5">
        <w:rPr>
          <w:rFonts w:ascii="Browallia New" w:hAnsi="Browallia New" w:cs="Browallia New"/>
          <w:sz w:val="26"/>
          <w:szCs w:val="26"/>
          <w:cs/>
        </w:rPr>
        <w:t xml:space="preserve">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D94924" w:rsidRPr="005612B5" w:rsidRDefault="00D94924" w:rsidP="00CB21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07FF" w:rsidRPr="005612B5" w:rsidRDefault="008B0F26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2" w:name="_Hlk299528107"/>
      <w:r w:rsidRPr="008B0F26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107FF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9107FF" w:rsidRPr="005612B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901C27" w:rsidRPr="005612B5">
        <w:rPr>
          <w:rFonts w:ascii="Browallia New" w:hAnsi="Browallia New" w:cs="Browallia New"/>
          <w:b/>
          <w:bCs/>
          <w:sz w:val="26"/>
          <w:szCs w:val="26"/>
          <w:cs/>
        </w:rPr>
        <w:t>ทางบัญชี</w:t>
      </w:r>
    </w:p>
    <w:p w:rsidR="009107FF" w:rsidRPr="005612B5" w:rsidRDefault="009107FF" w:rsidP="00291D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906F2" w:rsidRPr="005612B5" w:rsidRDefault="00A906F2" w:rsidP="00A623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ในกา</w:t>
      </w:r>
      <w:r w:rsidR="00A966EC" w:rsidRPr="005612B5">
        <w:rPr>
          <w:rFonts w:ascii="Browallia New" w:hAnsi="Browallia New" w:cs="Browallia New"/>
          <w:spacing w:val="-4"/>
          <w:sz w:val="26"/>
          <w:szCs w:val="26"/>
          <w:cs/>
        </w:rPr>
        <w:t>รจัดทำข้อมูลทางการเงินระหว่างกาล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</w:t>
      </w:r>
      <w:r w:rsidR="00A251C7" w:rsidRPr="005612B5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และจำนวนเงินของสินทรัพย์และ</w:t>
      </w:r>
      <w:r w:rsidR="00641851" w:rsidRPr="005612B5">
        <w:rPr>
          <w:rFonts w:ascii="Browallia New" w:hAnsi="Browallia New" w:cs="Browallia New"/>
          <w:sz w:val="26"/>
          <w:szCs w:val="26"/>
          <w:cs/>
        </w:rPr>
        <w:t>ห</w:t>
      </w:r>
      <w:r w:rsidRPr="005612B5">
        <w:rPr>
          <w:rFonts w:ascii="Browallia New" w:hAnsi="Browallia New" w:cs="Browallia New"/>
          <w:sz w:val="26"/>
          <w:szCs w:val="26"/>
          <w:cs/>
        </w:rPr>
        <w:t>นี้สิน รายได้และค่าใช้จ่าย ผลที่เกิดขึ้นจริงอาจจะแตกต่างจาก</w:t>
      </w:r>
      <w:r w:rsidR="00FE6C81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การประมาณการ</w:t>
      </w:r>
    </w:p>
    <w:p w:rsidR="00A906F2" w:rsidRPr="005612B5" w:rsidRDefault="00A906F2" w:rsidP="00291D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07FF" w:rsidRPr="005612B5" w:rsidRDefault="008B0F26" w:rsidP="002504D8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107FF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9107FF" w:rsidRPr="005612B5">
        <w:rPr>
          <w:rFonts w:ascii="Browallia New" w:hAnsi="Browallia New" w:cs="Browallia New"/>
          <w:b/>
          <w:bCs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bookmarkEnd w:id="2"/>
    <w:p w:rsidR="002504D8" w:rsidRDefault="002504D8" w:rsidP="00EC7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Pr="005612B5" w:rsidRDefault="00E276EA" w:rsidP="00EC7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การจัดประเภทรายการของบริษัทร่วม</w:t>
      </w:r>
    </w:p>
    <w:p w:rsidR="00E276EA" w:rsidRPr="005612B5" w:rsidRDefault="00E276EA" w:rsidP="00EB5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76EA" w:rsidRDefault="00E276EA" w:rsidP="00EB5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ผู้บริหารได้ประเมินระดับของความมีอิทธิพลที่กลุ่มกิจการมีใน บริษัท ไทย โซล่าร์ เอ็นเนอร์ยี่ จำกัด (มหาชน) และได้ตัดสินว่ากลุ่มกิจการมีอิทธิพลอย่างเป็นสาระสำคัญถึงแม้ว่ามีการถือหุ้นน้อยกว่าร้อยละ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20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เนื่องจากมีตัวแทนในคณะกรรมการบริษัท และตามเงื่อนไขของสัญญา จึงเป็นผลให้จัดประเภทเงินลงทุนเป็นเงินลงทุนในบริษัทร่วม</w:t>
      </w:r>
    </w:p>
    <w:p w:rsidR="00730B71" w:rsidRPr="005612B5" w:rsidRDefault="00730B71" w:rsidP="00EB5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50DA1" w:rsidRPr="005612B5" w:rsidRDefault="00FF0644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9F7F30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5612B5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406CE1" w:rsidRPr="005612B5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</w:p>
    <w:p w:rsidR="00FF0644" w:rsidRPr="005612B5" w:rsidRDefault="00FF0644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5612B5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5612B5">
        <w:rPr>
          <w:rFonts w:ascii="Browallia New" w:hAnsi="Browallia New" w:cs="Browallia New"/>
          <w:sz w:val="26"/>
          <w:szCs w:val="26"/>
          <w:cs/>
        </w:rPr>
        <w:t>ทาง</w:t>
      </w:r>
      <w:r w:rsidRPr="005612B5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</w:t>
      </w:r>
      <w:r w:rsidR="001216D3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</w:t>
      </w:r>
      <w:r w:rsidR="00FA2621" w:rsidRPr="005612B5">
        <w:rPr>
          <w:rFonts w:ascii="Browallia New" w:hAnsi="Browallia New" w:cs="Browallia New"/>
          <w:sz w:val="26"/>
          <w:szCs w:val="26"/>
          <w:cs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ของ</w:t>
      </w:r>
      <w:r w:rsidR="00406CE1" w:rsidRPr="005612B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612B5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 โดยพิจารณาผลการดำเนินงานจากกำไรขั้นต้นเป็นหลัก</w:t>
      </w:r>
    </w:p>
    <w:p w:rsidR="004E5315" w:rsidRPr="005612B5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5612B5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:rsidR="004E5315" w:rsidRPr="005612B5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5612B5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:rsidR="004E5315" w:rsidRPr="005612B5" w:rsidRDefault="004E5315" w:rsidP="00FF0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90114" w:rsidRPr="005612B5" w:rsidRDefault="00C90114" w:rsidP="00FF0644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:rsidR="00FF0644" w:rsidRPr="001216D3" w:rsidRDefault="00FF0644" w:rsidP="00FF064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C60576" w:rsidRPr="005612B5" w:rsidTr="00A623CC">
        <w:trPr>
          <w:cantSplit/>
        </w:trPr>
        <w:tc>
          <w:tcPr>
            <w:tcW w:w="4510" w:type="dxa"/>
            <w:vAlign w:val="center"/>
          </w:tcPr>
          <w:p w:rsidR="00063931" w:rsidRPr="005612B5" w:rsidRDefault="00063931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063931" w:rsidRPr="005612B5" w:rsidRDefault="00063931" w:rsidP="008057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</w:tr>
      <w:tr w:rsidR="00C60576" w:rsidRPr="005612B5" w:rsidTr="007B1561">
        <w:trPr>
          <w:cantSplit/>
        </w:trPr>
        <w:tc>
          <w:tcPr>
            <w:tcW w:w="4510" w:type="dxa"/>
            <w:vAlign w:val="center"/>
          </w:tcPr>
          <w:p w:rsidR="004F3B32" w:rsidRPr="005612B5" w:rsidRDefault="004F3B32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vAlign w:val="center"/>
          </w:tcPr>
          <w:p w:rsidR="004F3B32" w:rsidRPr="005612B5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สถาบัน</w:t>
            </w:r>
          </w:p>
        </w:tc>
        <w:tc>
          <w:tcPr>
            <w:tcW w:w="1260" w:type="dxa"/>
            <w:vAlign w:val="center"/>
          </w:tcPr>
          <w:p w:rsidR="004F3B32" w:rsidRPr="005612B5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vAlign w:val="center"/>
          </w:tcPr>
          <w:p w:rsidR="004F3B32" w:rsidRPr="005612B5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vAlign w:val="center"/>
          </w:tcPr>
          <w:p w:rsidR="004F3B32" w:rsidRPr="005612B5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60576" w:rsidRPr="005612B5" w:rsidTr="007B1561">
        <w:trPr>
          <w:cantSplit/>
        </w:trPr>
        <w:tc>
          <w:tcPr>
            <w:tcW w:w="4510" w:type="dxa"/>
            <w:vAlign w:val="center"/>
          </w:tcPr>
          <w:p w:rsidR="004F3B32" w:rsidRPr="005612B5" w:rsidRDefault="004F3B32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4F3B32" w:rsidRPr="005612B5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สอนภาษา</w:t>
            </w:r>
          </w:p>
        </w:tc>
        <w:tc>
          <w:tcPr>
            <w:tcW w:w="1260" w:type="dxa"/>
            <w:vAlign w:val="center"/>
          </w:tcPr>
          <w:p w:rsidR="004F3B32" w:rsidRPr="005612B5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ภัตตาคาร</w:t>
            </w:r>
          </w:p>
        </w:tc>
        <w:tc>
          <w:tcPr>
            <w:tcW w:w="1170" w:type="dxa"/>
            <w:vAlign w:val="center"/>
          </w:tcPr>
          <w:p w:rsidR="004F3B32" w:rsidRPr="005612B5" w:rsidRDefault="00206368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ธุรกิจบันเทิง</w:t>
            </w:r>
          </w:p>
        </w:tc>
        <w:tc>
          <w:tcPr>
            <w:tcW w:w="1350" w:type="dxa"/>
            <w:vAlign w:val="center"/>
            <w:hideMark/>
          </w:tcPr>
          <w:p w:rsidR="004F3B32" w:rsidRPr="005612B5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60576" w:rsidRPr="005612B5" w:rsidTr="007B1561">
        <w:trPr>
          <w:cantSplit/>
        </w:trPr>
        <w:tc>
          <w:tcPr>
            <w:tcW w:w="4510" w:type="dxa"/>
            <w:vAlign w:val="center"/>
          </w:tcPr>
          <w:p w:rsidR="004F3B32" w:rsidRPr="005612B5" w:rsidRDefault="004F3B32" w:rsidP="008057DA">
            <w:pPr>
              <w:ind w:left="-1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4F3B32" w:rsidRPr="005612B5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4F3B32" w:rsidRPr="005612B5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vAlign w:val="center"/>
            <w:hideMark/>
          </w:tcPr>
          <w:p w:rsidR="004F3B32" w:rsidRPr="005612B5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center"/>
            <w:hideMark/>
          </w:tcPr>
          <w:p w:rsidR="004F3B32" w:rsidRPr="005612B5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</w:tcPr>
          <w:p w:rsidR="00A623CC" w:rsidRPr="005612B5" w:rsidRDefault="00A623CC" w:rsidP="008057DA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5612B5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5612B5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623CC" w:rsidRPr="005612B5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623CC" w:rsidRPr="005612B5" w:rsidRDefault="00A623CC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8057DA">
        <w:trPr>
          <w:cantSplit/>
        </w:trPr>
        <w:tc>
          <w:tcPr>
            <w:tcW w:w="4510" w:type="dxa"/>
            <w:vAlign w:val="bottom"/>
          </w:tcPr>
          <w:p w:rsidR="004F3B32" w:rsidRPr="005612B5" w:rsidRDefault="006D0096" w:rsidP="006D7BA7">
            <w:pPr>
              <w:spacing w:line="330" w:lineRule="exact"/>
              <w:ind w:left="527"/>
              <w:jc w:val="left"/>
              <w:rPr>
                <w:rFonts w:ascii="Browallia New" w:hAnsi="Browallia New" w:cs="Browallia New"/>
                <w:spacing w:val="-6"/>
                <w:lang w:val="en-US"/>
              </w:rPr>
            </w:pPr>
            <w:r w:rsidRPr="005612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</w:t>
            </w:r>
            <w:r w:rsidR="00D30DD8" w:rsidRPr="005612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ับงวด</w:t>
            </w:r>
            <w:r w:rsidR="00D22E74" w:rsidRPr="005612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หกเดือน</w:t>
            </w:r>
            <w:r w:rsidRPr="005612B5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สิ้นสุดวันที่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pacing w:val="-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มิถุนายน</w:t>
            </w:r>
            <w:r w:rsidR="00450DA1" w:rsidRPr="005612B5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0B5EF6" w:rsidRPr="005612B5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3B32" w:rsidRPr="005612B5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F3B32" w:rsidRPr="005612B5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3B32" w:rsidRPr="005612B5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F3B32" w:rsidRPr="005612B5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</w:tcPr>
          <w:p w:rsidR="001F10F9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B0F26">
              <w:rPr>
                <w:rFonts w:ascii="Browallia New" w:hAnsi="Browallia New" w:cs="Browallia New"/>
              </w:rPr>
              <w:t>244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466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906</w:t>
            </w:r>
          </w:p>
        </w:tc>
        <w:tc>
          <w:tcPr>
            <w:tcW w:w="1260" w:type="dxa"/>
            <w:shd w:val="clear" w:color="auto" w:fill="auto"/>
          </w:tcPr>
          <w:p w:rsidR="001F10F9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109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837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170" w:type="dxa"/>
            <w:shd w:val="clear" w:color="auto" w:fill="auto"/>
          </w:tcPr>
          <w:p w:rsidR="001F10F9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15</w:t>
            </w:r>
            <w:r w:rsidR="00EC0872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066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298</w:t>
            </w:r>
          </w:p>
        </w:tc>
        <w:tc>
          <w:tcPr>
            <w:tcW w:w="1350" w:type="dxa"/>
            <w:shd w:val="clear" w:color="auto" w:fill="auto"/>
          </w:tcPr>
          <w:p w:rsidR="001F10F9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369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370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216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5612B5" w:rsidRDefault="00A44E15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464</w:t>
            </w:r>
            <w:r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117</w:t>
            </w:r>
            <w:r w:rsidRPr="005612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5612B5" w:rsidRDefault="00DB074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5612B5" w:rsidRDefault="00DB074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A44E15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464</w:t>
            </w:r>
            <w:r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117</w:t>
            </w:r>
            <w:r w:rsidRPr="005612B5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244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002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109</w:t>
            </w:r>
            <w:r w:rsidR="001E110B" w:rsidRP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837</w:t>
            </w:r>
            <w:r w:rsidR="001E110B" w:rsidRP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15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066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368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906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099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5612B5" w:rsidRDefault="002A7BE7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A7BE7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81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363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248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A7BE7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13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079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018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A7BE7" w:rsidRPr="005612B5" w:rsidRDefault="00A44E15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2</w:t>
            </w:r>
            <w:r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228</w:t>
            </w:r>
            <w:r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231</w:t>
            </w:r>
            <w:r w:rsidRPr="005612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92</w:t>
            </w:r>
            <w:r w:rsidR="001E110B" w:rsidRP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214</w:t>
            </w:r>
            <w:r w:rsidR="001E110B" w:rsidRP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035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5612B5" w:rsidRDefault="002A7BE7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5612B5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5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625</w:t>
            </w:r>
            <w:r w:rsidR="001E110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109</w:t>
            </w:r>
          </w:p>
        </w:tc>
      </w:tr>
      <w:tr w:rsidR="00D7355E" w:rsidRPr="005612B5" w:rsidTr="008E5E7E">
        <w:trPr>
          <w:cantSplit/>
        </w:trPr>
        <w:tc>
          <w:tcPr>
            <w:tcW w:w="4510" w:type="dxa"/>
            <w:vAlign w:val="center"/>
          </w:tcPr>
          <w:p w:rsidR="00D7355E" w:rsidRPr="005612B5" w:rsidRDefault="0081176B" w:rsidP="006D7BA7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กำไร</w:t>
            </w:r>
            <w:r w:rsidR="00D7355E">
              <w:rPr>
                <w:rFonts w:ascii="Browallia New" w:hAnsi="Browallia New" w:cs="Browallia New" w:hint="cs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7355E" w:rsidRPr="005612B5" w:rsidRDefault="00D7355E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7355E" w:rsidRPr="005612B5" w:rsidRDefault="00D7355E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7355E" w:rsidRPr="005612B5" w:rsidRDefault="00D7355E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355E" w:rsidRPr="00395236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38</w:t>
            </w:r>
            <w:r w:rsidR="0081176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717</w:t>
            </w:r>
            <w:r w:rsidR="0081176B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006</w:t>
            </w:r>
          </w:p>
        </w:tc>
      </w:tr>
      <w:tr w:rsidR="00D7355E" w:rsidRPr="005612B5" w:rsidTr="008E5E7E">
        <w:trPr>
          <w:cantSplit/>
        </w:trPr>
        <w:tc>
          <w:tcPr>
            <w:tcW w:w="4510" w:type="dxa"/>
            <w:vAlign w:val="center"/>
          </w:tcPr>
          <w:p w:rsidR="00D7355E" w:rsidRPr="005612B5" w:rsidRDefault="00D7355E" w:rsidP="006D7BA7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7355E" w:rsidRPr="005612B5" w:rsidRDefault="00D7355E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7355E" w:rsidRPr="005612B5" w:rsidRDefault="00D7355E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7355E" w:rsidRPr="005612B5" w:rsidRDefault="00D7355E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355E" w:rsidRPr="00395236" w:rsidRDefault="008B0F26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661</w:t>
            </w:r>
            <w:r w:rsidR="00D7355E" w:rsidRPr="00D7355E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387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5612B5" w:rsidRDefault="002A7BE7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5612B5" w:rsidRDefault="00D7355E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7355E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34</w:t>
            </w:r>
            <w:r w:rsidRPr="00D7355E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840</w:t>
            </w:r>
            <w:r w:rsidRPr="00D7355E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161</w:t>
            </w:r>
            <w:r w:rsidRPr="00D7355E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</w:tcPr>
          <w:p w:rsidR="002A7BE7" w:rsidRPr="005612B5" w:rsidRDefault="002A7BE7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5612B5" w:rsidRDefault="002A7BE7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5612B5" w:rsidRDefault="00A44E15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125</w:t>
            </w:r>
            <w:r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416</w:t>
            </w:r>
            <w:r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358</w:t>
            </w:r>
            <w:r w:rsidRPr="005612B5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A44E15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21</w:t>
            </w:r>
            <w:r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505</w:t>
            </w:r>
            <w:r w:rsidR="00846B4C" w:rsidRPr="005612B5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353</w:t>
            </w:r>
            <w:r w:rsidRPr="005612B5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  <w:spacing w:val="-2"/>
              </w:rPr>
            </w:pPr>
            <w:r w:rsidRPr="005612B5">
              <w:rPr>
                <w:rFonts w:ascii="Browallia New" w:hAnsi="Browallia New" w:cs="Browallia New"/>
                <w:spacing w:val="-2"/>
                <w:cs/>
              </w:rPr>
              <w:t>ส่วนแบ่งกำไรจากบริษัทร่วม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18</w:t>
            </w:r>
            <w:r w:rsidR="00A53F22" w:rsidRPr="00A53F22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894</w:t>
            </w:r>
            <w:r w:rsidR="00A53F22" w:rsidRPr="00A53F22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514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5612B5" w:rsidRDefault="003C641E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กำไร</w:t>
            </w:r>
            <w:r w:rsidR="001F10F9" w:rsidRPr="005612B5">
              <w:rPr>
                <w:rFonts w:ascii="Browallia New" w:hAnsi="Browallia New" w:cs="Browallia New"/>
                <w:cs/>
              </w:rPr>
              <w:t>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8D139C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39C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25</w:t>
            </w:r>
            <w:r w:rsidR="00031A7A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649</w:t>
            </w:r>
            <w:r w:rsidR="00031A7A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821</w:t>
            </w:r>
            <w:r w:rsidRPr="008D139C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5612B5" w:rsidRDefault="001F57AD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>รายได้</w:t>
            </w:r>
            <w:r w:rsidR="001F10F9" w:rsidRPr="005612B5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485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416</w:t>
            </w:r>
          </w:p>
        </w:tc>
      </w:tr>
      <w:tr w:rsidR="00C60576" w:rsidRPr="005612B5" w:rsidTr="008E5E7E">
        <w:trPr>
          <w:cantSplit/>
          <w:trHeight w:val="57"/>
        </w:trPr>
        <w:tc>
          <w:tcPr>
            <w:tcW w:w="4510" w:type="dxa"/>
            <w:vAlign w:val="center"/>
            <w:hideMark/>
          </w:tcPr>
          <w:p w:rsidR="001F10F9" w:rsidRPr="005612B5" w:rsidRDefault="003C641E" w:rsidP="006D7BA7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5612B5">
              <w:rPr>
                <w:rFonts w:ascii="Browallia New" w:hAnsi="Browallia New" w:cs="Browallia New"/>
                <w:cs/>
              </w:rPr>
              <w:t>กำไร</w:t>
            </w:r>
            <w:r w:rsidR="001F10F9" w:rsidRPr="005612B5">
              <w:rPr>
                <w:rFonts w:ascii="Browallia New" w:hAnsi="Browallia New" w:cs="Browallia New"/>
                <w:cs/>
              </w:rPr>
              <w:t>สุทธิสำหรับงวด</w:t>
            </w:r>
            <w:r w:rsidR="001065C5" w:rsidRPr="005612B5">
              <w:rPr>
                <w:rFonts w:ascii="Browallia New" w:hAnsi="Browallia New" w:cs="Browallia New"/>
                <w:cs/>
              </w:rPr>
              <w:t>จากการดำเนินงาน</w:t>
            </w:r>
            <w:r w:rsidR="00701BC6" w:rsidRPr="005612B5">
              <w:rPr>
                <w:rFonts w:ascii="Browallia New" w:hAnsi="Browallia New" w:cs="Browallia New"/>
                <w:cs/>
              </w:rPr>
              <w:t>ต่</w:t>
            </w:r>
            <w:r w:rsidR="001065C5" w:rsidRPr="005612B5">
              <w:rPr>
                <w:rFonts w:ascii="Browallia New" w:hAnsi="Browallia New" w:cs="Browallia New"/>
                <w:cs/>
              </w:rPr>
              <w:t>อเนื่อง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5612B5" w:rsidRDefault="008D139C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D139C">
              <w:rPr>
                <w:rFonts w:ascii="Browallia New" w:hAnsi="Browallia New" w:cs="Browallia New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25</w:t>
            </w:r>
            <w:r w:rsidR="00031A7A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164</w:t>
            </w:r>
            <w:r w:rsidR="00031A7A">
              <w:rPr>
                <w:rFonts w:ascii="Browallia New" w:hAnsi="Browallia New" w:cs="Browallia New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405</w:t>
            </w:r>
            <w:r w:rsidRPr="008D139C">
              <w:rPr>
                <w:rFonts w:ascii="Browallia New" w:hAnsi="Browallia New" w:cs="Browallia New"/>
              </w:rPr>
              <w:t>)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</w:tcPr>
          <w:p w:rsidR="001F10F9" w:rsidRPr="005612B5" w:rsidRDefault="001F10F9" w:rsidP="006D7BA7">
            <w:pPr>
              <w:ind w:left="527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F10F9" w:rsidRPr="005612B5" w:rsidRDefault="001F10F9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1F7F" w:rsidRPr="005612B5" w:rsidTr="00595BF9">
        <w:trPr>
          <w:cantSplit/>
        </w:trPr>
        <w:tc>
          <w:tcPr>
            <w:tcW w:w="4510" w:type="dxa"/>
            <w:vAlign w:val="center"/>
          </w:tcPr>
          <w:p w:rsidR="004C1F7F" w:rsidRPr="005612B5" w:rsidRDefault="004C1F7F" w:rsidP="006D7BA7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5612B5">
              <w:rPr>
                <w:rFonts w:ascii="Browallia New" w:hAnsi="Browallia New" w:cs="Browallia New"/>
                <w:cs/>
              </w:rPr>
              <w:t xml:space="preserve">เมื่อปฏิบัติตามภาระที่ต้องปฏิบัติเสร็จสิ้น </w:t>
            </w:r>
            <w:r w:rsidRPr="005612B5">
              <w:rPr>
                <w:rFonts w:ascii="Browallia New" w:hAnsi="Browallia New" w:cs="Browallia New"/>
              </w:rPr>
              <w:t>(Point in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C1F7F" w:rsidRPr="005612B5" w:rsidRDefault="00A44E15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C1F7F" w:rsidRPr="005612B5" w:rsidRDefault="008B0F26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109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226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170" w:type="dxa"/>
            <w:shd w:val="clear" w:color="auto" w:fill="auto"/>
          </w:tcPr>
          <w:p w:rsidR="004C1F7F" w:rsidRPr="005612B5" w:rsidRDefault="00A44E15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C1F7F" w:rsidRPr="005612B5" w:rsidRDefault="008B0F26" w:rsidP="004C1F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109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226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361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  <w:hideMark/>
          </w:tcPr>
          <w:p w:rsidR="007B1561" w:rsidRPr="005612B5" w:rsidRDefault="007B1561" w:rsidP="006D7BA7">
            <w:pPr>
              <w:ind w:left="527"/>
              <w:jc w:val="lef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B1561" w:rsidRPr="005612B5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B1561" w:rsidRPr="005612B5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:rsidR="007B1561" w:rsidRPr="005612B5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B1561" w:rsidRPr="005612B5" w:rsidRDefault="007B1561" w:rsidP="008057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</w:tcPr>
          <w:p w:rsidR="009F7F30" w:rsidRPr="005612B5" w:rsidRDefault="009F7F30" w:rsidP="006D7BA7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5612B5">
              <w:rPr>
                <w:rFonts w:ascii="Browallia New" w:hAnsi="Browallia New" w:cs="Browallia New"/>
                <w:cs/>
              </w:rPr>
              <w:t xml:space="preserve">   </w:t>
            </w:r>
            <w:r w:rsidRPr="005612B5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244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002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610</w:t>
            </w:r>
            <w:r w:rsid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651</w:t>
            </w:r>
          </w:p>
        </w:tc>
        <w:tc>
          <w:tcPr>
            <w:tcW w:w="1170" w:type="dxa"/>
            <w:shd w:val="clear" w:color="auto" w:fill="auto"/>
          </w:tcPr>
          <w:p w:rsidR="009F7F30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15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066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F7F30" w:rsidRPr="005612B5" w:rsidRDefault="008B0F26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259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679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738</w:t>
            </w:r>
          </w:p>
        </w:tc>
      </w:tr>
      <w:tr w:rsidR="00C60576" w:rsidRPr="005612B5" w:rsidTr="008E5E7E">
        <w:trPr>
          <w:cantSplit/>
        </w:trPr>
        <w:tc>
          <w:tcPr>
            <w:tcW w:w="4510" w:type="dxa"/>
            <w:vAlign w:val="center"/>
          </w:tcPr>
          <w:p w:rsidR="009F7F30" w:rsidRPr="005612B5" w:rsidRDefault="009F7F30" w:rsidP="006D7BA7">
            <w:pPr>
              <w:ind w:left="527"/>
              <w:jc w:val="left"/>
              <w:rPr>
                <w:rFonts w:ascii="Browallia New" w:hAnsi="Browallia New" w:cs="Browallia New"/>
                <w:cs/>
              </w:rPr>
            </w:pPr>
            <w:r w:rsidRPr="005612B5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5612B5" w:rsidRDefault="008B0F26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244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002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5612B5" w:rsidRDefault="008B0F26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109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837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F7F30" w:rsidRPr="005612B5" w:rsidRDefault="008B0F26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15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066</w:t>
            </w:r>
            <w:r w:rsidR="00A44E15" w:rsidRPr="005612B5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F7F30" w:rsidRPr="005612B5" w:rsidRDefault="008B0F26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8B0F26">
              <w:rPr>
                <w:rFonts w:ascii="Browallia New" w:hAnsi="Browallia New" w:cs="Browallia New"/>
              </w:rPr>
              <w:t>368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906</w:t>
            </w:r>
            <w:r w:rsidR="005E43B1" w:rsidRPr="005E43B1">
              <w:rPr>
                <w:rFonts w:ascii="Browallia New" w:hAnsi="Browallia New" w:cs="Browallia New"/>
              </w:rPr>
              <w:t>,</w:t>
            </w:r>
            <w:r w:rsidRPr="008B0F26">
              <w:rPr>
                <w:rFonts w:ascii="Browallia New" w:hAnsi="Browallia New" w:cs="Browallia New"/>
              </w:rPr>
              <w:t>099</w:t>
            </w:r>
          </w:p>
        </w:tc>
      </w:tr>
    </w:tbl>
    <w:p w:rsidR="009F7F30" w:rsidRPr="005612B5" w:rsidRDefault="00450DA1" w:rsidP="00FF0644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9F7F30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5612B5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  <w:r w:rsidR="00345964" w:rsidRPr="005612B5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  <w:r w:rsidR="009F7F30"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9F7F30"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948DC" w:rsidRPr="005612B5" w:rsidRDefault="00E948DC" w:rsidP="00A623CC">
      <w:pPr>
        <w:ind w:left="540"/>
        <w:rPr>
          <w:rFonts w:ascii="Browallia New" w:hAnsi="Browallia New" w:cs="Browallia New"/>
          <w:sz w:val="26"/>
          <w:szCs w:val="26"/>
        </w:rPr>
      </w:pPr>
    </w:p>
    <w:p w:rsidR="00E948DC" w:rsidRPr="005612B5" w:rsidRDefault="00E948DC" w:rsidP="00A623CC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ข้อมูลทางการเงินจำแนกตามส่วนงานธุรกิจ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50DA1" w:rsidRPr="005612B5" w:rsidRDefault="00450DA1" w:rsidP="00A623C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C60576" w:rsidRPr="00730B71" w:rsidTr="00E87638">
        <w:trPr>
          <w:cantSplit/>
        </w:trPr>
        <w:tc>
          <w:tcPr>
            <w:tcW w:w="4510" w:type="dxa"/>
            <w:vAlign w:val="center"/>
          </w:tcPr>
          <w:p w:rsidR="00D30DD8" w:rsidRPr="00730B71" w:rsidRDefault="00274B12" w:rsidP="00730B71">
            <w:pPr>
              <w:jc w:val="left"/>
              <w:rPr>
                <w:rFonts w:ascii="Browallia New" w:hAnsi="Browallia New" w:cs="Browallia New"/>
                <w:cs/>
              </w:rPr>
            </w:pPr>
            <w:r w:rsidRPr="00730B71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:rsidR="00D30DD8" w:rsidRPr="00730B71" w:rsidRDefault="00D30DD8" w:rsidP="00730B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30B71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</w:tr>
      <w:tr w:rsidR="00C60576" w:rsidRPr="00730B71" w:rsidTr="008E5E7E">
        <w:trPr>
          <w:cantSplit/>
        </w:trPr>
        <w:tc>
          <w:tcPr>
            <w:tcW w:w="4510" w:type="dxa"/>
            <w:vAlign w:val="center"/>
          </w:tcPr>
          <w:p w:rsidR="00D30DD8" w:rsidRPr="00730B71" w:rsidRDefault="00D30DD8" w:rsidP="00730B71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สถาบัน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60576" w:rsidRPr="00730B71" w:rsidTr="008E5E7E">
        <w:trPr>
          <w:cantSplit/>
        </w:trPr>
        <w:tc>
          <w:tcPr>
            <w:tcW w:w="4510" w:type="dxa"/>
            <w:vAlign w:val="center"/>
          </w:tcPr>
          <w:p w:rsidR="00D30DD8" w:rsidRPr="00730B71" w:rsidRDefault="00D30DD8" w:rsidP="00730B71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สอนภาษา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ภัตตาคาร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730B71" w:rsidRDefault="0020636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ธุรกิจบันเทิง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60576" w:rsidRPr="00730B71" w:rsidTr="008E5E7E">
        <w:trPr>
          <w:cantSplit/>
        </w:trPr>
        <w:tc>
          <w:tcPr>
            <w:tcW w:w="4510" w:type="dxa"/>
            <w:vAlign w:val="center"/>
          </w:tcPr>
          <w:p w:rsidR="00D30DD8" w:rsidRPr="00730B71" w:rsidRDefault="00D30DD8" w:rsidP="00730B71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D30DD8" w:rsidRPr="00730B71" w:rsidRDefault="00D30DD8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730B71" w:rsidRDefault="00D30DD8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D30DD8" w:rsidRPr="00730B71" w:rsidRDefault="00D30DD8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D30DD8" w:rsidRPr="00730B71" w:rsidRDefault="00D30DD8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60576" w:rsidRPr="00730B71" w:rsidTr="008E5E7E">
        <w:trPr>
          <w:cantSplit/>
        </w:trPr>
        <w:tc>
          <w:tcPr>
            <w:tcW w:w="4510" w:type="dxa"/>
            <w:vAlign w:val="center"/>
          </w:tcPr>
          <w:p w:rsidR="00A623CC" w:rsidRPr="00730B71" w:rsidRDefault="00A623CC" w:rsidP="00730B71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730B71" w:rsidRDefault="00A623CC" w:rsidP="00730B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730B71" w:rsidRDefault="00A623CC" w:rsidP="00730B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623CC" w:rsidRPr="00730B71" w:rsidRDefault="00A623CC" w:rsidP="00730B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623CC" w:rsidRPr="00730B71" w:rsidRDefault="00A623CC" w:rsidP="00730B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730B71" w:rsidTr="008E5E7E">
        <w:trPr>
          <w:cantSplit/>
        </w:trPr>
        <w:tc>
          <w:tcPr>
            <w:tcW w:w="4510" w:type="dxa"/>
            <w:vAlign w:val="center"/>
          </w:tcPr>
          <w:p w:rsidR="00D30DD8" w:rsidRPr="00730B71" w:rsidRDefault="00D30DD8" w:rsidP="00730B71">
            <w:pPr>
              <w:ind w:left="526"/>
              <w:jc w:val="left"/>
              <w:rPr>
                <w:rFonts w:ascii="Browallia New" w:hAnsi="Browallia New" w:cs="Browallia New"/>
                <w:spacing w:val="-6"/>
                <w:lang w:val="en-US"/>
              </w:rPr>
            </w:pPr>
            <w:r w:rsidRPr="00730B71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="00D22E74" w:rsidRPr="00730B71">
              <w:rPr>
                <w:rFonts w:ascii="Browallia New" w:hAnsi="Browallia New" w:cs="Browallia New"/>
                <w:b/>
                <w:bCs/>
                <w:spacing w:val="-6"/>
                <w:cs/>
              </w:rPr>
              <w:t>หกเดือน</w:t>
            </w:r>
            <w:r w:rsidRPr="00730B7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สิ้นสุดวันที่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pacing w:val="-6"/>
              </w:rPr>
              <w:t>30</w:t>
            </w:r>
            <w:r w:rsidR="00D22E74" w:rsidRPr="00730B71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="00D22E74" w:rsidRPr="00730B71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มิถุนายน</w:t>
            </w:r>
            <w:r w:rsidR="00450DA1" w:rsidRPr="00730B7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0B5EF6" w:rsidRPr="00730B7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pacing w:val="-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730B71" w:rsidRDefault="00D30DD8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5A3AF3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1A75DD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1A75DD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5A3AF3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1A75DD" w:rsidRPr="00730B71" w:rsidTr="008E5E7E">
        <w:trPr>
          <w:cantSplit/>
        </w:trPr>
        <w:tc>
          <w:tcPr>
            <w:tcW w:w="4510" w:type="dxa"/>
            <w:vAlign w:val="center"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5A3AF3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5DD" w:rsidRPr="00730B71" w:rsidTr="00730B71">
        <w:trPr>
          <w:cantSplit/>
          <w:trHeight w:val="74"/>
        </w:trPr>
        <w:tc>
          <w:tcPr>
            <w:tcW w:w="4510" w:type="dxa"/>
            <w:vAlign w:val="center"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5A3AF3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5A3AF3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5DD" w:rsidRPr="00730B71" w:rsidTr="00730B71">
        <w:trPr>
          <w:cantSplit/>
          <w:trHeight w:val="90"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  <w:spacing w:val="-2"/>
              </w:rPr>
            </w:pPr>
            <w:r w:rsidRPr="00730B71">
              <w:rPr>
                <w:rFonts w:ascii="Browallia New" w:hAnsi="Browallia New" w:cs="Browallia New"/>
                <w:spacing w:val="-2"/>
                <w:cs/>
              </w:rPr>
              <w:t>ส่วนแบ่งกำไรจากบริษัทร่วม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5A3AF3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5A3AF3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093E31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ค่าใช้จ่าย</w:t>
            </w:r>
            <w:r w:rsidR="001A75DD" w:rsidRPr="00730B71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5A3AF3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5DD" w:rsidRPr="00730B71" w:rsidTr="001A75DD">
        <w:trPr>
          <w:cantSplit/>
          <w:trHeight w:val="57"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730B71">
              <w:rPr>
                <w:rFonts w:ascii="Browallia New" w:hAnsi="Browallia New" w:cs="Browallia New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5A3AF3" w:rsidP="00730B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5DD" w:rsidRPr="00730B71" w:rsidTr="008E5E7E">
        <w:trPr>
          <w:cantSplit/>
        </w:trPr>
        <w:tc>
          <w:tcPr>
            <w:tcW w:w="4510" w:type="dxa"/>
            <w:vAlign w:val="center"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5DD" w:rsidRPr="00730B71" w:rsidTr="008E5E7E">
        <w:trPr>
          <w:cantSplit/>
        </w:trPr>
        <w:tc>
          <w:tcPr>
            <w:tcW w:w="4510" w:type="dxa"/>
            <w:vAlign w:val="center"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30B7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730B7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730B71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1A75DD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DD0591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8B0F26" w:rsidP="00730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730B71">
              <w:rPr>
                <w:rFonts w:ascii="Browallia New" w:hAnsi="Browallia New" w:cs="Browallia New"/>
              </w:rPr>
              <w:t xml:space="preserve"> </w:t>
            </w:r>
          </w:p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</w:rPr>
            </w:pPr>
            <w:r w:rsidRPr="00730B71">
              <w:rPr>
                <w:rFonts w:ascii="Browallia New" w:hAnsi="Browallia New" w:cs="Browallia New"/>
              </w:rPr>
              <w:t xml:space="preserve"> </w:t>
            </w:r>
            <w:r w:rsidRPr="00730B71">
              <w:rPr>
                <w:rFonts w:ascii="Browallia New" w:hAnsi="Browallia New" w:cs="Browallia New"/>
                <w:cs/>
              </w:rPr>
              <w:t xml:space="preserve">  </w:t>
            </w:r>
            <w:r w:rsidRPr="00730B71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75DD" w:rsidRPr="00730B71" w:rsidRDefault="001A75DD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75DD" w:rsidRPr="00730B71" w:rsidRDefault="008B0F26" w:rsidP="00730B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1A75DD" w:rsidRPr="00730B71" w:rsidTr="001A75DD">
        <w:trPr>
          <w:cantSplit/>
        </w:trPr>
        <w:tc>
          <w:tcPr>
            <w:tcW w:w="4510" w:type="dxa"/>
            <w:vAlign w:val="center"/>
            <w:hideMark/>
          </w:tcPr>
          <w:p w:rsidR="001A75DD" w:rsidRPr="00730B71" w:rsidRDefault="001A75DD" w:rsidP="00730B71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  <w:r w:rsidRPr="00730B71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A75DD" w:rsidRPr="00730B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A75DD" w:rsidRPr="00730B71" w:rsidRDefault="008B0F26" w:rsidP="00730B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E604FB" w:rsidRPr="00730B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</w:tbl>
    <w:p w:rsidR="009F7F30" w:rsidRPr="005612B5" w:rsidRDefault="009F7F30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04C2A" w:rsidRPr="005612B5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</w:t>
      </w:r>
      <w:r w:rsidR="00F5458D" w:rsidRPr="005612B5">
        <w:rPr>
          <w:rFonts w:ascii="Browallia New" w:hAnsi="Browallia New" w:cs="Browallia New"/>
          <w:sz w:val="26"/>
          <w:szCs w:val="26"/>
          <w:cs/>
        </w:rPr>
        <w:t>้ส่วนใหญ่เป็นค่าใช้จ่ายส่วนกลาง</w:t>
      </w:r>
    </w:p>
    <w:p w:rsidR="00F07577" w:rsidRPr="005612B5" w:rsidRDefault="00F07577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07577" w:rsidRPr="005612B5" w:rsidRDefault="00F07577" w:rsidP="00F0757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:rsidR="00F07577" w:rsidRPr="005612B5" w:rsidRDefault="00F07577" w:rsidP="00F0757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07577" w:rsidRPr="005612B5" w:rsidRDefault="00F07577" w:rsidP="00F0757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:rsidR="00450DA1" w:rsidRPr="005612B5" w:rsidRDefault="008E5E7E" w:rsidP="00F5458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9</w:t>
      </w:r>
      <w:r w:rsidR="009F7F30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9F7F30" w:rsidRPr="005612B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:rsidR="0093611E" w:rsidRPr="005612B5" w:rsidRDefault="0093611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85F56" w:rsidRPr="005612B5" w:rsidRDefault="00354FD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16D3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กับราคาตามบัญชี </w:t>
      </w:r>
      <w:r w:rsidR="006E110F" w:rsidRPr="00561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5612B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6E110F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EF6" w:rsidRPr="005612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</w:p>
    <w:p w:rsidR="00204C2A" w:rsidRPr="005612B5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60576" w:rsidRPr="005612B5" w:rsidTr="00096FD4">
        <w:tc>
          <w:tcPr>
            <w:tcW w:w="4392" w:type="dxa"/>
            <w:shd w:val="clear" w:color="auto" w:fill="auto"/>
            <w:vAlign w:val="bottom"/>
          </w:tcPr>
          <w:p w:rsidR="00204C2A" w:rsidRPr="005612B5" w:rsidRDefault="00204C2A" w:rsidP="008E5E7E">
            <w:pPr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5612B5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8B0F26" w:rsidRPr="008B0F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8B0F26" w:rsidRPr="008B0F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8B0F26" w:rsidRPr="008B0F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</w:tcPr>
          <w:p w:rsidR="00204C2A" w:rsidRPr="005612B5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</w:tcPr>
          <w:p w:rsidR="00204C2A" w:rsidRPr="005612B5" w:rsidRDefault="00204C2A" w:rsidP="00096FD4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สินทรัพย์ทางการเงินที่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วัดมูลค่าด้วย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02FAB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302FAB" w:rsidRPr="005612B5" w:rsidRDefault="00302FAB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96FD4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ผ่า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น</w:t>
            </w:r>
            <w:r w:rsidR="00096FD4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กำไรขาดทุน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5612B5" w:rsidRDefault="008B0F26" w:rsidP="00A97303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991732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184</w:t>
            </w:r>
            <w:r w:rsidR="00991732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5612B5" w:rsidRDefault="00991732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5612B5" w:rsidRDefault="008B0F26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</w:t>
            </w:r>
            <w:r w:rsidR="001A384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1A384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5612B5" w:rsidRDefault="008B0F26" w:rsidP="00A9730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</w:t>
            </w:r>
            <w:r w:rsidR="001A384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184</w:t>
            </w:r>
            <w:r w:rsidR="001A384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010</w:t>
            </w:r>
          </w:p>
        </w:tc>
      </w:tr>
    </w:tbl>
    <w:p w:rsidR="001216D3" w:rsidRDefault="001216D3" w:rsidP="008E5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23112" w:rsidRPr="005612B5" w:rsidRDefault="00354FD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16D3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ราคาตามบัญชี </w:t>
      </w:r>
      <w:r w:rsidR="00323112" w:rsidRPr="00561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="00323112" w:rsidRPr="005612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5612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</w:p>
    <w:p w:rsidR="00323112" w:rsidRPr="005612B5" w:rsidRDefault="00323112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60576" w:rsidRPr="005612B5" w:rsidTr="00096FD4">
        <w:tc>
          <w:tcPr>
            <w:tcW w:w="4392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5612B5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8B0F26" w:rsidRPr="008B0F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8B0F26" w:rsidRPr="008B0F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8B0F26" w:rsidRPr="008B0F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60576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5612B5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9679D" w:rsidRPr="005612B5" w:rsidTr="00096FD4">
        <w:tc>
          <w:tcPr>
            <w:tcW w:w="4392" w:type="dxa"/>
            <w:shd w:val="clear" w:color="auto" w:fill="auto"/>
            <w:vAlign w:val="bottom"/>
            <w:hideMark/>
          </w:tcPr>
          <w:p w:rsidR="0019679D" w:rsidRPr="005612B5" w:rsidRDefault="00895E2B" w:rsidP="0019679D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เงินลงทุน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5612B5" w:rsidRDefault="008B0F26" w:rsidP="0019679D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5612B5" w:rsidRDefault="0019679D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5612B5" w:rsidRDefault="0019679D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679D" w:rsidRPr="005612B5" w:rsidRDefault="008B0F26" w:rsidP="001967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19679D" w:rsidRPr="005612B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</w:tr>
    </w:tbl>
    <w:p w:rsidR="00204C2A" w:rsidRPr="005612B5" w:rsidRDefault="00204C2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64464" w:rsidRPr="005612B5" w:rsidRDefault="008677EA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B0F26" w:rsidRPr="008B0F26">
        <w:rPr>
          <w:rFonts w:ascii="Browallia New" w:hAnsi="Browallia New" w:cs="Browallia New"/>
          <w:sz w:val="26"/>
          <w:szCs w:val="26"/>
        </w:rPr>
        <w:t>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:rsidR="00164464" w:rsidRPr="005612B5" w:rsidRDefault="00164464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2330F" w:rsidRPr="005612B5" w:rsidRDefault="008677EA" w:rsidP="00E37D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2504D8" w:rsidRDefault="002504D8" w:rsidP="00B233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2330F" w:rsidRPr="005612B5" w:rsidRDefault="00B2330F" w:rsidP="00B233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กำหนดมูลค่ายุติธรรมที่เป็นข้อมูลระดับ 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</w:p>
    <w:p w:rsidR="00B2330F" w:rsidRPr="005612B5" w:rsidRDefault="00B2330F" w:rsidP="00B233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6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621"/>
        <w:gridCol w:w="2146"/>
        <w:gridCol w:w="2576"/>
      </w:tblGrid>
      <w:tr w:rsidR="00B2330F" w:rsidRPr="005612B5" w:rsidTr="00EA0D5D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0F" w:rsidRPr="005612B5" w:rsidRDefault="00B2330F" w:rsidP="00675523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B2330F" w:rsidRPr="005612B5" w:rsidTr="00EA0D5D">
        <w:tc>
          <w:tcPr>
            <w:tcW w:w="1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30F" w:rsidRPr="005612B5" w:rsidRDefault="00B2330F" w:rsidP="006755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2330F" w:rsidRPr="005612B5" w:rsidTr="00EA0D5D">
        <w:trPr>
          <w:trHeight w:val="30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30F" w:rsidRPr="005612B5" w:rsidRDefault="00B2330F" w:rsidP="0067552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2330F" w:rsidRPr="005612B5" w:rsidTr="00EA0D5D">
        <w:trPr>
          <w:trHeight w:val="441"/>
        </w:trPr>
        <w:tc>
          <w:tcPr>
            <w:tcW w:w="136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5612B5" w:rsidRDefault="00B2330F" w:rsidP="00EA0D5D">
            <w:pPr>
              <w:ind w:left="203" w:right="-72" w:hanging="203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:rsidR="00B2330F" w:rsidRPr="005612B5" w:rsidRDefault="00B2330F" w:rsidP="00EA0D5D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จะได้รับจากการขาย</w:t>
            </w:r>
          </w:p>
          <w:p w:rsidR="00B2330F" w:rsidRPr="005612B5" w:rsidRDefault="00B2330F" w:rsidP="00EA0D5D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เงินลงทุนในตราสานทุนที่ไม่อยู่ในความต้องการของตลาด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5612B5" w:rsidRDefault="008B0F26" w:rsidP="006755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1A384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1A384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5612B5" w:rsidRDefault="00B2330F" w:rsidP="006755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5612B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</w:p>
        </w:tc>
      </w:tr>
      <w:tr w:rsidR="00B2330F" w:rsidRPr="005612B5" w:rsidTr="00EA0D5D">
        <w:trPr>
          <w:trHeight w:val="439"/>
        </w:trPr>
        <w:tc>
          <w:tcPr>
            <w:tcW w:w="1364" w:type="pct"/>
            <w:vMerge/>
            <w:shd w:val="clear" w:color="auto" w:fill="auto"/>
            <w:vAlign w:val="center"/>
          </w:tcPr>
          <w:p w:rsidR="00B2330F" w:rsidRPr="005612B5" w:rsidRDefault="00B2330F" w:rsidP="00675523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9" w:type="pct"/>
            <w:vMerge/>
            <w:shd w:val="clear" w:color="auto" w:fill="auto"/>
            <w:vAlign w:val="center"/>
          </w:tcPr>
          <w:p w:rsidR="00B2330F" w:rsidRPr="005612B5" w:rsidRDefault="00B2330F" w:rsidP="006755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B2330F" w:rsidRPr="005612B5" w:rsidRDefault="00B2330F" w:rsidP="006755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กำไรที่คาดหวัง</w:t>
            </w:r>
          </w:p>
        </w:tc>
        <w:tc>
          <w:tcPr>
            <w:tcW w:w="1477" w:type="pct"/>
            <w:shd w:val="clear" w:color="auto" w:fill="auto"/>
            <w:vAlign w:val="center"/>
          </w:tcPr>
          <w:p w:rsidR="00B2330F" w:rsidRPr="005612B5" w:rsidRDefault="00B2330F" w:rsidP="0067552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5612B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B2330F" w:rsidRPr="005612B5" w:rsidTr="00EA0D5D">
        <w:trPr>
          <w:trHeight w:val="439"/>
        </w:trPr>
        <w:tc>
          <w:tcPr>
            <w:tcW w:w="1364" w:type="pct"/>
            <w:vMerge/>
            <w:shd w:val="clear" w:color="auto" w:fill="auto"/>
            <w:vAlign w:val="center"/>
          </w:tcPr>
          <w:p w:rsidR="00B2330F" w:rsidRPr="005612B5" w:rsidRDefault="00B2330F" w:rsidP="00675523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9" w:type="pct"/>
            <w:vMerge/>
            <w:shd w:val="clear" w:color="auto" w:fill="auto"/>
            <w:vAlign w:val="center"/>
          </w:tcPr>
          <w:p w:rsidR="00B2330F" w:rsidRPr="005612B5" w:rsidRDefault="00B2330F" w:rsidP="006755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B2330F" w:rsidRPr="005612B5" w:rsidRDefault="00B2330F" w:rsidP="006755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อัตราส่วนราคาต่อทุน</w:t>
            </w:r>
          </w:p>
        </w:tc>
        <w:tc>
          <w:tcPr>
            <w:tcW w:w="1477" w:type="pct"/>
            <w:shd w:val="clear" w:color="auto" w:fill="auto"/>
            <w:vAlign w:val="center"/>
          </w:tcPr>
          <w:p w:rsidR="00B2330F" w:rsidRPr="005612B5" w:rsidRDefault="008B0F26" w:rsidP="0067552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B2330F" w:rsidRPr="005612B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8B0F2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B2330F" w:rsidRPr="005612B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เท่า</w:t>
            </w:r>
          </w:p>
        </w:tc>
      </w:tr>
    </w:tbl>
    <w:p w:rsidR="00E37DEC" w:rsidRPr="005612B5" w:rsidRDefault="00E37DEC" w:rsidP="00E37DE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</w:rPr>
        <w:t>(</w:t>
      </w:r>
      <w:r w:rsidRPr="005612B5">
        <w:rPr>
          <w:rFonts w:ascii="Browallia New" w:hAnsi="Browallia New" w:cs="Browallia New"/>
          <w:sz w:val="26"/>
          <w:szCs w:val="26"/>
          <w:cs/>
        </w:rPr>
        <w:t>ต่อ</w:t>
      </w:r>
      <w:r w:rsidRPr="005612B5">
        <w:rPr>
          <w:rFonts w:ascii="Browallia New" w:hAnsi="Browallia New" w:cs="Browallia New"/>
          <w:sz w:val="26"/>
          <w:szCs w:val="26"/>
        </w:rPr>
        <w:t>)</w:t>
      </w:r>
    </w:p>
    <w:p w:rsidR="00310613" w:rsidRPr="005612B5" w:rsidRDefault="001216D3" w:rsidP="008D65F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 </w:t>
      </w:r>
    </w:p>
    <w:p w:rsidR="003E4A8A" w:rsidRPr="007933DF" w:rsidRDefault="003E4A8A" w:rsidP="003E4A8A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7933D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การวิเคราะห์ความอ่อนไหวของข้อมูลที่ไม่สามารถสังเกตได้ เป็นดังนี้</w:t>
      </w:r>
    </w:p>
    <w:p w:rsidR="003E4A8A" w:rsidRPr="007933DF" w:rsidRDefault="003E4A8A" w:rsidP="003E4A8A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62"/>
        <w:gridCol w:w="2291"/>
        <w:gridCol w:w="2127"/>
        <w:gridCol w:w="2153"/>
      </w:tblGrid>
      <w:tr w:rsidR="003E4A8A" w:rsidRPr="007933DF" w:rsidTr="00641E31">
        <w:trPr>
          <w:trHeight w:val="90"/>
        </w:trPr>
        <w:tc>
          <w:tcPr>
            <w:tcW w:w="2462" w:type="dxa"/>
            <w:vAlign w:val="bottom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vAlign w:val="bottom"/>
            <w:hideMark/>
          </w:tcPr>
          <w:p w:rsidR="003E4A8A" w:rsidRPr="007933DF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933DF">
              <w:rPr>
                <w:rFonts w:ascii="Browallia New" w:hAnsi="Browallia New" w:cs="Browallia New"/>
                <w:b/>
                <w:bCs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3E4A8A" w:rsidRPr="007933DF" w:rsidTr="00641E31">
        <w:trPr>
          <w:trHeight w:val="90"/>
        </w:trPr>
        <w:tc>
          <w:tcPr>
            <w:tcW w:w="2462" w:type="dxa"/>
            <w:vAlign w:val="bottom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vAlign w:val="bottom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vAlign w:val="bottom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E4A8A" w:rsidRPr="007933DF" w:rsidTr="00641E31">
        <w:trPr>
          <w:trHeight w:val="80"/>
        </w:trPr>
        <w:tc>
          <w:tcPr>
            <w:tcW w:w="2462" w:type="dxa"/>
            <w:vAlign w:val="bottom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  <w:hideMark/>
          </w:tcPr>
          <w:p w:rsidR="003E4A8A" w:rsidRPr="007933DF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933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vAlign w:val="bottom"/>
            <w:hideMark/>
          </w:tcPr>
          <w:p w:rsidR="003E4A8A" w:rsidRPr="007933DF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7933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2153" w:type="dxa"/>
            <w:vAlign w:val="bottom"/>
            <w:hideMark/>
          </w:tcPr>
          <w:p w:rsidR="003E4A8A" w:rsidRPr="007933DF" w:rsidRDefault="003E4A8A" w:rsidP="00641E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7933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E4A8A" w:rsidRPr="008B2DE9" w:rsidTr="00641E31">
        <w:trPr>
          <w:trHeight w:val="60"/>
        </w:trPr>
        <w:tc>
          <w:tcPr>
            <w:tcW w:w="2462" w:type="dxa"/>
            <w:vAlign w:val="bottom"/>
          </w:tcPr>
          <w:p w:rsidR="003E4A8A" w:rsidRPr="008B2DE9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91" w:type="dxa"/>
            <w:vAlign w:val="bottom"/>
          </w:tcPr>
          <w:p w:rsidR="003E4A8A" w:rsidRPr="008B2DE9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:rsidR="003E4A8A" w:rsidRPr="008B2DE9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3" w:type="dxa"/>
            <w:vAlign w:val="bottom"/>
          </w:tcPr>
          <w:p w:rsidR="003E4A8A" w:rsidRPr="008B2DE9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E4A8A" w:rsidRPr="007933DF" w:rsidTr="00641E31">
        <w:trPr>
          <w:trHeight w:val="60"/>
        </w:trPr>
        <w:tc>
          <w:tcPr>
            <w:tcW w:w="2462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2153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3E4A8A" w:rsidRPr="007933DF" w:rsidTr="00641E31">
        <w:trPr>
          <w:trHeight w:val="81"/>
        </w:trPr>
        <w:tc>
          <w:tcPr>
            <w:tcW w:w="2462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กำไรที่คาดหวัง</w:t>
            </w:r>
          </w:p>
        </w:tc>
        <w:tc>
          <w:tcPr>
            <w:tcW w:w="2291" w:type="dxa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53" w:type="dxa"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E4A8A" w:rsidRPr="007933DF" w:rsidTr="00641E31">
        <w:trPr>
          <w:trHeight w:val="90"/>
        </w:trPr>
        <w:tc>
          <w:tcPr>
            <w:tcW w:w="2462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อัตราส่วนราคาต่อทุน</w:t>
            </w:r>
          </w:p>
        </w:tc>
        <w:tc>
          <w:tcPr>
            <w:tcW w:w="2291" w:type="dxa"/>
            <w:hideMark/>
          </w:tcPr>
          <w:p w:rsidR="003E4A8A" w:rsidRPr="007933DF" w:rsidRDefault="008B0F26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2153" w:type="dxa"/>
            <w:hideMark/>
          </w:tcPr>
          <w:p w:rsidR="003E4A8A" w:rsidRPr="007933DF" w:rsidRDefault="003E4A8A" w:rsidP="00641E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933D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:rsidR="003E4A8A" w:rsidRDefault="003E4A8A" w:rsidP="00E37D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7DEC" w:rsidRPr="005612B5" w:rsidRDefault="00E37DEC" w:rsidP="00E37D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มูลค่ายุติธรรมตามมาตรการผ่อนปรนชั่วคราวเพื่อลดผลกระทบจาก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ซึ่งกลุ่มกิจการเลือกใช้มาตรการผ่อนปรนดังต่อไปนี้</w:t>
      </w:r>
    </w:p>
    <w:p w:rsidR="00E37DEC" w:rsidRPr="005612B5" w:rsidRDefault="00E37DEC" w:rsidP="002504D8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*</w:t>
      </w:r>
      <w:r w:rsidR="002504D8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พิจารณาให้น้ำหนักของข้อมูลที่เกี่ยวกับสถานการณ์ </w:t>
      </w:r>
      <w:r w:rsidRPr="005612B5">
        <w:rPr>
          <w:rFonts w:ascii="Browallia New" w:hAnsi="Browallia New" w:cs="Browallia New"/>
          <w:sz w:val="26"/>
          <w:szCs w:val="26"/>
        </w:rPr>
        <w:t>COVID-</w:t>
      </w:r>
      <w:r w:rsidR="008B0F26" w:rsidRPr="008B0F26">
        <w:rPr>
          <w:rFonts w:ascii="Browallia New" w:hAnsi="Browallia New" w:cs="Browallia New"/>
          <w:sz w:val="26"/>
          <w:szCs w:val="26"/>
        </w:rPr>
        <w:t>19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เป็นน้ำหนักที่น้อยในเทคนิคการประเมินมูลค่ายุติธรรมของสินทรัพย์ทางการเงินที่เป็นตราสารหนี้ตามข้อมูลระดับ </w:t>
      </w:r>
      <w:r w:rsidR="008B0F26" w:rsidRPr="008B0F26">
        <w:rPr>
          <w:rFonts w:ascii="Browallia New" w:hAnsi="Browallia New" w:cs="Browallia New"/>
          <w:sz w:val="26"/>
          <w:szCs w:val="26"/>
        </w:rPr>
        <w:t>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หรือ ข้อมูลระดับ 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37DEC" w:rsidRPr="005612B5" w:rsidRDefault="00E37DEC" w:rsidP="002504D8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**</w:t>
      </w:r>
      <w:r w:rsidR="002504D8">
        <w:rPr>
          <w:rFonts w:ascii="Browallia New" w:hAnsi="Browallia New" w:cs="Browallia New"/>
          <w:sz w:val="26"/>
          <w:szCs w:val="26"/>
        </w:rPr>
        <w:tab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</w:p>
    <w:p w:rsidR="007946B0" w:rsidRPr="005612B5" w:rsidRDefault="007946B0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2330F" w:rsidRPr="005612B5" w:rsidRDefault="0019679D" w:rsidP="0031061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0764A">
        <w:rPr>
          <w:rFonts w:ascii="Browallia New" w:hAnsi="Browallia New" w:cs="Browallia New" w:hint="cs"/>
          <w:sz w:val="26"/>
          <w:szCs w:val="26"/>
          <w:cs/>
        </w:rPr>
        <w:t>สินทรัพย์</w:t>
      </w:r>
      <w:r w:rsidRPr="005612B5">
        <w:rPr>
          <w:rFonts w:ascii="Browallia New" w:hAnsi="Browallia New" w:cs="Browallia New"/>
          <w:sz w:val="26"/>
          <w:szCs w:val="26"/>
          <w:cs/>
        </w:rPr>
        <w:t>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:rsidR="000C3195" w:rsidRPr="005612B5" w:rsidRDefault="000C3195" w:rsidP="000C319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C3195" w:rsidRPr="005612B5" w:rsidRDefault="008B0F26" w:rsidP="00A9730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8D1959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0C3195" w:rsidRPr="005612B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  <w:r w:rsidR="00865757" w:rsidRPr="005612B5">
        <w:rPr>
          <w:rFonts w:ascii="Browallia New" w:hAnsi="Browallia New" w:cs="Browallia New"/>
          <w:b/>
          <w:bCs/>
          <w:sz w:val="26"/>
          <w:szCs w:val="26"/>
          <w:cs/>
        </w:rPr>
        <w:t>ผ่านกำไรหรือขาดทุน</w:t>
      </w:r>
    </w:p>
    <w:p w:rsidR="000C3195" w:rsidRPr="002504D8" w:rsidRDefault="000C3195" w:rsidP="00A973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C3195" w:rsidRPr="005612B5" w:rsidRDefault="000C3195" w:rsidP="00A9730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การเปลี่ยนแปลงของเงินลงทุนระยะสั้นสำหรับงวด</w:t>
      </w:r>
      <w:r w:rsidR="00865757" w:rsidRPr="005612B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สิ้นสุดวันที่ </w:t>
      </w:r>
      <w:r w:rsidR="008B0F26" w:rsidRPr="008B0F26">
        <w:rPr>
          <w:rFonts w:ascii="Browallia New" w:eastAsia="Arial Unicode MS" w:hAnsi="Browallia New" w:cs="Browallia New"/>
          <w:sz w:val="26"/>
          <w:szCs w:val="26"/>
        </w:rPr>
        <w:t>30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F60B62" w:rsidRPr="005612B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C3195" w:rsidRPr="005612B5" w:rsidRDefault="000C3195" w:rsidP="00A9730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1"/>
        <w:gridCol w:w="2505"/>
      </w:tblGrid>
      <w:tr w:rsidR="00F6178D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178D" w:rsidRPr="005612B5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303" w:rsidRPr="005612B5" w:rsidRDefault="004D34B8" w:rsidP="00426D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6178D" w:rsidRPr="005612B5" w:rsidRDefault="004D34B8" w:rsidP="00426D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178D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6178D" w:rsidRPr="005612B5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6178D" w:rsidRPr="005612B5" w:rsidRDefault="002925F9" w:rsidP="00426D25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78D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5612B5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5612B5" w:rsidRDefault="00F6178D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78D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5612B5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5612B5" w:rsidRDefault="00044BC0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BC0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044BC0" w:rsidRPr="00044BC0" w:rsidRDefault="00044BC0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BC0">
              <w:rPr>
                <w:rFonts w:ascii="Browallia New" w:eastAsia="Arial Unicode MS" w:hAnsi="Browallia New" w:cs="Browallia New"/>
                <w:sz w:val="26"/>
                <w:szCs w:val="26"/>
              </w:rPr>
              <w:t>TFRS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44B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รายการปรับปรุงและการจัดประเภทรายการใหม่ (หมายเหตุ 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44B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44BC0" w:rsidRPr="002D28C9" w:rsidRDefault="008B0F26" w:rsidP="009C4CF4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4BC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44BC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9C4CF4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9C4CF4" w:rsidRPr="00044BC0" w:rsidRDefault="009C4CF4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C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4CF4" w:rsidRPr="00395236" w:rsidRDefault="008B0F26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4CF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9C4CF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F6178D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5612B5" w:rsidRDefault="00F6178D" w:rsidP="00A9730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การเพิ่มขี้น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5612B5" w:rsidRDefault="008B0F26" w:rsidP="000C31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D3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D3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178D" w:rsidRPr="005612B5" w:rsidTr="00EB5CE9"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5612B5" w:rsidRDefault="00F6178D" w:rsidP="00A97303">
            <w:pPr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5612B5" w:rsidRDefault="007C1EA2" w:rsidP="00A97303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E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7C1E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7C1E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178D" w:rsidRPr="005612B5" w:rsidTr="00EB5CE9">
        <w:trPr>
          <w:trHeight w:val="113"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</w:tcPr>
          <w:p w:rsidR="00F6178D" w:rsidRPr="005612B5" w:rsidRDefault="00F6178D" w:rsidP="00A9730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3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178D" w:rsidRPr="005612B5" w:rsidRDefault="008B0F26" w:rsidP="00A97303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D3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5D3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</w:tbl>
    <w:p w:rsidR="002504D8" w:rsidRPr="00684C34" w:rsidRDefault="002504D8" w:rsidP="00684C34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6071D7" w:rsidRPr="003B26CD" w:rsidRDefault="004752EF" w:rsidP="00684C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E37A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="00705BAD" w:rsidRPr="00E37A0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0F26" w:rsidRPr="008B0F26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E37A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</w:t>
      </w:r>
      <w:r w:rsidR="00DE7149" w:rsidRPr="00E37A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</w:t>
      </w:r>
      <w:r w:rsidRPr="00E37A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B0F26" w:rsidRPr="008B0F2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E37A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หุ้นของบริษัท อินเด็กซ์ ครีเอทีฟ วิลเลจ จำกัด มหาชน จำนวน </w:t>
      </w:r>
      <w:r w:rsidR="008B0F26" w:rsidRPr="008B0F26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705BAD" w:rsidRPr="00E37A0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0F26" w:rsidRPr="008B0F26">
        <w:rPr>
          <w:rFonts w:ascii="Browallia New" w:eastAsia="Arial Unicode MS" w:hAnsi="Browallia New" w:cs="Browallia New"/>
          <w:spacing w:val="-6"/>
          <w:sz w:val="26"/>
          <w:szCs w:val="26"/>
        </w:rPr>
        <w:t>32</w:t>
      </w:r>
      <w:r w:rsidRPr="00E37A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ล้านหุ้น มูลค่า</w:t>
      </w:r>
      <w:r w:rsidR="00705BAD" w:rsidRPr="00E37A0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0F26" w:rsidRPr="008B0F26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E37A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6734A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ได้นำไปเป็นหลักประกันเงินกู้ยืมจากบุคคลภายนอก (หมายเหตุ</w:t>
      </w:r>
      <w:r w:rsidR="00496718" w:rsidRPr="006734A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B0F26" w:rsidRPr="008B0F26">
        <w:rPr>
          <w:rFonts w:ascii="Browallia New" w:eastAsia="Arial Unicode MS" w:hAnsi="Browallia New" w:cs="Browallia New"/>
          <w:sz w:val="26"/>
          <w:szCs w:val="26"/>
        </w:rPr>
        <w:t>16</w:t>
      </w:r>
      <w:r w:rsidR="00496718" w:rsidRPr="006734A5">
        <w:rPr>
          <w:rFonts w:ascii="Browallia New" w:eastAsia="Arial Unicode MS" w:hAnsi="Browallia New" w:cs="Browallia New"/>
          <w:sz w:val="26"/>
          <w:szCs w:val="26"/>
        </w:rPr>
        <w:t>.</w:t>
      </w:r>
      <w:r w:rsidR="008B0F26" w:rsidRPr="008B0F26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3B26C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)</w:t>
      </w:r>
    </w:p>
    <w:p w:rsidR="00450DA1" w:rsidRPr="005612B5" w:rsidRDefault="00A97303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4720EA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4720EA" w:rsidRPr="005612B5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247882" w:rsidRPr="00730B71" w:rsidRDefault="00247882" w:rsidP="008E5E7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5612B5" w:rsidTr="00427CD0">
        <w:tc>
          <w:tcPr>
            <w:tcW w:w="4392" w:type="dxa"/>
            <w:vAlign w:val="bottom"/>
          </w:tcPr>
          <w:p w:rsidR="00FF44F1" w:rsidRPr="005612B5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5612B5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5612B5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C60576" w:rsidRPr="005612B5" w:rsidTr="00427CD0">
        <w:tc>
          <w:tcPr>
            <w:tcW w:w="4392" w:type="dxa"/>
            <w:vAlign w:val="bottom"/>
          </w:tcPr>
          <w:p w:rsidR="003924FC" w:rsidRPr="005612B5" w:rsidRDefault="003924FC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924FC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</w:tcPr>
          <w:p w:rsidR="003924FC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924FC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924FC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3924FC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</w:tcPr>
          <w:p w:rsidR="003924FC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924FC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924FC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5612B5" w:rsidTr="00427CD0">
        <w:tc>
          <w:tcPr>
            <w:tcW w:w="4392" w:type="dxa"/>
            <w:vAlign w:val="bottom"/>
          </w:tcPr>
          <w:p w:rsidR="00D76E52" w:rsidRPr="005612B5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427CD0">
        <w:tc>
          <w:tcPr>
            <w:tcW w:w="4392" w:type="dxa"/>
            <w:vAlign w:val="bottom"/>
          </w:tcPr>
          <w:p w:rsidR="00D76E52" w:rsidRPr="005612B5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5612B5" w:rsidTr="008E5E7E">
        <w:tc>
          <w:tcPr>
            <w:tcW w:w="4392" w:type="dxa"/>
            <w:vAlign w:val="bottom"/>
          </w:tcPr>
          <w:p w:rsidR="00D76E52" w:rsidRPr="005612B5" w:rsidRDefault="00D76E52" w:rsidP="00D76E5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8E5E7E">
        <w:trPr>
          <w:trHeight w:val="2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90033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trHeight w:val="121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42256F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52232A" w:rsidP="00D76E52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6E52" w:rsidRPr="005612B5" w:rsidRDefault="00900335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5754B0">
        <w:trPr>
          <w:trHeight w:val="2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90033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5754B0">
        <w:trPr>
          <w:trHeight w:val="2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C60576" w:rsidRPr="005612B5" w:rsidTr="005754B0">
        <w:trPr>
          <w:trHeight w:val="2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C60576" w:rsidRPr="005612B5" w:rsidTr="005754B0">
        <w:trPr>
          <w:trHeight w:val="2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D0591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5754B0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900335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C60576" w:rsidRPr="005612B5" w:rsidTr="005754B0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900335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5754B0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D76E52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5754B0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90987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5754B0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6E52" w:rsidRPr="005612B5" w:rsidTr="008E5E7E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9003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:rsidR="00D47FBA" w:rsidRPr="00730B71" w:rsidRDefault="00D47FBA" w:rsidP="00E87638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FF44F1" w:rsidRPr="005612B5" w:rsidRDefault="00FF44F1" w:rsidP="00E876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5612B5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5612B5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:rsidR="00A40C1B" w:rsidRPr="00730B71" w:rsidRDefault="00A40C1B" w:rsidP="00E8763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5612B5" w:rsidTr="00427CD0">
        <w:tc>
          <w:tcPr>
            <w:tcW w:w="4392" w:type="dxa"/>
            <w:vAlign w:val="bottom"/>
          </w:tcPr>
          <w:p w:rsidR="00FF44F1" w:rsidRPr="005612B5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5612B5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5612B5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8E5E7E">
        <w:tc>
          <w:tcPr>
            <w:tcW w:w="4392" w:type="dxa"/>
            <w:vAlign w:val="bottom"/>
          </w:tcPr>
          <w:p w:rsidR="000953E8" w:rsidRPr="005612B5" w:rsidRDefault="000953E8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953E8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:rsidR="000953E8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953E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953E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:rsidR="000953E8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:rsidR="000953E8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0953E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0953E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5612B5" w:rsidTr="008E5E7E">
        <w:tc>
          <w:tcPr>
            <w:tcW w:w="4392" w:type="dxa"/>
            <w:vAlign w:val="bottom"/>
          </w:tcPr>
          <w:p w:rsidR="00D76E52" w:rsidRPr="005612B5" w:rsidRDefault="00D76E52" w:rsidP="00D76E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8E5E7E">
        <w:tc>
          <w:tcPr>
            <w:tcW w:w="4392" w:type="dxa"/>
            <w:vAlign w:val="bottom"/>
          </w:tcPr>
          <w:p w:rsidR="000953E8" w:rsidRPr="005612B5" w:rsidRDefault="000953E8" w:rsidP="008E5E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5612B5" w:rsidTr="008E5E7E">
        <w:tc>
          <w:tcPr>
            <w:tcW w:w="4392" w:type="dxa"/>
            <w:vAlign w:val="bottom"/>
          </w:tcPr>
          <w:p w:rsidR="000953E8" w:rsidRPr="005612B5" w:rsidRDefault="000953E8" w:rsidP="008E5E7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8E5E7E">
        <w:trPr>
          <w:trHeight w:val="80"/>
        </w:trPr>
        <w:tc>
          <w:tcPr>
            <w:tcW w:w="4392" w:type="dxa"/>
            <w:vAlign w:val="bottom"/>
          </w:tcPr>
          <w:p w:rsidR="000953E8" w:rsidRPr="005612B5" w:rsidRDefault="000953E8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5612B5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8E5E7E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995778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5754B0">
        <w:trPr>
          <w:trHeight w:val="80"/>
        </w:trPr>
        <w:tc>
          <w:tcPr>
            <w:tcW w:w="4392" w:type="dxa"/>
            <w:vAlign w:val="bottom"/>
          </w:tcPr>
          <w:p w:rsidR="00D76E52" w:rsidRPr="005612B5" w:rsidRDefault="00D76E52" w:rsidP="00D76E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76E52" w:rsidRPr="005612B5" w:rsidRDefault="008B0F26" w:rsidP="00D76E52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2232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8B0F26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76E5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52232A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6E52" w:rsidRPr="005612B5" w:rsidRDefault="00D76E52" w:rsidP="00D76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34E43" w:rsidRPr="00730B71" w:rsidRDefault="00C34E43" w:rsidP="00FF0644">
      <w:pPr>
        <w:ind w:left="540"/>
        <w:jc w:val="left"/>
        <w:rPr>
          <w:rFonts w:ascii="Browallia New" w:hAnsi="Browallia New" w:cs="Browallia New"/>
          <w:sz w:val="20"/>
          <w:szCs w:val="20"/>
        </w:rPr>
      </w:pPr>
      <w:bookmarkStart w:id="3" w:name="_Toc460943573"/>
      <w:bookmarkStart w:id="4" w:name="_Toc460944142"/>
      <w:bookmarkStart w:id="5" w:name="_Toc460944184"/>
      <w:bookmarkStart w:id="6" w:name="_Toc494266686"/>
    </w:p>
    <w:p w:rsidR="00377644" w:rsidRPr="005612B5" w:rsidRDefault="00D63638" w:rsidP="00D63638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บริษัทได้รับรู้ผลกระทบจาการใช้มาตรฐานการรายงานทางการเงินฉบั</w:t>
      </w:r>
      <w:r w:rsidR="00E86EB7" w:rsidRPr="005612B5">
        <w:rPr>
          <w:rFonts w:ascii="Browallia New" w:hAnsi="Browallia New" w:cs="Browallia New"/>
          <w:sz w:val="26"/>
          <w:szCs w:val="26"/>
          <w:cs/>
        </w:rPr>
        <w:t>บ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ที่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เป็นครั้งแรก (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) โดยรับรู้</w:t>
      </w:r>
      <w:r w:rsidR="0042256F" w:rsidRPr="005612B5">
        <w:rPr>
          <w:rFonts w:ascii="Browallia New" w:hAnsi="Browallia New" w:cs="Browallia New"/>
          <w:spacing w:val="-4"/>
          <w:sz w:val="26"/>
          <w:szCs w:val="26"/>
          <w:cs/>
        </w:rPr>
        <w:t>ค่าเผื่อการด้อยค่า</w:t>
      </w:r>
      <w:r w:rsidR="007C75F5" w:rsidRPr="005612B5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ดอกเบี้ยค้างรับและลูกหนี้อื่น </w:t>
      </w:r>
      <w:r w:rsidR="00FF0644" w:rsidRPr="005612B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กิจการที่เกี่ยวข้องกัน เป็นจำนวน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126</w:t>
      </w:r>
      <w:r w:rsidR="00FF0644"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157</w:t>
      </w:r>
      <w:r w:rsidR="00FF0644"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ล้านบาทตามลำดับ</w:t>
      </w:r>
    </w:p>
    <w:p w:rsidR="003D1CE6" w:rsidRPr="002504D8" w:rsidRDefault="00377644" w:rsidP="0037764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612B5"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12</w:t>
      </w:r>
      <w:r w:rsidRPr="002504D8">
        <w:rPr>
          <w:rFonts w:ascii="Browallia New" w:hAnsi="Browallia New" w:cs="Browallia New"/>
          <w:b/>
          <w:bCs/>
          <w:sz w:val="26"/>
          <w:szCs w:val="26"/>
        </w:rPr>
        <w:tab/>
      </w:r>
      <w:r w:rsidRPr="002504D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</w:t>
      </w:r>
      <w:r w:rsidR="00A64DD6" w:rsidRPr="002504D8">
        <w:rPr>
          <w:rFonts w:ascii="Browallia New" w:hAnsi="Browallia New" w:cs="Browallia New"/>
          <w:b/>
          <w:bCs/>
          <w:sz w:val="26"/>
          <w:szCs w:val="26"/>
          <w:cs/>
        </w:rPr>
        <w:t>ถือ</w:t>
      </w:r>
      <w:r w:rsidRPr="002504D8">
        <w:rPr>
          <w:rFonts w:ascii="Browallia New" w:hAnsi="Browallia New" w:cs="Browallia New"/>
          <w:b/>
          <w:bCs/>
          <w:sz w:val="26"/>
          <w:szCs w:val="26"/>
          <w:cs/>
        </w:rPr>
        <w:t>ไว้เพื่อขาย</w:t>
      </w:r>
      <w:r w:rsidR="00995778" w:rsidRPr="002504D8">
        <w:rPr>
          <w:rFonts w:ascii="Browallia New" w:hAnsi="Browallia New" w:cs="Browallia New"/>
          <w:b/>
          <w:bCs/>
          <w:sz w:val="26"/>
          <w:szCs w:val="26"/>
          <w:cs/>
        </w:rPr>
        <w:t>และการดำเนินงานที่ยกเลิก</w:t>
      </w:r>
    </w:p>
    <w:bookmarkEnd w:id="3"/>
    <w:bookmarkEnd w:id="4"/>
    <w:bookmarkEnd w:id="5"/>
    <w:bookmarkEnd w:id="6"/>
    <w:p w:rsidR="00A142D7" w:rsidRPr="00684C34" w:rsidRDefault="00A142D7" w:rsidP="008E5E7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0D5AD5" w:rsidRPr="002504D8" w:rsidRDefault="00CB5B88" w:rsidP="000D5AD5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4D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="00510626">
        <w:rPr>
          <w:rFonts w:ascii="Browallia New" w:hAnsi="Browallia New" w:cs="Browallia New"/>
          <w:sz w:val="26"/>
          <w:szCs w:val="26"/>
        </w:rPr>
        <w:t xml:space="preserve"> </w:t>
      </w:r>
      <w:r w:rsidR="00510626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="00743C44" w:rsidRPr="002504D8">
        <w:rPr>
          <w:rFonts w:ascii="Browallia New" w:hAnsi="Browallia New" w:cs="Browallia New"/>
          <w:sz w:val="26"/>
          <w:szCs w:val="26"/>
        </w:rPr>
        <w:t xml:space="preserve"> </w:t>
      </w:r>
      <w:r w:rsidR="00510626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กลุ่มกิจการได้จำหน่ายหุ้นของบริษัท อินเด็กซ์ ครีเอทีฟ วิลเลจ จำกัด </w:t>
      </w:r>
      <w:r w:rsidR="00510626">
        <w:rPr>
          <w:rFonts w:ascii="Browallia New" w:hAnsi="Browallia New" w:cs="Browallia New"/>
          <w:sz w:val="26"/>
          <w:szCs w:val="26"/>
        </w:rPr>
        <w:t>(</w:t>
      </w:r>
      <w:r w:rsidR="00510626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510626">
        <w:rPr>
          <w:rFonts w:ascii="Browallia New" w:hAnsi="Browallia New" w:cs="Browallia New"/>
          <w:sz w:val="26"/>
          <w:szCs w:val="26"/>
        </w:rPr>
        <w:t xml:space="preserve">) 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 (หมายเหตุ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13</w:t>
      </w:r>
      <w:r w:rsidR="00743C44" w:rsidRPr="002504D8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510626">
        <w:rPr>
          <w:rFonts w:ascii="Browallia New" w:hAnsi="Browallia New" w:cs="Browallia New" w:hint="cs"/>
          <w:sz w:val="26"/>
          <w:szCs w:val="26"/>
          <w:cs/>
        </w:rPr>
        <w:t xml:space="preserve">ส่งผลให้กลุ่มกิจการสูญเสียอำนาจควบคุมในบริษัทย่อยดังกล่าว </w:t>
      </w:r>
      <w:r w:rsidRPr="002504D8">
        <w:rPr>
          <w:rFonts w:ascii="Browallia New" w:hAnsi="Browallia New" w:cs="Browallia New"/>
          <w:sz w:val="26"/>
          <w:szCs w:val="26"/>
          <w:cs/>
        </w:rPr>
        <w:t>และได้รายงาน</w:t>
      </w:r>
      <w:r w:rsidR="00F73640" w:rsidRPr="002504D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ข้อมูลทางการเงินของกลุ่มอินเด็กซ์ </w:t>
      </w:r>
      <w:r w:rsidR="000D5AD5" w:rsidRPr="002504D8">
        <w:rPr>
          <w:rFonts w:ascii="Browallia New" w:hAnsi="Browallia New" w:cs="Browallia New"/>
          <w:sz w:val="26"/>
          <w:szCs w:val="26"/>
          <w:cs/>
        </w:rPr>
        <w:t>ซึ่งถือเป็นส่วนหนึ่งของธุรกิจบันเทิงและกิจกรรมการตลาด เป็นผลของการดำเนินงาน</w:t>
      </w:r>
      <w:r w:rsidR="00E37A05">
        <w:rPr>
          <w:rFonts w:ascii="Browallia New" w:hAnsi="Browallia New" w:cs="Browallia New"/>
          <w:sz w:val="26"/>
          <w:szCs w:val="26"/>
        </w:rPr>
        <w:br/>
      </w:r>
      <w:r w:rsidR="000D5AD5" w:rsidRPr="002504D8">
        <w:rPr>
          <w:rFonts w:ascii="Browallia New" w:hAnsi="Browallia New" w:cs="Browallia New"/>
          <w:sz w:val="26"/>
          <w:szCs w:val="26"/>
          <w:cs/>
        </w:rPr>
        <w:t>ที่ยกเลิกในข้อมูลทางการเงินระหว่างกาล</w:t>
      </w:r>
      <w:r w:rsidR="000D5AD5" w:rsidRPr="002504D8">
        <w:rPr>
          <w:rFonts w:ascii="Browallia New" w:hAnsi="Browallia New" w:cs="Browallia New"/>
          <w:sz w:val="26"/>
          <w:szCs w:val="26"/>
        </w:rPr>
        <w:t xml:space="preserve"> </w:t>
      </w:r>
    </w:p>
    <w:p w:rsidR="000D6E4B" w:rsidRPr="002504D8" w:rsidRDefault="000D6E4B" w:rsidP="000D5AD5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42D7" w:rsidRPr="002504D8" w:rsidRDefault="00CB5B88" w:rsidP="000D5AD5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04D8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ข้อมูลทางการเงินที่เกี่ยวข้องกับการดำเนินงานของกลุ่มอินเด็กซ์ สามารถแสดงแยกจากการดำเนินงานปกติของกลุ่มกิจการได้ดังตารางข้างล่าง และตัวเลขเปรียบเทียบมีการปรับปรุงย้อนหลังได้ดังนี้</w:t>
      </w:r>
    </w:p>
    <w:p w:rsidR="00B4793B" w:rsidRPr="002504D8" w:rsidRDefault="00B4793B" w:rsidP="008E5E7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A142D7" w:rsidRDefault="008B0F26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4658F" w:rsidRPr="002504D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2D7" w:rsidRPr="002504D8">
        <w:rPr>
          <w:rFonts w:ascii="Browallia New" w:hAnsi="Browallia New" w:cs="Browallia New"/>
          <w:b/>
          <w:bCs/>
          <w:sz w:val="26"/>
          <w:szCs w:val="26"/>
        </w:rPr>
        <w:tab/>
      </w:r>
      <w:r w:rsidR="00A142D7" w:rsidRPr="002504D8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C26920" w:rsidRPr="002504D8">
        <w:rPr>
          <w:rFonts w:ascii="Browallia New" w:hAnsi="Browallia New" w:cs="Browallia New"/>
          <w:b/>
          <w:bCs/>
          <w:sz w:val="26"/>
          <w:szCs w:val="26"/>
          <w:cs/>
        </w:rPr>
        <w:t>ผลการดำเนินงาน</w:t>
      </w:r>
    </w:p>
    <w:p w:rsidR="002504D8" w:rsidRPr="00684C34" w:rsidRDefault="002504D8" w:rsidP="008E5E7E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353"/>
        <w:gridCol w:w="1493"/>
        <w:gridCol w:w="1499"/>
      </w:tblGrid>
      <w:tr w:rsidR="00C60576" w:rsidRPr="005612B5" w:rsidTr="00FF0644">
        <w:tc>
          <w:tcPr>
            <w:tcW w:w="3399" w:type="pct"/>
            <w:vAlign w:val="bottom"/>
          </w:tcPr>
          <w:p w:rsidR="00A142D7" w:rsidRPr="005612B5" w:rsidRDefault="00A142D7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pct"/>
            <w:gridSpan w:val="2"/>
            <w:vAlign w:val="bottom"/>
          </w:tcPr>
          <w:p w:rsidR="00A142D7" w:rsidRPr="005612B5" w:rsidRDefault="00A142D7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0576" w:rsidRPr="005612B5" w:rsidTr="000D6E4B">
        <w:tc>
          <w:tcPr>
            <w:tcW w:w="3399" w:type="pct"/>
          </w:tcPr>
          <w:p w:rsidR="00C26920" w:rsidRPr="005612B5" w:rsidRDefault="00C26920" w:rsidP="000D6E4B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  <w:r w:rsidR="006353D2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ำหรับงวดสิ้นสุดวันที่</w:t>
            </w:r>
          </w:p>
        </w:tc>
        <w:tc>
          <w:tcPr>
            <w:tcW w:w="799" w:type="pct"/>
            <w:vAlign w:val="bottom"/>
          </w:tcPr>
          <w:p w:rsidR="00C26920" w:rsidRPr="005612B5" w:rsidRDefault="008B0F26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5B88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B5B88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 ถึง</w:t>
            </w:r>
            <w:r w:rsidR="00D22E7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B5B88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087D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7D0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802" w:type="pct"/>
            <w:vAlign w:val="bottom"/>
          </w:tcPr>
          <w:p w:rsidR="00C26920" w:rsidRPr="005612B5" w:rsidRDefault="008B0F26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5B88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B5B88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ถึง   </w:t>
            </w: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C60576" w:rsidRPr="005612B5" w:rsidTr="00CB5B88">
        <w:tc>
          <w:tcPr>
            <w:tcW w:w="3399" w:type="pct"/>
            <w:vAlign w:val="bottom"/>
          </w:tcPr>
          <w:p w:rsidR="006353D2" w:rsidRPr="005612B5" w:rsidRDefault="006353D2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:rsidR="006353D2" w:rsidRPr="005612B5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02" w:type="pct"/>
            <w:vAlign w:val="bottom"/>
          </w:tcPr>
          <w:p w:rsidR="006353D2" w:rsidRPr="005612B5" w:rsidRDefault="000B5EF6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CB5B88">
        <w:tc>
          <w:tcPr>
            <w:tcW w:w="3399" w:type="pct"/>
            <w:vAlign w:val="bottom"/>
          </w:tcPr>
          <w:p w:rsidR="00C26920" w:rsidRPr="005612B5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vAlign w:val="bottom"/>
          </w:tcPr>
          <w:p w:rsidR="00C26920" w:rsidRPr="005612B5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2" w:type="pct"/>
            <w:vAlign w:val="bottom"/>
          </w:tcPr>
          <w:p w:rsidR="00C26920" w:rsidRPr="005612B5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576" w:rsidRPr="002504D8" w:rsidTr="00CB5B88">
        <w:tc>
          <w:tcPr>
            <w:tcW w:w="3399" w:type="pct"/>
            <w:vAlign w:val="bottom"/>
          </w:tcPr>
          <w:p w:rsidR="00C26920" w:rsidRPr="002504D8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9" w:type="pct"/>
            <w:vAlign w:val="bottom"/>
          </w:tcPr>
          <w:p w:rsidR="00C26920" w:rsidRPr="002504D8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pct"/>
            <w:vAlign w:val="bottom"/>
          </w:tcPr>
          <w:p w:rsidR="00C26920" w:rsidRPr="002504D8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CB5B88">
        <w:trPr>
          <w:trHeight w:val="80"/>
        </w:trPr>
        <w:tc>
          <w:tcPr>
            <w:tcW w:w="3399" w:type="pct"/>
          </w:tcPr>
          <w:p w:rsidR="00C26920" w:rsidRPr="005612B5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5612B5" w:rsidRDefault="008B0F26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802" w:type="pct"/>
            <w:vAlign w:val="bottom"/>
          </w:tcPr>
          <w:p w:rsidR="00C26920" w:rsidRPr="005612B5" w:rsidRDefault="008B0F26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C60576" w:rsidRPr="005612B5" w:rsidTr="00CB5B88">
        <w:trPr>
          <w:trHeight w:val="80"/>
        </w:trPr>
        <w:tc>
          <w:tcPr>
            <w:tcW w:w="3399" w:type="pct"/>
          </w:tcPr>
          <w:p w:rsidR="00C26920" w:rsidRPr="005612B5" w:rsidRDefault="00F33257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5612B5" w:rsidRDefault="00CB5B88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2" w:type="pct"/>
            <w:vAlign w:val="bottom"/>
          </w:tcPr>
          <w:p w:rsidR="00C26920" w:rsidRPr="005612B5" w:rsidRDefault="00CB5B88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0576" w:rsidRPr="005612B5" w:rsidTr="00CB5B88">
        <w:trPr>
          <w:trHeight w:val="80"/>
        </w:trPr>
        <w:tc>
          <w:tcPr>
            <w:tcW w:w="3399" w:type="pct"/>
          </w:tcPr>
          <w:p w:rsidR="00C26920" w:rsidRPr="005612B5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799" w:type="pct"/>
            <w:shd w:val="clear" w:color="auto" w:fill="auto"/>
          </w:tcPr>
          <w:p w:rsidR="00C26920" w:rsidRPr="005612B5" w:rsidRDefault="008B0F26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802" w:type="pct"/>
          </w:tcPr>
          <w:p w:rsidR="00C26920" w:rsidRPr="005612B5" w:rsidRDefault="008B0F26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C60576" w:rsidRPr="005612B5" w:rsidTr="00CB5B88">
        <w:trPr>
          <w:trHeight w:val="80"/>
        </w:trPr>
        <w:tc>
          <w:tcPr>
            <w:tcW w:w="3399" w:type="pct"/>
          </w:tcPr>
          <w:p w:rsidR="00C26920" w:rsidRPr="005612B5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5612B5" w:rsidRDefault="008B0F26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802" w:type="pct"/>
            <w:vAlign w:val="bottom"/>
          </w:tcPr>
          <w:p w:rsidR="00C26920" w:rsidRPr="005612B5" w:rsidRDefault="008B0F26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C60576" w:rsidRPr="005612B5" w:rsidTr="00CB5B88">
        <w:trPr>
          <w:trHeight w:val="80"/>
        </w:trPr>
        <w:tc>
          <w:tcPr>
            <w:tcW w:w="3399" w:type="pct"/>
          </w:tcPr>
          <w:p w:rsidR="00C26920" w:rsidRPr="005612B5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5612B5" w:rsidRDefault="00CB5B88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2" w:type="pct"/>
            <w:vAlign w:val="bottom"/>
          </w:tcPr>
          <w:p w:rsidR="00C26920" w:rsidRPr="005612B5" w:rsidRDefault="00CB5B88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0576" w:rsidRPr="005612B5" w:rsidTr="00CB5B88">
        <w:trPr>
          <w:trHeight w:val="80"/>
        </w:trPr>
        <w:tc>
          <w:tcPr>
            <w:tcW w:w="3399" w:type="pct"/>
          </w:tcPr>
          <w:p w:rsidR="00C26920" w:rsidRPr="005612B5" w:rsidRDefault="00C26920" w:rsidP="008E5E7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26920" w:rsidRPr="005612B5" w:rsidRDefault="00CB5B88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  <w:vAlign w:val="bottom"/>
          </w:tcPr>
          <w:p w:rsidR="00C26920" w:rsidRPr="005612B5" w:rsidRDefault="00CB5B88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5B88" w:rsidRPr="005612B5" w:rsidTr="00CB5B88">
        <w:trPr>
          <w:trHeight w:val="80"/>
        </w:trPr>
        <w:tc>
          <w:tcPr>
            <w:tcW w:w="3399" w:type="pct"/>
          </w:tcPr>
          <w:p w:rsidR="00CB5B88" w:rsidRPr="005612B5" w:rsidRDefault="00CB5B88" w:rsidP="00CB5B88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9" w:type="pct"/>
            <w:shd w:val="clear" w:color="auto" w:fill="auto"/>
            <w:vAlign w:val="bottom"/>
          </w:tcPr>
          <w:p w:rsidR="00CB5B88" w:rsidRPr="005612B5" w:rsidRDefault="00CB5B88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2" w:type="pct"/>
            <w:vAlign w:val="bottom"/>
          </w:tcPr>
          <w:p w:rsidR="00CB5B88" w:rsidRPr="005612B5" w:rsidRDefault="00CB5B88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B88" w:rsidRPr="005612B5" w:rsidTr="00CB5B88">
        <w:trPr>
          <w:trHeight w:val="80"/>
        </w:trPr>
        <w:tc>
          <w:tcPr>
            <w:tcW w:w="3399" w:type="pct"/>
          </w:tcPr>
          <w:p w:rsidR="00CB5B88" w:rsidRPr="005612B5" w:rsidRDefault="00CB5B88" w:rsidP="00CB5B88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ส่วนแบ่งกำไร(ขาดทุน)จากบริษัทร่วมและการร่วมค้า</w:t>
            </w:r>
          </w:p>
        </w:tc>
        <w:tc>
          <w:tcPr>
            <w:tcW w:w="799" w:type="pct"/>
            <w:shd w:val="clear" w:color="auto" w:fill="auto"/>
          </w:tcPr>
          <w:p w:rsidR="00CB5B88" w:rsidRPr="005612B5" w:rsidRDefault="008B0F26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802" w:type="pct"/>
            <w:vAlign w:val="bottom"/>
          </w:tcPr>
          <w:p w:rsidR="00CB5B88" w:rsidRPr="005612B5" w:rsidRDefault="00CB5B88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B88" w:rsidRPr="005612B5" w:rsidTr="00CB5B88">
        <w:trPr>
          <w:trHeight w:val="80"/>
        </w:trPr>
        <w:tc>
          <w:tcPr>
            <w:tcW w:w="3399" w:type="pct"/>
          </w:tcPr>
          <w:p w:rsidR="00CB5B88" w:rsidRPr="005612B5" w:rsidRDefault="00E240D7" w:rsidP="00CB5B88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0D6E4B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B5B88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5612B5" w:rsidRDefault="00CB5B88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5612B5" w:rsidRDefault="008B0F26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CB5B88" w:rsidRPr="005612B5" w:rsidTr="00CB5B88">
        <w:trPr>
          <w:trHeight w:val="80"/>
        </w:trPr>
        <w:tc>
          <w:tcPr>
            <w:tcW w:w="3399" w:type="pct"/>
          </w:tcPr>
          <w:p w:rsidR="00CB5B88" w:rsidRPr="005612B5" w:rsidRDefault="00CB5B88" w:rsidP="00CB5B88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9" w:type="pct"/>
            <w:shd w:val="clear" w:color="auto" w:fill="auto"/>
          </w:tcPr>
          <w:p w:rsidR="00CB5B88" w:rsidRPr="005612B5" w:rsidRDefault="00CB5B88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5612B5" w:rsidRDefault="00CB5B88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5B88" w:rsidRPr="005612B5" w:rsidTr="00CB5B88">
        <w:trPr>
          <w:trHeight w:val="80"/>
        </w:trPr>
        <w:tc>
          <w:tcPr>
            <w:tcW w:w="3399" w:type="pct"/>
          </w:tcPr>
          <w:p w:rsidR="00CB5B88" w:rsidRPr="005612B5" w:rsidRDefault="00E240D7" w:rsidP="00CB5B88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0D6E4B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B5B88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5612B5" w:rsidRDefault="00CB5B88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5612B5" w:rsidRDefault="008B0F26" w:rsidP="00CB5B8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CB5B88" w:rsidRPr="005612B5" w:rsidTr="00CB5B88">
        <w:trPr>
          <w:trHeight w:val="80"/>
        </w:trPr>
        <w:tc>
          <w:tcPr>
            <w:tcW w:w="3399" w:type="pct"/>
          </w:tcPr>
          <w:p w:rsidR="00CB5B88" w:rsidRPr="005612B5" w:rsidRDefault="00CB5B88" w:rsidP="00CB5B88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5612B5" w:rsidRDefault="008B0F26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802" w:type="pct"/>
          </w:tcPr>
          <w:p w:rsidR="00CB5B88" w:rsidRPr="005612B5" w:rsidRDefault="00CB5B88" w:rsidP="00CB5B88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5B88" w:rsidRPr="005612B5" w:rsidTr="00CB5B88">
        <w:trPr>
          <w:trHeight w:val="80"/>
        </w:trPr>
        <w:tc>
          <w:tcPr>
            <w:tcW w:w="3399" w:type="pct"/>
          </w:tcPr>
          <w:p w:rsidR="00CB5B88" w:rsidRPr="005612B5" w:rsidRDefault="00E240D7" w:rsidP="00CB5B88">
            <w:pPr>
              <w:ind w:left="108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0D6E4B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B5B88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เบ็ดเสร็จรวมสำหรับงวดจากการดำเนินงานที่ยกเลิก</w:t>
            </w:r>
          </w:p>
        </w:tc>
        <w:tc>
          <w:tcPr>
            <w:tcW w:w="799" w:type="pct"/>
            <w:shd w:val="clear" w:color="auto" w:fill="auto"/>
          </w:tcPr>
          <w:p w:rsidR="00CB5B88" w:rsidRPr="005612B5" w:rsidRDefault="00CB5B88" w:rsidP="00CB5B88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2" w:type="pct"/>
          </w:tcPr>
          <w:p w:rsidR="00CB5B88" w:rsidRPr="005612B5" w:rsidRDefault="008B0F26" w:rsidP="00CB5B88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B5B8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</w:tbl>
    <w:p w:rsidR="00F85940" w:rsidRPr="005612B5" w:rsidRDefault="00F85940" w:rsidP="002504D8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 w:rsidRPr="002504D8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12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</w:rPr>
        <w:t>(</w:t>
      </w:r>
      <w:r w:rsidRPr="005612B5">
        <w:rPr>
          <w:rFonts w:ascii="Browallia New" w:hAnsi="Browallia New" w:cs="Browallia New"/>
          <w:sz w:val="26"/>
          <w:szCs w:val="26"/>
          <w:cs/>
        </w:rPr>
        <w:t>ต่อ</w:t>
      </w:r>
      <w:r w:rsidRPr="005612B5">
        <w:rPr>
          <w:rFonts w:ascii="Browallia New" w:hAnsi="Browallia New" w:cs="Browallia New"/>
          <w:sz w:val="26"/>
          <w:szCs w:val="26"/>
        </w:rPr>
        <w:t>)</w:t>
      </w:r>
    </w:p>
    <w:p w:rsidR="002504D8" w:rsidRDefault="002504D8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CC0C1F" w:rsidRDefault="008B0F26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61ACC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61ACC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161ACC" w:rsidRPr="005612B5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CC0C1F" w:rsidRPr="005612B5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</w:t>
      </w:r>
    </w:p>
    <w:p w:rsidR="002504D8" w:rsidRPr="005612B5" w:rsidRDefault="002504D8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C60576" w:rsidRPr="005612B5" w:rsidTr="00E87638">
        <w:tc>
          <w:tcPr>
            <w:tcW w:w="6498" w:type="dxa"/>
            <w:vAlign w:val="bottom"/>
          </w:tcPr>
          <w:p w:rsidR="00CC0C1F" w:rsidRPr="005612B5" w:rsidRDefault="00CC0C1F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bottom"/>
          </w:tcPr>
          <w:p w:rsidR="00CC0C1F" w:rsidRPr="005612B5" w:rsidRDefault="00CC0C1F" w:rsidP="00E87638">
            <w:pPr>
              <w:pStyle w:val="Heading2"/>
              <w:pBdr>
                <w:bottom w:val="single" w:sz="4" w:space="0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3C44" w:rsidRPr="005612B5" w:rsidTr="0080769F">
        <w:tc>
          <w:tcPr>
            <w:tcW w:w="6498" w:type="dxa"/>
          </w:tcPr>
          <w:p w:rsidR="00743C44" w:rsidRPr="005612B5" w:rsidRDefault="00743C44" w:rsidP="0080769F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</w:p>
        </w:tc>
        <w:tc>
          <w:tcPr>
            <w:tcW w:w="1534" w:type="dxa"/>
            <w:vAlign w:val="bottom"/>
          </w:tcPr>
          <w:p w:rsidR="00743C44" w:rsidRPr="005612B5" w:rsidRDefault="008B0F26" w:rsidP="00743C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43C4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3C4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 ถึง</w:t>
            </w:r>
            <w:r w:rsidR="00743C4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087D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7D0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534" w:type="dxa"/>
            <w:vAlign w:val="bottom"/>
          </w:tcPr>
          <w:p w:rsidR="00743C44" w:rsidRPr="005612B5" w:rsidRDefault="008B0F26" w:rsidP="00743C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43C4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3C4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ถึง   </w:t>
            </w:r>
            <w:r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43C4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43C44"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743C44" w:rsidRPr="005612B5" w:rsidTr="00763EA8">
        <w:tc>
          <w:tcPr>
            <w:tcW w:w="6498" w:type="dxa"/>
            <w:vAlign w:val="bottom"/>
          </w:tcPr>
          <w:p w:rsidR="00743C44" w:rsidRPr="005612B5" w:rsidRDefault="00743C44" w:rsidP="00743C44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:rsidR="00743C44" w:rsidRPr="005612B5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:rsidR="00743C44" w:rsidRPr="005612B5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43C44" w:rsidRPr="005612B5" w:rsidTr="00763EA8">
        <w:tc>
          <w:tcPr>
            <w:tcW w:w="6498" w:type="dxa"/>
            <w:vAlign w:val="bottom"/>
          </w:tcPr>
          <w:p w:rsidR="00743C44" w:rsidRPr="005612B5" w:rsidRDefault="00743C44" w:rsidP="00743C44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:rsidR="00743C44" w:rsidRPr="005612B5" w:rsidRDefault="00743C44" w:rsidP="00743C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vAlign w:val="bottom"/>
          </w:tcPr>
          <w:p w:rsidR="00743C44" w:rsidRPr="005612B5" w:rsidRDefault="00743C44" w:rsidP="00743C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C44" w:rsidRPr="002504D8" w:rsidTr="008E5E7E">
        <w:tc>
          <w:tcPr>
            <w:tcW w:w="6498" w:type="dxa"/>
            <w:vAlign w:val="bottom"/>
          </w:tcPr>
          <w:p w:rsidR="00743C44" w:rsidRPr="002504D8" w:rsidRDefault="00743C44" w:rsidP="00743C44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2504D8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:rsidR="00743C44" w:rsidRPr="002504D8" w:rsidRDefault="00743C44" w:rsidP="00743C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3C44" w:rsidRPr="005612B5" w:rsidTr="001A75DD">
        <w:trPr>
          <w:trHeight w:val="80"/>
        </w:trPr>
        <w:tc>
          <w:tcPr>
            <w:tcW w:w="6498" w:type="dxa"/>
          </w:tcPr>
          <w:p w:rsidR="00743C44" w:rsidRPr="005612B5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534" w:type="dxa"/>
            <w:shd w:val="clear" w:color="auto" w:fill="auto"/>
          </w:tcPr>
          <w:p w:rsidR="00743C44" w:rsidRPr="005612B5" w:rsidRDefault="008B0F26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534" w:type="dxa"/>
          </w:tcPr>
          <w:p w:rsidR="00743C44" w:rsidRPr="005612B5" w:rsidRDefault="008B0F26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743C44" w:rsidRPr="005612B5" w:rsidTr="008E5E7E">
        <w:trPr>
          <w:trHeight w:val="80"/>
        </w:trPr>
        <w:tc>
          <w:tcPr>
            <w:tcW w:w="6498" w:type="dxa"/>
          </w:tcPr>
          <w:p w:rsidR="00743C44" w:rsidRPr="005612B5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5612B5" w:rsidRDefault="008B0F26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534" w:type="dxa"/>
            <w:vAlign w:val="bottom"/>
          </w:tcPr>
          <w:p w:rsidR="00743C44" w:rsidRPr="005612B5" w:rsidRDefault="008B0F26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743C44" w:rsidRPr="005612B5" w:rsidTr="008E5E7E">
        <w:trPr>
          <w:trHeight w:val="80"/>
        </w:trPr>
        <w:tc>
          <w:tcPr>
            <w:tcW w:w="6498" w:type="dxa"/>
          </w:tcPr>
          <w:p w:rsidR="00743C44" w:rsidRPr="005612B5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5612B5" w:rsidRDefault="00743C44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743C44" w:rsidRPr="005612B5" w:rsidRDefault="00743C44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3C44" w:rsidRPr="005612B5" w:rsidTr="008E5E7E">
        <w:trPr>
          <w:trHeight w:val="80"/>
        </w:trPr>
        <w:tc>
          <w:tcPr>
            <w:tcW w:w="6498" w:type="dxa"/>
          </w:tcPr>
          <w:p w:rsidR="00743C44" w:rsidRPr="005612B5" w:rsidRDefault="00743C44" w:rsidP="00743C44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743C44" w:rsidRPr="005612B5" w:rsidRDefault="00743C44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743C44" w:rsidRPr="005612B5" w:rsidRDefault="00743C44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3C44" w:rsidRPr="005612B5" w:rsidTr="008E5E7E">
        <w:trPr>
          <w:trHeight w:val="80"/>
        </w:trPr>
        <w:tc>
          <w:tcPr>
            <w:tcW w:w="6498" w:type="dxa"/>
          </w:tcPr>
          <w:p w:rsidR="00743C44" w:rsidRPr="005612B5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shd w:val="clear" w:color="auto" w:fill="auto"/>
          </w:tcPr>
          <w:p w:rsidR="00743C44" w:rsidRPr="005612B5" w:rsidRDefault="008B0F26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34" w:type="dxa"/>
          </w:tcPr>
          <w:p w:rsidR="00743C44" w:rsidRPr="005612B5" w:rsidRDefault="008B0F26" w:rsidP="00743C4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743C44" w:rsidRPr="005612B5" w:rsidTr="008E5E7E">
        <w:trPr>
          <w:trHeight w:val="80"/>
        </w:trPr>
        <w:tc>
          <w:tcPr>
            <w:tcW w:w="6498" w:type="dxa"/>
          </w:tcPr>
          <w:p w:rsidR="00743C44" w:rsidRPr="005612B5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:rsidR="00743C44" w:rsidRPr="005612B5" w:rsidRDefault="008B0F26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43C4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34" w:type="dxa"/>
          </w:tcPr>
          <w:p w:rsidR="00743C44" w:rsidRPr="005612B5" w:rsidRDefault="00743C44" w:rsidP="00743C44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3C44" w:rsidRPr="002504D8" w:rsidTr="008E5E7E">
        <w:trPr>
          <w:trHeight w:val="80"/>
        </w:trPr>
        <w:tc>
          <w:tcPr>
            <w:tcW w:w="6498" w:type="dxa"/>
          </w:tcPr>
          <w:p w:rsidR="00743C44" w:rsidRPr="002504D8" w:rsidRDefault="00743C44" w:rsidP="00743C4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04D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534" w:type="dxa"/>
            <w:shd w:val="clear" w:color="auto" w:fill="auto"/>
          </w:tcPr>
          <w:p w:rsidR="00743C44" w:rsidRPr="002504D8" w:rsidRDefault="008B0F26" w:rsidP="00743C44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743C44" w:rsidRPr="002504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43C44" w:rsidRPr="002504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34" w:type="dxa"/>
          </w:tcPr>
          <w:p w:rsidR="00743C44" w:rsidRPr="002504D8" w:rsidRDefault="008B0F26" w:rsidP="00743C44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43C44" w:rsidRPr="002504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43C44" w:rsidRPr="002504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</w:tbl>
    <w:p w:rsidR="00F60B62" w:rsidRPr="002504D8" w:rsidRDefault="00F60B62" w:rsidP="008E5E7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3D1CE6" w:rsidRPr="005612B5" w:rsidRDefault="002504D8" w:rsidP="008E5E7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4720EA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4720EA" w:rsidRPr="005612B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4720EA"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661E" w:rsidRPr="005612B5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4720EA" w:rsidRPr="005612B5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4720EA" w:rsidRPr="005612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550F5B" w:rsidRPr="005612B5" w:rsidRDefault="00550F5B" w:rsidP="008E5E7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</w:rPr>
      </w:pPr>
    </w:p>
    <w:p w:rsidR="0006627D" w:rsidRPr="005612B5" w:rsidRDefault="008B0F26" w:rsidP="008E5E7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06627D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6627D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06627D" w:rsidRPr="005612B5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รายละเอียดของเงินลงทุนในบริษัทย่อย</w:t>
      </w:r>
    </w:p>
    <w:p w:rsidR="0006627D" w:rsidRPr="005612B5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</w:rPr>
      </w:pPr>
    </w:p>
    <w:p w:rsidR="0006627D" w:rsidRPr="005612B5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</w:t>
      </w:r>
      <w:r w:rsidR="00550EC1" w:rsidRPr="005612B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5612B5">
        <w:rPr>
          <w:rFonts w:ascii="Browallia New" w:hAnsi="Browallia New" w:cs="Browallia New"/>
          <w:sz w:val="26"/>
          <w:szCs w:val="26"/>
          <w:cs/>
        </w:rPr>
        <w:t>ระหว่างงวดมีดังนี้</w:t>
      </w:r>
    </w:p>
    <w:p w:rsidR="0006627D" w:rsidRPr="005612B5" w:rsidRDefault="0006627D" w:rsidP="00E0298B">
      <w:pPr>
        <w:tabs>
          <w:tab w:val="left" w:pos="567"/>
        </w:tabs>
        <w:jc w:val="thaiDistribute"/>
        <w:rPr>
          <w:rFonts w:ascii="Browallia New" w:hAnsi="Browallia New" w:cs="Browallia New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803"/>
        <w:gridCol w:w="897"/>
        <w:gridCol w:w="925"/>
        <w:gridCol w:w="18"/>
        <w:gridCol w:w="946"/>
        <w:gridCol w:w="16"/>
        <w:gridCol w:w="980"/>
      </w:tblGrid>
      <w:tr w:rsidR="00C60576" w:rsidRPr="005612B5" w:rsidTr="00550EC1">
        <w:tc>
          <w:tcPr>
            <w:tcW w:w="3870" w:type="dxa"/>
            <w:vAlign w:val="bottom"/>
          </w:tcPr>
          <w:p w:rsidR="0006627D" w:rsidRPr="005612B5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5612B5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5612B5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42" w:type="dxa"/>
            <w:gridSpan w:val="3"/>
            <w:vAlign w:val="bottom"/>
          </w:tcPr>
          <w:p w:rsidR="0006627D" w:rsidRPr="005612B5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</w:tr>
      <w:tr w:rsidR="00C60576" w:rsidRPr="005612B5" w:rsidTr="00550EC1">
        <w:tc>
          <w:tcPr>
            <w:tcW w:w="3870" w:type="dxa"/>
            <w:vAlign w:val="bottom"/>
          </w:tcPr>
          <w:p w:rsidR="0006627D" w:rsidRPr="005612B5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5612B5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5612B5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62" w:type="dxa"/>
            <w:gridSpan w:val="2"/>
            <w:vAlign w:val="bottom"/>
          </w:tcPr>
          <w:p w:rsidR="0006627D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0" w:type="dxa"/>
            <w:vAlign w:val="bottom"/>
          </w:tcPr>
          <w:p w:rsidR="0006627D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06627D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06627D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C60576" w:rsidRPr="005612B5" w:rsidTr="00550EC1">
        <w:tc>
          <w:tcPr>
            <w:tcW w:w="3870" w:type="dxa"/>
            <w:vAlign w:val="bottom"/>
          </w:tcPr>
          <w:p w:rsidR="0006627D" w:rsidRPr="005612B5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5612B5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43" w:type="dxa"/>
            <w:gridSpan w:val="2"/>
            <w:vAlign w:val="bottom"/>
          </w:tcPr>
          <w:p w:rsidR="0006627D" w:rsidRPr="005612B5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62" w:type="dxa"/>
            <w:gridSpan w:val="2"/>
            <w:vAlign w:val="bottom"/>
          </w:tcPr>
          <w:p w:rsidR="0006627D" w:rsidRPr="005612B5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80" w:type="dxa"/>
            <w:vAlign w:val="bottom"/>
          </w:tcPr>
          <w:p w:rsidR="0006627D" w:rsidRPr="005612B5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C60576" w:rsidRPr="005612B5" w:rsidTr="00550EC1">
        <w:tc>
          <w:tcPr>
            <w:tcW w:w="3870" w:type="dxa"/>
            <w:vAlign w:val="bottom"/>
          </w:tcPr>
          <w:p w:rsidR="0006627D" w:rsidRPr="005612B5" w:rsidRDefault="0006627D" w:rsidP="008E5E7E">
            <w:pPr>
              <w:ind w:left="97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5612B5" w:rsidRDefault="0006627D" w:rsidP="008E5E7E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5612B5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2" w:type="dxa"/>
            <w:gridSpan w:val="2"/>
            <w:shd w:val="clear" w:color="auto" w:fill="auto"/>
            <w:vAlign w:val="bottom"/>
          </w:tcPr>
          <w:p w:rsidR="0006627D" w:rsidRPr="005612B5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:rsidR="0006627D" w:rsidRPr="005612B5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550EC1">
        <w:tc>
          <w:tcPr>
            <w:tcW w:w="5673" w:type="dxa"/>
            <w:gridSpan w:val="2"/>
          </w:tcPr>
          <w:p w:rsidR="0006627D" w:rsidRPr="005612B5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  <w:r w:rsidR="002C0891"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ของกลุ่มกิจการ</w:t>
            </w:r>
          </w:p>
        </w:tc>
        <w:tc>
          <w:tcPr>
            <w:tcW w:w="897" w:type="dxa"/>
            <w:vAlign w:val="bottom"/>
          </w:tcPr>
          <w:p w:rsidR="0006627D" w:rsidRPr="005612B5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06627D" w:rsidRPr="005612B5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06627D" w:rsidRPr="005612B5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06627D" w:rsidRPr="005612B5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715B" w:rsidRPr="005612B5" w:rsidTr="00550EC1">
        <w:tc>
          <w:tcPr>
            <w:tcW w:w="3870" w:type="dxa"/>
          </w:tcPr>
          <w:p w:rsidR="00A24BF0" w:rsidRPr="005612B5" w:rsidRDefault="00F8715B" w:rsidP="007A3E83">
            <w:pPr>
              <w:ind w:left="1242" w:right="-72" w:hanging="27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="002C0891"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อินเด็กซ์ ครีเอทีฟ</w:t>
            </w:r>
            <w:r w:rsidR="00A24BF0"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วิลเลจ </w:t>
            </w:r>
          </w:p>
          <w:p w:rsidR="00F8715B" w:rsidRPr="005612B5" w:rsidRDefault="002F467D" w:rsidP="007A3E83">
            <w:pPr>
              <w:ind w:left="1242" w:right="-72" w:hanging="27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2C0891"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  <w:r w:rsidR="002C0891" w:rsidRPr="005612B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C0891"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มหาชน</w:t>
            </w:r>
            <w:r w:rsidR="002C0891" w:rsidRPr="00561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00" w:type="dxa"/>
            <w:gridSpan w:val="2"/>
          </w:tcPr>
          <w:p w:rsidR="00F8715B" w:rsidRPr="005612B5" w:rsidRDefault="00F8715B" w:rsidP="00552359">
            <w:pPr>
              <w:ind w:left="162" w:right="-7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</w:t>
            </w:r>
            <w:r w:rsidR="00A24BF0"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และจัดทำกิจกรรมทางการตลาด</w:t>
            </w:r>
          </w:p>
        </w:tc>
        <w:tc>
          <w:tcPr>
            <w:tcW w:w="925" w:type="dxa"/>
          </w:tcPr>
          <w:p w:rsidR="00F8715B" w:rsidRPr="005612B5" w:rsidRDefault="00F8715B" w:rsidP="00F871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F8715B" w:rsidRPr="005612B5" w:rsidRDefault="008B0F26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85D8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996" w:type="dxa"/>
            <w:gridSpan w:val="2"/>
          </w:tcPr>
          <w:p w:rsidR="00F8715B" w:rsidRPr="005612B5" w:rsidRDefault="008B0F26" w:rsidP="007A3E8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552359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9F41EC" w:rsidRPr="005612B5" w:rsidTr="00550EC1">
        <w:tc>
          <w:tcPr>
            <w:tcW w:w="3870" w:type="dxa"/>
            <w:vAlign w:val="bottom"/>
          </w:tcPr>
          <w:p w:rsidR="009F41EC" w:rsidRPr="005612B5" w:rsidRDefault="009F41EC" w:rsidP="00A97303">
            <w:pPr>
              <w:ind w:left="97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F41EC" w:rsidRPr="005612B5" w:rsidRDefault="009F41EC" w:rsidP="00A97303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9F41EC" w:rsidRPr="005612B5" w:rsidRDefault="009F41EC" w:rsidP="00A97303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2" w:type="dxa"/>
            <w:gridSpan w:val="2"/>
            <w:shd w:val="clear" w:color="auto" w:fill="auto"/>
            <w:vAlign w:val="bottom"/>
          </w:tcPr>
          <w:p w:rsidR="009F41EC" w:rsidRPr="005612B5" w:rsidRDefault="009F41EC" w:rsidP="00A9730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:rsidR="009F41EC" w:rsidRPr="005612B5" w:rsidRDefault="009F41EC" w:rsidP="00A9730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F41EC" w:rsidRPr="005612B5" w:rsidTr="00550EC1">
        <w:tc>
          <w:tcPr>
            <w:tcW w:w="5673" w:type="dxa"/>
            <w:gridSpan w:val="2"/>
          </w:tcPr>
          <w:p w:rsidR="009F41EC" w:rsidRPr="005612B5" w:rsidRDefault="009F41EC" w:rsidP="009F41EC">
            <w:pPr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บริษัทย่อยภายใต้บริษัท อินเด็กซ์</w:t>
            </w:r>
          </w:p>
        </w:tc>
        <w:tc>
          <w:tcPr>
            <w:tcW w:w="897" w:type="dxa"/>
            <w:vAlign w:val="bottom"/>
          </w:tcPr>
          <w:p w:rsidR="009F41EC" w:rsidRPr="005612B5" w:rsidRDefault="009F41EC" w:rsidP="009F41EC">
            <w:pPr>
              <w:ind w:left="162" w:right="-72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9F41EC" w:rsidRPr="005612B5" w:rsidRDefault="009F41EC" w:rsidP="009F41E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9F41EC" w:rsidRPr="005612B5" w:rsidRDefault="009F41EC" w:rsidP="009F41EC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9F41EC" w:rsidRPr="005612B5" w:rsidRDefault="009F41EC" w:rsidP="009F41EC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F41EC" w:rsidRPr="005612B5" w:rsidTr="00550EC1">
        <w:tc>
          <w:tcPr>
            <w:tcW w:w="3870" w:type="dxa"/>
          </w:tcPr>
          <w:p w:rsidR="009F41EC" w:rsidRPr="005612B5" w:rsidRDefault="00361760" w:rsidP="009F41EC">
            <w:pPr>
              <w:ind w:left="1023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9F41EC"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ครีเอทีฟ วิลเลจ จำกัด </w:t>
            </w:r>
            <w:r w:rsidR="009F41EC" w:rsidRPr="00561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9F41EC"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มหาชน</w:t>
            </w:r>
            <w:r w:rsidR="009F41EC" w:rsidRPr="00561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0" w:type="dxa"/>
            <w:gridSpan w:val="2"/>
          </w:tcPr>
          <w:p w:rsidR="009F41EC" w:rsidRPr="005612B5" w:rsidRDefault="009F41EC" w:rsidP="009F41EC">
            <w:pPr>
              <w:ind w:left="166" w:right="-72" w:hanging="16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:rsidR="009F41EC" w:rsidRPr="005612B5" w:rsidRDefault="009F41EC" w:rsidP="009F41E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9F41EC" w:rsidRPr="005612B5" w:rsidRDefault="009F41EC" w:rsidP="009F41EC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9F41EC" w:rsidRPr="005612B5" w:rsidRDefault="009F41EC" w:rsidP="009F41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อีเว้นท์ โซลูชั่นส์ 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ind w:left="166" w:right="-72" w:hanging="16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ให้บริการติดตั้งอุปกรณ์</w:t>
            </w:r>
          </w:p>
          <w:p w:rsidR="00996237" w:rsidRPr="005612B5" w:rsidRDefault="00996237" w:rsidP="00996237">
            <w:pPr>
              <w:ind w:left="166" w:right="-72" w:hanging="16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เครื่องเล่นในงานบันเทิง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เทรเบียง 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อยู่ระหว่างการชำระบัญชี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มีเดีย วิชั่น 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2"/>
                <w:szCs w:val="22"/>
              </w:rPr>
              <w:t>1994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ให้บริการอุปกรณ์แสง </w:t>
            </w:r>
          </w:p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สี เสียงในงานบันเทิง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อินสปาย อิมเมจ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ให้บริการจัดทำ ติดตั้งและ</w:t>
            </w:r>
          </w:p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รื้อถอน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ป้ายโฆษณา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ind w:left="1023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อินเด็กซ์ ครีเอทีฟ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ออนไลน์</w:t>
            </w:r>
          </w:p>
          <w:p w:rsidR="00996237" w:rsidRPr="005612B5" w:rsidRDefault="002F467D" w:rsidP="00996237">
            <w:pPr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อยู่ระหว่างการชำระบัญชี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เอ็นไวโร (ไทยแลนด์) 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ให้บริการข้อมูลข่าวสาร</w:t>
            </w:r>
          </w:p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ผ่านสื่อวิทยุ และ</w:t>
            </w:r>
            <w:r w:rsidRPr="005612B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ระบบ</w:t>
            </w:r>
          </w:p>
          <w:p w:rsidR="00996237" w:rsidRPr="005612B5" w:rsidRDefault="00996237" w:rsidP="00996237">
            <w:pPr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การสื่อสารอื่น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spacing w:line="200" w:lineRule="exact"/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อินเด็กซ์ แอนด์ เอ็ม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ให้บริการและจัดหาพื้นที่</w:t>
            </w:r>
          </w:p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แสดงสินค้า และรับ</w:t>
            </w:r>
          </w:p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ออกแบบงานด้าน</w:t>
            </w:r>
          </w:p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โฆษณาและ</w:t>
            </w:r>
          </w:p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ประชาสัมพันธ์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996237" w:rsidRPr="005612B5" w:rsidTr="00550EC1">
        <w:tc>
          <w:tcPr>
            <w:tcW w:w="3870" w:type="dxa"/>
          </w:tcPr>
          <w:p w:rsidR="00996237" w:rsidRPr="005612B5" w:rsidRDefault="00996237" w:rsidP="00996237">
            <w:pPr>
              <w:spacing w:line="200" w:lineRule="exact"/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อินเด็กซ์ แอนด์ วี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ให้บริการและจัดหาพื้นที่</w:t>
            </w:r>
          </w:p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แสดงสินค้า และรับ</w:t>
            </w:r>
          </w:p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ออกแบบงานด้านโฆษณา</w:t>
            </w:r>
          </w:p>
          <w:p w:rsidR="00996237" w:rsidRPr="005612B5" w:rsidRDefault="00996237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และประชาสัมพันธ์</w:t>
            </w:r>
          </w:p>
        </w:tc>
        <w:tc>
          <w:tcPr>
            <w:tcW w:w="925" w:type="dxa"/>
          </w:tcPr>
          <w:p w:rsidR="00996237" w:rsidRPr="005612B5" w:rsidRDefault="00996237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996237" w:rsidRPr="005612B5" w:rsidRDefault="00996237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996237" w:rsidRPr="005612B5" w:rsidRDefault="008B0F26" w:rsidP="00996237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996237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50EC1" w:rsidRPr="005612B5" w:rsidTr="00550EC1">
        <w:tc>
          <w:tcPr>
            <w:tcW w:w="3870" w:type="dxa"/>
          </w:tcPr>
          <w:p w:rsidR="00550EC1" w:rsidRPr="005612B5" w:rsidRDefault="00550EC1" w:rsidP="00996237">
            <w:pPr>
              <w:spacing w:line="200" w:lineRule="exact"/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ไอ ซี วี เอ็กซ์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ให้บริการและจัดทำกิจกรรม</w:t>
            </w:r>
          </w:p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ทางการตลาด</w:t>
            </w:r>
          </w:p>
        </w:tc>
        <w:tc>
          <w:tcPr>
            <w:tcW w:w="925" w:type="dxa"/>
          </w:tcPr>
          <w:p w:rsidR="00550EC1" w:rsidRPr="005612B5" w:rsidRDefault="00550EC1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550EC1" w:rsidRPr="005612B5" w:rsidRDefault="00550EC1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550EC1" w:rsidRPr="005612B5" w:rsidRDefault="008B0F26" w:rsidP="00996237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50EC1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50EC1" w:rsidRPr="005612B5" w:rsidTr="00550EC1">
        <w:tc>
          <w:tcPr>
            <w:tcW w:w="3870" w:type="dxa"/>
          </w:tcPr>
          <w:p w:rsidR="00550EC1" w:rsidRPr="005612B5" w:rsidRDefault="00550EC1" w:rsidP="00996237">
            <w:pPr>
              <w:spacing w:line="200" w:lineRule="exact"/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บลูมีเดีย คอมมิวนิเคชั่นส์ จำกัด</w:t>
            </w:r>
          </w:p>
        </w:tc>
        <w:tc>
          <w:tcPr>
            <w:tcW w:w="2700" w:type="dxa"/>
            <w:gridSpan w:val="2"/>
          </w:tcPr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ให้บริการออกแบบ ผลิต</w:t>
            </w:r>
          </w:p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และจำหน่ายสิ่งพิมพ์และ</w:t>
            </w:r>
          </w:p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สื่อต่างๆ</w:t>
            </w:r>
          </w:p>
        </w:tc>
        <w:tc>
          <w:tcPr>
            <w:tcW w:w="925" w:type="dxa"/>
          </w:tcPr>
          <w:p w:rsidR="00550EC1" w:rsidRPr="005612B5" w:rsidRDefault="00550EC1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550EC1" w:rsidRPr="005612B5" w:rsidRDefault="00550EC1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550EC1" w:rsidRPr="005612B5" w:rsidRDefault="008B0F26" w:rsidP="00996237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550EC1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</w:tr>
      <w:tr w:rsidR="00550EC1" w:rsidRPr="005612B5" w:rsidTr="00550EC1">
        <w:tc>
          <w:tcPr>
            <w:tcW w:w="3870" w:type="dxa"/>
          </w:tcPr>
          <w:p w:rsidR="00550EC1" w:rsidRPr="005612B5" w:rsidRDefault="00550EC1" w:rsidP="00996237">
            <w:pPr>
              <w:spacing w:line="200" w:lineRule="exact"/>
              <w:ind w:left="10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ไอ ซี วี จำกัด</w:t>
            </w:r>
          </w:p>
        </w:tc>
        <w:tc>
          <w:tcPr>
            <w:tcW w:w="2700" w:type="dxa"/>
            <w:gridSpan w:val="2"/>
          </w:tcPr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ให้บริการและจัดหาพื้นที่</w:t>
            </w:r>
          </w:p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แสดงสินค้าและรับ</w:t>
            </w:r>
          </w:p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ออกแบบงานด้านโฆษณา</w:t>
            </w:r>
          </w:p>
          <w:p w:rsidR="00550EC1" w:rsidRPr="005612B5" w:rsidRDefault="00550EC1" w:rsidP="00996237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และประชาสัมพันธ์</w:t>
            </w:r>
          </w:p>
        </w:tc>
        <w:tc>
          <w:tcPr>
            <w:tcW w:w="925" w:type="dxa"/>
          </w:tcPr>
          <w:p w:rsidR="00550EC1" w:rsidRPr="005612B5" w:rsidRDefault="00550EC1" w:rsidP="00996237">
            <w:pPr>
              <w:jc w:val="center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550EC1" w:rsidRPr="005612B5" w:rsidRDefault="00550EC1" w:rsidP="00F85D86">
            <w:pPr>
              <w:jc w:val="right"/>
              <w:rPr>
                <w:rFonts w:ascii="Browallia New" w:hAnsi="Browallia New" w:cs="Browallia New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550EC1" w:rsidRPr="005612B5" w:rsidRDefault="008B0F26" w:rsidP="00996237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50EC1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:rsidR="003E5C0A" w:rsidRPr="002504D8" w:rsidRDefault="00E37A05" w:rsidP="003E5C0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3E5C0A" w:rsidRPr="002504D8">
        <w:rPr>
          <w:rFonts w:ascii="Browallia New" w:hAnsi="Browallia New" w:cs="Browallia New"/>
          <w:b/>
          <w:bCs/>
          <w:sz w:val="26"/>
          <w:szCs w:val="26"/>
        </w:rPr>
        <w:tab/>
      </w:r>
      <w:r w:rsidR="003E5C0A" w:rsidRPr="002504D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3E5C0A" w:rsidRPr="002504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5C0A" w:rsidRPr="002504D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และบริษัทร่วม</w:t>
      </w:r>
      <w:r w:rsidR="003E5C0A" w:rsidRPr="002504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5C0A" w:rsidRPr="002504D8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3E5C0A" w:rsidRPr="002504D8" w:rsidRDefault="003E5C0A" w:rsidP="003E5C0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E5C0A" w:rsidRPr="002504D8" w:rsidRDefault="008B0F26" w:rsidP="003E5C0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3E5C0A" w:rsidRPr="002504D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E5C0A" w:rsidRPr="002504D8">
        <w:rPr>
          <w:rFonts w:ascii="Browallia New" w:hAnsi="Browallia New" w:cs="Browallia New"/>
          <w:b/>
          <w:bCs/>
          <w:sz w:val="26"/>
          <w:szCs w:val="26"/>
        </w:rPr>
        <w:tab/>
      </w:r>
      <w:r w:rsidR="003E5C0A" w:rsidRPr="002504D8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รายละเอียดของเงินลงทุนในบริษัทย่อย</w:t>
      </w:r>
      <w:r w:rsidR="003E5C0A" w:rsidRPr="002504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5C0A" w:rsidRPr="002504D8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3E5C0A" w:rsidRDefault="003E5C0A" w:rsidP="003E5C0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74BB2" w:rsidRPr="005612B5" w:rsidRDefault="00174BB2" w:rsidP="00174BB2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รายละเอียดการเปลี่ยนแปลงของเงินลงทุนในบริษัทย่อยระหว่างงวดมีดังนี้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2504D8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74BB2" w:rsidRDefault="00174BB2" w:rsidP="003E5C0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60B62" w:rsidRPr="005612B5" w:rsidRDefault="00EB1C05" w:rsidP="00EB1C05">
      <w:pPr>
        <w:ind w:left="108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5612B5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B0F26" w:rsidRPr="008B0F26">
        <w:rPr>
          <w:rFonts w:ascii="Browallia New" w:hAnsi="Browallia New" w:cs="Browallia New"/>
          <w:spacing w:val="-8"/>
          <w:sz w:val="26"/>
          <w:szCs w:val="26"/>
        </w:rPr>
        <w:t>8</w:t>
      </w:r>
      <w:r w:rsidRPr="005612B5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8B0F26" w:rsidRPr="008B0F26">
        <w:rPr>
          <w:rFonts w:ascii="Browallia New" w:hAnsi="Browallia New" w:cs="Browallia New"/>
          <w:spacing w:val="-8"/>
          <w:sz w:val="26"/>
          <w:szCs w:val="26"/>
        </w:rPr>
        <w:t>2561</w:t>
      </w:r>
      <w:r w:rsidRPr="005612B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b/>
          <w:spacing w:val="-8"/>
          <w:sz w:val="26"/>
          <w:szCs w:val="26"/>
          <w:cs/>
        </w:rPr>
        <w:t>บริษัท อินเด็กซ์ ครีเอทีฟ ออนไลน์ จำกัด ซึ่งเป็นบริษัทย่อยของกลุ่มกิจการได้เลิกกิจการ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ได้จดทะเบียนเลิกกิจการกับกระทรวงพาณิชย์ การชำระบัญชีดังกล่าวเสร็จสิ้นในวันที่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30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 มีนาคม พ.ศ.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2563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 และ</w:t>
      </w:r>
      <w:r w:rsidRPr="005612B5">
        <w:rPr>
          <w:rFonts w:ascii="Browallia New" w:hAnsi="Browallia New" w:cs="Browallia New"/>
          <w:b/>
          <w:sz w:val="26"/>
          <w:szCs w:val="26"/>
        </w:rPr>
        <w:br/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มีกำไรจากการเลิกกิจการเป็นจำนวน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5</w:t>
      </w:r>
      <w:r w:rsidRPr="005612B5">
        <w:rPr>
          <w:rFonts w:ascii="Browallia New" w:hAnsi="Browallia New" w:cs="Browallia New"/>
          <w:bCs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64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 ล้านบาทรวม</w:t>
      </w:r>
      <w:r w:rsidR="00A00B9A" w:rsidRPr="005612B5">
        <w:rPr>
          <w:rFonts w:ascii="Browallia New" w:hAnsi="Browallia New" w:cs="Browallia New"/>
          <w:b/>
          <w:sz w:val="26"/>
          <w:szCs w:val="26"/>
          <w:cs/>
        </w:rPr>
        <w:t>อยู่ใน</w:t>
      </w:r>
      <w:r w:rsidR="00A00B9A">
        <w:rPr>
          <w:rFonts w:ascii="Browallia New" w:hAnsi="Browallia New" w:cs="Browallia New" w:hint="cs"/>
          <w:b/>
          <w:sz w:val="26"/>
          <w:szCs w:val="26"/>
          <w:cs/>
        </w:rPr>
        <w:t>กำไรจากการดำเนินงานที่ยกเลิก</w:t>
      </w:r>
    </w:p>
    <w:p w:rsidR="002504D8" w:rsidRDefault="002504D8" w:rsidP="00EB1C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1C05" w:rsidRPr="002504D8" w:rsidRDefault="00EB1C05" w:rsidP="00EB1C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504D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24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 บริษัท อินเด็กซ์ ครีเอทีฟ วิลเลจ จำกัด (มหาชน) ซึ่งเป็นบริษัทย่อยของกลุ่มกิจการ </w:t>
      </w:r>
      <w:r w:rsidRPr="002504D8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ได้จำหน่ายเงินลงทุนทั้งหมดในบริษัท อินสปาย อิมเมจ จำกัด ซึ่งเป็นบริษัทย่อยของกลุ่มกิจการ จำนวน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2504D8">
        <w:rPr>
          <w:rFonts w:ascii="Browallia New" w:hAnsi="Browallia New" w:cs="Browallia New"/>
          <w:spacing w:val="-2"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998</w:t>
      </w:r>
      <w:r w:rsidRPr="002504D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</w:t>
      </w:r>
      <w:r w:rsidRPr="002504D8">
        <w:rPr>
          <w:rFonts w:ascii="Browallia New" w:hAnsi="Browallia New" w:cs="Browallia New"/>
          <w:sz w:val="26"/>
          <w:szCs w:val="26"/>
        </w:rPr>
        <w:t xml:space="preserve"> 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ให้กับผู้ถือหุ้นเดิมของบริษัทย่อยดังกล่าว เป็นจำนวนเงินทั้งสิ้น 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โดยมีกำไรจากการจำหน่ายเงินลงทุนดังกล่าว </w:t>
      </w:r>
      <w:r w:rsidR="00A00B9A" w:rsidRPr="005612B5">
        <w:rPr>
          <w:rFonts w:ascii="Browallia New" w:hAnsi="Browallia New" w:cs="Browallia New"/>
          <w:b/>
          <w:sz w:val="26"/>
          <w:szCs w:val="26"/>
          <w:cs/>
        </w:rPr>
        <w:t>รวมอยู่ใน</w:t>
      </w:r>
      <w:r w:rsidR="00A00B9A">
        <w:rPr>
          <w:rFonts w:ascii="Browallia New" w:hAnsi="Browallia New" w:cs="Browallia New" w:hint="cs"/>
          <w:b/>
          <w:sz w:val="26"/>
          <w:szCs w:val="26"/>
          <w:cs/>
        </w:rPr>
        <w:t>กำไรจากการดำเนินงานที่ยกเลิก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Pr="002504D8">
        <w:rPr>
          <w:rFonts w:ascii="Browallia New" w:hAnsi="Browallia New" w:cs="Browallia New"/>
          <w:sz w:val="26"/>
          <w:szCs w:val="26"/>
          <w:cs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44</w:t>
      </w:r>
      <w:r w:rsidRPr="002504D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EB1C05" w:rsidRPr="00684C34" w:rsidRDefault="00EB1C05" w:rsidP="00262C82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164AF8" w:rsidRPr="002504D8" w:rsidRDefault="00164AF8" w:rsidP="00262C82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เมื่อวันที่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16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841984" w:rsidRPr="002504D8">
        <w:rPr>
          <w:rFonts w:ascii="Browallia New" w:hAnsi="Browallia New" w:cs="Browallia New"/>
          <w:b/>
          <w:sz w:val="26"/>
          <w:szCs w:val="26"/>
          <w:cs/>
        </w:rPr>
        <w:t xml:space="preserve">เมษายน 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2563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841984" w:rsidRPr="002504D8">
        <w:rPr>
          <w:rFonts w:ascii="Browallia New" w:hAnsi="Browallia New" w:cs="Browallia New"/>
          <w:b/>
          <w:sz w:val="26"/>
          <w:szCs w:val="26"/>
          <w:cs/>
        </w:rPr>
        <w:t>กลุ่มกิจการได้จำหน่าย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>หุ้น</w:t>
      </w:r>
      <w:r w:rsidR="00973F21" w:rsidRPr="002504D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ของบริษัท อินเด็กซ์ ครีเอทีฟ วิลเลจ จำกัด (มหาชน) </w:t>
      </w:r>
      <w:r w:rsidR="00F60B62" w:rsidRPr="002504D8">
        <w:rPr>
          <w:rFonts w:ascii="Browallia New" w:hAnsi="Browallia New" w:cs="Browallia New"/>
          <w:b/>
          <w:sz w:val="26"/>
          <w:szCs w:val="26"/>
          <w:cs/>
        </w:rPr>
        <w:br/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ซึ่งเป็นบริษัทย่อยของกลุ่มกิจการ จำนวน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31</w:t>
      </w:r>
      <w:r w:rsidR="00085F4E">
        <w:rPr>
          <w:rFonts w:ascii="Browallia New" w:hAnsi="Browallia New" w:cs="Browallia New"/>
          <w:bCs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10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ล้านหุ้นให้กับผู้ถือหุ้นรายอื่นของบริษัทย่อยดังกล่าว </w:t>
      </w:r>
      <w:r w:rsidR="002815C6">
        <w:rPr>
          <w:rFonts w:ascii="Browallia New" w:hAnsi="Browallia New" w:cs="Browallia New" w:hint="cs"/>
          <w:b/>
          <w:sz w:val="26"/>
          <w:szCs w:val="26"/>
          <w:cs/>
        </w:rPr>
        <w:t xml:space="preserve">เป็นสิ่งตอบแทนทั้งสิ้น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170</w:t>
      </w:r>
      <w:r w:rsidR="002815C6" w:rsidRPr="002815C6">
        <w:rPr>
          <w:rFonts w:ascii="Browallia New" w:hAnsi="Browallia New" w:cs="Browallia New" w:hint="cs"/>
          <w:bCs/>
          <w:sz w:val="26"/>
          <w:szCs w:val="26"/>
          <w:cs/>
        </w:rPr>
        <w:t xml:space="preserve"> </w:t>
      </w:r>
      <w:r w:rsidR="002815C6" w:rsidRPr="002815C6">
        <w:rPr>
          <w:rFonts w:ascii="Browallia New" w:hAnsi="Browallia New" w:cs="Browallia New" w:hint="cs"/>
          <w:b/>
          <w:sz w:val="26"/>
          <w:szCs w:val="26"/>
          <w:cs/>
        </w:rPr>
        <w:t>ล้าน</w:t>
      </w:r>
      <w:r w:rsidR="002815C6"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>โดย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>รับรู้</w:t>
      </w:r>
      <w:r w:rsidR="00003237">
        <w:rPr>
          <w:rFonts w:ascii="Browallia New" w:hAnsi="Browallia New" w:cs="Browallia New" w:hint="cs"/>
          <w:b/>
          <w:sz w:val="26"/>
          <w:szCs w:val="26"/>
          <w:cs/>
        </w:rPr>
        <w:t>กำไร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>จากการจำหน่ายเงินลงทุน</w:t>
      </w:r>
      <w:r w:rsidR="00003237">
        <w:rPr>
          <w:rFonts w:ascii="Browallia New" w:hAnsi="Browallia New" w:cs="Browallia New" w:hint="cs"/>
          <w:b/>
          <w:sz w:val="26"/>
          <w:szCs w:val="26"/>
          <w:cs/>
        </w:rPr>
        <w:t>ใน</w:t>
      </w:r>
      <w:r w:rsidR="00003237" w:rsidRPr="002504D8">
        <w:rPr>
          <w:rFonts w:ascii="Browallia New" w:hAnsi="Browallia New" w:cs="Browallia New"/>
          <w:b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03237">
        <w:rPr>
          <w:rFonts w:ascii="Browallia New" w:hAnsi="Browallia New" w:cs="Browallia New" w:hint="cs"/>
          <w:b/>
          <w:sz w:val="26"/>
          <w:szCs w:val="26"/>
          <w:cs/>
        </w:rPr>
        <w:t>เป็น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>จำนวน</w:t>
      </w:r>
      <w:r w:rsidR="00003237"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38</w:t>
      </w:r>
      <w:r w:rsidR="00003237" w:rsidRPr="00003237">
        <w:rPr>
          <w:rFonts w:ascii="Browallia New" w:hAnsi="Browallia New" w:cs="Browallia New"/>
          <w:bCs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72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 xml:space="preserve"> ล้านบาท</w:t>
      </w:r>
      <w:r w:rsidR="00003237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003237">
        <w:rPr>
          <w:rFonts w:ascii="Browallia New" w:hAnsi="Browallia New" w:cs="Browallia New" w:hint="cs"/>
          <w:b/>
          <w:sz w:val="26"/>
          <w:szCs w:val="26"/>
          <w:cs/>
        </w:rPr>
        <w:t>และ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20</w:t>
      </w:r>
      <w:r w:rsidR="00901196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>ล้านบาท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003237">
        <w:rPr>
          <w:rFonts w:ascii="Browallia New" w:hAnsi="Browallia New" w:cs="Browallia New" w:hint="cs"/>
          <w:b/>
          <w:sz w:val="26"/>
          <w:szCs w:val="26"/>
          <w:cs/>
        </w:rPr>
        <w:t xml:space="preserve">ตามลำดับ 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ภายหลังการจำหน่ายเงินลงทุนดังกล่าว ทำให้สัดส่วนการถือหุ้นของกลุ่มกิจการลดลงเหลือร้อยละ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6</w:t>
      </w:r>
      <w:r w:rsidR="00085F4E">
        <w:rPr>
          <w:rFonts w:ascii="Browallia New" w:hAnsi="Browallia New" w:cs="Browallia New"/>
          <w:bCs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91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573843" w:rsidRPr="002504D8">
        <w:rPr>
          <w:rFonts w:ascii="Browallia New" w:hAnsi="Browallia New" w:cs="Browallia New"/>
          <w:b/>
          <w:sz w:val="26"/>
          <w:szCs w:val="26"/>
          <w:cs/>
        </w:rPr>
        <w:t>ส่งผลให้</w:t>
      </w:r>
      <w:r w:rsidR="00973F21" w:rsidRPr="002504D8">
        <w:rPr>
          <w:rFonts w:ascii="Browallia New" w:hAnsi="Browallia New" w:cs="Browallia New"/>
          <w:b/>
          <w:sz w:val="26"/>
          <w:szCs w:val="26"/>
          <w:cs/>
        </w:rPr>
        <w:t>กลุ่มกิจการสูญเสียอำนาจควบคุมในบริษัทย่อยดังกล่าว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="0058683E">
        <w:rPr>
          <w:rFonts w:ascii="Browallia New" w:hAnsi="Browallia New" w:cs="Browallia New" w:hint="cs"/>
          <w:b/>
          <w:sz w:val="26"/>
          <w:szCs w:val="26"/>
          <w:cs/>
        </w:rPr>
        <w:t>และ</w:t>
      </w:r>
      <w:r w:rsidR="00C32864" w:rsidRPr="002504D8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กลุ่มกิจการไม่มีสัดส่วนการถือหุ้นในบริษัทย่อย บริษัทร่วม และการร่วมค้าภายใต้บริษัท อินเด็กซ์ </w:t>
      </w:r>
      <w:r w:rsidR="00771D87" w:rsidRPr="002504D8">
        <w:rPr>
          <w:rFonts w:ascii="Browallia New" w:hAnsi="Browallia New" w:cs="Browallia New"/>
          <w:b/>
          <w:sz w:val="26"/>
          <w:szCs w:val="26"/>
          <w:cs/>
        </w:rPr>
        <w:br/>
      </w:r>
      <w:r w:rsidR="00C32864" w:rsidRPr="002504D8">
        <w:rPr>
          <w:rFonts w:ascii="Browallia New" w:hAnsi="Browallia New" w:cs="Browallia New"/>
          <w:b/>
          <w:sz w:val="26"/>
          <w:szCs w:val="26"/>
          <w:cs/>
        </w:rPr>
        <w:t>ครีเอทีฟ วิลเลจ จำกัด (มหาชน)</w:t>
      </w:r>
      <w:r w:rsidR="00C3742C"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="00973F21" w:rsidRPr="002504D8">
        <w:rPr>
          <w:rFonts w:ascii="Browallia New" w:hAnsi="Browallia New" w:cs="Browallia New"/>
          <w:b/>
          <w:sz w:val="26"/>
          <w:szCs w:val="26"/>
          <w:cs/>
        </w:rPr>
        <w:t>กลุ่มกิจการ</w:t>
      </w:r>
      <w:r w:rsidR="00771D87">
        <w:rPr>
          <w:rFonts w:ascii="Browallia New" w:hAnsi="Browallia New" w:cs="Browallia New" w:hint="cs"/>
          <w:b/>
          <w:sz w:val="26"/>
          <w:szCs w:val="26"/>
          <w:cs/>
        </w:rPr>
        <w:t>จึง</w:t>
      </w:r>
      <w:r w:rsidR="00973F21" w:rsidRPr="002504D8">
        <w:rPr>
          <w:rFonts w:ascii="Browallia New" w:hAnsi="Browallia New" w:cs="Browallia New"/>
          <w:b/>
          <w:sz w:val="26"/>
          <w:szCs w:val="26"/>
          <w:cs/>
        </w:rPr>
        <w:t>ได้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</w:t>
      </w:r>
      <w:r w:rsidR="00317E03">
        <w:rPr>
          <w:rFonts w:ascii="Browallia New" w:hAnsi="Browallia New" w:cs="Browallia New" w:hint="cs"/>
          <w:b/>
          <w:sz w:val="26"/>
          <w:szCs w:val="26"/>
          <w:cs/>
        </w:rPr>
        <w:t xml:space="preserve"> จำนวน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65</w:t>
      </w:r>
      <w:r w:rsidR="00317E03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317E03">
        <w:rPr>
          <w:rFonts w:ascii="Browallia New" w:hAnsi="Browallia New" w:cs="Browallia New" w:hint="cs"/>
          <w:b/>
          <w:sz w:val="26"/>
          <w:szCs w:val="26"/>
          <w:cs/>
        </w:rPr>
        <w:t>ล้านบาท</w:t>
      </w:r>
      <w:r w:rsidR="0086796E" w:rsidRPr="002504D8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86796E" w:rsidRPr="002504D8">
        <w:rPr>
          <w:rFonts w:ascii="Browallia New" w:hAnsi="Browallia New" w:cs="Browallia New"/>
          <w:bCs/>
          <w:sz w:val="26"/>
          <w:szCs w:val="26"/>
        </w:rPr>
        <w:t>(</w:t>
      </w:r>
      <w:r w:rsidR="0086796E" w:rsidRPr="002504D8">
        <w:rPr>
          <w:rFonts w:ascii="Browallia New" w:hAnsi="Browallia New" w:cs="Browallia New"/>
          <w:b/>
          <w:sz w:val="26"/>
          <w:szCs w:val="26"/>
          <w:cs/>
        </w:rPr>
        <w:t xml:space="preserve">หมายเหตุ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10</w:t>
      </w:r>
      <w:r w:rsidR="0086796E" w:rsidRPr="002504D8">
        <w:rPr>
          <w:rFonts w:ascii="Browallia New" w:hAnsi="Browallia New" w:cs="Browallia New"/>
          <w:bCs/>
          <w:sz w:val="26"/>
          <w:szCs w:val="26"/>
        </w:rPr>
        <w:t>)</w:t>
      </w:r>
    </w:p>
    <w:p w:rsidR="00EB1C05" w:rsidRPr="00684C34" w:rsidRDefault="00EB1C05" w:rsidP="00262C82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916DF7" w:rsidRPr="000372F0" w:rsidRDefault="00F91473" w:rsidP="00901196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30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มิถุนายน พ.ศ.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2563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และหุ้นทั้งหมด</w:t>
      </w:r>
      <w:r w:rsidRPr="002504D8">
        <w:rPr>
          <w:rFonts w:ascii="Browallia New" w:hAnsi="Browallia New" w:cs="Browallia New"/>
          <w:b/>
          <w:sz w:val="26"/>
          <w:szCs w:val="26"/>
        </w:rPr>
        <w:br/>
      </w:r>
      <w:r w:rsidRPr="00E37A05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ของบริษัท เจฟเฟอร์ เรสโตรองต์ จำกัด </w:t>
      </w:r>
      <w:r w:rsidR="00901196" w:rsidRPr="00E37A05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(</w:t>
      </w:r>
      <w:r w:rsidR="008B0F26" w:rsidRPr="008B0F26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="00B5199B" w:rsidRPr="00E37A05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="008B0F26" w:rsidRPr="008B0F26">
        <w:rPr>
          <w:rFonts w:ascii="Browallia New" w:hAnsi="Browallia New" w:cs="Browallia New"/>
          <w:bCs/>
          <w:spacing w:val="-4"/>
          <w:sz w:val="26"/>
          <w:szCs w:val="26"/>
        </w:rPr>
        <w:t>2562</w:t>
      </w:r>
      <w:r w:rsidR="00901196" w:rsidRPr="00E37A05">
        <w:rPr>
          <w:rFonts w:ascii="Browallia New" w:hAnsi="Browallia New" w:cs="Browallia New" w:hint="cs"/>
          <w:bCs/>
          <w:spacing w:val="-4"/>
          <w:sz w:val="26"/>
          <w:szCs w:val="26"/>
          <w:cs/>
        </w:rPr>
        <w:t xml:space="preserve"> </w:t>
      </w:r>
      <w:r w:rsidR="00901196" w:rsidRPr="00E37A05">
        <w:rPr>
          <w:rFonts w:ascii="Browallia New" w:hAnsi="Browallia New" w:cs="Browallia New"/>
          <w:bCs/>
          <w:spacing w:val="-4"/>
          <w:sz w:val="26"/>
          <w:szCs w:val="26"/>
        </w:rPr>
        <w:t xml:space="preserve">: </w:t>
      </w:r>
      <w:r w:rsidR="00901196" w:rsidRPr="00E37A05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หุ้นทั้งหมดของบริษัท วอลล์สตรีท อิงลิช (ประเทศไทย</w:t>
      </w:r>
      <w:r w:rsidR="00901196" w:rsidRPr="002504D8">
        <w:rPr>
          <w:rFonts w:ascii="Browallia New" w:hAnsi="Browallia New" w:cs="Browallia New"/>
          <w:b/>
          <w:sz w:val="26"/>
          <w:szCs w:val="26"/>
          <w:cs/>
        </w:rPr>
        <w:t>) จำกัด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="00901196" w:rsidRPr="002504D8">
        <w:rPr>
          <w:rFonts w:ascii="Browallia New" w:hAnsi="Browallia New" w:cs="Browallia New"/>
          <w:b/>
          <w:sz w:val="26"/>
          <w:szCs w:val="26"/>
          <w:cs/>
        </w:rPr>
        <w:t>หุ้นทั้งหมดของบริษัท เจฟเฟอร์ เรสโตรองต์ จำกัด</w:t>
      </w:r>
      <w:r w:rsidR="00B5199B" w:rsidRPr="002504D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>และ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หุ้นของบริษัท อินเด็กซ์ ครีเอทีฟ วิลเลจ จำกัด จำนวน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43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ล้านหุ้</w:t>
      </w:r>
      <w:r w:rsidR="00B5199B" w:rsidRPr="002504D8">
        <w:rPr>
          <w:rFonts w:ascii="Browallia New" w:hAnsi="Browallia New" w:cs="Browallia New"/>
          <w:b/>
          <w:sz w:val="26"/>
          <w:szCs w:val="26"/>
          <w:cs/>
        </w:rPr>
        <w:t>น</w:t>
      </w:r>
      <w:r w:rsidR="00901196">
        <w:rPr>
          <w:rFonts w:ascii="Browallia New" w:hAnsi="Browallia New" w:cs="Browallia New" w:hint="cs"/>
          <w:b/>
          <w:sz w:val="26"/>
          <w:szCs w:val="26"/>
          <w:cs/>
        </w:rPr>
        <w:t>)</w:t>
      </w:r>
      <w:r w:rsidRPr="002504D8">
        <w:rPr>
          <w:rFonts w:ascii="Browallia New" w:hAnsi="Browallia New" w:cs="Browallia New"/>
          <w:b/>
          <w:sz w:val="26"/>
          <w:szCs w:val="26"/>
          <w:cs/>
        </w:rPr>
        <w:t xml:space="preserve"> ได้นำไปเป็นหลักประกันเงินกู้ยืม (หมายเหตุ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16</w:t>
      </w:r>
      <w:r w:rsidR="0079066B">
        <w:rPr>
          <w:rFonts w:ascii="Browallia New" w:hAnsi="Browallia New" w:cs="Browallia New"/>
          <w:bCs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</w:t>
      </w:r>
      <w:r w:rsidR="000372F0">
        <w:rPr>
          <w:rFonts w:ascii="Browallia New" w:hAnsi="Browallia New" w:cs="Browallia New" w:hint="cs"/>
          <w:b/>
          <w:sz w:val="26"/>
          <w:szCs w:val="26"/>
          <w:cs/>
        </w:rPr>
        <w:t xml:space="preserve"> และ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16</w:t>
      </w:r>
      <w:r w:rsidR="000372F0">
        <w:rPr>
          <w:rFonts w:ascii="Browallia New" w:hAnsi="Browallia New" w:cs="Browallia New"/>
          <w:bCs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2</w:t>
      </w:r>
      <w:r w:rsidR="000372F0">
        <w:rPr>
          <w:rFonts w:ascii="Browallia New" w:hAnsi="Browallia New" w:cs="Browallia New"/>
          <w:bCs/>
          <w:sz w:val="26"/>
          <w:szCs w:val="26"/>
        </w:rPr>
        <w:t>)</w:t>
      </w:r>
    </w:p>
    <w:p w:rsidR="006C3DC2" w:rsidRPr="002504D8" w:rsidRDefault="004E6832" w:rsidP="006C3D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6C3DC2" w:rsidRPr="002504D8">
        <w:rPr>
          <w:rFonts w:ascii="Browallia New" w:hAnsi="Browallia New" w:cs="Browallia New"/>
          <w:b/>
          <w:bCs/>
          <w:sz w:val="26"/>
          <w:szCs w:val="26"/>
        </w:rPr>
        <w:tab/>
      </w:r>
      <w:r w:rsidR="006C3DC2" w:rsidRPr="002504D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C3DC2" w:rsidRPr="002504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C3DC2" w:rsidRPr="002504D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และบริษัทร่วม</w:t>
      </w:r>
      <w:r w:rsidR="006C3DC2" w:rsidRPr="002504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C3DC2" w:rsidRPr="002504D8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F0644" w:rsidRPr="00684C34" w:rsidRDefault="00FF0644" w:rsidP="006D7B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E517F" w:rsidRDefault="008B0F26" w:rsidP="008E5E7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0E517F" w:rsidRPr="002504D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E517F" w:rsidRPr="002504D8">
        <w:rPr>
          <w:rFonts w:ascii="Browallia New" w:hAnsi="Browallia New" w:cs="Browallia New"/>
          <w:b/>
          <w:bCs/>
          <w:sz w:val="26"/>
          <w:szCs w:val="26"/>
        </w:rPr>
        <w:tab/>
      </w:r>
      <w:r w:rsidR="00B97560" w:rsidRPr="002504D8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</w:p>
    <w:p w:rsidR="00732F81" w:rsidRPr="00684C34" w:rsidRDefault="00732F81" w:rsidP="006D7B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26E80" w:rsidRPr="002504D8" w:rsidRDefault="00732F81" w:rsidP="002504D8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</w:t>
      </w:r>
      <w:r w:rsidRPr="002D28C9">
        <w:rPr>
          <w:rFonts w:ascii="Browallia New" w:hAnsi="Browallia New" w:cs="Browallia New"/>
          <w:sz w:val="26"/>
          <w:szCs w:val="26"/>
          <w:cs/>
        </w:rPr>
        <w:t>ายละเอียดการเปลี่ยนแปลงของเงินลงทุนใน</w:t>
      </w:r>
      <w:r>
        <w:rPr>
          <w:rFonts w:ascii="Browallia New" w:hAnsi="Browallia New" w:cs="Browallia New" w:hint="cs"/>
          <w:sz w:val="26"/>
          <w:szCs w:val="26"/>
          <w:cs/>
        </w:rPr>
        <w:t>บริษัทร่วม</w:t>
      </w:r>
      <w:r w:rsidRPr="002D28C9">
        <w:rPr>
          <w:rFonts w:ascii="Browallia New" w:hAnsi="Browallia New" w:cs="Browallia New"/>
          <w:sz w:val="26"/>
          <w:szCs w:val="26"/>
          <w:cs/>
        </w:rPr>
        <w:t>ระหว่างงวดมีดังนี้</w:t>
      </w:r>
    </w:p>
    <w:p w:rsidR="001F3DCB" w:rsidRPr="00684C34" w:rsidRDefault="001F3DCB" w:rsidP="002504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803"/>
        <w:gridCol w:w="897"/>
        <w:gridCol w:w="925"/>
        <w:gridCol w:w="18"/>
        <w:gridCol w:w="946"/>
        <w:gridCol w:w="16"/>
        <w:gridCol w:w="980"/>
      </w:tblGrid>
      <w:tr w:rsidR="001F3DCB" w:rsidRPr="005612B5" w:rsidTr="00675523">
        <w:tc>
          <w:tcPr>
            <w:tcW w:w="3870" w:type="dxa"/>
            <w:vAlign w:val="bottom"/>
          </w:tcPr>
          <w:p w:rsidR="001F3DCB" w:rsidRPr="005612B5" w:rsidRDefault="001F3DCB" w:rsidP="00675523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42" w:type="dxa"/>
            <w:gridSpan w:val="3"/>
            <w:vAlign w:val="bottom"/>
          </w:tcPr>
          <w:p w:rsidR="001F3DCB" w:rsidRPr="005612B5" w:rsidRDefault="001F3DCB" w:rsidP="0067552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</w:tr>
      <w:tr w:rsidR="001F3DCB" w:rsidRPr="005612B5" w:rsidTr="00675523">
        <w:tc>
          <w:tcPr>
            <w:tcW w:w="3870" w:type="dxa"/>
            <w:vAlign w:val="bottom"/>
          </w:tcPr>
          <w:p w:rsidR="001F3DCB" w:rsidRPr="005612B5" w:rsidRDefault="001F3DCB" w:rsidP="00675523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62" w:type="dxa"/>
            <w:gridSpan w:val="2"/>
            <w:vAlign w:val="bottom"/>
          </w:tcPr>
          <w:p w:rsidR="001F3DCB" w:rsidRPr="005612B5" w:rsidRDefault="008B0F26" w:rsidP="0067552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1F3DCB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1F3DCB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0" w:type="dxa"/>
            <w:vAlign w:val="bottom"/>
          </w:tcPr>
          <w:p w:rsidR="001F3DCB" w:rsidRPr="005612B5" w:rsidRDefault="008B0F26" w:rsidP="0067552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F3DCB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1F3DCB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1F3DCB" w:rsidRPr="005612B5" w:rsidTr="00675523">
        <w:tc>
          <w:tcPr>
            <w:tcW w:w="3870" w:type="dxa"/>
            <w:vAlign w:val="bottom"/>
          </w:tcPr>
          <w:p w:rsidR="001F3DCB" w:rsidRPr="005612B5" w:rsidRDefault="001F3DCB" w:rsidP="00675523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F3DCB" w:rsidRPr="005612B5" w:rsidRDefault="001F3DCB" w:rsidP="0067552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43" w:type="dxa"/>
            <w:gridSpan w:val="2"/>
            <w:vAlign w:val="bottom"/>
          </w:tcPr>
          <w:p w:rsidR="001F3DCB" w:rsidRPr="005612B5" w:rsidRDefault="001F3DCB" w:rsidP="0067552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62" w:type="dxa"/>
            <w:gridSpan w:val="2"/>
            <w:vAlign w:val="bottom"/>
          </w:tcPr>
          <w:p w:rsidR="001F3DCB" w:rsidRPr="005612B5" w:rsidRDefault="001F3DCB" w:rsidP="00675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80" w:type="dxa"/>
            <w:vAlign w:val="bottom"/>
          </w:tcPr>
          <w:p w:rsidR="001F3DCB" w:rsidRPr="005612B5" w:rsidRDefault="001F3DCB" w:rsidP="00675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1F3DCB" w:rsidRPr="005612B5" w:rsidTr="00675523">
        <w:tc>
          <w:tcPr>
            <w:tcW w:w="5673" w:type="dxa"/>
            <w:gridSpan w:val="2"/>
          </w:tcPr>
          <w:p w:rsidR="001F3DCB" w:rsidRPr="005612B5" w:rsidRDefault="001F3DCB" w:rsidP="00675523">
            <w:pPr>
              <w:ind w:left="1242" w:right="-72" w:hanging="27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897" w:type="dxa"/>
            <w:vAlign w:val="bottom"/>
          </w:tcPr>
          <w:p w:rsidR="001F3DCB" w:rsidRPr="005612B5" w:rsidRDefault="001F3DCB" w:rsidP="00675523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3DCB" w:rsidRPr="005612B5" w:rsidTr="00675523">
        <w:tc>
          <w:tcPr>
            <w:tcW w:w="3870" w:type="dxa"/>
          </w:tcPr>
          <w:p w:rsidR="001F3DCB" w:rsidRPr="005612B5" w:rsidRDefault="001F3DCB" w:rsidP="00675523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ไทย โซล่าร์ เอ็นเนอร์ยี่ </w:t>
            </w:r>
          </w:p>
        </w:tc>
        <w:tc>
          <w:tcPr>
            <w:tcW w:w="2700" w:type="dxa"/>
            <w:gridSpan w:val="2"/>
            <w:vAlign w:val="bottom"/>
          </w:tcPr>
          <w:p w:rsidR="001F3DCB" w:rsidRPr="005612B5" w:rsidRDefault="001F3DCB" w:rsidP="00675523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ผลิตกระแสไฟฟ้าจากพลังงาน</w:t>
            </w:r>
          </w:p>
        </w:tc>
        <w:tc>
          <w:tcPr>
            <w:tcW w:w="925" w:type="dxa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1F3DCB" w:rsidRPr="005612B5" w:rsidRDefault="008B0F26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F3DCB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996" w:type="dxa"/>
            <w:gridSpan w:val="2"/>
          </w:tcPr>
          <w:p w:rsidR="001F3DCB" w:rsidRPr="005612B5" w:rsidRDefault="008B0F26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1F3DCB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1F3DCB" w:rsidRPr="005612B5" w:rsidTr="00675523">
        <w:tc>
          <w:tcPr>
            <w:tcW w:w="3870" w:type="dxa"/>
          </w:tcPr>
          <w:p w:rsidR="001F3DCB" w:rsidRPr="005612B5" w:rsidRDefault="001F3DCB" w:rsidP="00675523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2700" w:type="dxa"/>
            <w:gridSpan w:val="2"/>
            <w:vAlign w:val="bottom"/>
          </w:tcPr>
          <w:p w:rsidR="001F3DCB" w:rsidRPr="005612B5" w:rsidRDefault="001F3DCB" w:rsidP="00675523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แสงอาทิตย์เพื่อจำหน่ายให้</w:t>
            </w:r>
          </w:p>
        </w:tc>
        <w:tc>
          <w:tcPr>
            <w:tcW w:w="925" w:type="dxa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3DCB" w:rsidRPr="005612B5" w:rsidTr="00675523">
        <w:tc>
          <w:tcPr>
            <w:tcW w:w="3870" w:type="dxa"/>
          </w:tcPr>
          <w:p w:rsidR="001F3DCB" w:rsidRPr="005612B5" w:rsidRDefault="001F3DCB" w:rsidP="00675523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2700" w:type="dxa"/>
            <w:gridSpan w:val="2"/>
            <w:vAlign w:val="bottom"/>
          </w:tcPr>
          <w:p w:rsidR="001F3DCB" w:rsidRPr="005612B5" w:rsidRDefault="001F3DCB" w:rsidP="00675523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ภาครัฐและเอกชน</w:t>
            </w:r>
          </w:p>
        </w:tc>
        <w:tc>
          <w:tcPr>
            <w:tcW w:w="925" w:type="dxa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3DCB" w:rsidRPr="005612B5" w:rsidTr="00675523">
        <w:tc>
          <w:tcPr>
            <w:tcW w:w="5673" w:type="dxa"/>
            <w:gridSpan w:val="2"/>
          </w:tcPr>
          <w:p w:rsidR="001F3DCB" w:rsidRPr="005612B5" w:rsidRDefault="001F3DCB" w:rsidP="00675523">
            <w:pPr>
              <w:ind w:left="1242" w:right="-72" w:hanging="27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บริษัทร่วมภายใต้บริษัท อินเด็กซ์ ครีเอทีฟ วิลเลจ จำกัด</w:t>
            </w: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(มหาชน)</w:t>
            </w: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:rsidR="001F3DCB" w:rsidRPr="005612B5" w:rsidRDefault="001F3DCB" w:rsidP="00675523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3DCB" w:rsidRPr="005612B5" w:rsidTr="00675523">
        <w:tc>
          <w:tcPr>
            <w:tcW w:w="3870" w:type="dxa"/>
          </w:tcPr>
          <w:p w:rsidR="001F3DCB" w:rsidRPr="005612B5" w:rsidRDefault="001F3DCB" w:rsidP="00675523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แฮปปีโอ้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1F3DCB" w:rsidRPr="005612B5" w:rsidRDefault="001F3DCB" w:rsidP="00675523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ให้บริการออกแบบ และ</w:t>
            </w:r>
          </w:p>
        </w:tc>
        <w:tc>
          <w:tcPr>
            <w:tcW w:w="925" w:type="dxa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1F3DCB" w:rsidRPr="005612B5" w:rsidRDefault="008B0F26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1F3DCB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1F3DCB" w:rsidRPr="005612B5" w:rsidTr="00675523">
        <w:tc>
          <w:tcPr>
            <w:tcW w:w="3870" w:type="dxa"/>
          </w:tcPr>
          <w:p w:rsidR="001F3DCB" w:rsidRPr="005612B5" w:rsidRDefault="001F3DCB" w:rsidP="00675523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:rsidR="001F3DCB" w:rsidRPr="005612B5" w:rsidRDefault="001F3DCB" w:rsidP="00675523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ผลิตสื่อ 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>Application</w:t>
            </w:r>
          </w:p>
        </w:tc>
        <w:tc>
          <w:tcPr>
            <w:tcW w:w="925" w:type="dxa"/>
          </w:tcPr>
          <w:p w:rsidR="001F3DCB" w:rsidRPr="005612B5" w:rsidRDefault="001F3DCB" w:rsidP="0067552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1F3DCB" w:rsidRPr="005612B5" w:rsidRDefault="001F3DCB" w:rsidP="0067552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EB5CE9" w:rsidRPr="00684C34" w:rsidRDefault="00EB5CE9" w:rsidP="008E5E7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732F81" w:rsidRPr="002504D8" w:rsidRDefault="00732F81" w:rsidP="00732F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504D8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:rsidR="001F3DCB" w:rsidRPr="00684C34" w:rsidRDefault="001F3DCB" w:rsidP="008E5E7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C60576" w:rsidRPr="005612B5" w:rsidTr="00FA2621">
        <w:tc>
          <w:tcPr>
            <w:tcW w:w="6165" w:type="dxa"/>
            <w:vAlign w:val="bottom"/>
          </w:tcPr>
          <w:p w:rsidR="008C643F" w:rsidRPr="005612B5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C643F" w:rsidRPr="005612B5" w:rsidRDefault="00BD4E4B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vAlign w:val="bottom"/>
          </w:tcPr>
          <w:p w:rsidR="008C643F" w:rsidRPr="005612B5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5612B5" w:rsidTr="00FA2621">
        <w:tc>
          <w:tcPr>
            <w:tcW w:w="6165" w:type="dxa"/>
            <w:vAlign w:val="bottom"/>
          </w:tcPr>
          <w:p w:rsidR="008C643F" w:rsidRPr="005612B5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:rsidR="008C643F" w:rsidRPr="005612B5" w:rsidRDefault="00562A65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:rsidR="008C643F" w:rsidRPr="005612B5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323112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FA2621">
        <w:tc>
          <w:tcPr>
            <w:tcW w:w="6165" w:type="dxa"/>
            <w:vAlign w:val="bottom"/>
          </w:tcPr>
          <w:p w:rsidR="008C643F" w:rsidRPr="005612B5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C643F" w:rsidRPr="005612B5" w:rsidRDefault="008C643F" w:rsidP="00BD4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vAlign w:val="bottom"/>
          </w:tcPr>
          <w:p w:rsidR="008C643F" w:rsidRPr="005612B5" w:rsidRDefault="008C643F" w:rsidP="00BD4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2D28C9" w:rsidTr="00FA2621">
        <w:tc>
          <w:tcPr>
            <w:tcW w:w="6165" w:type="dxa"/>
            <w:vAlign w:val="center"/>
          </w:tcPr>
          <w:p w:rsidR="008C643F" w:rsidRPr="002D28C9" w:rsidRDefault="008C643F" w:rsidP="008E5E7E">
            <w:pPr>
              <w:ind w:left="108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643F" w:rsidRPr="002D28C9" w:rsidRDefault="008C643F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643F" w:rsidRPr="002D28C9" w:rsidRDefault="008C643F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60576" w:rsidRPr="005612B5" w:rsidTr="00FA2621">
        <w:tc>
          <w:tcPr>
            <w:tcW w:w="6165" w:type="dxa"/>
            <w:vAlign w:val="center"/>
          </w:tcPr>
          <w:p w:rsidR="00096FD4" w:rsidRPr="005612B5" w:rsidRDefault="00096FD4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6FD4" w:rsidRPr="005612B5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6FD4" w:rsidRPr="005612B5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5612B5" w:rsidTr="00FA2621">
        <w:tc>
          <w:tcPr>
            <w:tcW w:w="6165" w:type="dxa"/>
            <w:vAlign w:val="center"/>
          </w:tcPr>
          <w:p w:rsidR="00774B74" w:rsidRPr="005612B5" w:rsidRDefault="00774B74" w:rsidP="00774B7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auto"/>
          </w:tcPr>
          <w:p w:rsidR="00774B74" w:rsidRPr="005612B5" w:rsidRDefault="008B0F26" w:rsidP="00774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701" w:type="dxa"/>
            <w:shd w:val="clear" w:color="auto" w:fill="auto"/>
          </w:tcPr>
          <w:p w:rsidR="00774B74" w:rsidRPr="005612B5" w:rsidRDefault="008B0F26" w:rsidP="00774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3122C9" w:rsidRPr="005612B5" w:rsidTr="00FA2621">
        <w:tc>
          <w:tcPr>
            <w:tcW w:w="6165" w:type="dxa"/>
            <w:vAlign w:val="center"/>
          </w:tcPr>
          <w:p w:rsidR="003122C9" w:rsidRPr="005612B5" w:rsidRDefault="003122C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ส่วนแบ่งขาดทุนปรับปรุงภายใต้ </w:t>
            </w:r>
            <w:r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TFRS 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="00FB4248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FB4248"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="00FB4248"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122C9" w:rsidRPr="005612B5" w:rsidRDefault="00C17DAE" w:rsidP="00C17D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651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5612B5" w:rsidRDefault="00C17DAE" w:rsidP="008608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B2096" w:rsidRPr="005612B5" w:rsidTr="00FA2621">
        <w:tc>
          <w:tcPr>
            <w:tcW w:w="6165" w:type="dxa"/>
            <w:vAlign w:val="center"/>
          </w:tcPr>
          <w:p w:rsidR="00AB2096" w:rsidRPr="005612B5" w:rsidRDefault="00AB2096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- 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701" w:type="dxa"/>
            <w:shd w:val="clear" w:color="auto" w:fill="auto"/>
          </w:tcPr>
          <w:p w:rsidR="00AB2096" w:rsidRPr="005612B5" w:rsidRDefault="008B0F26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B2096" w:rsidRPr="005612B5" w:rsidRDefault="008B0F26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3122C9" w:rsidRPr="005612B5" w:rsidTr="00FA2621">
        <w:tc>
          <w:tcPr>
            <w:tcW w:w="6165" w:type="dxa"/>
            <w:vAlign w:val="center"/>
          </w:tcPr>
          <w:p w:rsidR="003122C9" w:rsidRPr="005612B5" w:rsidRDefault="003122C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auto"/>
          </w:tcPr>
          <w:p w:rsidR="003122C9" w:rsidRPr="005612B5" w:rsidRDefault="008B0F26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7391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CA0A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5612B5" w:rsidRDefault="00C17DAE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DAE" w:rsidRPr="005612B5" w:rsidTr="00FA2621">
        <w:tc>
          <w:tcPr>
            <w:tcW w:w="6165" w:type="dxa"/>
            <w:vAlign w:val="center"/>
          </w:tcPr>
          <w:p w:rsidR="00C17DAE" w:rsidRPr="005612B5" w:rsidRDefault="0035705D" w:rsidP="003122C9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เงินปันผลรับ</w:t>
            </w:r>
            <w:r w:rsidR="000E6F44" w:rsidRPr="005612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0E6F44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0E6F44"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0E6F44" w:rsidRPr="005612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20</w:t>
            </w:r>
            <w:r w:rsidR="000E6F44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0E6F44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17DAE" w:rsidRPr="005612B5" w:rsidRDefault="00C17DAE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7DAE" w:rsidRPr="005612B5" w:rsidRDefault="00C17DAE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DAE" w:rsidRPr="005612B5" w:rsidTr="00FA2621">
        <w:tc>
          <w:tcPr>
            <w:tcW w:w="6165" w:type="dxa"/>
            <w:vAlign w:val="center"/>
          </w:tcPr>
          <w:p w:rsidR="00C17DAE" w:rsidRPr="005612B5" w:rsidRDefault="0035705D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701" w:type="dxa"/>
            <w:shd w:val="clear" w:color="auto" w:fill="auto"/>
          </w:tcPr>
          <w:p w:rsidR="00C17DAE" w:rsidRPr="005612B5" w:rsidRDefault="00C17DAE" w:rsidP="00312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CA0A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7DAE" w:rsidRPr="005612B5" w:rsidRDefault="00C17DAE" w:rsidP="003122C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4E51" w:rsidRPr="005612B5" w:rsidTr="00FA2621">
        <w:tc>
          <w:tcPr>
            <w:tcW w:w="6165" w:type="dxa"/>
            <w:vAlign w:val="center"/>
          </w:tcPr>
          <w:p w:rsidR="00874E51" w:rsidRPr="005612B5" w:rsidRDefault="00874E51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ส่วนแบ่งกำไรเบ็ดเสร็จอื่นจากการแปลงค่าสกุลเงินและการวัดมูลค่า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74E51" w:rsidRPr="005612B5" w:rsidRDefault="00874E51" w:rsidP="001136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74E51" w:rsidRPr="005612B5" w:rsidRDefault="00874E51" w:rsidP="0011366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2C9" w:rsidRPr="005612B5" w:rsidTr="00FA2621">
        <w:tc>
          <w:tcPr>
            <w:tcW w:w="6165" w:type="dxa"/>
            <w:vAlign w:val="center"/>
          </w:tcPr>
          <w:p w:rsidR="003122C9" w:rsidRPr="005612B5" w:rsidRDefault="00CC4D39" w:rsidP="003122C9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ยุติธรรมของสินทรัพย์ทางการเงิน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5612B5" w:rsidRDefault="008B0F26" w:rsidP="00874E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7391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CA0A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122C9" w:rsidRPr="005612B5" w:rsidRDefault="00C17DAE" w:rsidP="00874E51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1D11" w:rsidRPr="005612B5" w:rsidTr="00FA2621">
        <w:tc>
          <w:tcPr>
            <w:tcW w:w="6165" w:type="dxa"/>
            <w:vAlign w:val="center"/>
          </w:tcPr>
          <w:p w:rsidR="005C7D2C" w:rsidRPr="005612B5" w:rsidRDefault="005C7D2C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7D2C" w:rsidRPr="005612B5" w:rsidRDefault="008B0F26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845E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845E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7D2C" w:rsidRPr="005612B5" w:rsidRDefault="008B0F26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C17DA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</w:tbl>
    <w:p w:rsidR="00106603" w:rsidRPr="00684C34" w:rsidRDefault="00106603" w:rsidP="006D7BA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32864" w:rsidRPr="005612B5" w:rsidRDefault="00C32864" w:rsidP="00C32864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เมื่อวันที่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12</w:t>
      </w:r>
      <w:r w:rsidRPr="005612B5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มีนาคม พ.ศ.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2563</w:t>
      </w:r>
      <w:r w:rsidRPr="005612B5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>บริษัท อินเด็กซ์ ครีเอทีฟ วิลเลจ จำกัด (มหาชน) ซึ่งเป็นบริษัทย่อยของกลุ่มกิจการ ได้จำหน่ายเงินลงทุนบางส่วนในบริษัท แฮปปีโอ้ จำกัด</w:t>
      </w:r>
      <w:r w:rsidRPr="005612B5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ซึ่งเป็นบริษัทร่วมของกลุ่มกิจการจำนวน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300</w:t>
      </w:r>
      <w:r w:rsidRPr="005612B5">
        <w:rPr>
          <w:rFonts w:ascii="Browallia New" w:hAnsi="Browallia New" w:cs="Browallia New"/>
          <w:bCs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000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 หุ้น</w:t>
      </w:r>
      <w:r w:rsidR="00E37A05" w:rsidRPr="00EC4150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>ให้กับ</w:t>
      </w:r>
      <w:r w:rsidRPr="005612B5">
        <w:rPr>
          <w:rFonts w:ascii="Browallia New" w:hAnsi="Browallia New" w:cs="Browallia New"/>
          <w:b/>
          <w:sz w:val="26"/>
          <w:szCs w:val="26"/>
        </w:rPr>
        <w:br/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ผู้ถือหุ้นรายอื่นของบริษัทร่วมดังกล่าว เป็นจำนวนเงินทั้งสิ้น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442</w:t>
      </w:r>
      <w:r w:rsidRPr="005612B5">
        <w:rPr>
          <w:rFonts w:ascii="Browallia New" w:hAnsi="Browallia New" w:cs="Browallia New"/>
          <w:bCs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403</w:t>
      </w:r>
      <w:r w:rsidRPr="005612B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>บาท โดยมีกำไรจากการจำหน่ายเงินลงทุนดังกล่าว รวมอยู่ใน</w:t>
      </w:r>
      <w:r w:rsidR="009874CD">
        <w:rPr>
          <w:rFonts w:ascii="Browallia New" w:hAnsi="Browallia New" w:cs="Browallia New" w:hint="cs"/>
          <w:b/>
          <w:sz w:val="26"/>
          <w:szCs w:val="26"/>
          <w:cs/>
        </w:rPr>
        <w:t>กำไรจากการดำเนินงานที่ยกเลิก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 เป็นจำนวน 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14</w:t>
      </w:r>
      <w:r w:rsidRPr="005612B5">
        <w:rPr>
          <w:rFonts w:ascii="Browallia New" w:hAnsi="Browallia New" w:cs="Browallia New"/>
          <w:bCs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bCs/>
          <w:sz w:val="26"/>
          <w:szCs w:val="26"/>
        </w:rPr>
        <w:t>728</w:t>
      </w:r>
      <w:r w:rsidRPr="005612B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b/>
          <w:sz w:val="26"/>
          <w:szCs w:val="26"/>
          <w:cs/>
        </w:rPr>
        <w:t xml:space="preserve">บาท </w:t>
      </w:r>
    </w:p>
    <w:p w:rsidR="004E6832" w:rsidRPr="002D28C9" w:rsidRDefault="004E6832" w:rsidP="004E683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Pr="002D28C9">
        <w:rPr>
          <w:rFonts w:ascii="Browallia New" w:hAnsi="Browallia New" w:cs="Browallia New"/>
          <w:b/>
          <w:bCs/>
          <w:sz w:val="26"/>
          <w:szCs w:val="26"/>
        </w:rPr>
        <w:tab/>
      </w:r>
      <w:r w:rsidRPr="002D28C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2D28C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D28C9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และบริษัทร่วม</w:t>
      </w:r>
      <w:r w:rsidRPr="002D28C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E6832" w:rsidRPr="00684C34" w:rsidRDefault="004E6832" w:rsidP="004E683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E6832" w:rsidRDefault="008B0F26" w:rsidP="004E6832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4E6832" w:rsidRPr="002D28C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E6832" w:rsidRPr="002D28C9">
        <w:rPr>
          <w:rFonts w:ascii="Browallia New" w:hAnsi="Browallia New" w:cs="Browallia New"/>
          <w:b/>
          <w:bCs/>
          <w:sz w:val="26"/>
          <w:szCs w:val="26"/>
        </w:rPr>
        <w:tab/>
      </w:r>
      <w:r w:rsidR="004E6832" w:rsidRPr="002D28C9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  <w:r w:rsidR="004E6832" w:rsidRPr="002D28C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E6832" w:rsidRPr="002D28C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E6832" w:rsidRPr="00684C34" w:rsidRDefault="004E6832" w:rsidP="006D7BA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106603" w:rsidRPr="005612B5" w:rsidRDefault="008E3D06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18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กลุ่มกิจการได้จำหน่ายเงินลงทุนบางส่วนในบริษัท ไทยโซลาร์ เอ็นเนอร์ยี่ จำกัด </w:t>
      </w:r>
      <w:r w:rsidR="00106603"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(มหาชน) ซึ่งเป็นบริษัทร่วมของกลุ่มกิจการ จำนวน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56</w:t>
      </w:r>
      <w:r w:rsidR="00106603"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โดยมีกำไรจากการจำหน่ายเงินลงทุนดังกล่าว </w:t>
      </w:r>
      <w:r w:rsidR="002D28C9">
        <w:rPr>
          <w:rFonts w:ascii="Browallia New" w:hAnsi="Browallia New" w:cs="Browallia New"/>
          <w:spacing w:val="-2"/>
          <w:sz w:val="26"/>
          <w:szCs w:val="26"/>
        </w:rPr>
        <w:br/>
      </w:r>
      <w:r w:rsidR="00A2510F" w:rsidRPr="005612B5">
        <w:rPr>
          <w:rFonts w:ascii="Browallia New" w:hAnsi="Browallia New" w:cs="Browallia New"/>
          <w:spacing w:val="-2"/>
          <w:sz w:val="26"/>
          <w:szCs w:val="26"/>
          <w:cs/>
        </w:rPr>
        <w:t>แสดงอยู่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  <w:r w:rsidR="00A2510F" w:rsidRPr="005612B5">
        <w:rPr>
          <w:rFonts w:ascii="Browallia New" w:hAnsi="Browallia New" w:cs="Browallia New"/>
          <w:sz w:val="26"/>
          <w:szCs w:val="26"/>
          <w:cs/>
        </w:rPr>
        <w:t>รวม</w:t>
      </w:r>
      <w:r w:rsidRPr="005612B5">
        <w:rPr>
          <w:rFonts w:ascii="Browallia New" w:hAnsi="Browallia New" w:cs="Browallia New"/>
          <w:sz w:val="26"/>
          <w:szCs w:val="26"/>
          <w:cs/>
        </w:rPr>
        <w:t>และ</w:t>
      </w:r>
      <w:r w:rsidR="00A2510F" w:rsidRPr="005612B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Pr="005612B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0</w:t>
      </w:r>
      <w:r w:rsidR="00A2510F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66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96</w:t>
      </w:r>
      <w:r w:rsidR="003E00AD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90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 xml:space="preserve"> ภายหลังการจำหน่ายสัดส่วนการถือหุ้นของกลุ่มกิจการใ</w:t>
      </w:r>
      <w:r w:rsidR="00A2510F" w:rsidRPr="005612B5">
        <w:rPr>
          <w:rFonts w:ascii="Browallia New" w:hAnsi="Browallia New" w:cs="Browallia New"/>
          <w:sz w:val="26"/>
          <w:szCs w:val="26"/>
          <w:cs/>
        </w:rPr>
        <w:t>น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>บริษัท ไทย โซล่า</w:t>
      </w:r>
      <w:r w:rsidR="00A2510F" w:rsidRPr="005612B5">
        <w:rPr>
          <w:rFonts w:ascii="Browallia New" w:hAnsi="Browallia New" w:cs="Browallia New"/>
          <w:sz w:val="26"/>
          <w:szCs w:val="26"/>
          <w:cs/>
        </w:rPr>
        <w:t>ร์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 xml:space="preserve"> เอ็นเนอร์ยี่ จำกัด (มหาชน) ลดลงจากร้อยละ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="003E00AD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01</w:t>
      </w:r>
      <w:r w:rsidR="00106603" w:rsidRPr="005612B5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8B0F26" w:rsidRPr="008B0F26">
        <w:rPr>
          <w:rFonts w:ascii="Browallia New" w:hAnsi="Browallia New" w:cs="Browallia New"/>
          <w:sz w:val="26"/>
          <w:szCs w:val="26"/>
        </w:rPr>
        <w:t>6</w:t>
      </w:r>
      <w:r w:rsidR="003E00AD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37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อย่างไรก็ตามกลุ่มกิจการยั</w:t>
      </w:r>
      <w:r w:rsidR="00C065E5" w:rsidRPr="005612B5">
        <w:rPr>
          <w:rFonts w:ascii="Browallia New" w:hAnsi="Browallia New" w:cs="Browallia New"/>
          <w:sz w:val="26"/>
          <w:szCs w:val="26"/>
          <w:cs/>
        </w:rPr>
        <w:t>ง</w:t>
      </w:r>
      <w:r w:rsidRPr="005612B5">
        <w:rPr>
          <w:rFonts w:ascii="Browallia New" w:hAnsi="Browallia New" w:cs="Browallia New"/>
          <w:sz w:val="26"/>
          <w:szCs w:val="26"/>
          <w:cs/>
        </w:rPr>
        <w:t>คงมีอิทธิพลอย่างเป็นสาระสำคัญ</w:t>
      </w:r>
      <w:r w:rsidR="002D28C9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ในบริษัท</w:t>
      </w:r>
      <w:r w:rsidR="00A2510F" w:rsidRPr="005612B5">
        <w:rPr>
          <w:rFonts w:ascii="Browallia New" w:hAnsi="Browallia New" w:cs="Browallia New"/>
          <w:sz w:val="26"/>
          <w:szCs w:val="26"/>
          <w:cs/>
        </w:rPr>
        <w:t>ร่วม</w:t>
      </w:r>
      <w:r w:rsidRPr="005612B5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:rsidR="00106603" w:rsidRPr="00684C34" w:rsidRDefault="00106603" w:rsidP="006D7BA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E044E2" w:rsidRPr="005612B5" w:rsidRDefault="000B5EF6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5612B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ไทยโซลาร์ เอ็นเนอร์ยี่ จำกัด (มหาชน) 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127</w:t>
      </w:r>
      <w:r w:rsidR="00C17DAE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29</w:t>
      </w:r>
      <w:r w:rsidR="0017593D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Pr="005612B5">
        <w:rPr>
          <w:rFonts w:ascii="Browallia New" w:hAnsi="Browallia New" w:cs="Browallia New"/>
          <w:sz w:val="26"/>
          <w:szCs w:val="26"/>
        </w:rPr>
        <w:br/>
        <w:t>(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="0017593D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17593D" w:rsidRPr="005612B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5612B5">
        <w:rPr>
          <w:rFonts w:ascii="Browallia New" w:hAnsi="Browallia New" w:cs="Browallia New"/>
          <w:sz w:val="26"/>
          <w:szCs w:val="26"/>
        </w:rPr>
        <w:t xml:space="preserve"> :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190</w:t>
      </w:r>
      <w:r w:rsidR="008A1B32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79</w:t>
      </w:r>
      <w:r w:rsidR="008A1B32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ล้านหุ้น) มูลค่า </w:t>
      </w:r>
      <w:r w:rsidR="008B0F26" w:rsidRPr="008B0F26">
        <w:rPr>
          <w:rFonts w:ascii="Browallia New" w:hAnsi="Browallia New" w:cs="Browallia New"/>
          <w:sz w:val="26"/>
          <w:szCs w:val="26"/>
        </w:rPr>
        <w:t>375</w:t>
      </w:r>
      <w:r w:rsidR="008B6FE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51</w:t>
      </w:r>
      <w:r w:rsidR="00E21AC5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ล้านบาท ได้นำไปเป็นหลักประกันเงินกู้ยืมและวงเงินกู้ยืมจากสถาบันการเงิน (หมายเหตุ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="007770F0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="00641E31">
        <w:rPr>
          <w:rFonts w:ascii="Browallia New" w:hAnsi="Browallia New" w:cs="Browallia New"/>
          <w:sz w:val="26"/>
          <w:szCs w:val="26"/>
        </w:rPr>
        <w:t xml:space="preserve"> </w:t>
      </w:r>
      <w:r w:rsidR="00641E31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DC417A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="00DC417A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  <w:r w:rsidRPr="005612B5">
        <w:rPr>
          <w:rFonts w:ascii="Browallia New" w:hAnsi="Browallia New" w:cs="Browallia New"/>
          <w:sz w:val="26"/>
          <w:szCs w:val="26"/>
        </w:rPr>
        <w:t>)</w:t>
      </w:r>
    </w:p>
    <w:p w:rsidR="004E6832" w:rsidRPr="00684C34" w:rsidRDefault="004E6832" w:rsidP="002D28C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476E7" w:rsidRPr="002D28C9" w:rsidRDefault="008B0F26" w:rsidP="002D28C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C476E7" w:rsidRPr="002D28C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476E7" w:rsidRPr="002D28C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:rsidR="00C476E7" w:rsidRPr="002D28C9" w:rsidRDefault="00C476E7" w:rsidP="002D28C9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C476E7" w:rsidRPr="002D28C9" w:rsidRDefault="00C476E7" w:rsidP="002D28C9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D28C9">
        <w:rPr>
          <w:rFonts w:ascii="Browallia New" w:hAnsi="Browallia New" w:cs="Browallia New"/>
          <w:sz w:val="26"/>
          <w:szCs w:val="26"/>
          <w:cs/>
        </w:rPr>
        <w:t>รายละเอียดการเปลี่ยนแปลงของเงินลงทุนใน</w:t>
      </w:r>
      <w:r w:rsidR="00732F81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Pr="002D28C9">
        <w:rPr>
          <w:rFonts w:ascii="Browallia New" w:hAnsi="Browallia New" w:cs="Browallia New"/>
          <w:sz w:val="26"/>
          <w:szCs w:val="26"/>
          <w:cs/>
        </w:rPr>
        <w:t>ระหว่างงวดมีดังนี้</w:t>
      </w:r>
    </w:p>
    <w:p w:rsidR="00C476E7" w:rsidRPr="00684C34" w:rsidRDefault="00C476E7" w:rsidP="002D28C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803"/>
        <w:gridCol w:w="897"/>
        <w:gridCol w:w="925"/>
        <w:gridCol w:w="18"/>
        <w:gridCol w:w="946"/>
        <w:gridCol w:w="16"/>
        <w:gridCol w:w="980"/>
      </w:tblGrid>
      <w:tr w:rsidR="00C476E7" w:rsidRPr="005612B5" w:rsidTr="000C4EA2">
        <w:tc>
          <w:tcPr>
            <w:tcW w:w="3870" w:type="dxa"/>
            <w:vAlign w:val="bottom"/>
          </w:tcPr>
          <w:p w:rsidR="00C476E7" w:rsidRPr="005612B5" w:rsidRDefault="00C476E7" w:rsidP="000C4EA2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42" w:type="dxa"/>
            <w:gridSpan w:val="3"/>
            <w:vAlign w:val="bottom"/>
          </w:tcPr>
          <w:p w:rsidR="00C476E7" w:rsidRPr="005612B5" w:rsidRDefault="00C476E7" w:rsidP="000C4E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</w:tr>
      <w:tr w:rsidR="00C476E7" w:rsidRPr="005612B5" w:rsidTr="000C4EA2">
        <w:tc>
          <w:tcPr>
            <w:tcW w:w="3870" w:type="dxa"/>
            <w:vAlign w:val="bottom"/>
          </w:tcPr>
          <w:p w:rsidR="00C476E7" w:rsidRPr="005612B5" w:rsidRDefault="00C476E7" w:rsidP="000C4EA2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62" w:type="dxa"/>
            <w:gridSpan w:val="2"/>
            <w:vAlign w:val="bottom"/>
          </w:tcPr>
          <w:p w:rsidR="00C476E7" w:rsidRPr="005612B5" w:rsidRDefault="008B0F26" w:rsidP="000C4EA2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30</w:t>
            </w:r>
            <w:r w:rsidR="00C476E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C476E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0" w:type="dxa"/>
            <w:vAlign w:val="bottom"/>
          </w:tcPr>
          <w:p w:rsidR="00C476E7" w:rsidRPr="005612B5" w:rsidRDefault="008B0F26" w:rsidP="000C4EA2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C476E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C476E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C476E7" w:rsidRPr="005612B5" w:rsidTr="000C4EA2">
        <w:tc>
          <w:tcPr>
            <w:tcW w:w="3870" w:type="dxa"/>
            <w:vAlign w:val="bottom"/>
          </w:tcPr>
          <w:p w:rsidR="00C476E7" w:rsidRPr="005612B5" w:rsidRDefault="00C476E7" w:rsidP="000C4EA2">
            <w:pPr>
              <w:ind w:left="971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43" w:type="dxa"/>
            <w:gridSpan w:val="2"/>
            <w:vAlign w:val="bottom"/>
          </w:tcPr>
          <w:p w:rsidR="00C476E7" w:rsidRPr="005612B5" w:rsidRDefault="00C476E7" w:rsidP="000C4E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62" w:type="dxa"/>
            <w:gridSpan w:val="2"/>
            <w:vAlign w:val="bottom"/>
          </w:tcPr>
          <w:p w:rsidR="00C476E7" w:rsidRPr="005612B5" w:rsidRDefault="00C476E7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80" w:type="dxa"/>
            <w:vAlign w:val="bottom"/>
          </w:tcPr>
          <w:p w:rsidR="00C476E7" w:rsidRPr="005612B5" w:rsidRDefault="00C476E7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C476E7" w:rsidRPr="002D28C9" w:rsidTr="000C4EA2">
        <w:tc>
          <w:tcPr>
            <w:tcW w:w="5673" w:type="dxa"/>
            <w:gridSpan w:val="2"/>
          </w:tcPr>
          <w:p w:rsidR="00C476E7" w:rsidRPr="002D28C9" w:rsidRDefault="00C476E7" w:rsidP="000C4EA2">
            <w:pPr>
              <w:ind w:left="1242" w:right="-72" w:hanging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97" w:type="dxa"/>
            <w:vAlign w:val="bottom"/>
          </w:tcPr>
          <w:p w:rsidR="00C476E7" w:rsidRPr="002D28C9" w:rsidRDefault="00C476E7" w:rsidP="000C4EA2">
            <w:pPr>
              <w:ind w:left="162" w:right="-72" w:hanging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C476E7" w:rsidRPr="002D28C9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C476E7" w:rsidRPr="002D28C9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C476E7" w:rsidRPr="002D28C9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28C9" w:rsidRPr="005612B5" w:rsidTr="000C4EA2">
        <w:tc>
          <w:tcPr>
            <w:tcW w:w="5673" w:type="dxa"/>
            <w:gridSpan w:val="2"/>
          </w:tcPr>
          <w:p w:rsidR="002D28C9" w:rsidRPr="005612B5" w:rsidRDefault="002D28C9" w:rsidP="000C4EA2">
            <w:pPr>
              <w:ind w:left="1242" w:right="-72" w:hanging="27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การร่วมค้าภายใต้บริษัท อินเด็กซ์ ครีเอทีฟ วิลเลจ จำกัด</w:t>
            </w:r>
          </w:p>
        </w:tc>
        <w:tc>
          <w:tcPr>
            <w:tcW w:w="897" w:type="dxa"/>
            <w:vAlign w:val="bottom"/>
          </w:tcPr>
          <w:p w:rsidR="002D28C9" w:rsidRPr="005612B5" w:rsidRDefault="002D28C9" w:rsidP="000C4EA2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2D28C9" w:rsidRPr="005612B5" w:rsidRDefault="002D28C9" w:rsidP="000C4E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2D28C9" w:rsidRPr="005612B5" w:rsidRDefault="002D28C9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2D28C9" w:rsidRPr="005612B5" w:rsidRDefault="002D28C9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76E7" w:rsidRPr="005612B5" w:rsidTr="000C4EA2">
        <w:tc>
          <w:tcPr>
            <w:tcW w:w="3870" w:type="dxa"/>
          </w:tcPr>
          <w:p w:rsidR="00C476E7" w:rsidRPr="005612B5" w:rsidRDefault="00C476E7" w:rsidP="000C4EA2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การร่วมค้า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ไอดีทู</w:t>
            </w: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ออกแบบก่อสร้างและบริหาร</w:t>
            </w:r>
          </w:p>
        </w:tc>
        <w:tc>
          <w:tcPr>
            <w:tcW w:w="925" w:type="dxa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C476E7" w:rsidRPr="005612B5" w:rsidRDefault="008B0F26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C476E7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C476E7" w:rsidRPr="005612B5" w:rsidTr="000C4EA2">
        <w:tc>
          <w:tcPr>
            <w:tcW w:w="3870" w:type="dxa"/>
          </w:tcPr>
          <w:p w:rsidR="00C476E7" w:rsidRPr="005612B5" w:rsidRDefault="00C476E7" w:rsidP="000C4EA2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จัดการอาคารนิทรรศการไทย</w:t>
            </w:r>
          </w:p>
        </w:tc>
        <w:tc>
          <w:tcPr>
            <w:tcW w:w="925" w:type="dxa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76E7" w:rsidRPr="005612B5" w:rsidTr="000C4EA2">
        <w:tc>
          <w:tcPr>
            <w:tcW w:w="3870" w:type="dxa"/>
          </w:tcPr>
          <w:p w:rsidR="00C476E7" w:rsidRPr="005612B5" w:rsidRDefault="00C476E7" w:rsidP="000C4EA2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การร่วมค้า</w:t>
            </w: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อินเด็กซ์ ดี </w:t>
            </w:r>
            <w:r w:rsidR="008B0F26" w:rsidRPr="008B0F26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จัดทำและบริหารจัดการ</w:t>
            </w:r>
          </w:p>
        </w:tc>
        <w:tc>
          <w:tcPr>
            <w:tcW w:w="925" w:type="dxa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C476E7" w:rsidRPr="005612B5" w:rsidRDefault="008B0F26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F2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C476E7" w:rsidRPr="005612B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F2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C476E7" w:rsidRPr="005612B5" w:rsidTr="000C4EA2">
        <w:tc>
          <w:tcPr>
            <w:tcW w:w="3870" w:type="dxa"/>
          </w:tcPr>
          <w:p w:rsidR="00C476E7" w:rsidRPr="005612B5" w:rsidRDefault="00C476E7" w:rsidP="000C4EA2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อาคารแสดงนิทรรศการในงาน </w:t>
            </w:r>
          </w:p>
        </w:tc>
        <w:tc>
          <w:tcPr>
            <w:tcW w:w="925" w:type="dxa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76E7" w:rsidRPr="005612B5" w:rsidTr="000C4EA2">
        <w:tc>
          <w:tcPr>
            <w:tcW w:w="3870" w:type="dxa"/>
          </w:tcPr>
          <w:p w:rsidR="00C476E7" w:rsidRPr="005612B5" w:rsidRDefault="00C476E7" w:rsidP="000C4EA2">
            <w:pPr>
              <w:ind w:left="1242" w:right="-72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476E7" w:rsidRPr="005612B5" w:rsidRDefault="00C476E7" w:rsidP="000C4EA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2B5">
              <w:rPr>
                <w:rFonts w:ascii="Browallia New" w:hAnsi="Browallia New" w:cs="Browallia New"/>
                <w:sz w:val="22"/>
                <w:szCs w:val="22"/>
              </w:rPr>
              <w:t xml:space="preserve">   CP-MEIJI VISITOR CENTER</w:t>
            </w:r>
          </w:p>
        </w:tc>
        <w:tc>
          <w:tcPr>
            <w:tcW w:w="925" w:type="dxa"/>
          </w:tcPr>
          <w:p w:rsidR="00C476E7" w:rsidRPr="005612B5" w:rsidRDefault="00C476E7" w:rsidP="000C4E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C476E7" w:rsidRPr="005612B5" w:rsidRDefault="00C476E7" w:rsidP="000C4EA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C476E7" w:rsidRDefault="00C476E7" w:rsidP="00A72F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72FA8" w:rsidRPr="00EC4150" w:rsidRDefault="00A72FA8" w:rsidP="00DD579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C41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Pr="00EC4150">
        <w:rPr>
          <w:rFonts w:ascii="Browallia New" w:hAnsi="Browallia New" w:cs="Browallia New"/>
          <w:sz w:val="26"/>
          <w:szCs w:val="26"/>
        </w:rPr>
        <w:t xml:space="preserve"> </w:t>
      </w:r>
      <w:r w:rsidRPr="00EC4150">
        <w:rPr>
          <w:rFonts w:ascii="Browallia New" w:hAnsi="Browallia New" w:cs="Browallia New"/>
          <w:sz w:val="26"/>
          <w:szCs w:val="26"/>
          <w:cs/>
        </w:rPr>
        <w:t>มิถุนาย</w:t>
      </w:r>
      <w:r w:rsidR="00732F81" w:rsidRPr="00EC4150">
        <w:rPr>
          <w:rFonts w:ascii="Browallia New" w:hAnsi="Browallia New" w:cs="Browallia New" w:hint="cs"/>
          <w:sz w:val="26"/>
          <w:szCs w:val="26"/>
          <w:cs/>
        </w:rPr>
        <w:t>น</w:t>
      </w:r>
      <w:r w:rsidRPr="00EC4150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EC4150">
        <w:rPr>
          <w:rFonts w:ascii="Browallia New" w:hAnsi="Browallia New" w:cs="Browallia New"/>
          <w:sz w:val="26"/>
          <w:szCs w:val="26"/>
        </w:rPr>
        <w:t xml:space="preserve"> </w:t>
      </w:r>
      <w:r w:rsidRPr="00EC4150">
        <w:rPr>
          <w:rFonts w:ascii="Browallia New" w:hAnsi="Browallia New" w:cs="Browallia New"/>
          <w:sz w:val="26"/>
          <w:szCs w:val="26"/>
          <w:cs/>
        </w:rPr>
        <w:t>กลุ่มกิจการไม่มีสัดส่วนการถือหุ้นในกิจการร่วมค้าภายใต้ บริษัท อินเด็กซ์ ครีเอทีฟ วิลเลจ จำกัด</w:t>
      </w:r>
      <w:r w:rsidRPr="00DD57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4150">
        <w:rPr>
          <w:rFonts w:ascii="Browallia New" w:hAnsi="Browallia New" w:cs="Browallia New"/>
          <w:sz w:val="26"/>
          <w:szCs w:val="26"/>
          <w:cs/>
        </w:rPr>
        <w:t>มหาชน</w:t>
      </w:r>
      <w:r w:rsidRPr="00EC4150">
        <w:rPr>
          <w:rFonts w:ascii="Browallia New" w:hAnsi="Browallia New" w:cs="Browallia New"/>
          <w:sz w:val="26"/>
          <w:szCs w:val="26"/>
        </w:rPr>
        <w:t xml:space="preserve"> </w:t>
      </w:r>
      <w:r w:rsidRPr="00EC4150">
        <w:rPr>
          <w:rFonts w:ascii="Browallia New" w:hAnsi="Browallia New" w:cs="Browallia New"/>
          <w:sz w:val="26"/>
          <w:szCs w:val="26"/>
          <w:cs/>
        </w:rPr>
        <w:t>เนื่องจากการสูญเสียอำนาจคว</w:t>
      </w:r>
      <w:r w:rsidR="00894225">
        <w:rPr>
          <w:rFonts w:ascii="Browallia New" w:hAnsi="Browallia New" w:cs="Browallia New" w:hint="cs"/>
          <w:sz w:val="26"/>
          <w:szCs w:val="26"/>
          <w:cs/>
        </w:rPr>
        <w:t>บ</w:t>
      </w:r>
      <w:r w:rsidRPr="00EC4150">
        <w:rPr>
          <w:rFonts w:ascii="Browallia New" w:hAnsi="Browallia New" w:cs="Browallia New"/>
          <w:sz w:val="26"/>
          <w:szCs w:val="26"/>
          <w:cs/>
        </w:rPr>
        <w:t>คุมในระหว่างงวด</w:t>
      </w:r>
      <w:r w:rsidR="00E37A05" w:rsidRPr="00EC4150">
        <w:rPr>
          <w:rFonts w:ascii="Browallia New" w:hAnsi="Browallia New" w:cs="Browallia New"/>
          <w:sz w:val="26"/>
          <w:szCs w:val="26"/>
        </w:rPr>
        <w:t xml:space="preserve"> </w:t>
      </w:r>
      <w:r w:rsidRPr="00EC4150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13</w:t>
      </w:r>
      <w:r w:rsidRPr="00EC4150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EC4150">
        <w:rPr>
          <w:rFonts w:ascii="Browallia New" w:hAnsi="Browallia New" w:cs="Browallia New"/>
          <w:sz w:val="26"/>
          <w:szCs w:val="26"/>
        </w:rPr>
        <w:t>)</w:t>
      </w:r>
    </w:p>
    <w:p w:rsidR="003D1CE6" w:rsidRPr="002D28C9" w:rsidRDefault="00E37A05" w:rsidP="002D28C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E53812" w:rsidRPr="002D28C9">
        <w:rPr>
          <w:rFonts w:ascii="Browallia New" w:hAnsi="Browallia New" w:cs="Browallia New"/>
          <w:b/>
          <w:bCs/>
          <w:sz w:val="26"/>
          <w:szCs w:val="26"/>
        </w:rPr>
        <w:tab/>
      </w:r>
      <w:r w:rsidR="00E53812" w:rsidRPr="002D28C9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อาคารและอุปกรณ์และสินทรัพย์ไม่มีตัวตน</w:t>
      </w:r>
    </w:p>
    <w:p w:rsidR="00C92DE9" w:rsidRPr="002D28C9" w:rsidRDefault="00C92DE9" w:rsidP="00096FD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5612B5" w:rsidTr="00FA2621">
        <w:tc>
          <w:tcPr>
            <w:tcW w:w="3978" w:type="dxa"/>
            <w:vAlign w:val="bottom"/>
          </w:tcPr>
          <w:p w:rsidR="00811B13" w:rsidRPr="005612B5" w:rsidRDefault="00811B13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vAlign w:val="bottom"/>
          </w:tcPr>
          <w:p w:rsidR="00811B13" w:rsidRPr="005612B5" w:rsidRDefault="00811B1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811B13" w:rsidRPr="005612B5" w:rsidRDefault="00B03C9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EE36C1" w:rsidRPr="005612B5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4" w:type="dxa"/>
            <w:vAlign w:val="bottom"/>
          </w:tcPr>
          <w:p w:rsidR="00EE36C1" w:rsidRPr="005612B5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0" w:type="dxa"/>
            <w:vAlign w:val="bottom"/>
          </w:tcPr>
          <w:p w:rsidR="00EE36C1" w:rsidRPr="005612B5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EE36C1" w:rsidRPr="005612B5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EE36C1" w:rsidRPr="005612B5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5612B5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vAlign w:val="bottom"/>
          </w:tcPr>
          <w:p w:rsidR="00EE36C1" w:rsidRPr="005612B5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EE36C1" w:rsidRPr="005612B5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EE36C1" w:rsidRPr="005612B5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EE36C1" w:rsidRPr="005612B5" w:rsidRDefault="00EE36C1" w:rsidP="00FA2621">
            <w:pPr>
              <w:ind w:right="-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6C1" w:rsidRPr="005612B5" w:rsidRDefault="00EE36C1" w:rsidP="00096F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3B7B6D" w:rsidRPr="005612B5" w:rsidRDefault="003B7B6D" w:rsidP="00FA2621">
            <w:pPr>
              <w:spacing w:before="10"/>
              <w:ind w:left="540"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5612B5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5612B5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5612B5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5612B5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3B7B6D" w:rsidRPr="005612B5" w:rsidRDefault="003B7B6D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5612B5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5612B5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5612B5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5612B5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182FD8" w:rsidRPr="005612B5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130" w:rsidRPr="005612B5" w:rsidTr="00FA2621">
        <w:tc>
          <w:tcPr>
            <w:tcW w:w="3978" w:type="dxa"/>
            <w:vAlign w:val="bottom"/>
          </w:tcPr>
          <w:p w:rsidR="003A2130" w:rsidRPr="005612B5" w:rsidRDefault="00AB070B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3A2130" w:rsidRPr="005612B5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2130"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2130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5612B5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5612B5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5612B5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5612B5" w:rsidRDefault="003A2130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130" w:rsidRPr="005612B5" w:rsidTr="00FA2621">
        <w:tc>
          <w:tcPr>
            <w:tcW w:w="3978" w:type="dxa"/>
            <w:vAlign w:val="bottom"/>
          </w:tcPr>
          <w:p w:rsidR="003A2130" w:rsidRPr="005612B5" w:rsidRDefault="003A213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การจัดประเภทรายการใหม่ (หมายเหตุ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5612B5" w:rsidRDefault="00BA29A4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5612B5" w:rsidRDefault="00BA29A4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5612B5" w:rsidRDefault="00BA29A4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5612B5" w:rsidRDefault="00BA29A4" w:rsidP="003A2130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130" w:rsidRPr="005612B5" w:rsidTr="00FA2621">
        <w:tc>
          <w:tcPr>
            <w:tcW w:w="3978" w:type="dxa"/>
            <w:vAlign w:val="bottom"/>
          </w:tcPr>
          <w:p w:rsidR="003A2130" w:rsidRPr="005612B5" w:rsidRDefault="003A213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2130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A2130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5514C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514C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2130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2130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182FD8" w:rsidRPr="005612B5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E33D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182FD8" w:rsidRPr="005612B5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182FD8" w:rsidRPr="005612B5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1638" w:rsidRPr="005612B5" w:rsidTr="00FA2621">
        <w:tc>
          <w:tcPr>
            <w:tcW w:w="3978" w:type="dxa"/>
            <w:vAlign w:val="bottom"/>
          </w:tcPr>
          <w:p w:rsidR="00371638" w:rsidRPr="005612B5" w:rsidRDefault="0037163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7163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71638" w:rsidRPr="005612B5" w:rsidRDefault="008B0F26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7163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1638" w:rsidRPr="005612B5" w:rsidRDefault="00BA29A4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FA2621">
        <w:tc>
          <w:tcPr>
            <w:tcW w:w="3978" w:type="dxa"/>
            <w:vAlign w:val="bottom"/>
          </w:tcPr>
          <w:p w:rsidR="00182FD8" w:rsidRPr="005612B5" w:rsidRDefault="00182FD8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5612B5" w:rsidRDefault="00BA29A4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5612B5" w:rsidRDefault="00BA29A4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5612B5" w:rsidRDefault="00BA29A4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5612B5" w:rsidRDefault="00BA29A4" w:rsidP="0020292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7A80" w:rsidRPr="005612B5" w:rsidTr="00FA2621">
        <w:tc>
          <w:tcPr>
            <w:tcW w:w="3978" w:type="dxa"/>
            <w:vAlign w:val="bottom"/>
          </w:tcPr>
          <w:p w:rsidR="005F7A80" w:rsidRPr="005612B5" w:rsidRDefault="005F7A80" w:rsidP="00FA2621">
            <w:pPr>
              <w:ind w:left="540"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7A80" w:rsidRPr="005612B5" w:rsidRDefault="008B0F26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F7A80" w:rsidRPr="005612B5" w:rsidRDefault="008B0F26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7A80" w:rsidRPr="005612B5" w:rsidRDefault="008B0F26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A29A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F7A80" w:rsidRPr="005612B5" w:rsidRDefault="00BA29A4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A205C" w:rsidRPr="005612B5" w:rsidRDefault="003A205C" w:rsidP="00096F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952AA" w:rsidRPr="005612B5" w:rsidRDefault="00A74208" w:rsidP="007952A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="002B1130"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77AB" w:rsidRPr="005612B5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2B1130" w:rsidRPr="005612B5">
        <w:rPr>
          <w:rFonts w:ascii="Browallia New" w:hAnsi="Browallia New" w:cs="Browallia New"/>
          <w:spacing w:val="-4"/>
          <w:sz w:val="26"/>
          <w:szCs w:val="26"/>
          <w:cs/>
        </w:rPr>
        <w:t>และส่วนตกแต่งปรับปรุง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ที่มีราคาตามบัญชีจำนวน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7</w:t>
      </w:r>
      <w:r w:rsidR="00B469E3"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04</w:t>
      </w:r>
      <w:r w:rsidR="00C33648"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677AB" w:rsidRPr="005612B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C0C20"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5612B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31</w:t>
      </w:r>
      <w:r w:rsidR="005C0C20" w:rsidRPr="005612B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0B5EF6"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C92DE9"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5612B5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="00774B74" w:rsidRPr="005612B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110</w:t>
      </w:r>
      <w:r w:rsidR="00774B74" w:rsidRPr="005612B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91</w:t>
      </w:r>
      <w:r w:rsidR="00774B74" w:rsidRPr="005612B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9677AB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0644" w:rsidRPr="005612B5">
        <w:rPr>
          <w:rFonts w:ascii="Browallia New" w:hAnsi="Browallia New" w:cs="Browallia New"/>
          <w:sz w:val="26"/>
          <w:szCs w:val="26"/>
        </w:rPr>
        <w:br/>
      </w:r>
      <w:r w:rsidR="009677AB" w:rsidRPr="005612B5">
        <w:rPr>
          <w:rFonts w:ascii="Browallia New" w:hAnsi="Browallia New" w:cs="Browallia New"/>
          <w:sz w:val="26"/>
          <w:szCs w:val="26"/>
          <w:cs/>
        </w:rPr>
        <w:t>ได้นำไปเป็นหลักประกัน</w:t>
      </w:r>
      <w:r w:rsidRPr="005612B5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4F7C24" w:rsidRPr="005612B5">
        <w:rPr>
          <w:rFonts w:ascii="Browallia New" w:hAnsi="Browallia New" w:cs="Browallia New"/>
          <w:b/>
          <w:sz w:val="26"/>
          <w:szCs w:val="26"/>
          <w:cs/>
        </w:rPr>
        <w:t>และวงเงินกู้ยืมจากสถาบันการเงิน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="00A33A11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Pr="005612B5">
        <w:rPr>
          <w:rFonts w:ascii="Browallia New" w:hAnsi="Browallia New" w:cs="Browallia New"/>
          <w:sz w:val="26"/>
          <w:szCs w:val="26"/>
          <w:cs/>
        </w:rPr>
        <w:t>)</w:t>
      </w:r>
    </w:p>
    <w:p w:rsidR="00E37A05" w:rsidRPr="00684C34" w:rsidRDefault="00E37A05" w:rsidP="002D28C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3A47E3" w:rsidRPr="002D28C9" w:rsidRDefault="008B0F26" w:rsidP="002D28C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3A47E3" w:rsidRPr="002D28C9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</w:p>
    <w:p w:rsidR="00F60B62" w:rsidRPr="002D28C9" w:rsidRDefault="00F60B62" w:rsidP="00F60B6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701"/>
      </w:tblGrid>
      <w:tr w:rsidR="0099360F" w:rsidRPr="002D28C9" w:rsidTr="00684C34">
        <w:trPr>
          <w:trHeight w:val="20"/>
        </w:trPr>
        <w:tc>
          <w:tcPr>
            <w:tcW w:w="5904" w:type="dxa"/>
            <w:vAlign w:val="bottom"/>
          </w:tcPr>
          <w:p w:rsidR="003A47E3" w:rsidRPr="002D28C9" w:rsidRDefault="003A47E3" w:rsidP="00FF0644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7" w:name="_Hlk38126130"/>
          </w:p>
        </w:tc>
        <w:tc>
          <w:tcPr>
            <w:tcW w:w="1701" w:type="dxa"/>
          </w:tcPr>
          <w:p w:rsidR="003A47E3" w:rsidRPr="002D28C9" w:rsidRDefault="003A47E3" w:rsidP="00A26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D28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:rsidR="003A47E3" w:rsidRPr="002D28C9" w:rsidRDefault="003A47E3" w:rsidP="00A26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D2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5612B5" w:rsidTr="00684C34">
        <w:trPr>
          <w:trHeight w:val="20"/>
        </w:trPr>
        <w:tc>
          <w:tcPr>
            <w:tcW w:w="5904" w:type="dxa"/>
            <w:vAlign w:val="bottom"/>
          </w:tcPr>
          <w:p w:rsidR="003A47E3" w:rsidRPr="005612B5" w:rsidRDefault="003A47E3" w:rsidP="00FF0644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3A47E3" w:rsidRPr="005612B5" w:rsidRDefault="003A47E3" w:rsidP="00B125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</w:tcPr>
          <w:p w:rsidR="003A47E3" w:rsidRPr="005612B5" w:rsidRDefault="003A47E3" w:rsidP="00B125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5612B5" w:rsidTr="00684C34">
        <w:trPr>
          <w:trHeight w:val="20"/>
        </w:trPr>
        <w:tc>
          <w:tcPr>
            <w:tcW w:w="5904" w:type="dxa"/>
            <w:vAlign w:val="bottom"/>
          </w:tcPr>
          <w:p w:rsidR="003A47E3" w:rsidRPr="005612B5" w:rsidRDefault="003A47E3" w:rsidP="00FF0644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3A47E3" w:rsidRPr="005612B5" w:rsidRDefault="003A47E3" w:rsidP="00B125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</w:tcPr>
          <w:p w:rsidR="003A47E3" w:rsidRPr="005612B5" w:rsidRDefault="003A47E3" w:rsidP="00B125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99360F" w:rsidRPr="005612B5" w:rsidTr="00684C34">
        <w:trPr>
          <w:trHeight w:val="20"/>
        </w:trPr>
        <w:tc>
          <w:tcPr>
            <w:tcW w:w="5904" w:type="dxa"/>
            <w:vAlign w:val="bottom"/>
          </w:tcPr>
          <w:p w:rsidR="00F10E47" w:rsidRPr="005612B5" w:rsidRDefault="00F10E47" w:rsidP="00FF0644">
            <w:pPr>
              <w:spacing w:before="10"/>
              <w:ind w:left="285"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FF064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FF064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</w:tcPr>
          <w:p w:rsidR="00F10E47" w:rsidRPr="005612B5" w:rsidRDefault="00F10E47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F10E47" w:rsidRPr="005612B5" w:rsidRDefault="00F10E47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5612B5" w:rsidTr="00684C34">
        <w:trPr>
          <w:trHeight w:val="20"/>
        </w:trPr>
        <w:tc>
          <w:tcPr>
            <w:tcW w:w="5904" w:type="dxa"/>
            <w:vAlign w:val="bottom"/>
          </w:tcPr>
          <w:p w:rsidR="00F10E47" w:rsidRPr="005612B5" w:rsidRDefault="00F10E47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</w:tcPr>
          <w:p w:rsidR="00F10E47" w:rsidRPr="005612B5" w:rsidRDefault="0018350A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F10E47" w:rsidRPr="005612B5" w:rsidRDefault="00B04CC3" w:rsidP="00F10E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5612B5" w:rsidTr="00684C34">
        <w:trPr>
          <w:trHeight w:val="20"/>
        </w:trPr>
        <w:tc>
          <w:tcPr>
            <w:tcW w:w="5904" w:type="dxa"/>
            <w:vAlign w:val="bottom"/>
          </w:tcPr>
          <w:p w:rsidR="00FF0644" w:rsidRPr="005612B5" w:rsidRDefault="00FF0644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 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8B0F26" w:rsidRPr="008B0F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5</w:t>
            </w:r>
            <w:r w:rsidRPr="005612B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FF0644" w:rsidRPr="005612B5" w:rsidRDefault="008B0F26" w:rsidP="00BB28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  <w:r w:rsidR="0018350A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802</w:t>
            </w:r>
            <w:r w:rsidR="0018350A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</w:p>
        </w:tc>
        <w:tc>
          <w:tcPr>
            <w:tcW w:w="1701" w:type="dxa"/>
          </w:tcPr>
          <w:p w:rsidR="00FF0644" w:rsidRPr="005612B5" w:rsidRDefault="008B0F26" w:rsidP="00BB28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18350A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="0018350A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</w:tr>
      <w:tr w:rsidR="0099360F" w:rsidRPr="005612B5" w:rsidTr="00684C34">
        <w:trPr>
          <w:trHeight w:val="20"/>
        </w:trPr>
        <w:tc>
          <w:tcPr>
            <w:tcW w:w="5904" w:type="dxa"/>
            <w:vAlign w:val="bottom"/>
          </w:tcPr>
          <w:p w:rsidR="00BB2833" w:rsidRPr="005612B5" w:rsidRDefault="00BB2833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1701" w:type="dxa"/>
          </w:tcPr>
          <w:p w:rsidR="00BB2833" w:rsidRPr="005612B5" w:rsidRDefault="008B0F26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  <w:r w:rsidR="0018350A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802</w:t>
            </w:r>
            <w:r w:rsidR="0018350A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</w:p>
        </w:tc>
        <w:tc>
          <w:tcPr>
            <w:tcW w:w="1701" w:type="dxa"/>
          </w:tcPr>
          <w:p w:rsidR="00BB2833" w:rsidRPr="005612B5" w:rsidRDefault="008B0F26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1024E1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="001024E1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</w:tr>
      <w:tr w:rsidR="001024E1" w:rsidRPr="005612B5" w:rsidTr="00684C34">
        <w:trPr>
          <w:trHeight w:val="20"/>
        </w:trPr>
        <w:tc>
          <w:tcPr>
            <w:tcW w:w="5904" w:type="dxa"/>
            <w:vAlign w:val="bottom"/>
          </w:tcPr>
          <w:p w:rsidR="001024E1" w:rsidRPr="005612B5" w:rsidRDefault="001024E1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1024E1" w:rsidRPr="005612B5" w:rsidRDefault="008B0F26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1024E1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  <w:r w:rsidR="001024E1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613</w:t>
            </w:r>
          </w:p>
        </w:tc>
        <w:tc>
          <w:tcPr>
            <w:tcW w:w="1701" w:type="dxa"/>
          </w:tcPr>
          <w:p w:rsidR="001024E1" w:rsidRPr="005612B5" w:rsidRDefault="001024E1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24E1" w:rsidRPr="005612B5" w:rsidTr="00684C34">
        <w:trPr>
          <w:trHeight w:val="20"/>
        </w:trPr>
        <w:tc>
          <w:tcPr>
            <w:tcW w:w="5904" w:type="dxa"/>
            <w:vAlign w:val="bottom"/>
          </w:tcPr>
          <w:p w:rsidR="001024E1" w:rsidRPr="005612B5" w:rsidRDefault="001024E1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9E7428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E7428"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E7428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1024E1" w:rsidRPr="005612B5" w:rsidRDefault="001024E1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  <w:r w:rsidR="00537C3C"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1024E1" w:rsidRPr="005612B5" w:rsidRDefault="001024E1" w:rsidP="00FF06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5612B5" w:rsidTr="00684C34">
        <w:trPr>
          <w:trHeight w:val="20"/>
        </w:trPr>
        <w:tc>
          <w:tcPr>
            <w:tcW w:w="5904" w:type="dxa"/>
            <w:vAlign w:val="bottom"/>
          </w:tcPr>
          <w:p w:rsidR="00FF0644" w:rsidRPr="005612B5" w:rsidRDefault="00FF0644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:rsidR="00FF0644" w:rsidRPr="005612B5" w:rsidRDefault="001024E1" w:rsidP="00FF06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088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828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FF0644" w:rsidRPr="005612B5" w:rsidRDefault="001024E1" w:rsidP="00FF06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942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  <w:r w:rsidRPr="005612B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2D28C9" w:rsidTr="00684C34">
        <w:trPr>
          <w:trHeight w:val="20"/>
        </w:trPr>
        <w:tc>
          <w:tcPr>
            <w:tcW w:w="5904" w:type="dxa"/>
            <w:vAlign w:val="bottom"/>
          </w:tcPr>
          <w:p w:rsidR="00FF0644" w:rsidRPr="002D28C9" w:rsidRDefault="00FF0644" w:rsidP="00FF064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28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D28C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28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FF0644" w:rsidRPr="002D28C9" w:rsidRDefault="008B0F26" w:rsidP="00FF06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256</w:t>
            </w:r>
            <w:r w:rsidR="00FC011B" w:rsidRPr="002D28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FC011B" w:rsidRPr="002D28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031</w:t>
            </w:r>
          </w:p>
        </w:tc>
        <w:tc>
          <w:tcPr>
            <w:tcW w:w="1701" w:type="dxa"/>
          </w:tcPr>
          <w:p w:rsidR="00FF0644" w:rsidRPr="002D28C9" w:rsidRDefault="008B0F26" w:rsidP="00FF06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1024E1" w:rsidRPr="002D28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668</w:t>
            </w:r>
            <w:r w:rsidR="001024E1" w:rsidRPr="002D28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147</w:t>
            </w:r>
          </w:p>
        </w:tc>
      </w:tr>
      <w:bookmarkEnd w:id="7"/>
    </w:tbl>
    <w:p w:rsidR="00A52885" w:rsidRPr="002D28C9" w:rsidRDefault="00E37A05" w:rsidP="00FA262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53812" w:rsidRPr="002D28C9">
        <w:rPr>
          <w:rFonts w:ascii="Browallia New" w:hAnsi="Browallia New" w:cs="Browallia New"/>
          <w:b/>
          <w:bCs/>
          <w:sz w:val="26"/>
          <w:szCs w:val="26"/>
        </w:rPr>
        <w:tab/>
      </w:r>
      <w:r w:rsidR="00E53812" w:rsidRPr="002D28C9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</w:p>
    <w:p w:rsidR="00B42148" w:rsidRPr="002D28C9" w:rsidRDefault="00B42148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2D28C9" w:rsidRDefault="008B0F26" w:rsidP="00684C3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36DEB" w:rsidRPr="002D28C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6DEB" w:rsidRPr="002D28C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:rsidR="00F60B62" w:rsidRPr="002D28C9" w:rsidRDefault="00F60B62" w:rsidP="00D2651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2D28C9" w:rsidRDefault="00C52B76" w:rsidP="00D2651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D28C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236DEB" w:rsidRPr="002D28C9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เงินกู้ยืมระยะสั้นจากสถาบันการเงินจำนวน</w:t>
      </w:r>
      <w:r w:rsidR="00236DEB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50</w:t>
      </w:r>
      <w:r w:rsidR="0077472F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236DEB" w:rsidRPr="002D28C9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236DEB" w:rsidRPr="002D28C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="00236DEB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236DEB" w:rsidRPr="002D28C9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236DEB" w:rsidRPr="002D28C9">
        <w:rPr>
          <w:rFonts w:ascii="Browallia New" w:hAnsi="Browallia New" w:cs="Browallia New"/>
          <w:sz w:val="26"/>
          <w:szCs w:val="26"/>
        </w:rPr>
        <w:t>.</w:t>
      </w:r>
      <w:r w:rsidR="00236DEB" w:rsidRPr="002D28C9">
        <w:rPr>
          <w:rFonts w:ascii="Browallia New" w:hAnsi="Browallia New" w:cs="Browallia New"/>
          <w:sz w:val="26"/>
          <w:szCs w:val="26"/>
          <w:cs/>
        </w:rPr>
        <w:t>ศ</w:t>
      </w:r>
      <w:r w:rsidR="00236DEB" w:rsidRPr="002D28C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="00236DEB" w:rsidRPr="002D28C9">
        <w:rPr>
          <w:rFonts w:ascii="Browallia New" w:hAnsi="Browallia New" w:cs="Browallia New"/>
          <w:sz w:val="26"/>
          <w:szCs w:val="26"/>
        </w:rPr>
        <w:t xml:space="preserve"> :</w:t>
      </w:r>
      <w:r w:rsidR="00774B74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50</w:t>
      </w:r>
      <w:r w:rsidR="00774B74" w:rsidRPr="002D28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6DEB" w:rsidRPr="002D28C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Pr="002D28C9">
        <w:rPr>
          <w:rFonts w:ascii="Browallia New" w:hAnsi="Browallia New" w:cs="Browallia New"/>
          <w:spacing w:val="-4"/>
          <w:sz w:val="26"/>
          <w:szCs w:val="26"/>
          <w:cs/>
        </w:rPr>
        <w:t xml:space="preserve">ค้ำประกันโดยเงินฝากออมทรัพย์ของบริษัทจำนวน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2D28C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B04CC3" w:rsidRPr="002D28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22F5" w:rsidRPr="002D28C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22F5" w:rsidRPr="002D28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22F5" w:rsidRPr="002D28C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D522F5" w:rsidRPr="002D28C9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B04CC3" w:rsidRPr="002D28C9">
        <w:rPr>
          <w:rFonts w:ascii="Browallia New" w:hAnsi="Browallia New" w:cs="Browallia New"/>
          <w:spacing w:val="-4"/>
          <w:sz w:val="26"/>
          <w:szCs w:val="26"/>
          <w:cs/>
        </w:rPr>
        <w:t>การค้ำประกัน</w:t>
      </w:r>
      <w:r w:rsidR="00B04CC3" w:rsidRPr="002D28C9">
        <w:rPr>
          <w:rFonts w:ascii="Browallia New" w:hAnsi="Browallia New" w:cs="Browallia New"/>
          <w:sz w:val="26"/>
          <w:szCs w:val="26"/>
          <w:cs/>
        </w:rPr>
        <w:t>โดยหุ้น</w:t>
      </w:r>
      <w:r w:rsidR="00B04CC3" w:rsidRPr="002D28C9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ของบริษัท ไทยโซลาร์ เอ็นเนอร์ยี่ จำกัด </w:t>
      </w:r>
      <w:r w:rsidR="00B04CC3" w:rsidRPr="002D28C9">
        <w:rPr>
          <w:rFonts w:ascii="Browallia New" w:hAnsi="Browallia New" w:cs="Browallia New"/>
          <w:sz w:val="26"/>
          <w:szCs w:val="26"/>
          <w:lang w:val="en-US"/>
        </w:rPr>
        <w:t>(</w:t>
      </w:r>
      <w:r w:rsidR="00B04CC3" w:rsidRPr="002D28C9">
        <w:rPr>
          <w:rFonts w:ascii="Browallia New" w:hAnsi="Browallia New" w:cs="Browallia New"/>
          <w:sz w:val="26"/>
          <w:szCs w:val="26"/>
          <w:cs/>
          <w:lang w:val="en-US"/>
        </w:rPr>
        <w:t>มหาชน</w:t>
      </w:r>
      <w:r w:rsidR="00B04CC3" w:rsidRPr="002D28C9">
        <w:rPr>
          <w:rFonts w:ascii="Browallia New" w:hAnsi="Browallia New" w:cs="Browallia New"/>
          <w:sz w:val="26"/>
          <w:szCs w:val="26"/>
          <w:lang w:val="en-US"/>
        </w:rPr>
        <w:t>)</w:t>
      </w:r>
      <w:r w:rsidR="00B04CC3" w:rsidRPr="002D28C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B04CC3" w:rsidRPr="002D28C9">
        <w:rPr>
          <w:rFonts w:ascii="Browallia New" w:hAnsi="Browallia New" w:cs="Browallia New"/>
          <w:sz w:val="26"/>
          <w:szCs w:val="26"/>
          <w:cs/>
        </w:rPr>
        <w:t>บริษัท</w:t>
      </w:r>
      <w:r w:rsidR="00B04CC3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B04CC3" w:rsidRPr="002D28C9">
        <w:rPr>
          <w:rFonts w:ascii="Browallia New" w:hAnsi="Browallia New" w:cs="Browallia New"/>
          <w:sz w:val="26"/>
          <w:szCs w:val="26"/>
          <w:cs/>
        </w:rPr>
        <w:t>อินเด็กซ์</w:t>
      </w:r>
      <w:r w:rsidR="00B04CC3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B04CC3" w:rsidRPr="002D28C9">
        <w:rPr>
          <w:rFonts w:ascii="Browallia New" w:hAnsi="Browallia New" w:cs="Browallia New"/>
          <w:sz w:val="26"/>
          <w:szCs w:val="26"/>
          <w:cs/>
        </w:rPr>
        <w:t>ครีเอทีฟ วิลเลจ จำกัด (มหาชน)</w:t>
      </w:r>
      <w:r w:rsidR="00B04CC3"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63</w:t>
      </w:r>
      <w:r w:rsidR="00D522F5" w:rsidRPr="002D28C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50</w:t>
      </w:r>
      <w:r w:rsidR="00D522F5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D522F5" w:rsidRPr="002D28C9">
        <w:rPr>
          <w:rFonts w:ascii="Browallia New" w:hAnsi="Browallia New" w:cs="Browallia New"/>
          <w:sz w:val="26"/>
          <w:szCs w:val="26"/>
          <w:cs/>
        </w:rPr>
        <w:t>ล้านหุ้น และ</w:t>
      </w:r>
      <w:r w:rsidR="00774B74"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35</w:t>
      </w:r>
      <w:r w:rsidR="00774B74" w:rsidRPr="002D28C9">
        <w:rPr>
          <w:rFonts w:ascii="Browallia New" w:hAnsi="Browallia New" w:cs="Browallia New"/>
          <w:sz w:val="26"/>
          <w:szCs w:val="26"/>
          <w:lang w:val="en-US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68</w:t>
      </w:r>
      <w:r w:rsidR="00774B74"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6DEB" w:rsidRPr="002D28C9">
        <w:rPr>
          <w:rFonts w:ascii="Browallia New" w:hAnsi="Browallia New" w:cs="Browallia New"/>
          <w:sz w:val="26"/>
          <w:szCs w:val="26"/>
          <w:cs/>
          <w:lang w:val="en-US"/>
        </w:rPr>
        <w:t>ล้านหุ้น</w:t>
      </w:r>
      <w:r w:rsidR="00D522F5" w:rsidRPr="002D28C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="00236DEB" w:rsidRPr="002D28C9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:rsidR="00934CEF" w:rsidRPr="002D28C9" w:rsidRDefault="00934CEF" w:rsidP="00096F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36DEB" w:rsidRPr="002D28C9" w:rsidRDefault="008B0F26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36DEB" w:rsidRPr="002D28C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6DEB" w:rsidRPr="002D28C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เงินกู้ยืมระยะสั้นจากบุคคล</w:t>
      </w:r>
      <w:r w:rsidR="00940DAE" w:rsidRPr="002D28C9">
        <w:rPr>
          <w:rFonts w:ascii="Browallia New" w:hAnsi="Browallia New" w:cs="Browallia New"/>
          <w:b/>
          <w:bCs/>
          <w:sz w:val="26"/>
          <w:szCs w:val="26"/>
          <w:cs/>
        </w:rPr>
        <w:t>ภายนอก</w:t>
      </w:r>
    </w:p>
    <w:p w:rsidR="00236DEB" w:rsidRPr="002D28C9" w:rsidRDefault="00236DEB" w:rsidP="00096F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E53812" w:rsidRDefault="00565B38" w:rsidP="00782F6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D28C9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เงินกู้ยืมระยะสั้นจากบุคคลภายนอกอยู่ในสกุลเงินบาท และมีอัตราดอกเบี้ยร้อยละ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4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ต่อปี ค้ำประกันโดยหุ้นจำนวน </w:t>
      </w:r>
      <w:r w:rsidR="0077472F" w:rsidRPr="002D28C9">
        <w:rPr>
          <w:rFonts w:ascii="Browallia New" w:hAnsi="Browallia New" w:cs="Browallia New"/>
          <w:sz w:val="26"/>
          <w:szCs w:val="26"/>
        </w:rPr>
        <w:br/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="00795EEA" w:rsidRPr="002D28C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32</w:t>
      </w:r>
      <w:r w:rsidR="0077472F"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</w:rPr>
        <w:t>ล้านหุ้น (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2D28C9">
        <w:rPr>
          <w:rFonts w:ascii="Browallia New" w:hAnsi="Browallia New" w:cs="Browallia New"/>
          <w:sz w:val="26"/>
          <w:szCs w:val="26"/>
        </w:rPr>
        <w:t xml:space="preserve"> :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="00FB4248" w:rsidRPr="002D28C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32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ล้านหุ้น) ของบริษัท อินเด็กซ์ ครีเอทีฟ วิลเลจ จำกัด (มหาชน) และ</w:t>
      </w:r>
      <w:r w:rsidR="00FA2621" w:rsidRPr="002D28C9">
        <w:rPr>
          <w:rFonts w:ascii="Browallia New" w:hAnsi="Browallia New" w:cs="Browallia New"/>
          <w:sz w:val="26"/>
          <w:szCs w:val="26"/>
          <w:cs/>
        </w:rPr>
        <w:br/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มีกำหนดชำระคืนเมื่อทวงถาม (หมายเหตุ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10</w:t>
      </w:r>
      <w:r w:rsidRPr="002D28C9">
        <w:rPr>
          <w:rFonts w:ascii="Browallia New" w:hAnsi="Browallia New" w:cs="Browallia New"/>
          <w:sz w:val="26"/>
          <w:szCs w:val="26"/>
          <w:cs/>
        </w:rPr>
        <w:t>)</w:t>
      </w:r>
    </w:p>
    <w:p w:rsidR="002D28C9" w:rsidRDefault="002D28C9" w:rsidP="00782F6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F25E4" w:rsidRPr="005612B5" w:rsidRDefault="008B0F26" w:rsidP="002D28C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063466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F25E4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</w:t>
      </w:r>
      <w:r w:rsidR="00D46C83" w:rsidRPr="005612B5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:rsidR="00080B85" w:rsidRPr="005612B5" w:rsidRDefault="00080B85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76"/>
        <w:gridCol w:w="1189"/>
        <w:gridCol w:w="1368"/>
        <w:gridCol w:w="1368"/>
      </w:tblGrid>
      <w:tr w:rsidR="008C56F6" w:rsidRPr="005612B5" w:rsidTr="005B22A0">
        <w:trPr>
          <w:cantSplit/>
          <w:trHeight w:val="365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vAlign w:val="bottom"/>
          </w:tcPr>
          <w:p w:rsidR="008C56F6" w:rsidRPr="005612B5" w:rsidRDefault="00AD5D96" w:rsidP="005B22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C56F6" w:rsidRPr="005612B5" w:rsidRDefault="00AD5D96" w:rsidP="005B22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C56F6" w:rsidRPr="005612B5" w:rsidTr="005B22A0">
        <w:trPr>
          <w:cantSplit/>
          <w:trHeight w:val="327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C56F6" w:rsidRPr="005612B5" w:rsidRDefault="008B0F2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89" w:type="dxa"/>
            <w:vAlign w:val="bottom"/>
          </w:tcPr>
          <w:p w:rsidR="008C56F6" w:rsidRPr="005612B5" w:rsidRDefault="008B0F2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56F6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56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C56F6" w:rsidRPr="005612B5" w:rsidTr="005B22A0">
        <w:trPr>
          <w:cantSplit/>
          <w:trHeight w:val="327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89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C56F6" w:rsidRPr="005612B5" w:rsidTr="005B22A0">
        <w:trPr>
          <w:cantSplit/>
          <w:trHeight w:val="353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8C56F6" w:rsidRPr="005612B5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vAlign w:val="bottom"/>
          </w:tcPr>
          <w:p w:rsidR="008C56F6" w:rsidRPr="005612B5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56F6" w:rsidRPr="005612B5" w:rsidTr="005B22A0">
        <w:trPr>
          <w:cantSplit/>
          <w:trHeight w:val="72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9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C56F6" w:rsidRPr="005612B5" w:rsidTr="005B22A0">
        <w:trPr>
          <w:cantSplit/>
          <w:trHeight w:val="72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76" w:type="dxa"/>
            <w:vAlign w:val="bottom"/>
          </w:tcPr>
          <w:p w:rsidR="008C56F6" w:rsidRPr="005612B5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:rsidR="008C56F6" w:rsidRPr="005612B5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56F6" w:rsidRPr="005612B5" w:rsidRDefault="008C56F6" w:rsidP="005B22A0">
            <w:pPr>
              <w:pStyle w:val="Heading6"/>
              <w:spacing w:before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8C56F6" w:rsidRPr="005612B5" w:rsidTr="005B22A0">
        <w:trPr>
          <w:cantSplit/>
          <w:trHeight w:val="315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OLE_LINK126"/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8C56F6" w:rsidRPr="005612B5" w:rsidRDefault="008B0F26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189" w:type="dxa"/>
            <w:vAlign w:val="bottom"/>
          </w:tcPr>
          <w:p w:rsidR="008C56F6" w:rsidRPr="005612B5" w:rsidRDefault="008B0F26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8C56F6" w:rsidRPr="005612B5" w:rsidTr="005B22A0">
        <w:trPr>
          <w:cantSplit/>
          <w:trHeight w:val="315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ind w:left="9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8C56F6" w:rsidRPr="005612B5" w:rsidRDefault="008B0F26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189" w:type="dxa"/>
            <w:vAlign w:val="bottom"/>
          </w:tcPr>
          <w:p w:rsidR="008C56F6" w:rsidRPr="005612B5" w:rsidRDefault="008B0F26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8C56F6" w:rsidRPr="005612B5" w:rsidTr="005B22A0">
        <w:trPr>
          <w:cantSplit/>
          <w:trHeight w:val="374"/>
        </w:trPr>
        <w:tc>
          <w:tcPr>
            <w:tcW w:w="4245" w:type="dxa"/>
            <w:vAlign w:val="bottom"/>
          </w:tcPr>
          <w:p w:rsidR="008C56F6" w:rsidRPr="005612B5" w:rsidRDefault="008C56F6" w:rsidP="008C31F8">
            <w:pPr>
              <w:pStyle w:val="Heading6"/>
              <w:spacing w:before="0"/>
              <w:ind w:left="96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8C56F6" w:rsidRPr="005612B5" w:rsidRDefault="008B0F26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89" w:type="dxa"/>
            <w:vAlign w:val="bottom"/>
          </w:tcPr>
          <w:p w:rsidR="008C56F6" w:rsidRPr="005612B5" w:rsidRDefault="008B0F26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795EE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vAlign w:val="bottom"/>
          </w:tcPr>
          <w:p w:rsidR="008C56F6" w:rsidRPr="005612B5" w:rsidRDefault="008B0F26" w:rsidP="005B22A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C56F6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bookmarkEnd w:id="8"/>
    </w:tbl>
    <w:p w:rsidR="00E37A05" w:rsidRPr="005612B5" w:rsidRDefault="00E37A05" w:rsidP="00E37A0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37A05" w:rsidRDefault="00E37A05" w:rsidP="00E37A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8B0F26" w:rsidP="00E37A0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37A05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37A05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เงินกู้ยืมระยะยาวจากสถาบันการเงิน </w:t>
      </w:r>
      <w:r w:rsidR="00E37A05"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C56F6" w:rsidRPr="005612B5" w:rsidRDefault="008C56F6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26769" w:rsidRPr="005612B5" w:rsidRDefault="00F26769" w:rsidP="00F2676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F26769" w:rsidRPr="005612B5" w:rsidRDefault="00F26769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5612B5" w:rsidTr="008E5E7E">
        <w:tc>
          <w:tcPr>
            <w:tcW w:w="6408" w:type="dxa"/>
            <w:vAlign w:val="bottom"/>
          </w:tcPr>
          <w:p w:rsidR="00080B85" w:rsidRPr="005612B5" w:rsidRDefault="00080B85" w:rsidP="000B5EF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080B85" w:rsidRPr="005612B5" w:rsidRDefault="008E5E7E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080B85" w:rsidRPr="005612B5" w:rsidRDefault="00080B85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5612B5" w:rsidTr="008E5E7E">
        <w:tc>
          <w:tcPr>
            <w:tcW w:w="6408" w:type="dxa"/>
            <w:vAlign w:val="bottom"/>
          </w:tcPr>
          <w:p w:rsidR="00391E3C" w:rsidRPr="005612B5" w:rsidRDefault="00391E3C" w:rsidP="000B5EF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91E3C" w:rsidRPr="005612B5" w:rsidRDefault="00391E3C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:rsidR="00391E3C" w:rsidRPr="005612B5" w:rsidRDefault="00391E3C" w:rsidP="000B5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8E5E7E">
        <w:tc>
          <w:tcPr>
            <w:tcW w:w="6408" w:type="dxa"/>
            <w:vAlign w:val="bottom"/>
          </w:tcPr>
          <w:p w:rsidR="00391E3C" w:rsidRPr="005612B5" w:rsidRDefault="00391E3C" w:rsidP="000B5EF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91E3C" w:rsidRPr="005612B5" w:rsidRDefault="00391E3C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391E3C" w:rsidRPr="005612B5" w:rsidRDefault="00391E3C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8E5E7E">
        <w:tc>
          <w:tcPr>
            <w:tcW w:w="6408" w:type="dxa"/>
            <w:vAlign w:val="center"/>
          </w:tcPr>
          <w:p w:rsidR="00391E3C" w:rsidRPr="005612B5" w:rsidRDefault="00391E3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5612B5" w:rsidRDefault="00391E3C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5612B5" w:rsidRDefault="00391E3C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60576" w:rsidRPr="005612B5" w:rsidTr="008057DA">
        <w:tc>
          <w:tcPr>
            <w:tcW w:w="6408" w:type="dxa"/>
          </w:tcPr>
          <w:p w:rsidR="00391E3C" w:rsidRPr="005612B5" w:rsidRDefault="002F2EB6" w:rsidP="000B5EF6">
            <w:pPr>
              <w:spacing w:before="10"/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391E3C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391E3C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391E3C" w:rsidRPr="005612B5" w:rsidRDefault="00391E3C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91E3C" w:rsidRPr="005612B5" w:rsidRDefault="00391E3C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5612B5" w:rsidTr="008E5E7E">
        <w:tc>
          <w:tcPr>
            <w:tcW w:w="6408" w:type="dxa"/>
            <w:vAlign w:val="center"/>
          </w:tcPr>
          <w:p w:rsidR="0011367C" w:rsidRPr="005612B5" w:rsidRDefault="0011367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5612B5" w:rsidRDefault="008B0F26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491</w:t>
            </w:r>
            <w:r w:rsidR="00795EEA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542</w:t>
            </w:r>
            <w:r w:rsidR="00795EEA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852</w:t>
            </w:r>
          </w:p>
        </w:tc>
        <w:tc>
          <w:tcPr>
            <w:tcW w:w="1584" w:type="dxa"/>
            <w:shd w:val="clear" w:color="auto" w:fill="auto"/>
          </w:tcPr>
          <w:p w:rsidR="0011367C" w:rsidRPr="005612B5" w:rsidRDefault="008B0F26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305</w:t>
            </w:r>
            <w:r w:rsidR="008D053A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831</w:t>
            </w:r>
            <w:r w:rsidR="008D053A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540</w:t>
            </w:r>
          </w:p>
        </w:tc>
      </w:tr>
      <w:tr w:rsidR="00C60576" w:rsidRPr="005612B5" w:rsidTr="008E5E7E">
        <w:tc>
          <w:tcPr>
            <w:tcW w:w="6408" w:type="dxa"/>
            <w:vAlign w:val="center"/>
          </w:tcPr>
          <w:p w:rsidR="0011367C" w:rsidRPr="005612B5" w:rsidRDefault="0011367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shd w:val="clear" w:color="auto" w:fill="auto"/>
          </w:tcPr>
          <w:p w:rsidR="0011367C" w:rsidRPr="005612B5" w:rsidRDefault="008D053A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</w:t>
            </w: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413</w:t>
            </w: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652</w:t>
            </w: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1367C" w:rsidRPr="005612B5" w:rsidRDefault="008D053A" w:rsidP="000B5EF6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19</w:t>
            </w: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019</w:t>
            </w: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067</w:t>
            </w:r>
            <w:r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5612B5" w:rsidTr="008E5E7E">
        <w:tc>
          <w:tcPr>
            <w:tcW w:w="6408" w:type="dxa"/>
            <w:vAlign w:val="center"/>
          </w:tcPr>
          <w:p w:rsidR="0011367C" w:rsidRPr="005612B5" w:rsidRDefault="0011367C" w:rsidP="000B5EF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5612B5" w:rsidRDefault="008B0F26" w:rsidP="000B5EF6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471</w:t>
            </w:r>
            <w:r w:rsidR="008D053A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129</w:t>
            </w:r>
            <w:r w:rsidR="008D053A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:rsidR="0011367C" w:rsidRPr="005612B5" w:rsidRDefault="008B0F26" w:rsidP="000B5EF6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286</w:t>
            </w:r>
            <w:r w:rsidR="00B83E3C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812</w:t>
            </w:r>
            <w:r w:rsidR="00B83E3C" w:rsidRPr="005612B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473</w:t>
            </w:r>
          </w:p>
        </w:tc>
      </w:tr>
    </w:tbl>
    <w:p w:rsidR="00080B85" w:rsidRPr="005612B5" w:rsidRDefault="00080B85" w:rsidP="000B5E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E638F" w:rsidRPr="005612B5" w:rsidRDefault="001F37EF" w:rsidP="007770F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467</w:t>
      </w:r>
      <w:r w:rsidR="009E638F"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60</w:t>
      </w:r>
      <w:r w:rsidR="009E638F"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ล้านบาท ค้ำประกันโดยหุ้นทั้งหมดของ</w:t>
      </w:r>
      <w:r w:rsidR="00D3258C" w:rsidRPr="005612B5">
        <w:rPr>
          <w:rFonts w:ascii="Browallia New" w:hAnsi="Browallia New" w:cs="Browallia New"/>
          <w:spacing w:val="-4"/>
          <w:sz w:val="26"/>
          <w:szCs w:val="26"/>
          <w:cs/>
        </w:rPr>
        <w:t>บริษัท วอลล์สตรีท อิงลิช</w:t>
      </w:r>
      <w:r w:rsidR="00D3258C" w:rsidRPr="005612B5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3258C" w:rsidRPr="005612B5">
        <w:rPr>
          <w:rFonts w:ascii="Browallia New" w:hAnsi="Browallia New" w:cs="Browallia New"/>
          <w:spacing w:val="-4"/>
          <w:sz w:val="26"/>
          <w:szCs w:val="26"/>
          <w:cs/>
        </w:rPr>
        <w:t>ประเทศไทย) จำกัด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หุ้นทั้งหมดของบริษัท เจฟเฟอร์ เรสโตรองต์ จำกัด (มหาชน) </w:t>
      </w:r>
      <w:r w:rsidR="004A3D5A" w:rsidRPr="005612B5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90</w:t>
      </w:r>
      <w:r w:rsidR="00413177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4A3D5A" w:rsidRPr="005612B5">
        <w:rPr>
          <w:rFonts w:ascii="Browallia New" w:hAnsi="Browallia New" w:cs="Browallia New"/>
          <w:sz w:val="26"/>
          <w:szCs w:val="26"/>
          <w:cs/>
        </w:rPr>
        <w:t>ล้านหุ้นของ</w:t>
      </w:r>
      <w:r w:rsidR="00E64BCB" w:rsidRPr="005612B5">
        <w:rPr>
          <w:rFonts w:ascii="Browallia New" w:hAnsi="Browallia New" w:cs="Browallia New"/>
          <w:sz w:val="26"/>
          <w:szCs w:val="26"/>
          <w:cs/>
        </w:rPr>
        <w:br/>
      </w:r>
      <w:r w:rsidR="004A3D5A" w:rsidRPr="005612B5">
        <w:rPr>
          <w:rFonts w:ascii="Browallia New" w:hAnsi="Browallia New" w:cs="Browallia New"/>
          <w:spacing w:val="-6"/>
          <w:sz w:val="26"/>
          <w:szCs w:val="26"/>
          <w:cs/>
        </w:rPr>
        <w:t>บริษัท เวฟ เอ็นเตอร์เทนเมนท์ จำกัด (มหาชน)</w:t>
      </w:r>
      <w:r w:rsidR="004A3D5A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>และหุ้นจำนวน</w:t>
      </w:r>
      <w:r w:rsidR="003E315D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116</w:t>
      </w:r>
      <w:r w:rsidR="00B83E3C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48</w:t>
      </w:r>
      <w:r w:rsidR="0077472F" w:rsidRPr="00561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ล้านหุ้น </w:t>
      </w:r>
      <w:r w:rsidR="002F6E85" w:rsidRPr="005612B5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31</w:t>
      </w:r>
      <w:r w:rsidR="002F6E85"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B5EF6"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2F6E85"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F6E85" w:rsidRPr="005612B5">
        <w:rPr>
          <w:rFonts w:ascii="Browallia New" w:hAnsi="Browallia New" w:cs="Browallia New"/>
          <w:spacing w:val="-6"/>
          <w:sz w:val="26"/>
          <w:szCs w:val="26"/>
        </w:rPr>
        <w:t>:</w:t>
      </w:r>
      <w:r w:rsidR="00D77262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116</w:t>
      </w:r>
      <w:r w:rsidR="00D77262" w:rsidRPr="005612B5">
        <w:rPr>
          <w:rFonts w:ascii="Browallia New" w:hAnsi="Browallia New" w:cs="Browallia New"/>
          <w:spacing w:val="-6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48</w:t>
      </w:r>
      <w:r w:rsidR="002F6E85"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ล้านหุ้น) 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>ของบริษัท ไทยโซลาร์ เอ็นเนอร์ยี่ จำกัด (มหาชน)</w:t>
      </w:r>
      <w:r w:rsidR="00D46C83"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</w:t>
      </w:r>
      <w:r w:rsidR="00723D55"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13</w:t>
      </w:r>
      <w:r w:rsidR="007770F0" w:rsidRPr="005612B5">
        <w:rPr>
          <w:rFonts w:ascii="Browallia New" w:hAnsi="Browallia New" w:cs="Browallia New"/>
          <w:spacing w:val="-6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2</w:t>
      </w:r>
      <w:r w:rsidR="00D46C83" w:rsidRPr="005612B5">
        <w:rPr>
          <w:rFonts w:ascii="Browallia New" w:hAnsi="Browallia New" w:cs="Browallia New"/>
          <w:spacing w:val="-6"/>
          <w:sz w:val="26"/>
          <w:szCs w:val="26"/>
        </w:rPr>
        <w:t>)</w:t>
      </w:r>
      <w:r w:rsidR="00D823B7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:rsidR="00EB5CE9" w:rsidRPr="005612B5" w:rsidRDefault="00EB5CE9" w:rsidP="00EB5C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C7BB5" w:rsidRPr="005612B5" w:rsidRDefault="001F37EF" w:rsidP="008672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="00B83E3C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52</w:t>
      </w:r>
      <w:r w:rsidR="00A5432D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B5EF6"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="003E315D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4</w:t>
      </w:r>
      <w:r w:rsidR="006327CA" w:rsidRPr="005612B5">
        <w:rPr>
          <w:rFonts w:ascii="Browallia New" w:hAnsi="Browallia New" w:cs="Browallia New"/>
          <w:spacing w:val="-6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91</w:t>
      </w:r>
      <w:r w:rsidR="003E315D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>ล้านบาท) ค้ำประกันโดยส่วนตกแต่งปรับปรุงมูลค่า</w:t>
      </w:r>
      <w:r w:rsidR="006C7BB5" w:rsidRPr="00561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3812" w:rsidRPr="005612B5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="00B83E3C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04</w:t>
      </w:r>
      <w:r w:rsidR="00B83E3C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5612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3E315D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="006327CA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25</w:t>
      </w:r>
      <w:r w:rsidR="003E315D"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ล้านบาท) (หมายเหตุ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14</w:t>
      </w:r>
      <w:r w:rsidRPr="005612B5">
        <w:rPr>
          <w:rFonts w:ascii="Browallia New" w:hAnsi="Browallia New" w:cs="Browallia New"/>
          <w:sz w:val="26"/>
          <w:szCs w:val="26"/>
          <w:cs/>
        </w:rPr>
        <w:t>) นอกจากนี้เงินกู้ยืมดังกล่าวถูกค้ำประกัน</w:t>
      </w:r>
      <w:r w:rsidR="000B5EF6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โดยบริษัท เวฟ เอ็นเตอร์เทนเมนท์ จำกัด (มหาชน)</w:t>
      </w:r>
    </w:p>
    <w:p w:rsidR="00867282" w:rsidRPr="005612B5" w:rsidRDefault="00867282" w:rsidP="008672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D1CE6" w:rsidRPr="005612B5" w:rsidRDefault="006C7BB5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:rsidR="00E37A05" w:rsidRPr="00684C34" w:rsidRDefault="00E37A05" w:rsidP="00E37A05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8B0F26" w:rsidP="00E37A0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37A05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37A05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อัตราดอกเบี้ย</w:t>
      </w:r>
    </w:p>
    <w:p w:rsidR="00E37A05" w:rsidRPr="005612B5" w:rsidRDefault="00E37A05" w:rsidP="00E37A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E37A05" w:rsidP="00E37A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ความเสี่ยงจากอัตราดอกเบี้ยของเงินกู้ยืมของกลุ่มกิจการมีดังต่อไปนี้</w:t>
      </w:r>
    </w:p>
    <w:p w:rsidR="00E37A05" w:rsidRPr="005612B5" w:rsidRDefault="00E37A05" w:rsidP="00E37A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301"/>
        <w:gridCol w:w="1301"/>
        <w:gridCol w:w="1301"/>
        <w:gridCol w:w="1301"/>
      </w:tblGrid>
      <w:tr w:rsidR="00E37A05" w:rsidRPr="005612B5" w:rsidTr="001216D3">
        <w:trPr>
          <w:cantSplit/>
          <w:trHeight w:val="20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E37A05" w:rsidRPr="005612B5" w:rsidRDefault="00E37A05" w:rsidP="001216D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vAlign w:val="bottom"/>
          </w:tcPr>
          <w:p w:rsidR="00E37A05" w:rsidRPr="005612B5" w:rsidRDefault="00E37A05" w:rsidP="001216D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37A05" w:rsidRPr="005612B5" w:rsidTr="001216D3">
        <w:trPr>
          <w:cantSplit/>
          <w:trHeight w:val="20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E37A05" w:rsidRPr="005612B5" w:rsidTr="001216D3">
        <w:trPr>
          <w:cantSplit/>
          <w:trHeight w:val="20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37A05" w:rsidRPr="005612B5" w:rsidTr="001216D3">
        <w:trPr>
          <w:cantSplit/>
          <w:trHeight w:val="20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A05" w:rsidRPr="005612B5" w:rsidTr="001216D3">
        <w:trPr>
          <w:cantSplit/>
          <w:trHeight w:val="80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7A05" w:rsidRPr="005612B5" w:rsidTr="001216D3">
        <w:trPr>
          <w:cantSplit/>
          <w:trHeight w:val="68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E37A05" w:rsidRPr="005612B5" w:rsidTr="001216D3">
        <w:trPr>
          <w:cantSplit/>
          <w:trHeight w:val="68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  <w:tr w:rsidR="00E37A05" w:rsidRPr="005612B5" w:rsidTr="001216D3">
        <w:trPr>
          <w:cantSplit/>
          <w:trHeight w:val="68"/>
        </w:trPr>
        <w:tc>
          <w:tcPr>
            <w:tcW w:w="4248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</w:tbl>
    <w:p w:rsidR="00594ADC" w:rsidRPr="005612B5" w:rsidRDefault="00594ADC" w:rsidP="00594AD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37A05" w:rsidRPr="00684C34" w:rsidRDefault="00E37A05" w:rsidP="00E37A05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8B0F26" w:rsidP="00E37A0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37A05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37A05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อัตราดอกเบี้ย </w:t>
      </w:r>
      <w:r w:rsidR="00E37A05"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F0FF1" w:rsidRPr="005612B5" w:rsidRDefault="007F0FF1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20FE1" w:rsidRPr="005612B5" w:rsidRDefault="00620FE1" w:rsidP="00C47EC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42527E" w:rsidRPr="005612B5" w:rsidRDefault="004252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32"/>
        <w:gridCol w:w="1328"/>
        <w:gridCol w:w="1336"/>
        <w:gridCol w:w="1292"/>
        <w:gridCol w:w="1368"/>
      </w:tblGrid>
      <w:tr w:rsidR="00C60576" w:rsidRPr="005612B5" w:rsidTr="000B5EF6">
        <w:trPr>
          <w:cantSplit/>
          <w:trHeight w:val="365"/>
        </w:trPr>
        <w:tc>
          <w:tcPr>
            <w:tcW w:w="4132" w:type="dxa"/>
            <w:vAlign w:val="bottom"/>
          </w:tcPr>
          <w:p w:rsidR="0042527E" w:rsidRPr="005612B5" w:rsidRDefault="004252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42527E" w:rsidRPr="005612B5" w:rsidRDefault="00DD21C1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42527E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60576" w:rsidRPr="005612B5" w:rsidTr="00A83695">
        <w:trPr>
          <w:cantSplit/>
          <w:trHeight w:val="327"/>
        </w:trPr>
        <w:tc>
          <w:tcPr>
            <w:tcW w:w="4132" w:type="dxa"/>
            <w:vAlign w:val="bottom"/>
          </w:tcPr>
          <w:p w:rsidR="00DF0667" w:rsidRPr="005612B5" w:rsidRDefault="00DF0667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DF0667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6" w:type="dxa"/>
            <w:vAlign w:val="bottom"/>
          </w:tcPr>
          <w:p w:rsidR="00DF0667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2" w:type="dxa"/>
            <w:vAlign w:val="bottom"/>
          </w:tcPr>
          <w:p w:rsidR="00DF0667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DF0667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066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0667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5612B5" w:rsidTr="00A83695">
        <w:trPr>
          <w:cantSplit/>
          <w:trHeight w:val="327"/>
        </w:trPr>
        <w:tc>
          <w:tcPr>
            <w:tcW w:w="4132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2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A83695">
        <w:trPr>
          <w:cantSplit/>
          <w:trHeight w:val="353"/>
        </w:trPr>
        <w:tc>
          <w:tcPr>
            <w:tcW w:w="4132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3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2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A83695">
        <w:trPr>
          <w:cantSplit/>
          <w:trHeight w:val="80"/>
        </w:trPr>
        <w:tc>
          <w:tcPr>
            <w:tcW w:w="4132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A83695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5612B5" w:rsidRDefault="00D77262" w:rsidP="00DA316D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8" w:type="dxa"/>
            <w:shd w:val="clear" w:color="auto" w:fill="auto"/>
          </w:tcPr>
          <w:p w:rsidR="00D77262" w:rsidRPr="005612B5" w:rsidRDefault="00E9058E" w:rsidP="00A836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MOR, MOR-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36" w:type="dxa"/>
            <w:shd w:val="clear" w:color="auto" w:fill="auto"/>
          </w:tcPr>
          <w:p w:rsidR="00D77262" w:rsidRPr="005612B5" w:rsidRDefault="00A83695" w:rsidP="00A83695">
            <w:pPr>
              <w:tabs>
                <w:tab w:val="left" w:pos="11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C60576" w:rsidRPr="005612B5" w:rsidTr="00A83695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5612B5" w:rsidRDefault="00D77262" w:rsidP="00263A81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8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36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2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5612B5" w:rsidTr="00A83695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5612B5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28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36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2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5612B5" w:rsidTr="00A83695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5612B5" w:rsidRDefault="00D77262" w:rsidP="00D77262">
            <w:pPr>
              <w:pStyle w:val="Heading6"/>
              <w:spacing w:before="0" w:after="0"/>
              <w:ind w:left="964" w:right="-12"/>
              <w:jc w:val="left"/>
              <w:rPr>
                <w:rFonts w:ascii="Browallia New" w:hAnsi="Browallia New" w:cs="Browallia New"/>
                <w:i w:val="0"/>
                <w:iCs w:val="0"/>
                <w:spacing w:val="-8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8" w:type="dxa"/>
            <w:shd w:val="clear" w:color="auto" w:fill="auto"/>
          </w:tcPr>
          <w:p w:rsidR="00D77262" w:rsidRPr="005612B5" w:rsidRDefault="00A83695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2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5612B5" w:rsidTr="00A83695">
        <w:trPr>
          <w:cantSplit/>
          <w:trHeight w:val="315"/>
        </w:trPr>
        <w:tc>
          <w:tcPr>
            <w:tcW w:w="4132" w:type="dxa"/>
            <w:vAlign w:val="bottom"/>
          </w:tcPr>
          <w:p w:rsidR="00D77262" w:rsidRPr="005612B5" w:rsidRDefault="00D77262" w:rsidP="00D7726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:rsidR="00D77262" w:rsidRPr="005612B5" w:rsidRDefault="00D77262" w:rsidP="00D77262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:rsidR="00E9058E" w:rsidRPr="005612B5" w:rsidRDefault="00E9058E" w:rsidP="00BC1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:rsidR="00D77262" w:rsidRPr="005612B5" w:rsidRDefault="00E9058E" w:rsidP="00BC1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36" w:type="dxa"/>
            <w:shd w:val="clear" w:color="auto" w:fill="auto"/>
          </w:tcPr>
          <w:p w:rsidR="00D77262" w:rsidRPr="005612B5" w:rsidRDefault="00D77262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:rsidR="00D77262" w:rsidRPr="005612B5" w:rsidRDefault="00D77262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2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9058E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:rsidR="00D77262" w:rsidRPr="005612B5" w:rsidRDefault="008B0F26" w:rsidP="00D772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7726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</w:tbl>
    <w:p w:rsidR="00E37A05" w:rsidRPr="005612B5" w:rsidRDefault="00E37A05" w:rsidP="00E37A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E37A05" w:rsidP="00E37A0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ความเสี่ยงจากอัตราดอกเบี้ยของเงินกู้ยืมของกลุ่มกิจการมีดังต่อไปนี้</w:t>
      </w:r>
    </w:p>
    <w:p w:rsidR="00E37A05" w:rsidRPr="005612B5" w:rsidRDefault="00E37A05" w:rsidP="00E37A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37A05" w:rsidRPr="005612B5" w:rsidTr="001216D3">
        <w:trPr>
          <w:cantSplit/>
          <w:trHeight w:val="365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E37A05" w:rsidRPr="005612B5" w:rsidRDefault="00E37A05" w:rsidP="001216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37A05" w:rsidRPr="005612B5" w:rsidTr="001216D3">
        <w:trPr>
          <w:cantSplit/>
          <w:trHeight w:val="327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E37A05" w:rsidRPr="005612B5" w:rsidTr="001216D3">
        <w:trPr>
          <w:cantSplit/>
          <w:trHeight w:val="327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37A05" w:rsidRPr="005612B5" w:rsidTr="001216D3">
        <w:trPr>
          <w:cantSplit/>
          <w:trHeight w:val="353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A05" w:rsidRPr="005612B5" w:rsidTr="001216D3">
        <w:trPr>
          <w:cantSplit/>
          <w:trHeight w:val="80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7A05" w:rsidRPr="005612B5" w:rsidTr="001216D3">
        <w:trPr>
          <w:cantSplit/>
          <w:trHeight w:val="315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E37A05" w:rsidRPr="005612B5" w:rsidTr="001216D3">
        <w:trPr>
          <w:cantSplit/>
          <w:trHeight w:val="315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37A05" w:rsidRPr="005612B5" w:rsidTr="001216D3">
        <w:trPr>
          <w:cantSplit/>
          <w:trHeight w:val="315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37A05" w:rsidRPr="005612B5" w:rsidTr="001216D3">
        <w:trPr>
          <w:cantSplit/>
          <w:trHeight w:val="315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 w:right="-9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E37A05" w:rsidRPr="005612B5" w:rsidRDefault="00E37A05" w:rsidP="001216D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</w:p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37A05" w:rsidRPr="005612B5" w:rsidTr="001216D3">
        <w:trPr>
          <w:cantSplit/>
          <w:trHeight w:val="315"/>
        </w:trPr>
        <w:tc>
          <w:tcPr>
            <w:tcW w:w="3974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:rsidR="00EB5CE9" w:rsidRPr="005612B5" w:rsidRDefault="00EB5CE9" w:rsidP="00EB5CE9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br w:type="page"/>
      </w:r>
      <w:r w:rsidR="008B0F26"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B5CE9" w:rsidRPr="00684C34" w:rsidRDefault="00EB5CE9" w:rsidP="00EB5CE9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p w:rsidR="00EB5CE9" w:rsidRPr="005612B5" w:rsidRDefault="008B0F26" w:rsidP="00EB5CE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B5CE9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B5CE9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อัตราดอกเบี้ย</w:t>
      </w:r>
      <w:r w:rsidR="00EB5CE9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EB5CE9" w:rsidRPr="005612B5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37A05" w:rsidRPr="005612B5" w:rsidRDefault="00E37A05" w:rsidP="00E37A0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37A05" w:rsidRPr="005612B5" w:rsidRDefault="00E37A05" w:rsidP="00E37A0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กลุ่มกิจการและบริษัทมีวงเงินกู้ยืมที่ยังไม่ได้เบิกใช้ดังต่อไปนี้</w:t>
      </w:r>
    </w:p>
    <w:p w:rsidR="00E37A05" w:rsidRPr="005612B5" w:rsidRDefault="00E37A05" w:rsidP="00E37A0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34"/>
        <w:gridCol w:w="1301"/>
        <w:gridCol w:w="1301"/>
        <w:gridCol w:w="1301"/>
        <w:gridCol w:w="1301"/>
      </w:tblGrid>
      <w:tr w:rsidR="00E37A05" w:rsidRPr="005612B5" w:rsidTr="001216D3">
        <w:trPr>
          <w:cantSplit/>
          <w:trHeight w:val="365"/>
        </w:trPr>
        <w:tc>
          <w:tcPr>
            <w:tcW w:w="423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E37A05" w:rsidRPr="005612B5" w:rsidRDefault="00E37A05" w:rsidP="001216D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vAlign w:val="bottom"/>
          </w:tcPr>
          <w:p w:rsidR="00E37A05" w:rsidRPr="005612B5" w:rsidRDefault="00E37A05" w:rsidP="001216D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37A05" w:rsidRPr="005612B5" w:rsidTr="001216D3">
        <w:trPr>
          <w:cantSplit/>
          <w:trHeight w:val="327"/>
        </w:trPr>
        <w:tc>
          <w:tcPr>
            <w:tcW w:w="423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1" w:type="dxa"/>
            <w:vAlign w:val="bottom"/>
          </w:tcPr>
          <w:p w:rsidR="00E37A05" w:rsidRPr="005612B5" w:rsidRDefault="008B0F26" w:rsidP="001216D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E37A05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E37A05" w:rsidRPr="005612B5" w:rsidTr="001216D3">
        <w:trPr>
          <w:cantSplit/>
          <w:trHeight w:val="327"/>
        </w:trPr>
        <w:tc>
          <w:tcPr>
            <w:tcW w:w="423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37A05" w:rsidRPr="005612B5" w:rsidTr="001216D3">
        <w:trPr>
          <w:cantSplit/>
          <w:trHeight w:val="353"/>
        </w:trPr>
        <w:tc>
          <w:tcPr>
            <w:tcW w:w="423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37A05" w:rsidRPr="005612B5" w:rsidRDefault="00E37A05" w:rsidP="00121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A05" w:rsidRPr="005612B5" w:rsidTr="001216D3">
        <w:trPr>
          <w:cantSplit/>
          <w:trHeight w:val="80"/>
        </w:trPr>
        <w:tc>
          <w:tcPr>
            <w:tcW w:w="4234" w:type="dxa"/>
            <w:vAlign w:val="bottom"/>
          </w:tcPr>
          <w:p w:rsidR="00E37A05" w:rsidRPr="005612B5" w:rsidRDefault="00E37A05" w:rsidP="001216D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7A05" w:rsidRPr="005612B5" w:rsidTr="001216D3">
        <w:trPr>
          <w:cantSplit/>
          <w:trHeight w:val="327"/>
        </w:trPr>
        <w:tc>
          <w:tcPr>
            <w:tcW w:w="4234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E37A05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37A05" w:rsidRPr="005612B5" w:rsidTr="001216D3">
        <w:trPr>
          <w:cantSplit/>
          <w:trHeight w:val="315"/>
        </w:trPr>
        <w:tc>
          <w:tcPr>
            <w:tcW w:w="4234" w:type="dxa"/>
            <w:vAlign w:val="bottom"/>
          </w:tcPr>
          <w:p w:rsidR="00E37A05" w:rsidRPr="005612B5" w:rsidRDefault="00E37A05" w:rsidP="001216D3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 xml:space="preserve">- ครบกำหนดภายใน </w:t>
            </w:r>
            <w:r w:rsidR="008B0F26" w:rsidRPr="008B0F2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5612B5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37A05" w:rsidRPr="005612B5" w:rsidRDefault="008B0F26" w:rsidP="00121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E37A0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:rsidR="00A40C1B" w:rsidRPr="005612B5" w:rsidRDefault="00A40C1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A40C1B" w:rsidRPr="005612B5" w:rsidRDefault="00A40C1B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วงเงินกู้ยืมที่จะครบกำหนดภายในหนึ่งปี </w:t>
      </w:r>
      <w:r w:rsidR="00D749C2" w:rsidRPr="005612B5">
        <w:rPr>
          <w:rFonts w:ascii="Browallia New" w:hAnsi="Browallia New" w:cs="Browallia New"/>
          <w:sz w:val="26"/>
          <w:szCs w:val="26"/>
          <w:cs/>
        </w:rPr>
        <w:t>เป็นวงเงินกู้ยืมของแต่ละปีที่จะมีการทบทวนตามวาระ</w:t>
      </w:r>
      <w:r w:rsidR="00875600" w:rsidRPr="005612B5">
        <w:rPr>
          <w:rFonts w:ascii="Browallia New" w:hAnsi="Browallia New" w:cs="Browallia New"/>
          <w:sz w:val="26"/>
          <w:szCs w:val="26"/>
          <w:cs/>
        </w:rPr>
        <w:t>ที่</w:t>
      </w:r>
      <w:r w:rsidRPr="005612B5">
        <w:rPr>
          <w:rFonts w:ascii="Browallia New" w:hAnsi="Browallia New" w:cs="Browallia New"/>
          <w:sz w:val="26"/>
          <w:szCs w:val="26"/>
          <w:cs/>
        </w:rPr>
        <w:t>ได้รับมาเพื่อใช้ในการดำเนินงานของกลุ่มกิจการและบริษัท</w:t>
      </w:r>
    </w:p>
    <w:p w:rsidR="00A40C1B" w:rsidRPr="005612B5" w:rsidRDefault="00A40C1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DA2658" w:rsidRPr="005612B5" w:rsidRDefault="00A40C1B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4C34">
        <w:rPr>
          <w:rFonts w:ascii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20</w:t>
      </w:r>
      <w:r w:rsidR="00F15D6E" w:rsidRPr="00684C34">
        <w:rPr>
          <w:rFonts w:ascii="Browallia New" w:hAnsi="Browallia New" w:cs="Browallia New"/>
          <w:sz w:val="26"/>
          <w:szCs w:val="26"/>
        </w:rPr>
        <w:t xml:space="preserve"> </w:t>
      </w:r>
      <w:r w:rsidRPr="00684C34">
        <w:rPr>
          <w:rFonts w:ascii="Browallia New" w:hAnsi="Browallia New" w:cs="Browallia New"/>
          <w:sz w:val="26"/>
          <w:szCs w:val="26"/>
          <w:cs/>
        </w:rPr>
        <w:t xml:space="preserve">ล้านบาท ค้ำประกันโดยหุ้นจำนวน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10</w:t>
      </w:r>
      <w:r w:rsidR="001F4805" w:rsidRPr="00684C34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81</w:t>
      </w:r>
      <w:r w:rsidR="0077472F" w:rsidRPr="00684C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84C34">
        <w:rPr>
          <w:rFonts w:ascii="Browallia New" w:hAnsi="Browallia New" w:cs="Browallia New"/>
          <w:sz w:val="26"/>
          <w:szCs w:val="26"/>
          <w:cs/>
        </w:rPr>
        <w:t>ล้านหุ้น</w:t>
      </w:r>
      <w:r w:rsidR="00B81642" w:rsidRPr="00684C34">
        <w:rPr>
          <w:rFonts w:ascii="Browallia New" w:hAnsi="Browallia New" w:cs="Browallia New"/>
          <w:sz w:val="26"/>
          <w:szCs w:val="26"/>
        </w:rPr>
        <w:t xml:space="preserve"> (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="00B81642" w:rsidRPr="00684C34">
        <w:rPr>
          <w:rFonts w:ascii="Browallia New" w:hAnsi="Browallia New" w:cs="Browallia New"/>
          <w:sz w:val="26"/>
          <w:szCs w:val="26"/>
        </w:rPr>
        <w:t xml:space="preserve"> </w:t>
      </w:r>
      <w:r w:rsidR="00B81642" w:rsidRPr="00684C3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B5EF6" w:rsidRPr="00684C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="00B81642" w:rsidRPr="00684C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1642" w:rsidRPr="00684C34">
        <w:rPr>
          <w:rFonts w:ascii="Browallia New" w:hAnsi="Browallia New" w:cs="Browallia New"/>
          <w:sz w:val="26"/>
          <w:szCs w:val="26"/>
        </w:rPr>
        <w:t>:</w:t>
      </w:r>
      <w:r w:rsidR="00D77262" w:rsidRPr="00684C34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10</w:t>
      </w:r>
      <w:r w:rsidR="00D77262" w:rsidRPr="00684C34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81</w:t>
      </w:r>
      <w:r w:rsidR="00D77262" w:rsidRPr="00684C34">
        <w:rPr>
          <w:rFonts w:ascii="Browallia New" w:hAnsi="Browallia New" w:cs="Browallia New"/>
          <w:sz w:val="26"/>
          <w:szCs w:val="26"/>
        </w:rPr>
        <w:t xml:space="preserve"> </w:t>
      </w:r>
      <w:r w:rsidR="00B81642" w:rsidRPr="00684C34">
        <w:rPr>
          <w:rFonts w:ascii="Browallia New" w:hAnsi="Browallia New" w:cs="Browallia New"/>
          <w:sz w:val="26"/>
          <w:szCs w:val="26"/>
          <w:cs/>
        </w:rPr>
        <w:t xml:space="preserve">ล้านหุ้น) </w:t>
      </w:r>
      <w:r w:rsidRPr="00684C34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ไทยโซลาร์ เอ็นเนอร์ยี่ จำกัด 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>) (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หมายเหตุ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13</w:t>
      </w:r>
      <w:r w:rsidR="00320A60"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>)</w:t>
      </w:r>
      <w:r w:rsidR="007D0230"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:rsidR="002D28C9" w:rsidRDefault="002D28C9" w:rsidP="00AC29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C296F" w:rsidRPr="00E31C40" w:rsidRDefault="00AC296F" w:rsidP="00AC296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วงเงิน</w:t>
      </w:r>
      <w:r w:rsidRPr="00E31C40">
        <w:rPr>
          <w:rFonts w:ascii="Browallia New" w:hAnsi="Browallia New" w:cs="Browallia New"/>
          <w:spacing w:val="-4"/>
          <w:sz w:val="26"/>
          <w:szCs w:val="26"/>
          <w:cs/>
        </w:rPr>
        <w:t>กู้ยืม</w:t>
      </w:r>
      <w:r w:rsidRPr="0023764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30</w:t>
      </w:r>
      <w:r w:rsidR="00BF6116" w:rsidRPr="0023764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764D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E31C40">
        <w:rPr>
          <w:rFonts w:ascii="Browallia New" w:hAnsi="Browallia New" w:cs="Browallia New"/>
          <w:spacing w:val="-4"/>
          <w:sz w:val="26"/>
          <w:szCs w:val="26"/>
          <w:cs/>
        </w:rPr>
        <w:t xml:space="preserve"> ค้ำประกันโดยหุ้นจำนวน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15</w:t>
      </w:r>
      <w:r w:rsidR="0077472F" w:rsidRPr="00E31C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1C4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 </w:t>
      </w:r>
      <w:r w:rsidRPr="00E31C40">
        <w:rPr>
          <w:rFonts w:ascii="Browallia New" w:hAnsi="Browallia New" w:cs="Browallia New"/>
          <w:spacing w:val="-4"/>
          <w:sz w:val="26"/>
          <w:szCs w:val="26"/>
        </w:rPr>
        <w:t>(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31C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1C4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875600" w:rsidRPr="00E31C40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E31C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E31C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1C40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Pr="00E31C40">
        <w:rPr>
          <w:rFonts w:ascii="Browallia New" w:hAnsi="Browallia New" w:cs="Browallia New"/>
          <w:spacing w:val="-4"/>
          <w:sz w:val="26"/>
          <w:szCs w:val="26"/>
        </w:rPr>
        <w:t>)</w:t>
      </w:r>
      <w:r w:rsidRPr="00E31C4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 เวฟ เอ็นเตอร์เทนเมนท์ จำกัด (มหาชน)</w:t>
      </w:r>
      <w:r w:rsidRPr="00E31C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:rsidR="00F60B62" w:rsidRPr="005612B5" w:rsidRDefault="00F60B62" w:rsidP="00AC29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04CFB" w:rsidRPr="00684C34" w:rsidRDefault="00404DF9" w:rsidP="00004CF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4C34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004CFB" w:rsidRPr="00684C3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="00004CFB" w:rsidRPr="00684C3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="00004CFB" w:rsidRPr="00684C34">
        <w:rPr>
          <w:rFonts w:ascii="Browallia New" w:hAnsi="Browallia New" w:cs="Browallia New"/>
          <w:sz w:val="26"/>
          <w:szCs w:val="26"/>
        </w:rPr>
        <w:t xml:space="preserve"> </w:t>
      </w:r>
      <w:r w:rsidR="00004CFB" w:rsidRPr="00684C34">
        <w:rPr>
          <w:rFonts w:ascii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132</w:t>
      </w:r>
      <w:r w:rsidR="00004CFB" w:rsidRPr="00684C34">
        <w:rPr>
          <w:rFonts w:ascii="Browallia New" w:hAnsi="Browallia New" w:cs="Browallia New"/>
          <w:sz w:val="26"/>
          <w:szCs w:val="26"/>
          <w:cs/>
        </w:rPr>
        <w:t xml:space="preserve"> ล้านบาท ค้ำประกันโดยที่ดินและอาคารของกลุ่มกิจการ </w:t>
      </w:r>
      <w:r w:rsidR="00684C34" w:rsidRPr="00684C34">
        <w:rPr>
          <w:rFonts w:ascii="Browallia New" w:hAnsi="Browallia New" w:cs="Browallia New"/>
          <w:sz w:val="26"/>
          <w:szCs w:val="26"/>
        </w:rPr>
        <w:br/>
      </w:r>
      <w:r w:rsidR="00004CFB" w:rsidRPr="00684C34">
        <w:rPr>
          <w:rFonts w:ascii="Browallia New" w:hAnsi="Browallia New" w:cs="Browallia New"/>
          <w:sz w:val="26"/>
          <w:szCs w:val="26"/>
          <w:cs/>
        </w:rPr>
        <w:t xml:space="preserve">ซึ่งมีมูลค่าตามบัญชี </w:t>
      </w:r>
      <w:r w:rsidR="008B0F26" w:rsidRPr="008B0F26">
        <w:rPr>
          <w:rFonts w:ascii="Browallia New" w:hAnsi="Browallia New" w:cs="Browallia New"/>
          <w:sz w:val="26"/>
          <w:szCs w:val="26"/>
        </w:rPr>
        <w:t>101</w:t>
      </w:r>
      <w:r w:rsidR="00004CFB" w:rsidRPr="00684C34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66</w:t>
      </w:r>
      <w:r w:rsidR="00004CFB" w:rsidRPr="00684C34">
        <w:rPr>
          <w:rFonts w:ascii="Browallia New" w:hAnsi="Browallia New" w:cs="Browallia New"/>
          <w:sz w:val="26"/>
          <w:szCs w:val="26"/>
        </w:rPr>
        <w:t xml:space="preserve"> </w:t>
      </w:r>
      <w:r w:rsidR="00004CFB" w:rsidRPr="00684C34">
        <w:rPr>
          <w:rFonts w:ascii="Browallia New" w:hAnsi="Browallia New" w:cs="Browallia New"/>
          <w:sz w:val="26"/>
          <w:szCs w:val="26"/>
          <w:cs/>
        </w:rPr>
        <w:t xml:space="preserve">ล้านบาท (หมายเหตุ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14</w:t>
      </w:r>
      <w:r w:rsidR="00004CFB" w:rsidRPr="00684C34">
        <w:rPr>
          <w:rFonts w:ascii="Browallia New" w:hAnsi="Browallia New" w:cs="Browallia New"/>
          <w:sz w:val="26"/>
          <w:szCs w:val="26"/>
        </w:rPr>
        <w:t>)</w:t>
      </w:r>
    </w:p>
    <w:p w:rsidR="00004CFB" w:rsidRPr="005612B5" w:rsidRDefault="00004CFB" w:rsidP="00AC29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5612B5" w:rsidRDefault="008B0F26" w:rsidP="002D28C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F134DC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34DC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:rsidR="00F134DC" w:rsidRPr="00684C34" w:rsidRDefault="00F134DC" w:rsidP="00FA2621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134DC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134DC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4DC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F134DC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0" w:type="dxa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0" w:type="dxa"/>
          </w:tcPr>
          <w:p w:rsidR="00F134DC" w:rsidRPr="005612B5" w:rsidRDefault="008B0F26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:rsidR="00F134DC" w:rsidRPr="005612B5" w:rsidRDefault="008B0F26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134DC" w:rsidRPr="005612B5" w:rsidTr="005B22A0">
        <w:tc>
          <w:tcPr>
            <w:tcW w:w="3686" w:type="dxa"/>
            <w:vAlign w:val="bottom"/>
          </w:tcPr>
          <w:p w:rsidR="00F134DC" w:rsidRPr="005612B5" w:rsidRDefault="00F134DC" w:rsidP="00FA2621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</w:tcPr>
          <w:p w:rsidR="00F134DC" w:rsidRPr="005612B5" w:rsidRDefault="008B0F26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</w:tcPr>
          <w:p w:rsidR="00F134DC" w:rsidRPr="005612B5" w:rsidRDefault="008B0F26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3E04B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vAlign w:val="bottom"/>
          </w:tcPr>
          <w:p w:rsidR="00F134DC" w:rsidRPr="005612B5" w:rsidRDefault="008B0F26" w:rsidP="00FA2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D21AA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</w:tbl>
    <w:p w:rsidR="00E37A05" w:rsidRPr="002D28C9" w:rsidRDefault="00E37A05" w:rsidP="00E37A05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Pr="002D28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2D28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Pr="002D28C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2D28C9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2249C" w:rsidRPr="005612B5" w:rsidRDefault="00B2249C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5612B5" w:rsidRDefault="00F134DC" w:rsidP="00684C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:rsidR="00F134DC" w:rsidRPr="005612B5" w:rsidRDefault="00F134DC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1"/>
        <w:gridCol w:w="1584"/>
        <w:gridCol w:w="1584"/>
        <w:gridCol w:w="1584"/>
      </w:tblGrid>
      <w:tr w:rsidR="00F134DC" w:rsidRPr="005612B5" w:rsidTr="00BF3AA5">
        <w:trPr>
          <w:trHeight w:val="20"/>
        </w:trPr>
        <w:tc>
          <w:tcPr>
            <w:tcW w:w="4711" w:type="dxa"/>
            <w:vAlign w:val="center"/>
          </w:tcPr>
          <w:p w:rsidR="00F134DC" w:rsidRPr="005612B5" w:rsidRDefault="00F134DC" w:rsidP="00684C34">
            <w:pPr>
              <w:ind w:left="42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F134DC" w:rsidRPr="005612B5" w:rsidTr="00BF3AA5">
        <w:trPr>
          <w:trHeight w:val="20"/>
        </w:trPr>
        <w:tc>
          <w:tcPr>
            <w:tcW w:w="4711" w:type="dxa"/>
            <w:vAlign w:val="center"/>
          </w:tcPr>
          <w:p w:rsidR="00F134DC" w:rsidRPr="005612B5" w:rsidRDefault="00F134DC" w:rsidP="00684C3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584" w:type="dxa"/>
            <w:vAlign w:val="bottom"/>
            <w:hideMark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F134DC" w:rsidRPr="005612B5" w:rsidRDefault="00F134DC" w:rsidP="00FA2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134DC" w:rsidRPr="005612B5" w:rsidTr="00BF3AA5">
        <w:trPr>
          <w:trHeight w:val="20"/>
        </w:trPr>
        <w:tc>
          <w:tcPr>
            <w:tcW w:w="4711" w:type="dxa"/>
            <w:vAlign w:val="center"/>
          </w:tcPr>
          <w:p w:rsidR="00F134DC" w:rsidRPr="005612B5" w:rsidRDefault="00F134DC" w:rsidP="00684C34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5612B5" w:rsidRDefault="00F134DC" w:rsidP="00FA2621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5612B5" w:rsidRDefault="00F134DC" w:rsidP="00FA2621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F134DC" w:rsidRPr="005612B5" w:rsidRDefault="00F134DC" w:rsidP="00FA2621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</w:tcPr>
          <w:p w:rsidR="006A608D" w:rsidRPr="005612B5" w:rsidRDefault="008B0F26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6A608D" w:rsidRPr="005612B5" w:rsidRDefault="008B0F26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6A608D" w:rsidRPr="005612B5" w:rsidRDefault="008B0F26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584" w:type="dxa"/>
          </w:tcPr>
          <w:p w:rsidR="006A608D" w:rsidRPr="005612B5" w:rsidRDefault="008B0F26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มิถุนายน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</w:tcPr>
          <w:p w:rsidR="006A608D" w:rsidRPr="005612B5" w:rsidRDefault="008B0F26" w:rsidP="006A60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584" w:type="dxa"/>
          </w:tcPr>
          <w:p w:rsidR="006A608D" w:rsidRPr="005612B5" w:rsidRDefault="006A608D" w:rsidP="006A60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6A608D" w:rsidRPr="005612B5" w:rsidRDefault="008B0F26" w:rsidP="006A60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A608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</w:tcPr>
          <w:p w:rsidR="006A608D" w:rsidRPr="005612B5" w:rsidRDefault="0034505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="004F1592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34505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การจัดประเภทรายการใหม่ (หมายเหตุ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  <w:r w:rsidR="008A214B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669</w:t>
            </w:r>
            <w:r w:rsidR="008A214B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72179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</w:p>
        </w:tc>
      </w:tr>
      <w:tr w:rsidR="00721796" w:rsidRPr="005612B5" w:rsidTr="00BF3AA5">
        <w:trPr>
          <w:trHeight w:val="20"/>
        </w:trPr>
        <w:tc>
          <w:tcPr>
            <w:tcW w:w="4711" w:type="dxa"/>
          </w:tcPr>
          <w:p w:rsidR="00721796" w:rsidRPr="005612B5" w:rsidRDefault="0072179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534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604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72179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276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138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258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466</w:t>
            </w: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72179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34505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  <w:r w:rsidR="0034505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792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A65449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  <w:r w:rsidR="00A65449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792</w:t>
            </w:r>
          </w:p>
        </w:tc>
      </w:tr>
      <w:tr w:rsidR="006A608D" w:rsidRPr="005612B5" w:rsidTr="00BF3AA5">
        <w:trPr>
          <w:trHeight w:val="20"/>
        </w:trPr>
        <w:tc>
          <w:tcPr>
            <w:tcW w:w="4711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21796" w:rsidRPr="005612B5" w:rsidTr="00BF3AA5">
        <w:trPr>
          <w:trHeight w:val="20"/>
        </w:trPr>
        <w:tc>
          <w:tcPr>
            <w:tcW w:w="4711" w:type="dxa"/>
            <w:hideMark/>
          </w:tcPr>
          <w:p w:rsidR="00721796" w:rsidRPr="005612B5" w:rsidRDefault="0072179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721796" w:rsidP="007217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918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721796" w:rsidP="007217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721796" w:rsidP="007217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918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21796" w:rsidRPr="005612B5" w:rsidTr="00BF3AA5">
        <w:trPr>
          <w:trHeight w:val="20"/>
        </w:trPr>
        <w:tc>
          <w:tcPr>
            <w:tcW w:w="4711" w:type="dxa"/>
          </w:tcPr>
          <w:p w:rsidR="00721796" w:rsidRPr="005612B5" w:rsidRDefault="0072179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 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721796" w:rsidP="007217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960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8B0F26" w:rsidP="007217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118</w:t>
            </w:r>
            <w:r w:rsidR="0034505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544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721796" w:rsidP="007217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4505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="0034505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416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21796" w:rsidRPr="005612B5" w:rsidTr="00BF3AA5">
        <w:trPr>
          <w:trHeight w:val="20"/>
        </w:trPr>
        <w:tc>
          <w:tcPr>
            <w:tcW w:w="4711" w:type="dxa"/>
            <w:hideMark/>
          </w:tcPr>
          <w:p w:rsidR="00721796" w:rsidRPr="005612B5" w:rsidRDefault="0072179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มิถุนายน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8B0F26" w:rsidP="0072179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267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709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378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721796" w:rsidP="0072179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344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134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721796" w:rsidRPr="005612B5" w:rsidRDefault="008B0F26" w:rsidP="0072179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255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365</w:t>
            </w:r>
            <w:r w:rsidR="0072179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244</w:t>
            </w:r>
          </w:p>
        </w:tc>
      </w:tr>
    </w:tbl>
    <w:p w:rsidR="00B7337F" w:rsidRPr="002D28C9" w:rsidRDefault="00B7337F" w:rsidP="00FA262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sz w:val="16"/>
          <w:szCs w:val="1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Pr="002D28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2D28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FA2621" w:rsidRPr="002D28C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FA2621" w:rsidRPr="002D28C9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2249C" w:rsidRPr="002D28C9" w:rsidRDefault="00B2249C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2621" w:rsidRPr="002D28C9" w:rsidRDefault="00FA2621" w:rsidP="00FA2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28C9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  <w:r w:rsidRPr="002D28C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2D28C9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7337F" w:rsidRPr="002D28C9" w:rsidRDefault="00B7337F" w:rsidP="00F134DC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3"/>
        <w:gridCol w:w="1584"/>
        <w:gridCol w:w="1584"/>
        <w:gridCol w:w="1584"/>
      </w:tblGrid>
      <w:tr w:rsidR="00F134DC" w:rsidRPr="002D28C9" w:rsidTr="002F43B6">
        <w:tc>
          <w:tcPr>
            <w:tcW w:w="4693" w:type="dxa"/>
            <w:vAlign w:val="center"/>
          </w:tcPr>
          <w:p w:rsidR="00F134DC" w:rsidRPr="002D28C9" w:rsidRDefault="00F134DC" w:rsidP="00684C34">
            <w:pPr>
              <w:ind w:left="42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F134DC" w:rsidRPr="002D28C9" w:rsidRDefault="00F134DC" w:rsidP="00B2249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D28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F134DC" w:rsidRPr="005612B5" w:rsidTr="002F43B6">
        <w:tc>
          <w:tcPr>
            <w:tcW w:w="4693" w:type="dxa"/>
            <w:vAlign w:val="center"/>
          </w:tcPr>
          <w:p w:rsidR="00F134DC" w:rsidRPr="005612B5" w:rsidRDefault="00F134DC" w:rsidP="00684C3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F134DC" w:rsidRPr="005612B5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:rsidR="00F134DC" w:rsidRPr="005612B5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584" w:type="dxa"/>
            <w:vAlign w:val="bottom"/>
            <w:hideMark/>
          </w:tcPr>
          <w:p w:rsidR="00F134DC" w:rsidRPr="005612B5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F134DC" w:rsidRPr="005612B5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F134DC" w:rsidRPr="005612B5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F134DC" w:rsidRPr="005612B5" w:rsidRDefault="00F134DC" w:rsidP="00B224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134DC" w:rsidRPr="002D28C9" w:rsidTr="002F43B6">
        <w:tc>
          <w:tcPr>
            <w:tcW w:w="4693" w:type="dxa"/>
            <w:vAlign w:val="center"/>
          </w:tcPr>
          <w:p w:rsidR="00F134DC" w:rsidRPr="002D28C9" w:rsidRDefault="00F134DC" w:rsidP="00684C34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2D28C9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2D28C9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134DC" w:rsidRPr="002D28C9" w:rsidRDefault="00F134DC" w:rsidP="00B2249C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6A608D" w:rsidRPr="005612B5" w:rsidTr="002F43B6">
        <w:tc>
          <w:tcPr>
            <w:tcW w:w="4693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592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659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198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933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254</w:t>
            </w:r>
          </w:p>
        </w:tc>
      </w:tr>
      <w:tr w:rsidR="006A608D" w:rsidRPr="005612B5" w:rsidTr="002F43B6">
        <w:tc>
          <w:tcPr>
            <w:tcW w:w="4693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608D" w:rsidRPr="005612B5" w:rsidTr="002F43B6">
        <w:tc>
          <w:tcPr>
            <w:tcW w:w="4693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694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694</w:t>
            </w:r>
          </w:p>
        </w:tc>
      </w:tr>
      <w:tr w:rsidR="006A608D" w:rsidRPr="005612B5" w:rsidTr="002F43B6">
        <w:tc>
          <w:tcPr>
            <w:tcW w:w="4693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608D" w:rsidRPr="005612B5" w:rsidTr="002F43B6">
        <w:tc>
          <w:tcPr>
            <w:tcW w:w="4693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028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028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A608D" w:rsidRPr="005612B5" w:rsidTr="002F43B6">
        <w:tc>
          <w:tcPr>
            <w:tcW w:w="4693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มิถุนายน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160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424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559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504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600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920</w:t>
            </w:r>
          </w:p>
        </w:tc>
      </w:tr>
      <w:tr w:rsidR="006A608D" w:rsidRPr="005612B5" w:rsidTr="002F43B6">
        <w:tc>
          <w:tcPr>
            <w:tcW w:w="4693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6A608D" w:rsidRPr="005612B5" w:rsidTr="002F43B6">
        <w:tc>
          <w:tcPr>
            <w:tcW w:w="4693" w:type="dxa"/>
            <w:hideMark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449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8B0F26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359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</w:tr>
      <w:tr w:rsidR="006A608D" w:rsidRPr="005612B5" w:rsidTr="002F43B6">
        <w:tc>
          <w:tcPr>
            <w:tcW w:w="4693" w:type="dxa"/>
          </w:tcPr>
          <w:p w:rsidR="006A608D" w:rsidRPr="005612B5" w:rsidRDefault="006A608D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608D" w:rsidRPr="005612B5" w:rsidTr="002F43B6">
        <w:tc>
          <w:tcPr>
            <w:tcW w:w="4693" w:type="dxa"/>
          </w:tcPr>
          <w:p w:rsidR="006A608D" w:rsidRPr="005612B5" w:rsidRDefault="002808B0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6A608D"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8A214B">
            <w:pPr>
              <w:tabs>
                <w:tab w:val="left" w:pos="123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6A608D" w:rsidRPr="005612B5" w:rsidRDefault="006A608D" w:rsidP="006A60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92576" w:rsidRPr="005612B5" w:rsidTr="002F43B6">
        <w:tc>
          <w:tcPr>
            <w:tcW w:w="4693" w:type="dxa"/>
          </w:tcPr>
          <w:p w:rsidR="00892576" w:rsidRPr="005612B5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="002808B0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การจัดประเภทรายการใหม่ (หมายเหตุ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B0F2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516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tabs>
                <w:tab w:val="left" w:pos="123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B0F2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</w:p>
        </w:tc>
      </w:tr>
      <w:tr w:rsidR="00892576" w:rsidRPr="005612B5" w:rsidTr="002F43B6">
        <w:tc>
          <w:tcPr>
            <w:tcW w:w="4693" w:type="dxa"/>
          </w:tcPr>
          <w:p w:rsidR="00892576" w:rsidRPr="005612B5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B0F2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B0F2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  <w:tr w:rsidR="00892576" w:rsidRPr="005612B5" w:rsidTr="002F43B6">
        <w:tc>
          <w:tcPr>
            <w:tcW w:w="4693" w:type="dxa"/>
            <w:hideMark/>
          </w:tcPr>
          <w:p w:rsidR="00892576" w:rsidRPr="005612B5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92576" w:rsidRPr="005612B5" w:rsidTr="002F43B6">
        <w:tc>
          <w:tcPr>
            <w:tcW w:w="4693" w:type="dxa"/>
            <w:hideMark/>
          </w:tcPr>
          <w:p w:rsidR="00892576" w:rsidRPr="005612B5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92576" w:rsidRPr="005612B5" w:rsidTr="002F43B6">
        <w:tc>
          <w:tcPr>
            <w:tcW w:w="4693" w:type="dxa"/>
            <w:hideMark/>
          </w:tcPr>
          <w:p w:rsidR="00892576" w:rsidRPr="005612B5" w:rsidRDefault="00892576" w:rsidP="00684C3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มิถุนายน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B0F26" w:rsidP="0089257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123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92576" w:rsidP="00892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0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294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8B0F26"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022</w:t>
            </w:r>
            <w:r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92576" w:rsidRPr="005612B5" w:rsidRDefault="008B0F26" w:rsidP="0089257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829</w:t>
            </w:r>
            <w:r w:rsidR="00892576" w:rsidRPr="005612B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B0F2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531</w:t>
            </w:r>
          </w:p>
        </w:tc>
      </w:tr>
    </w:tbl>
    <w:p w:rsidR="002D28C9" w:rsidRDefault="002D28C9" w:rsidP="005505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48029E" w:rsidRDefault="00550576" w:rsidP="005505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029E">
        <w:rPr>
          <w:rFonts w:ascii="Browallia New" w:hAnsi="Browallia New" w:cs="Browallia New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48029E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48029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48029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48029E">
        <w:rPr>
          <w:rFonts w:ascii="Browallia New" w:hAnsi="Browallia New" w:cs="Browallia New"/>
          <w:sz w:val="26"/>
          <w:szCs w:val="26"/>
        </w:rPr>
        <w:t xml:space="preserve"> </w:t>
      </w:r>
      <w:r w:rsidRPr="0048029E">
        <w:rPr>
          <w:rFonts w:ascii="Browallia New" w:hAnsi="Browallia New" w:cs="Browallia New"/>
          <w:sz w:val="26"/>
          <w:szCs w:val="26"/>
          <w:cs/>
        </w:rPr>
        <w:t xml:space="preserve">คือ 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4</w:t>
      </w:r>
      <w:r w:rsidR="008C14E3" w:rsidRPr="0048029E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78</w:t>
      </w:r>
      <w:r w:rsidR="008C14E3" w:rsidRPr="0048029E">
        <w:rPr>
          <w:rFonts w:ascii="Browallia New" w:hAnsi="Browallia New" w:cs="Browallia New"/>
          <w:sz w:val="26"/>
          <w:szCs w:val="26"/>
        </w:rPr>
        <w:t xml:space="preserve"> </w:t>
      </w:r>
      <w:r w:rsidRPr="0048029E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8</w:t>
      </w:r>
      <w:r w:rsidR="008C14E3" w:rsidRPr="0048029E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88</w:t>
      </w:r>
    </w:p>
    <w:p w:rsidR="00F852F8" w:rsidRPr="002D28C9" w:rsidRDefault="002810AA" w:rsidP="001A43D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E53812" w:rsidRPr="002D28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53812" w:rsidRPr="002D28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:rsidR="00E64BCB" w:rsidRPr="002D28C9" w:rsidRDefault="00E64BCB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F57AD" w:rsidRPr="002D28C9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28C9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D22E74" w:rsidRPr="002D28C9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2D28C9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1F57AD" w:rsidRPr="002D28C9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F57AD" w:rsidRPr="005612B5" w:rsidTr="001F57AD">
        <w:tc>
          <w:tcPr>
            <w:tcW w:w="3686" w:type="dxa"/>
            <w:vAlign w:val="bottom"/>
          </w:tcPr>
          <w:p w:rsidR="001F57AD" w:rsidRPr="005612B5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F57AD" w:rsidRPr="005612B5" w:rsidRDefault="001F57AD" w:rsidP="001F57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1F57AD" w:rsidRPr="005612B5" w:rsidRDefault="001F57AD" w:rsidP="001F57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7AD" w:rsidRPr="005612B5" w:rsidTr="001F57AD">
        <w:tc>
          <w:tcPr>
            <w:tcW w:w="3686" w:type="dxa"/>
            <w:vAlign w:val="bottom"/>
          </w:tcPr>
          <w:p w:rsidR="001F57AD" w:rsidRPr="005612B5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57AD" w:rsidRPr="005612B5" w:rsidRDefault="008B0F26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F57AD" w:rsidRPr="005612B5" w:rsidRDefault="008B0F26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F57AD" w:rsidRPr="005612B5" w:rsidRDefault="008B0F26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F57AD" w:rsidRPr="005612B5" w:rsidRDefault="008B0F26" w:rsidP="001F5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1F57AD" w:rsidRPr="005612B5" w:rsidTr="001F57AD">
        <w:tc>
          <w:tcPr>
            <w:tcW w:w="3686" w:type="dxa"/>
            <w:vAlign w:val="bottom"/>
          </w:tcPr>
          <w:p w:rsidR="001F57AD" w:rsidRPr="005612B5" w:rsidRDefault="001F57AD" w:rsidP="001F57AD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F57AD" w:rsidRPr="005612B5" w:rsidTr="001F57AD">
        <w:tc>
          <w:tcPr>
            <w:tcW w:w="3686" w:type="dxa"/>
            <w:vAlign w:val="bottom"/>
          </w:tcPr>
          <w:p w:rsidR="001F57AD" w:rsidRPr="005612B5" w:rsidRDefault="001F57AD" w:rsidP="001F57AD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F57AD" w:rsidRPr="005612B5" w:rsidRDefault="001F57AD" w:rsidP="001F5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53E9" w:rsidRPr="005612B5" w:rsidTr="001F57AD">
        <w:tc>
          <w:tcPr>
            <w:tcW w:w="3686" w:type="dxa"/>
            <w:vAlign w:val="bottom"/>
          </w:tcPr>
          <w:p w:rsidR="003353E9" w:rsidRPr="005612B5" w:rsidRDefault="003353E9" w:rsidP="003353E9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vAlign w:val="bottom"/>
          </w:tcPr>
          <w:p w:rsidR="003353E9" w:rsidRPr="005612B5" w:rsidRDefault="008B0F26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vAlign w:val="bottom"/>
          </w:tcPr>
          <w:p w:rsidR="003353E9" w:rsidRPr="005612B5" w:rsidRDefault="008B0F26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40" w:type="dxa"/>
            <w:vAlign w:val="bottom"/>
          </w:tcPr>
          <w:p w:rsidR="003353E9" w:rsidRPr="005612B5" w:rsidRDefault="00044D9B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353E9" w:rsidRPr="005612B5" w:rsidRDefault="00044D9B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53E9" w:rsidRPr="005612B5" w:rsidTr="001F57AD">
        <w:tc>
          <w:tcPr>
            <w:tcW w:w="3686" w:type="dxa"/>
            <w:vAlign w:val="bottom"/>
          </w:tcPr>
          <w:p w:rsidR="003353E9" w:rsidRPr="005612B5" w:rsidRDefault="003353E9" w:rsidP="003353E9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3353E9" w:rsidRPr="005612B5" w:rsidRDefault="00044D9B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3353E9" w:rsidRPr="005612B5" w:rsidRDefault="008B0F26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40" w:type="dxa"/>
            <w:vAlign w:val="bottom"/>
          </w:tcPr>
          <w:p w:rsidR="003353E9" w:rsidRPr="005612B5" w:rsidRDefault="00044D9B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353E9" w:rsidRPr="005612B5" w:rsidRDefault="008B0F26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3353E9" w:rsidRPr="005612B5" w:rsidTr="001F57AD">
        <w:tc>
          <w:tcPr>
            <w:tcW w:w="3686" w:type="dxa"/>
            <w:vAlign w:val="bottom"/>
          </w:tcPr>
          <w:p w:rsidR="003353E9" w:rsidRPr="005612B5" w:rsidRDefault="003353E9" w:rsidP="003353E9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353E9" w:rsidRPr="005612B5" w:rsidRDefault="00044D9B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vAlign w:val="bottom"/>
          </w:tcPr>
          <w:p w:rsidR="003353E9" w:rsidRPr="005612B5" w:rsidRDefault="00044D9B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44D9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</w:tbl>
    <w:p w:rsidR="001F57AD" w:rsidRPr="002D28C9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F57AD" w:rsidRPr="002D28C9" w:rsidRDefault="001F57AD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28C9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="002D28C9">
        <w:rPr>
          <w:rFonts w:ascii="Browallia New" w:hAnsi="Browallia New" w:cs="Browallia New"/>
          <w:sz w:val="26"/>
          <w:szCs w:val="26"/>
        </w:rPr>
        <w:br/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  <w:r w:rsidR="001677D4" w:rsidRPr="002D28C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42</w:t>
      </w:r>
      <w:r w:rsidR="003353E9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2D28C9">
        <w:rPr>
          <w:rFonts w:ascii="Browallia New" w:hAnsi="Browallia New" w:cs="Browallia New"/>
          <w:sz w:val="26"/>
          <w:szCs w:val="26"/>
        </w:rPr>
        <w:t>(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2D28C9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</w:rPr>
        <w:t>: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  <w:r w:rsidR="001677D4" w:rsidRPr="002D28C9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50</w:t>
      </w:r>
      <w:r w:rsidR="003353E9" w:rsidRPr="002D28C9">
        <w:rPr>
          <w:rFonts w:ascii="Browallia New" w:hAnsi="Browallia New" w:cs="Browallia New"/>
          <w:sz w:val="26"/>
          <w:szCs w:val="26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</w:rPr>
        <w:t>ต่อปี</w:t>
      </w:r>
      <w:r w:rsidRPr="002D28C9">
        <w:rPr>
          <w:rFonts w:ascii="Browallia New" w:hAnsi="Browallia New" w:cs="Browallia New"/>
          <w:sz w:val="26"/>
          <w:szCs w:val="26"/>
        </w:rPr>
        <w:t>)</w:t>
      </w:r>
      <w:r w:rsidRPr="002D28C9">
        <w:rPr>
          <w:rFonts w:ascii="Browallia New" w:hAnsi="Browallia New" w:cs="Browallia New"/>
          <w:sz w:val="26"/>
          <w:szCs w:val="26"/>
          <w:cs/>
        </w:rPr>
        <w:t xml:space="preserve"> สำหรับข้อมูล</w:t>
      </w:r>
      <w:r w:rsidR="002D28C9">
        <w:rPr>
          <w:rFonts w:ascii="Browallia New" w:hAnsi="Browallia New" w:cs="Browallia New"/>
          <w:sz w:val="26"/>
          <w:szCs w:val="26"/>
        </w:rPr>
        <w:br/>
      </w:r>
      <w:r w:rsidRPr="002D28C9">
        <w:rPr>
          <w:rFonts w:ascii="Browallia New" w:hAnsi="Browallia New" w:cs="Browallia New"/>
          <w:sz w:val="26"/>
          <w:szCs w:val="26"/>
          <w:cs/>
        </w:rPr>
        <w:t>ทางการเงินรวม</w:t>
      </w:r>
    </w:p>
    <w:p w:rsidR="006E78AE" w:rsidRPr="002D28C9" w:rsidRDefault="006E78AE" w:rsidP="001F5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2D28C9" w:rsidRDefault="008B0F26" w:rsidP="00A70873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E5E7E" w:rsidRPr="002D28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2D28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8E5E7E" w:rsidRPr="002D28C9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E5E7E" w:rsidRPr="002D28C9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18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เมษายน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B0F26" w:rsidRPr="008B0F26">
        <w:rPr>
          <w:rFonts w:ascii="Browallia New" w:hAnsi="Browallia New" w:cs="Browallia New"/>
          <w:sz w:val="26"/>
          <w:szCs w:val="26"/>
        </w:rPr>
        <w:t>2560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ที่ประชุมสามัญผู้ถือหุ้นของบริษัทได้มีมติอนุมัติการออกใบสำคัญแสดงสิทธิที่จะซื้อหุ้นสามัญ</w:t>
      </w:r>
      <w:r w:rsidRPr="002D28C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ชนิดระบุชื่อผู้ถือและสามารถโอนเปลี่ยนมือได้</w:t>
      </w:r>
      <w:r w:rsidRPr="002D28C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(‘WAVE-W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D28C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’) </w:t>
      </w:r>
      <w:r w:rsidRPr="002D28C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โดยจัดสรรให้แก่ผู้ถือหุ้นเดิมตามสัดส่วนการถือหุ้น</w:t>
      </w:r>
      <w:r w:rsidRPr="002D28C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ก่อนการเพิ่มทุน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จดทะเบียน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ในสัดส่วน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10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หุ้นสามัญเดิมต่อใบสำคัญแสดงสิทธิ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รวมจำนวนใบสำคัญแสดงสิทธิที่ได้รับการจัดสรร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br/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ไม่เกิน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42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>,</w:t>
      </w:r>
      <w:r w:rsidR="008B0F26" w:rsidRPr="008B0F26">
        <w:rPr>
          <w:rFonts w:ascii="Browallia New" w:hAnsi="Browallia New" w:cs="Browallia New"/>
          <w:sz w:val="26"/>
          <w:szCs w:val="26"/>
        </w:rPr>
        <w:t>120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>,</w:t>
      </w:r>
      <w:r w:rsidR="008B0F26" w:rsidRPr="008B0F26">
        <w:rPr>
          <w:rFonts w:ascii="Browallia New" w:hAnsi="Browallia New" w:cs="Browallia New"/>
          <w:sz w:val="26"/>
          <w:szCs w:val="26"/>
        </w:rPr>
        <w:t>000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2D28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z w:val="26"/>
          <w:szCs w:val="26"/>
          <w:cs/>
          <w:lang w:val="en-US"/>
        </w:rPr>
        <w:t>และมีราคาการใช้สิทธิ</w:t>
      </w:r>
      <w:r w:rsidRPr="002D28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เท่ากับ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6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บาทต่อหุ้น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อัตราการใช้สิทธิ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ใบสำคัญแสดงสิทธิต่อ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หุ้นสามัญโดยใบสำคัญแสดงสิทธิมีอายุ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3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ปี</w:t>
      </w:r>
      <w:r w:rsidRPr="002D28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28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นับจากวันที่บริษัทออกและเสนอขาย</w:t>
      </w:r>
    </w:p>
    <w:p w:rsidR="008E5E7E" w:rsidRPr="002D28C9" w:rsidRDefault="008E5E7E" w:rsidP="00B4214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9"/>
        <w:gridCol w:w="1872"/>
        <w:gridCol w:w="1872"/>
        <w:gridCol w:w="1296"/>
        <w:gridCol w:w="1402"/>
        <w:gridCol w:w="1476"/>
      </w:tblGrid>
      <w:tr w:rsidR="00C60576" w:rsidRPr="005612B5" w:rsidTr="008E5E7E">
        <w:tc>
          <w:tcPr>
            <w:tcW w:w="1539" w:type="dxa"/>
            <w:vAlign w:val="bottom"/>
          </w:tcPr>
          <w:p w:rsidR="008E5E7E" w:rsidRPr="005612B5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40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76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</w:tr>
      <w:tr w:rsidR="00C60576" w:rsidRPr="005612B5" w:rsidTr="008E5E7E">
        <w:tc>
          <w:tcPr>
            <w:tcW w:w="1539" w:type="dxa"/>
            <w:vAlign w:val="bottom"/>
          </w:tcPr>
          <w:p w:rsidR="008E5E7E" w:rsidRPr="005612B5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5612B5" w:rsidRDefault="008B0F26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</w:rPr>
              <w:t>31</w:t>
            </w:r>
            <w:r w:rsidR="008E5E7E" w:rsidRPr="005612B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E5E7E" w:rsidRPr="005612B5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0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5612B5" w:rsidRDefault="008B0F26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</w:tr>
      <w:tr w:rsidR="00C60576" w:rsidRPr="005612B5" w:rsidTr="008E5E7E">
        <w:tc>
          <w:tcPr>
            <w:tcW w:w="1539" w:type="dxa"/>
            <w:vAlign w:val="bottom"/>
          </w:tcPr>
          <w:p w:rsidR="008E5E7E" w:rsidRPr="005612B5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5612B5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lang w:eastAsia="th-TH"/>
              </w:rPr>
              <w:t>2562</w:t>
            </w:r>
          </w:p>
        </w:tc>
        <w:tc>
          <w:tcPr>
            <w:tcW w:w="140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5612B5" w:rsidRDefault="000B5EF6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lang w:eastAsia="th-TH"/>
              </w:rPr>
              <w:t>2563</w:t>
            </w:r>
          </w:p>
        </w:tc>
      </w:tr>
      <w:tr w:rsidR="00C60576" w:rsidRPr="005612B5" w:rsidTr="008E5E7E">
        <w:tc>
          <w:tcPr>
            <w:tcW w:w="1539" w:type="dxa"/>
            <w:vAlign w:val="bottom"/>
          </w:tcPr>
          <w:p w:rsidR="008E5E7E" w:rsidRPr="005612B5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  <w:tc>
          <w:tcPr>
            <w:tcW w:w="1402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1476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</w:tr>
      <w:tr w:rsidR="00C60576" w:rsidRPr="005612B5" w:rsidTr="008E5E7E">
        <w:tc>
          <w:tcPr>
            <w:tcW w:w="1539" w:type="dxa"/>
            <w:vAlign w:val="bottom"/>
          </w:tcPr>
          <w:p w:rsidR="008E5E7E" w:rsidRPr="005612B5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872" w:type="dxa"/>
            <w:vAlign w:val="bottom"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วันที่เริ่มใช้สิทธิ</w:t>
            </w:r>
          </w:p>
        </w:tc>
        <w:tc>
          <w:tcPr>
            <w:tcW w:w="1296" w:type="dxa"/>
            <w:vAlign w:val="bottom"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02" w:type="dxa"/>
            <w:vAlign w:val="bottom"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ในระหว่างงวด</w:t>
            </w:r>
          </w:p>
        </w:tc>
        <w:tc>
          <w:tcPr>
            <w:tcW w:w="1476" w:type="dxa"/>
            <w:vAlign w:val="bottom"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</w:tr>
      <w:tr w:rsidR="00C60576" w:rsidRPr="005612B5" w:rsidTr="008E5E7E">
        <w:tc>
          <w:tcPr>
            <w:tcW w:w="1539" w:type="dxa"/>
            <w:vAlign w:val="bottom"/>
          </w:tcPr>
          <w:p w:rsidR="008E5E7E" w:rsidRPr="005612B5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60576" w:rsidRPr="005612B5" w:rsidTr="008E5E7E">
        <w:trPr>
          <w:trHeight w:val="180"/>
        </w:trPr>
        <w:tc>
          <w:tcPr>
            <w:tcW w:w="1539" w:type="dxa"/>
            <w:vAlign w:val="bottom"/>
          </w:tcPr>
          <w:p w:rsidR="009573D0" w:rsidRPr="005612B5" w:rsidRDefault="009573D0" w:rsidP="009573D0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5612B5">
              <w:rPr>
                <w:rFonts w:ascii="Browallia New" w:hAnsi="Browallia New" w:cs="Browallia New"/>
                <w:lang w:val="en-US"/>
              </w:rPr>
              <w:t>WAVE-W</w:t>
            </w:r>
            <w:r w:rsidR="008B0F26" w:rsidRPr="008B0F26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5612B5" w:rsidRDefault="008B0F26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0F26">
              <w:rPr>
                <w:rFonts w:ascii="Browallia New" w:hAnsi="Browallia New" w:cs="Browallia New"/>
              </w:rPr>
              <w:t>11</w:t>
            </w:r>
            <w:r w:rsidR="009573D0" w:rsidRPr="005612B5">
              <w:rPr>
                <w:rFonts w:ascii="Browallia New" w:hAnsi="Browallia New" w:cs="Browallia New"/>
                <w:cs/>
                <w:lang w:val="en-US"/>
              </w:rPr>
              <w:t xml:space="preserve"> พฤษภาคม พ.ศ. </w:t>
            </w:r>
            <w:r w:rsidRPr="008B0F26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5612B5" w:rsidRDefault="008B0F26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0F26">
              <w:rPr>
                <w:rFonts w:ascii="Browallia New" w:hAnsi="Browallia New" w:cs="Browallia New"/>
              </w:rPr>
              <w:t>29</w:t>
            </w:r>
            <w:r w:rsidR="009573D0" w:rsidRPr="005612B5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Pr="008B0F26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573D0" w:rsidRPr="005612B5" w:rsidRDefault="008B0F26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8B0F26">
              <w:rPr>
                <w:rFonts w:ascii="Browallia New" w:hAnsi="Browallia New" w:cs="Browallia New"/>
                <w:spacing w:val="-4"/>
              </w:rPr>
              <w:t>42</w:t>
            </w:r>
            <w:r w:rsidR="009573D0" w:rsidRPr="005612B5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pacing w:val="-4"/>
              </w:rPr>
              <w:t>119</w:t>
            </w:r>
            <w:r w:rsidR="009573D0" w:rsidRPr="005612B5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pacing w:val="-4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9573D0" w:rsidRPr="005612B5" w:rsidRDefault="00B524DF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612B5">
              <w:rPr>
                <w:rFonts w:ascii="Browallia New" w:hAnsi="Browallia New" w:cs="Browallia New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1</w:t>
            </w:r>
            <w:r w:rsidR="00D67C67" w:rsidRPr="005612B5">
              <w:rPr>
                <w:rFonts w:ascii="Browallia New" w:hAnsi="Browallia New" w:cs="Browallia New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591</w:t>
            </w:r>
            <w:r w:rsidRPr="005612B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9573D0" w:rsidRPr="005612B5" w:rsidRDefault="008B0F26" w:rsidP="009573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0F26">
              <w:rPr>
                <w:rFonts w:ascii="Browallia New" w:hAnsi="Browallia New" w:cs="Browallia New"/>
              </w:rPr>
              <w:t>42</w:t>
            </w:r>
            <w:r w:rsidR="00B524DF" w:rsidRPr="005612B5">
              <w:rPr>
                <w:rFonts w:ascii="Browallia New" w:hAnsi="Browallia New" w:cs="Browallia New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</w:rPr>
              <w:t>118</w:t>
            </w:r>
            <w:r w:rsidR="00B524DF" w:rsidRPr="005612B5">
              <w:rPr>
                <w:rFonts w:ascii="Browallia New" w:hAnsi="Browallia New" w:cs="Browallia New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</w:rPr>
              <w:t>143</w:t>
            </w:r>
          </w:p>
        </w:tc>
      </w:tr>
      <w:tr w:rsidR="009573D0" w:rsidRPr="005612B5" w:rsidTr="008E5E7E">
        <w:tc>
          <w:tcPr>
            <w:tcW w:w="1539" w:type="dxa"/>
            <w:vAlign w:val="bottom"/>
          </w:tcPr>
          <w:p w:rsidR="009573D0" w:rsidRPr="005612B5" w:rsidRDefault="009573D0" w:rsidP="009573D0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5612B5" w:rsidRDefault="009573D0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573D0" w:rsidRPr="005612B5" w:rsidRDefault="009573D0" w:rsidP="009573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573D0" w:rsidRPr="005612B5" w:rsidRDefault="008B0F26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8B0F26">
              <w:rPr>
                <w:rFonts w:ascii="Browallia New" w:hAnsi="Browallia New" w:cs="Browallia New"/>
                <w:spacing w:val="-4"/>
              </w:rPr>
              <w:t>42</w:t>
            </w:r>
            <w:r w:rsidR="009573D0" w:rsidRPr="005612B5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pacing w:val="-4"/>
              </w:rPr>
              <w:t>119</w:t>
            </w:r>
            <w:r w:rsidR="009573D0" w:rsidRPr="005612B5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spacing w:val="-4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9573D0" w:rsidRPr="005612B5" w:rsidRDefault="00B524DF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612B5">
              <w:rPr>
                <w:rFonts w:ascii="Browallia New" w:hAnsi="Browallia New" w:cs="Browallia New"/>
                <w:lang w:val="en-US"/>
              </w:rPr>
              <w:t>(</w:t>
            </w:r>
            <w:r w:rsidR="008B0F26" w:rsidRPr="008B0F26">
              <w:rPr>
                <w:rFonts w:ascii="Browallia New" w:hAnsi="Browallia New" w:cs="Browallia New"/>
              </w:rPr>
              <w:t>1</w:t>
            </w:r>
            <w:r w:rsidRPr="005612B5">
              <w:rPr>
                <w:rFonts w:ascii="Browallia New" w:hAnsi="Browallia New" w:cs="Browallia New"/>
                <w:lang w:val="en-US"/>
              </w:rPr>
              <w:t>,</w:t>
            </w:r>
            <w:r w:rsidR="008B0F26" w:rsidRPr="008B0F26">
              <w:rPr>
                <w:rFonts w:ascii="Browallia New" w:hAnsi="Browallia New" w:cs="Browallia New"/>
              </w:rPr>
              <w:t>591</w:t>
            </w:r>
            <w:r w:rsidRPr="005612B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9573D0" w:rsidRPr="005612B5" w:rsidRDefault="008B0F26" w:rsidP="009573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0F26">
              <w:rPr>
                <w:rFonts w:ascii="Browallia New" w:hAnsi="Browallia New" w:cs="Browallia New"/>
              </w:rPr>
              <w:t>42</w:t>
            </w:r>
            <w:r w:rsidR="00B524DF" w:rsidRPr="005612B5">
              <w:rPr>
                <w:rFonts w:ascii="Browallia New" w:hAnsi="Browallia New" w:cs="Browallia New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</w:rPr>
              <w:t>118</w:t>
            </w:r>
            <w:r w:rsidR="00B524DF" w:rsidRPr="005612B5">
              <w:rPr>
                <w:rFonts w:ascii="Browallia New" w:hAnsi="Browallia New" w:cs="Browallia New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</w:rPr>
              <w:t>143</w:t>
            </w:r>
          </w:p>
        </w:tc>
      </w:tr>
    </w:tbl>
    <w:p w:rsidR="008E5E7E" w:rsidRPr="005612B5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F1F6B" w:rsidRPr="005612B5" w:rsidRDefault="006F1F6B" w:rsidP="006F1F6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14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กลุ่มกิจการได้ประกาศปิดการซื้อขายใบสำคัญแสดงสิทธิ </w:t>
      </w:r>
      <w:r w:rsidRPr="005612B5">
        <w:rPr>
          <w:rFonts w:ascii="Browallia New" w:hAnsi="Browallia New" w:cs="Browallia New"/>
          <w:sz w:val="26"/>
          <w:szCs w:val="26"/>
        </w:rPr>
        <w:t>WAVE-W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ซึ่งจะพ้นสภาพหลักทรัพย์ในวันที่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</w:p>
    <w:p w:rsidR="006F1F6B" w:rsidRDefault="006F1F6B" w:rsidP="000C4EA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C4EA2" w:rsidRPr="005612B5" w:rsidRDefault="000C4EA2" w:rsidP="000C4EA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Pr="00561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>พฤษภาคม พ.ศ.</w:t>
      </w:r>
      <w:r w:rsidRPr="00561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มีผู้ถือหุ้นมาใช้สิทธิจำนวน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sz w:val="26"/>
          <w:szCs w:val="26"/>
        </w:rPr>
        <w:t>591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หน่วย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>และมีราคาการใช้สิทธิ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เท่ากับ</w:t>
      </w:r>
      <w:r w:rsidRPr="005612B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6</w:t>
      </w:r>
      <w:r w:rsidRPr="005612B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บาทต่อหุ้น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ส่งผลให้หุ้นสามัญของกลุ่มกิจการเพิ่มขึ้น</w:t>
      </w:r>
    </w:p>
    <w:p w:rsidR="00CC00CB" w:rsidRPr="005612B5" w:rsidRDefault="00CC00CB" w:rsidP="000C4EA2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6E564E" w:rsidRPr="005612B5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ใบสำคัญแสดงสิทธิซ</w:t>
      </w:r>
      <w:r w:rsidR="0089422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ื้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อหุ้นสามัญไม่มีผลต่อการคำนวณ</w:t>
      </w:r>
      <w:r w:rsidR="00CC00CB"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กำไร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(ขาดทุน</w:t>
      </w:r>
      <w:r w:rsidR="004F6F57" w:rsidRPr="005612B5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ต่อหุ้นปรับลด</w:t>
      </w:r>
      <w:r w:rsidRPr="005612B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เนื่องจากราคาใช้สิทธิของใบสำคัญแสดงสิทธิ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>ซื้อหุ้นสามัญสูงกว่าราคาตลาดถัวเฉลี่ยในระหว่างงวด</w:t>
      </w:r>
    </w:p>
    <w:p w:rsidR="008E5E7E" w:rsidRPr="005612B5" w:rsidRDefault="002D28C9" w:rsidP="008E5E7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8E5E7E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8E5E7E" w:rsidRPr="005612B5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E5E7E" w:rsidP="008E5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 บริษัท บีอีซี เวิลด์ จำกัด (มหาชน) และบริษัท เดอะ มอลล์ กรุ๊ป จำกัด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ซึ่งตั้งอยู่ในประเทศไทย โดยถือหุ้นในบริษัทจำนวนร้อยละ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23</w:t>
      </w:r>
      <w:r w:rsidR="00944F11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50</w:t>
      </w:r>
      <w:r w:rsidRPr="00561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12</w:t>
      </w:r>
      <w:r w:rsidR="008F44C1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45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9</w:t>
      </w:r>
      <w:r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99</w:t>
      </w:r>
      <w:r w:rsidRPr="00561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หุ้นที่เหลือ</w:t>
      </w:r>
      <w:r w:rsidR="00526EB5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54</w:t>
      </w:r>
      <w:r w:rsidR="008F44C1" w:rsidRPr="00561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ถือโดยบุคคลทั่วไป รายละเอียดของเงินลงทุนในบริษัทย่อย </w:t>
      </w:r>
      <w:r w:rsidR="0017567F" w:rsidRPr="005612B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</w:t>
      </w:r>
      <w:r w:rsidR="0017567F" w:rsidRPr="00561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ได้เปิดเผยไว้ในหมายเหตุ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13</w:t>
      </w:r>
    </w:p>
    <w:p w:rsidR="008E5E7E" w:rsidRPr="005612B5" w:rsidRDefault="008E5E7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E5E7E" w:rsidP="008E5E7E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8E5E7E" w:rsidRPr="005612B5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B0F26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5612B5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รายได้จากการขายและบริการ</w:t>
      </w:r>
    </w:p>
    <w:p w:rsidR="008E5E7E" w:rsidRPr="005612B5" w:rsidRDefault="008E5E7E" w:rsidP="00B42148">
      <w:pPr>
        <w:ind w:left="108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5612B5" w:rsidTr="004D7F5C">
        <w:trPr>
          <w:cantSplit/>
        </w:trPr>
        <w:tc>
          <w:tcPr>
            <w:tcW w:w="4266" w:type="dxa"/>
            <w:vAlign w:val="bottom"/>
          </w:tcPr>
          <w:p w:rsidR="00D50712" w:rsidRPr="005612B5" w:rsidRDefault="00D50712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4D7F5C">
        <w:trPr>
          <w:cantSplit/>
        </w:trPr>
        <w:tc>
          <w:tcPr>
            <w:tcW w:w="4266" w:type="dxa"/>
            <w:vAlign w:val="bottom"/>
            <w:hideMark/>
          </w:tcPr>
          <w:p w:rsidR="008E5E7E" w:rsidRPr="005612B5" w:rsidRDefault="00B30E5F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60576" w:rsidRPr="005612B5" w:rsidTr="004D7F5C">
        <w:trPr>
          <w:cantSplit/>
        </w:trPr>
        <w:tc>
          <w:tcPr>
            <w:tcW w:w="4266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4D7F5C">
        <w:trPr>
          <w:cantSplit/>
        </w:trPr>
        <w:tc>
          <w:tcPr>
            <w:tcW w:w="4266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4D7F5C">
        <w:trPr>
          <w:cantSplit/>
        </w:trPr>
        <w:tc>
          <w:tcPr>
            <w:tcW w:w="4266" w:type="dxa"/>
            <w:vAlign w:val="bottom"/>
          </w:tcPr>
          <w:p w:rsidR="00526EB5" w:rsidRPr="005612B5" w:rsidRDefault="00526EB5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5612B5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5612B5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5612B5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5612B5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4D7F5C">
        <w:trPr>
          <w:cantSplit/>
        </w:trPr>
        <w:tc>
          <w:tcPr>
            <w:tcW w:w="4266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53E9" w:rsidRPr="005612B5" w:rsidTr="001A43D8">
        <w:trPr>
          <w:cantSplit/>
          <w:trHeight w:val="73"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D67C67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53E9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353E9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53E9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B30E5F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3353E9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7463FF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53E9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3353E9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353E9" w:rsidRPr="005612B5" w:rsidTr="004D7F5C">
        <w:trPr>
          <w:cantSplit/>
          <w:trHeight w:val="83"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60F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D67C67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99360F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D67C67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176DB4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3353E9" w:rsidP="00335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60F" w:rsidRPr="005612B5" w:rsidTr="004D7F5C">
        <w:trPr>
          <w:cantSplit/>
        </w:trPr>
        <w:tc>
          <w:tcPr>
            <w:tcW w:w="4266" w:type="dxa"/>
            <w:vAlign w:val="bottom"/>
          </w:tcPr>
          <w:p w:rsidR="003353E9" w:rsidRPr="005612B5" w:rsidRDefault="003353E9" w:rsidP="003353E9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D67C67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53E9" w:rsidRPr="005612B5" w:rsidRDefault="008B0F26" w:rsidP="003353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353E9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4D7F5C" w:rsidRPr="005612B5" w:rsidTr="004D7F5C">
        <w:trPr>
          <w:cantSplit/>
        </w:trPr>
        <w:tc>
          <w:tcPr>
            <w:tcW w:w="4266" w:type="dxa"/>
            <w:vAlign w:val="bottom"/>
          </w:tcPr>
          <w:p w:rsidR="004D7F5C" w:rsidRPr="005612B5" w:rsidRDefault="004D7F5C" w:rsidP="004D7F5C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4D7F5C" w:rsidP="004D7F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4D7F5C" w:rsidP="004D7F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4D7F5C" w:rsidP="004D7F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4D7F5C" w:rsidP="004D7F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F5C" w:rsidRPr="005612B5" w:rsidTr="004D7F5C">
        <w:trPr>
          <w:cantSplit/>
        </w:trPr>
        <w:tc>
          <w:tcPr>
            <w:tcW w:w="4266" w:type="dxa"/>
            <w:vAlign w:val="bottom"/>
          </w:tcPr>
          <w:p w:rsidR="004D7F5C" w:rsidRPr="005612B5" w:rsidRDefault="004D7F5C" w:rsidP="004D7F5C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BD5298" w:rsidP="00BD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4D7F5C" w:rsidP="00BD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BD5298" w:rsidP="00BD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D7F5C" w:rsidRPr="005612B5" w:rsidRDefault="008B0F26" w:rsidP="00BD5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BD5298" w:rsidRPr="005612B5" w:rsidTr="00BD5298">
        <w:trPr>
          <w:cantSplit/>
        </w:trPr>
        <w:tc>
          <w:tcPr>
            <w:tcW w:w="4266" w:type="dxa"/>
            <w:vAlign w:val="bottom"/>
          </w:tcPr>
          <w:p w:rsidR="00BD5298" w:rsidRPr="005612B5" w:rsidRDefault="00BD5298" w:rsidP="000C4EA2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  <w:r w:rsidR="000C4EA2" w:rsidRPr="005612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C4EA2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C4EA2" w:rsidRPr="00561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4EA2"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BD5298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BD5298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8B0F26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8B0F26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BD5298" w:rsidRPr="005612B5" w:rsidTr="00BD5298">
        <w:trPr>
          <w:cantSplit/>
        </w:trPr>
        <w:tc>
          <w:tcPr>
            <w:tcW w:w="4266" w:type="dxa"/>
            <w:vAlign w:val="bottom"/>
          </w:tcPr>
          <w:p w:rsidR="00BD5298" w:rsidRPr="005612B5" w:rsidRDefault="00BD5298" w:rsidP="000C4EA2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BD5298" w:rsidP="000C4E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BD5298" w:rsidP="000C4E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8B0F26" w:rsidP="000C4E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D5298" w:rsidRPr="005612B5" w:rsidRDefault="008B0F26" w:rsidP="000C4E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BD5298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</w:tbl>
    <w:p w:rsidR="00496673" w:rsidRPr="005612B5" w:rsidRDefault="00496673" w:rsidP="0049667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496673" w:rsidRPr="005612B5" w:rsidRDefault="00496673" w:rsidP="00496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96673" w:rsidRPr="005612B5" w:rsidRDefault="00496673" w:rsidP="00496673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496673" w:rsidRPr="005612B5" w:rsidRDefault="00496673" w:rsidP="00496673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B0F26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:rsidR="008E5E7E" w:rsidRPr="00684C3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5612B5" w:rsidTr="001A43D8">
        <w:trPr>
          <w:cantSplit/>
          <w:trHeight w:val="73"/>
        </w:trPr>
        <w:tc>
          <w:tcPr>
            <w:tcW w:w="4266" w:type="dxa"/>
            <w:vAlign w:val="center"/>
          </w:tcPr>
          <w:p w:rsidR="008E5E7E" w:rsidRPr="005612B5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5612B5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5612B5" w:rsidRDefault="007D72EA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60576" w:rsidRPr="005612B5" w:rsidTr="000B5EF6">
        <w:trPr>
          <w:cantSplit/>
        </w:trPr>
        <w:tc>
          <w:tcPr>
            <w:tcW w:w="4266" w:type="dxa"/>
            <w:vAlign w:val="center"/>
          </w:tcPr>
          <w:p w:rsidR="000B5EF6" w:rsidRPr="005612B5" w:rsidRDefault="000B5EF6" w:rsidP="000B5EF6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8E5E7E">
        <w:trPr>
          <w:cantSplit/>
        </w:trPr>
        <w:tc>
          <w:tcPr>
            <w:tcW w:w="4266" w:type="dxa"/>
            <w:vAlign w:val="center"/>
          </w:tcPr>
          <w:p w:rsidR="008E5E7E" w:rsidRPr="005612B5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8E5E7E">
        <w:trPr>
          <w:cantSplit/>
        </w:trPr>
        <w:tc>
          <w:tcPr>
            <w:tcW w:w="4266" w:type="dxa"/>
            <w:vAlign w:val="center"/>
          </w:tcPr>
          <w:p w:rsidR="008E5E7E" w:rsidRPr="005612B5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6673" w:rsidRPr="005612B5" w:rsidTr="00BF6116">
        <w:trPr>
          <w:cantSplit/>
        </w:trPr>
        <w:tc>
          <w:tcPr>
            <w:tcW w:w="4266" w:type="dxa"/>
            <w:vAlign w:val="center"/>
            <w:hideMark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60F" w:rsidRPr="005612B5" w:rsidTr="001A43D8">
        <w:trPr>
          <w:cantSplit/>
          <w:trHeight w:val="73"/>
        </w:trPr>
        <w:tc>
          <w:tcPr>
            <w:tcW w:w="4266" w:type="dxa"/>
            <w:vAlign w:val="center"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D67C67" w:rsidP="00496673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D67C67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496673" w:rsidRPr="005612B5" w:rsidTr="00BF6116">
        <w:trPr>
          <w:cantSplit/>
        </w:trPr>
        <w:tc>
          <w:tcPr>
            <w:tcW w:w="4266" w:type="dxa"/>
            <w:vAlign w:val="center"/>
            <w:hideMark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96673" w:rsidRPr="005612B5" w:rsidTr="008E5E7E">
        <w:trPr>
          <w:cantSplit/>
        </w:trPr>
        <w:tc>
          <w:tcPr>
            <w:tcW w:w="4266" w:type="dxa"/>
            <w:vAlign w:val="center"/>
            <w:hideMark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60F" w:rsidRPr="005612B5" w:rsidTr="00BF6116">
        <w:trPr>
          <w:cantSplit/>
        </w:trPr>
        <w:tc>
          <w:tcPr>
            <w:tcW w:w="4266" w:type="dxa"/>
            <w:vAlign w:val="center"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D67C67" w:rsidP="00496673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D67C67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6673" w:rsidRPr="005612B5" w:rsidTr="008E5E7E">
        <w:trPr>
          <w:cantSplit/>
        </w:trPr>
        <w:tc>
          <w:tcPr>
            <w:tcW w:w="4266" w:type="dxa"/>
            <w:vAlign w:val="center"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96673" w:rsidRPr="005612B5" w:rsidTr="008E5E7E">
        <w:trPr>
          <w:cantSplit/>
        </w:trPr>
        <w:tc>
          <w:tcPr>
            <w:tcW w:w="4266" w:type="dxa"/>
            <w:vAlign w:val="center"/>
            <w:hideMark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60F" w:rsidRPr="005612B5" w:rsidTr="00BF6116">
        <w:trPr>
          <w:cantSplit/>
        </w:trPr>
        <w:tc>
          <w:tcPr>
            <w:tcW w:w="4266" w:type="dxa"/>
            <w:vAlign w:val="center"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716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BF716C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03D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B203D2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496673" w:rsidRPr="005612B5" w:rsidTr="008E5E7E">
        <w:trPr>
          <w:cantSplit/>
        </w:trPr>
        <w:tc>
          <w:tcPr>
            <w:tcW w:w="4266" w:type="dxa"/>
            <w:vAlign w:val="center"/>
            <w:hideMark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96673" w:rsidRPr="005612B5" w:rsidTr="008E5E7E">
        <w:trPr>
          <w:cantSplit/>
        </w:trPr>
        <w:tc>
          <w:tcPr>
            <w:tcW w:w="4266" w:type="dxa"/>
            <w:vAlign w:val="center"/>
            <w:hideMark/>
          </w:tcPr>
          <w:p w:rsidR="00496673" w:rsidRPr="005612B5" w:rsidRDefault="00496673" w:rsidP="00496673">
            <w:pPr>
              <w:spacing w:before="10"/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60F" w:rsidRPr="005612B5" w:rsidTr="00BF6116">
        <w:trPr>
          <w:cantSplit/>
        </w:trPr>
        <w:tc>
          <w:tcPr>
            <w:tcW w:w="4266" w:type="dxa"/>
            <w:vAlign w:val="center"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176DB4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496673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99360F" w:rsidRPr="005612B5" w:rsidTr="00BF6116">
        <w:trPr>
          <w:cantSplit/>
        </w:trPr>
        <w:tc>
          <w:tcPr>
            <w:tcW w:w="4266" w:type="dxa"/>
            <w:vAlign w:val="center"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99360F" w:rsidRPr="005612B5" w:rsidTr="00BF6116">
        <w:trPr>
          <w:cantSplit/>
        </w:trPr>
        <w:tc>
          <w:tcPr>
            <w:tcW w:w="4266" w:type="dxa"/>
            <w:vAlign w:val="center"/>
          </w:tcPr>
          <w:p w:rsidR="00496673" w:rsidRPr="005612B5" w:rsidRDefault="00496673" w:rsidP="00496673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</w:tbl>
    <w:p w:rsidR="002970A7" w:rsidRPr="005612B5" w:rsidRDefault="008E5E7E" w:rsidP="007B28B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2970A7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5612B5" w:rsidRDefault="002970A7" w:rsidP="007B28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5612B5" w:rsidRDefault="002970A7" w:rsidP="007B28BD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5612B5" w:rsidRDefault="002970A7" w:rsidP="007B28BD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B0F26" w:rsidP="007B28BD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5612B5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8E5E7E" w:rsidRPr="005612B5" w:rsidRDefault="008E5E7E" w:rsidP="007B28BD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E5E7E" w:rsidP="007B28B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8E5E7E" w:rsidRPr="005612B5" w:rsidRDefault="008E5E7E" w:rsidP="0005209B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22"/>
        <w:gridCol w:w="1341"/>
        <w:gridCol w:w="1296"/>
        <w:gridCol w:w="1296"/>
        <w:gridCol w:w="1296"/>
      </w:tblGrid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:rsidR="008E5E7E" w:rsidRPr="005612B5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8E5E7E" w:rsidRPr="005612B5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05209B">
        <w:trPr>
          <w:cantSplit/>
          <w:trHeight w:val="80"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D67C67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8B0F26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098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89098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8B0F26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D67C67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8B0F26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8B0F26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52C35" w:rsidRPr="005612B5" w:rsidTr="00F67C4D">
        <w:trPr>
          <w:cantSplit/>
        </w:trPr>
        <w:tc>
          <w:tcPr>
            <w:tcW w:w="4222" w:type="dxa"/>
            <w:vAlign w:val="bottom"/>
          </w:tcPr>
          <w:p w:rsidR="00F52C35" w:rsidRPr="005612B5" w:rsidRDefault="00F52C35" w:rsidP="00F52C35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52C35" w:rsidRPr="005612B5" w:rsidRDefault="00D67C67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52C35" w:rsidRPr="005612B5" w:rsidRDefault="008B0F26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2C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F52C3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52C35" w:rsidRPr="005612B5" w:rsidRDefault="00D67C67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52C35" w:rsidRPr="005612B5" w:rsidRDefault="00F52C35" w:rsidP="000C4E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D67C67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8B0F26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8B0F26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8B0F26" w:rsidP="005754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754B0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76234" w:rsidRPr="005612B5" w:rsidTr="00031957">
        <w:trPr>
          <w:cantSplit/>
        </w:trPr>
        <w:tc>
          <w:tcPr>
            <w:tcW w:w="4222" w:type="dxa"/>
            <w:vAlign w:val="bottom"/>
          </w:tcPr>
          <w:p w:rsidR="00F76234" w:rsidRPr="005612B5" w:rsidRDefault="00F76234" w:rsidP="00031957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234" w:rsidRPr="005612B5" w:rsidTr="00031957">
        <w:trPr>
          <w:cantSplit/>
        </w:trPr>
        <w:tc>
          <w:tcPr>
            <w:tcW w:w="4222" w:type="dxa"/>
            <w:vAlign w:val="bottom"/>
          </w:tcPr>
          <w:p w:rsidR="00F76234" w:rsidRPr="005612B5" w:rsidRDefault="00F76234" w:rsidP="00031957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F76234" w:rsidP="0003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6234" w:rsidRPr="005612B5" w:rsidTr="00031957">
        <w:trPr>
          <w:cantSplit/>
        </w:trPr>
        <w:tc>
          <w:tcPr>
            <w:tcW w:w="4222" w:type="dxa"/>
            <w:vAlign w:val="bottom"/>
          </w:tcPr>
          <w:p w:rsidR="00F76234" w:rsidRPr="005612B5" w:rsidRDefault="00F76234" w:rsidP="00031957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F76234" w:rsidRPr="005612B5" w:rsidRDefault="008B0F26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8B0F26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623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76234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D67C67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76234" w:rsidRPr="005612B5" w:rsidRDefault="00F76234" w:rsidP="000319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5612B5" w:rsidTr="008E5E7E">
        <w:trPr>
          <w:cantSplit/>
        </w:trPr>
        <w:tc>
          <w:tcPr>
            <w:tcW w:w="4222" w:type="dxa"/>
            <w:vAlign w:val="bottom"/>
          </w:tcPr>
          <w:p w:rsidR="005754B0" w:rsidRPr="005612B5" w:rsidRDefault="005754B0" w:rsidP="005754B0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754B0" w:rsidRPr="005612B5" w:rsidRDefault="005754B0" w:rsidP="005754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D67C67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D67C67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BF0F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176DB4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7B28BD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D67C67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D67C67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7B28BD" w:rsidRPr="005612B5" w:rsidTr="008E5E7E">
        <w:trPr>
          <w:cantSplit/>
        </w:trPr>
        <w:tc>
          <w:tcPr>
            <w:tcW w:w="4222" w:type="dxa"/>
            <w:vAlign w:val="bottom"/>
          </w:tcPr>
          <w:p w:rsidR="007B28BD" w:rsidRPr="005612B5" w:rsidRDefault="007B28BD" w:rsidP="007B28B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7B28BD" w:rsidRPr="005612B5" w:rsidRDefault="00D67C67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28BD" w:rsidRPr="005612B5" w:rsidRDefault="008B0F26" w:rsidP="007B28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B28BD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</w:tbl>
    <w:p w:rsidR="002970A7" w:rsidRPr="005612B5" w:rsidRDefault="008E5E7E" w:rsidP="002970A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2970A7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5612B5" w:rsidRDefault="002970A7" w:rsidP="002970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5612B5" w:rsidRDefault="002970A7" w:rsidP="002970A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5612B5" w:rsidRDefault="002970A7" w:rsidP="002970A7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B0F26" w:rsidP="008E5E7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8E5E7E"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63124" w:rsidRPr="005612B5" w:rsidRDefault="00E63124" w:rsidP="008E5E7E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529"/>
        <w:gridCol w:w="1409"/>
        <w:gridCol w:w="1407"/>
      </w:tblGrid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vAlign w:val="bottom"/>
          </w:tcPr>
          <w:p w:rsidR="00907AA3" w:rsidRPr="005612B5" w:rsidRDefault="00907AA3" w:rsidP="00481A9F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center"/>
          </w:tcPr>
          <w:p w:rsidR="00907AA3" w:rsidRPr="005612B5" w:rsidRDefault="008B0F26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53" w:type="pct"/>
            <w:vAlign w:val="center"/>
          </w:tcPr>
          <w:p w:rsidR="00907AA3" w:rsidRPr="005612B5" w:rsidRDefault="008B0F26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07AA3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07AA3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:rsidR="00907AA3" w:rsidRPr="005612B5" w:rsidRDefault="00907AA3" w:rsidP="00481A9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5612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53" w:type="pct"/>
            <w:vAlign w:val="bottom"/>
          </w:tcPr>
          <w:p w:rsidR="00907AA3" w:rsidRPr="005612B5" w:rsidRDefault="00907AA3" w:rsidP="00481A9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5612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:rsidR="00907AA3" w:rsidRPr="005612B5" w:rsidRDefault="00907AA3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907AA3" w:rsidRPr="005612B5" w:rsidRDefault="00907AA3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5612B5" w:rsidRDefault="00907AA3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5612B5" w:rsidRDefault="00907AA3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5612B5" w:rsidRDefault="008B0F26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5612B5" w:rsidRDefault="008B0F26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AA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07AA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07AA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5612B5" w:rsidRDefault="00D67C67" w:rsidP="00952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5612B5" w:rsidRDefault="00907AA3" w:rsidP="00952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7AA3" w:rsidRPr="005612B5" w:rsidTr="0005209B">
        <w:trPr>
          <w:cantSplit/>
        </w:trPr>
        <w:tc>
          <w:tcPr>
            <w:tcW w:w="3493" w:type="pct"/>
            <w:vAlign w:val="bottom"/>
          </w:tcPr>
          <w:p w:rsidR="00907AA3" w:rsidRPr="005612B5" w:rsidRDefault="00907AA3" w:rsidP="0005209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:rsidR="00907AA3" w:rsidRPr="005612B5" w:rsidRDefault="008B0F26" w:rsidP="009525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907AA3" w:rsidRPr="005612B5" w:rsidRDefault="008B0F26" w:rsidP="009525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AA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07AA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07AA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:rsidR="00E64BCB" w:rsidRPr="005612B5" w:rsidRDefault="00E64BC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:rsidR="008E5E7E" w:rsidRPr="005612B5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7850"/>
        <w:gridCol w:w="1506"/>
      </w:tblGrid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:rsidR="000C1AD8" w:rsidRPr="005612B5" w:rsidRDefault="000C1AD8" w:rsidP="000520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5" w:type="pct"/>
            <w:vAlign w:val="bottom"/>
          </w:tcPr>
          <w:p w:rsidR="000C1AD8" w:rsidRPr="005612B5" w:rsidRDefault="000C1AD8" w:rsidP="000520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:rsidR="000C1AD8" w:rsidRPr="005612B5" w:rsidRDefault="000C1AD8" w:rsidP="0005209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5612B5" w:rsidRDefault="000C1AD8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5612B5" w:rsidRDefault="008B0F26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41FC9" w:rsidRPr="005612B5" w:rsidTr="0005209B">
        <w:tc>
          <w:tcPr>
            <w:tcW w:w="4195" w:type="pct"/>
            <w:vAlign w:val="bottom"/>
          </w:tcPr>
          <w:p w:rsidR="00941FC9" w:rsidRPr="005612B5" w:rsidRDefault="00941FC9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Pr="005612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มาใช้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941FC9" w:rsidRPr="005612B5" w:rsidRDefault="00941FC9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FC9" w:rsidRPr="005612B5" w:rsidTr="0005209B">
        <w:tc>
          <w:tcPr>
            <w:tcW w:w="4195" w:type="pct"/>
            <w:vAlign w:val="bottom"/>
          </w:tcPr>
          <w:p w:rsidR="00941FC9" w:rsidRPr="005612B5" w:rsidRDefault="00941FC9" w:rsidP="0005209B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ณ วันที่ 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มกราคม พ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</w:rPr>
              <w:t>.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ศ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. 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2563</w:t>
            </w:r>
            <w:r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8B0F26"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941FC9" w:rsidRPr="005612B5" w:rsidRDefault="00D67C67" w:rsidP="00890D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36C1" w:rsidRPr="005612B5" w:rsidTr="0005209B">
        <w:tc>
          <w:tcPr>
            <w:tcW w:w="4195" w:type="pct"/>
            <w:vAlign w:val="bottom"/>
          </w:tcPr>
          <w:p w:rsidR="007A36C1" w:rsidRPr="005612B5" w:rsidRDefault="007A36C1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  <w:r w:rsidR="002F43B6"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43B6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7A36C1" w:rsidRPr="005612B5" w:rsidRDefault="008B0F26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5612B5" w:rsidRDefault="008B0F26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5612B5" w:rsidRDefault="00D67C67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การยกหนี้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5612B5" w:rsidRDefault="00D67C67" w:rsidP="0005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9A1B6D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</w:t>
            </w:r>
            <w:r w:rsidR="00941FC9"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ผลขาดทุนจากการ</w:t>
            </w:r>
            <w:r w:rsidR="000C1AD8"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5612B5" w:rsidRDefault="008B0F26" w:rsidP="000520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0C1AD8" w:rsidRPr="005612B5" w:rsidTr="0005209B">
        <w:tc>
          <w:tcPr>
            <w:tcW w:w="4195" w:type="pct"/>
            <w:vAlign w:val="bottom"/>
          </w:tcPr>
          <w:p w:rsidR="000C1AD8" w:rsidRPr="005612B5" w:rsidRDefault="000C1AD8" w:rsidP="0005209B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0C1AD8" w:rsidRPr="005612B5" w:rsidRDefault="008B0F26" w:rsidP="000520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D67C67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</w:tbl>
    <w:p w:rsidR="008E5E7E" w:rsidRPr="005612B5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E5E7E" w:rsidP="00684C3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เงินให้กู้ยืมระยะสั้นแก่บริษัทย่อยอยู่ในสกุลเงินบาท มีอัตราดอกเบี้ยเท่ากับ</w:t>
      </w:r>
      <w:r w:rsidRPr="005612B5">
        <w:rPr>
          <w:rFonts w:ascii="Browallia New" w:hAnsi="Browallia New" w:cs="Browallia New"/>
          <w:spacing w:val="-4"/>
          <w:sz w:val="26"/>
          <w:szCs w:val="26"/>
        </w:rPr>
        <w:t xml:space="preserve"> MOR 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>บวกร้อยละ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0</w:t>
      </w:r>
      <w:r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25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="00C40DEB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22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43D8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8B0F26" w:rsidRPr="008B0F26">
        <w:rPr>
          <w:rFonts w:ascii="Browallia New" w:hAnsi="Browallia New" w:cs="Browallia New"/>
          <w:sz w:val="26"/>
          <w:szCs w:val="26"/>
        </w:rPr>
        <w:t>7</w:t>
      </w:r>
      <w:r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38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และ</w:t>
      </w:r>
      <w:r w:rsidR="00C40DEB" w:rsidRPr="005612B5">
        <w:rPr>
          <w:rFonts w:ascii="Browallia New" w:hAnsi="Browallia New" w:cs="Browallia New"/>
          <w:sz w:val="26"/>
          <w:szCs w:val="26"/>
          <w:cs/>
        </w:rPr>
        <w:t xml:space="preserve">ไม่มีดอกเบี้ย </w:t>
      </w:r>
      <w:r w:rsidR="00605BD1" w:rsidRPr="005612B5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:rsidR="008E5E7E" w:rsidRPr="005612B5" w:rsidRDefault="008E5E7E" w:rsidP="00116480">
      <w:pPr>
        <w:ind w:left="1080"/>
        <w:rPr>
          <w:rFonts w:ascii="Browallia New" w:hAnsi="Browallia New" w:cs="Browallia New"/>
          <w:sz w:val="26"/>
          <w:szCs w:val="26"/>
        </w:rPr>
      </w:pPr>
    </w:p>
    <w:p w:rsidR="00E1558B" w:rsidRPr="005612B5" w:rsidRDefault="00E1558B" w:rsidP="000520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612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612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บริษัทได้รับรู้ผลกระทบจาการใช้มาตรฐานการรายงานทางการเงินฉบั</w:t>
      </w:r>
      <w:r w:rsidR="0030066A" w:rsidRPr="005612B5">
        <w:rPr>
          <w:rFonts w:ascii="Browallia New" w:hAnsi="Browallia New" w:cs="Browallia New"/>
          <w:spacing w:val="-2"/>
          <w:sz w:val="26"/>
          <w:szCs w:val="26"/>
          <w:cs/>
        </w:rPr>
        <w:t>บ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5612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>เป็นครั้งแรก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</w:rPr>
        <w:t>(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  <w:r w:rsidRPr="005612B5">
        <w:rPr>
          <w:rFonts w:ascii="Browallia New" w:hAnsi="Browallia New" w:cs="Browallia New"/>
          <w:sz w:val="26"/>
          <w:szCs w:val="26"/>
        </w:rPr>
        <w:t xml:space="preserve">)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โดยรับรู้ผลขาดทุนด้านเครดิตที่คาดว่าจะเกิดขึ้นจากเงินให้กู้ยืมระยะสั้นแก่กิจการที่เกี่ยวข้องกัน </w:t>
      </w:r>
      <w:r w:rsidR="0005209B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328</w:t>
      </w:r>
      <w:r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ล้านบาท ในระหว่าง</w:t>
      </w:r>
      <w:r w:rsidR="005166A0" w:rsidRPr="005612B5">
        <w:rPr>
          <w:rFonts w:ascii="Browallia New" w:hAnsi="Browallia New" w:cs="Browallia New"/>
          <w:sz w:val="26"/>
          <w:szCs w:val="26"/>
          <w:cs/>
        </w:rPr>
        <w:t xml:space="preserve">ไตรมาสที่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="005166A0" w:rsidRPr="005612B5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5166A0" w:rsidRPr="005612B5">
        <w:rPr>
          <w:rFonts w:ascii="Browallia New" w:hAnsi="Browallia New" w:cs="Browallia New"/>
          <w:sz w:val="26"/>
          <w:szCs w:val="26"/>
        </w:rPr>
        <w:t>.</w:t>
      </w:r>
      <w:r w:rsidR="005166A0" w:rsidRPr="005612B5">
        <w:rPr>
          <w:rFonts w:ascii="Browallia New" w:hAnsi="Browallia New" w:cs="Browallia New"/>
          <w:sz w:val="26"/>
          <w:szCs w:val="26"/>
          <w:cs/>
        </w:rPr>
        <w:t>ศ</w:t>
      </w:r>
      <w:r w:rsidR="005166A0" w:rsidRPr="005612B5">
        <w:rPr>
          <w:rFonts w:ascii="Browallia New" w:hAnsi="Browallia New" w:cs="Browallia New"/>
          <w:sz w:val="26"/>
          <w:szCs w:val="26"/>
        </w:rPr>
        <w:t>.</w:t>
      </w:r>
      <w:r w:rsidR="00B64A81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="005166A0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บริษัทได้ยกหนี้เงินให้กู้ยืมระยะสั้นแก่บริษัทย่อย</w:t>
      </w:r>
      <w:r w:rsidR="00B2249C" w:rsidRPr="005612B5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แห่งหนึ่งเป็นจำนวนเงิน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50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ล้านบาท ส่งผลให้บริษัทรับรู้การผลขาดทุนด้านเครดิตที่คาดว่าจะเกิดขึ้นที่รับรู้ 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="00192EEC" w:rsidRPr="005612B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15</w:t>
      </w:r>
      <w:r w:rsidR="00192EEC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192EEC" w:rsidRPr="005612B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และรับรู้เป็นผลขาดทุนจากการยกหนี้ให้เป็นจำนวน </w:t>
      </w:r>
      <w:r w:rsidR="008B0F26" w:rsidRPr="008B0F26">
        <w:rPr>
          <w:rFonts w:ascii="Browallia New" w:hAnsi="Browallia New" w:cs="Browallia New"/>
          <w:sz w:val="26"/>
          <w:szCs w:val="26"/>
        </w:rPr>
        <w:t>15</w:t>
      </w:r>
      <w:r w:rsidR="00192EEC"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50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84C34">
        <w:rPr>
          <w:rFonts w:ascii="Browallia New" w:hAnsi="Browallia New" w:cs="Browallia New"/>
          <w:sz w:val="26"/>
          <w:szCs w:val="26"/>
        </w:rPr>
        <w:br/>
      </w:r>
      <w:r w:rsidRPr="005612B5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ในงบกำไรขาดทุนเบ็ดเสร็จเฉพาะกิจการ</w:t>
      </w:r>
    </w:p>
    <w:p w:rsidR="00904A85" w:rsidRPr="005612B5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04A85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5612B5" w:rsidRDefault="00B42148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5612B5" w:rsidRDefault="00904A85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A85" w:rsidRPr="005612B5" w:rsidRDefault="00904A85" w:rsidP="00B42148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B0F26" w:rsidP="0005209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E5E7E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8E5E7E" w:rsidRPr="005612B5" w:rsidRDefault="008E5E7E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C60576" w:rsidRPr="005612B5" w:rsidTr="008E5E7E">
        <w:trPr>
          <w:cantSplit/>
        </w:trPr>
        <w:tc>
          <w:tcPr>
            <w:tcW w:w="4262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E5E7E" w:rsidRPr="005612B5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E5E7E" w:rsidRPr="005612B5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8E5E7E">
        <w:trPr>
          <w:cantSplit/>
        </w:trPr>
        <w:tc>
          <w:tcPr>
            <w:tcW w:w="4262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:rsidR="008E5E7E" w:rsidRPr="005612B5" w:rsidRDefault="008B0F26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60576" w:rsidRPr="005612B5" w:rsidTr="008E5E7E">
        <w:trPr>
          <w:cantSplit/>
        </w:trPr>
        <w:tc>
          <w:tcPr>
            <w:tcW w:w="4262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8E5E7E">
        <w:trPr>
          <w:cantSplit/>
        </w:trPr>
        <w:tc>
          <w:tcPr>
            <w:tcW w:w="4262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8E5E7E">
        <w:trPr>
          <w:cantSplit/>
        </w:trPr>
        <w:tc>
          <w:tcPr>
            <w:tcW w:w="4262" w:type="dxa"/>
            <w:vAlign w:val="bottom"/>
          </w:tcPr>
          <w:p w:rsidR="000B5EF6" w:rsidRPr="005612B5" w:rsidRDefault="000B5EF6" w:rsidP="000B5EF6">
            <w:pPr>
              <w:spacing w:before="10"/>
              <w:ind w:left="964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0873" w:rsidRPr="005612B5" w:rsidTr="008E5E7E">
        <w:trPr>
          <w:cantSplit/>
        </w:trPr>
        <w:tc>
          <w:tcPr>
            <w:tcW w:w="4262" w:type="dxa"/>
            <w:vAlign w:val="bottom"/>
          </w:tcPr>
          <w:p w:rsidR="00A70873" w:rsidRPr="005612B5" w:rsidRDefault="00A70873" w:rsidP="00A70873">
            <w:pPr>
              <w:spacing w:before="10"/>
              <w:ind w:left="964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A70873" w:rsidP="00A708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0873" w:rsidRPr="005612B5" w:rsidTr="008E5E7E">
        <w:trPr>
          <w:cantSplit/>
        </w:trPr>
        <w:tc>
          <w:tcPr>
            <w:tcW w:w="4262" w:type="dxa"/>
            <w:vAlign w:val="bottom"/>
          </w:tcPr>
          <w:p w:rsidR="00A70873" w:rsidRPr="005612B5" w:rsidRDefault="00A70873" w:rsidP="00A7087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A70873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A70873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70873" w:rsidRPr="005612B5" w:rsidTr="008E5E7E">
        <w:trPr>
          <w:cantSplit/>
        </w:trPr>
        <w:tc>
          <w:tcPr>
            <w:tcW w:w="4262" w:type="dxa"/>
            <w:vAlign w:val="bottom"/>
          </w:tcPr>
          <w:p w:rsidR="00A70873" w:rsidRPr="005612B5" w:rsidRDefault="00A70873" w:rsidP="00A7087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ผู้บริหารสำคัญของกิจการ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A70873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70873" w:rsidRPr="005612B5" w:rsidTr="008E5E7E">
        <w:trPr>
          <w:cantSplit/>
        </w:trPr>
        <w:tc>
          <w:tcPr>
            <w:tcW w:w="4262" w:type="dxa"/>
            <w:vAlign w:val="bottom"/>
          </w:tcPr>
          <w:p w:rsidR="00A70873" w:rsidRPr="005612B5" w:rsidRDefault="00A70873" w:rsidP="00A7087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0873" w:rsidRPr="005612B5" w:rsidRDefault="008B0F26" w:rsidP="00A708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708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42148" w:rsidRPr="005612B5" w:rsidRDefault="00B42148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:rsidR="008E5E7E" w:rsidRPr="005612B5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5612B5" w:rsidTr="008E5E7E">
        <w:tc>
          <w:tcPr>
            <w:tcW w:w="6408" w:type="dxa"/>
            <w:vAlign w:val="bottom"/>
          </w:tcPr>
          <w:p w:rsidR="008E5E7E" w:rsidRPr="005612B5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5612B5" w:rsidTr="008E5E7E">
        <w:tc>
          <w:tcPr>
            <w:tcW w:w="6408" w:type="dxa"/>
            <w:vAlign w:val="bottom"/>
          </w:tcPr>
          <w:p w:rsidR="008E5E7E" w:rsidRPr="005612B5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8E5E7E">
        <w:tc>
          <w:tcPr>
            <w:tcW w:w="6408" w:type="dxa"/>
            <w:vAlign w:val="bottom"/>
          </w:tcPr>
          <w:p w:rsidR="008E5E7E" w:rsidRPr="005612B5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8E5E7E" w:rsidRPr="005612B5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8E5E7E">
        <w:tc>
          <w:tcPr>
            <w:tcW w:w="6408" w:type="dxa"/>
            <w:vAlign w:val="bottom"/>
          </w:tcPr>
          <w:p w:rsidR="008E5E7E" w:rsidRPr="005612B5" w:rsidRDefault="008E5E7E" w:rsidP="008E5E7E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5612B5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576" w:rsidRPr="005612B5" w:rsidTr="008E5E7E">
        <w:tc>
          <w:tcPr>
            <w:tcW w:w="6408" w:type="dxa"/>
            <w:vAlign w:val="center"/>
          </w:tcPr>
          <w:p w:rsidR="008E5E7E" w:rsidRPr="005612B5" w:rsidRDefault="008E5E7E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5612B5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5612B5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5612B5" w:rsidTr="008E5E7E">
        <w:tc>
          <w:tcPr>
            <w:tcW w:w="6408" w:type="dxa"/>
            <w:vAlign w:val="center"/>
          </w:tcPr>
          <w:p w:rsidR="005754B0" w:rsidRPr="005612B5" w:rsidRDefault="005754B0" w:rsidP="005754B0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754B0" w:rsidRPr="005612B5" w:rsidRDefault="008B0F26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B68E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B68E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754B0" w:rsidRPr="005612B5" w:rsidRDefault="008B0F26" w:rsidP="0057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B68E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B68E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0576" w:rsidRPr="005612B5" w:rsidTr="008E5E7E">
        <w:tc>
          <w:tcPr>
            <w:tcW w:w="6408" w:type="dxa"/>
            <w:vAlign w:val="center"/>
          </w:tcPr>
          <w:p w:rsidR="008E5E7E" w:rsidRPr="005612B5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5612B5" w:rsidRDefault="008B0F26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B68E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68E5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5612B5" w:rsidRDefault="004B68E5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5612B5" w:rsidTr="008E5E7E">
        <w:tc>
          <w:tcPr>
            <w:tcW w:w="6408" w:type="dxa"/>
            <w:vAlign w:val="center"/>
          </w:tcPr>
          <w:p w:rsidR="008E5E7E" w:rsidRPr="005612B5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5612B5" w:rsidRDefault="004B68E5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5612B5" w:rsidRDefault="004B68E5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5E7E" w:rsidRPr="005612B5" w:rsidTr="008E5E7E">
        <w:tc>
          <w:tcPr>
            <w:tcW w:w="6408" w:type="dxa"/>
            <w:vAlign w:val="center"/>
          </w:tcPr>
          <w:p w:rsidR="008E5E7E" w:rsidRPr="005612B5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5612B5" w:rsidRDefault="008B0F26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="004B68E5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4B68E5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5612B5" w:rsidRDefault="008B0F26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16</w:t>
            </w:r>
            <w:r w:rsidR="004B68E5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4B68E5" w:rsidRPr="005612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:rsidR="008E5E7E" w:rsidRPr="005612B5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E5E7E" w:rsidP="00F1622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เงินกู้ยืมระยะสั้นจากบริษัทย่อยอยู่ในสกุลเงินบาท มีอัตราดอกเบี้ยเท่ากับ </w:t>
      </w:r>
      <w:r w:rsidRPr="005612B5">
        <w:rPr>
          <w:rFonts w:ascii="Browallia New" w:hAnsi="Browallia New" w:cs="Browallia New"/>
          <w:spacing w:val="-2"/>
          <w:sz w:val="26"/>
          <w:szCs w:val="26"/>
        </w:rPr>
        <w:t>MOR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บวกร้อยละ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0</w:t>
      </w:r>
      <w:r w:rsidRPr="005612B5">
        <w:rPr>
          <w:rFonts w:ascii="Browallia New" w:hAnsi="Browallia New" w:cs="Browallia New"/>
          <w:spacing w:val="-2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</w:t>
      </w:r>
      <w:r w:rsidR="00F1622D" w:rsidRPr="005612B5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:rsidR="008E5E7E" w:rsidRPr="005612B5" w:rsidRDefault="008E5E7E" w:rsidP="008E5E7E">
      <w:pPr>
        <w:ind w:left="1080"/>
        <w:rPr>
          <w:rFonts w:ascii="Browallia New" w:hAnsi="Browallia New" w:cs="Browallia New"/>
          <w:sz w:val="26"/>
          <w:szCs w:val="26"/>
        </w:rPr>
      </w:pPr>
    </w:p>
    <w:p w:rsidR="00904A85" w:rsidRPr="005612B5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</w:t>
      </w:r>
      <w:r w:rsidR="00C40DEB" w:rsidRPr="005612B5">
        <w:rPr>
          <w:rFonts w:ascii="Browallia New" w:hAnsi="Browallia New" w:cs="Browallia New"/>
          <w:spacing w:val="-4"/>
          <w:sz w:val="26"/>
          <w:szCs w:val="26"/>
          <w:cs/>
        </w:rPr>
        <w:t>เป็นประเภทไม่มีดอกเบี้ย</w:t>
      </w:r>
      <w:r w:rsidRPr="005612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2361" w:rsidRPr="005612B5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</w:p>
    <w:p w:rsidR="00904A85" w:rsidRPr="005612B5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12B5">
        <w:rPr>
          <w:rFonts w:ascii="Browallia New" w:hAnsi="Browallia New" w:cs="Browallia New"/>
          <w:spacing w:val="-4"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04A85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5612B5" w:rsidRDefault="00B42148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5612B5" w:rsidRDefault="00904A85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561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8E5E7E" w:rsidRPr="005612B5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B0F26" w:rsidP="00A70873">
      <w:pPr>
        <w:autoSpaceDE w:val="0"/>
        <w:autoSpaceDN w:val="0"/>
        <w:ind w:left="1080" w:hanging="540"/>
        <w:contextualSpacing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8B0F26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8E5E7E" w:rsidRPr="005612B5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.</w:t>
      </w:r>
      <w:r w:rsidRPr="008B0F26">
        <w:rPr>
          <w:rFonts w:ascii="Browallia New" w:eastAsia="MS Mincho" w:hAnsi="Browallia New" w:cs="Browallia New"/>
          <w:b/>
          <w:bCs/>
          <w:sz w:val="26"/>
          <w:szCs w:val="26"/>
        </w:rPr>
        <w:t>6</w:t>
      </w:r>
      <w:r w:rsidR="008E5E7E" w:rsidRPr="005612B5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ab/>
      </w:r>
      <w:r w:rsidR="008E5E7E" w:rsidRPr="005612B5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:rsidR="008E5E7E" w:rsidRPr="005612B5" w:rsidRDefault="008E5E7E" w:rsidP="008E5E7E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:rsidR="008E5E7E" w:rsidRPr="005612B5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8E5E7E" w:rsidRPr="005612B5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5612B5" w:rsidTr="008E5E7E">
        <w:trPr>
          <w:cantSplit/>
        </w:trPr>
        <w:tc>
          <w:tcPr>
            <w:tcW w:w="4266" w:type="dxa"/>
            <w:vAlign w:val="bottom"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5612B5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5612B5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5612B5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5612B5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8E5E7E" w:rsidRPr="005612B5" w:rsidRDefault="008B0F26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60576" w:rsidRPr="005612B5" w:rsidTr="008E5E7E">
        <w:trPr>
          <w:cantSplit/>
        </w:trPr>
        <w:tc>
          <w:tcPr>
            <w:tcW w:w="4266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0576" w:rsidRPr="005612B5" w:rsidTr="008E5E7E">
        <w:trPr>
          <w:cantSplit/>
        </w:trPr>
        <w:tc>
          <w:tcPr>
            <w:tcW w:w="4266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0B5EF6" w:rsidRPr="005612B5" w:rsidRDefault="000B5EF6" w:rsidP="000B5EF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5612B5" w:rsidTr="008E5E7E">
        <w:trPr>
          <w:cantSplit/>
          <w:trHeight w:val="74"/>
        </w:trPr>
        <w:tc>
          <w:tcPr>
            <w:tcW w:w="4266" w:type="dxa"/>
            <w:vAlign w:val="bottom"/>
          </w:tcPr>
          <w:p w:rsidR="000B5EF6" w:rsidRPr="005612B5" w:rsidRDefault="000B5EF6" w:rsidP="000B5EF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B5EF6" w:rsidRPr="005612B5" w:rsidRDefault="000B5EF6" w:rsidP="000B5E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360F" w:rsidRPr="005612B5" w:rsidTr="00BF6116">
        <w:trPr>
          <w:cantSplit/>
        </w:trPr>
        <w:tc>
          <w:tcPr>
            <w:tcW w:w="4266" w:type="dxa"/>
            <w:vAlign w:val="bottom"/>
            <w:hideMark/>
          </w:tcPr>
          <w:p w:rsidR="00496673" w:rsidRPr="005612B5" w:rsidRDefault="00496673" w:rsidP="0049667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7780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99360F" w:rsidRPr="005612B5" w:rsidTr="00BF6116">
        <w:trPr>
          <w:cantSplit/>
        </w:trPr>
        <w:tc>
          <w:tcPr>
            <w:tcW w:w="4266" w:type="dxa"/>
            <w:vAlign w:val="bottom"/>
            <w:hideMark/>
          </w:tcPr>
          <w:p w:rsidR="00496673" w:rsidRPr="005612B5" w:rsidRDefault="00496673" w:rsidP="0049667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96673" w:rsidRPr="005612B5" w:rsidRDefault="008B0F26" w:rsidP="00496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99360F" w:rsidRPr="005612B5" w:rsidTr="008E5E7E">
        <w:trPr>
          <w:cantSplit/>
        </w:trPr>
        <w:tc>
          <w:tcPr>
            <w:tcW w:w="4266" w:type="dxa"/>
            <w:vAlign w:val="bottom"/>
          </w:tcPr>
          <w:p w:rsidR="00496673" w:rsidRPr="005612B5" w:rsidRDefault="00496673" w:rsidP="0049667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C40DEB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96673" w:rsidRPr="005612B5" w:rsidRDefault="008B0F26" w:rsidP="00496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496673" w:rsidRPr="00561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</w:tbl>
    <w:p w:rsidR="008E5E7E" w:rsidRPr="005612B5" w:rsidRDefault="008E5E7E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:rsidR="00C85AD8" w:rsidRPr="005612B5" w:rsidRDefault="008B0F26" w:rsidP="00C85AD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C85AD8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85AD8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หนี้สินที่อาจจะเกิดขึ้นและภาระผูกพัน</w:t>
      </w:r>
    </w:p>
    <w:p w:rsidR="00C85AD8" w:rsidRPr="005612B5" w:rsidRDefault="00C85AD8" w:rsidP="00C85AD8">
      <w:pPr>
        <w:ind w:left="547"/>
        <w:rPr>
          <w:rFonts w:ascii="Browallia New" w:hAnsi="Browallia New" w:cs="Browallia New"/>
          <w:sz w:val="26"/>
          <w:szCs w:val="26"/>
        </w:rPr>
      </w:pPr>
    </w:p>
    <w:p w:rsidR="00C85AD8" w:rsidRPr="005612B5" w:rsidRDefault="008B0F26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:rsidR="00C85AD8" w:rsidRPr="005612B5" w:rsidRDefault="00C85AD8" w:rsidP="00C85AD8">
      <w:pPr>
        <w:ind w:left="1080"/>
        <w:rPr>
          <w:rFonts w:ascii="Browallia New" w:hAnsi="Browallia New" w:cs="Browallia New"/>
          <w:sz w:val="26"/>
          <w:szCs w:val="26"/>
        </w:rPr>
      </w:pPr>
    </w:p>
    <w:p w:rsidR="00C85AD8" w:rsidRPr="005612B5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5612B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เป็นจำนวน</w:t>
      </w:r>
      <w:r w:rsidRPr="00561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="00B15E2E" w:rsidRPr="005612B5">
        <w:rPr>
          <w:rFonts w:ascii="Browallia New" w:hAnsi="Browallia New" w:cs="Browallia New"/>
          <w:sz w:val="26"/>
          <w:szCs w:val="26"/>
          <w:lang w:val="en-US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52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5612B5">
        <w:rPr>
          <w:rFonts w:ascii="Browallia New" w:hAnsi="Browallia New" w:cs="Browallia New"/>
          <w:sz w:val="26"/>
          <w:szCs w:val="26"/>
          <w:lang w:val="en-US"/>
        </w:rPr>
        <w:t>(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561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5612B5">
        <w:rPr>
          <w:rFonts w:ascii="Browallia New" w:hAnsi="Browallia New" w:cs="Browallia New"/>
          <w:sz w:val="26"/>
          <w:szCs w:val="26"/>
        </w:rPr>
        <w:t xml:space="preserve"> : </w:t>
      </w:r>
      <w:r w:rsidRPr="005612B5">
        <w:rPr>
          <w:rFonts w:ascii="Browallia New" w:hAnsi="Browallia New" w:cs="Browallia New"/>
          <w:sz w:val="26"/>
          <w:szCs w:val="26"/>
          <w:cs/>
        </w:rPr>
        <w:t>จำนวน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4</w:t>
      </w:r>
      <w:r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91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612B5">
        <w:rPr>
          <w:rFonts w:ascii="Browallia New" w:hAnsi="Browallia New" w:cs="Browallia New"/>
          <w:sz w:val="26"/>
          <w:szCs w:val="26"/>
        </w:rPr>
        <w:t>)</w:t>
      </w:r>
      <w:r w:rsidR="00014F15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</w:rPr>
        <w:t>(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16</w:t>
      </w:r>
      <w:r w:rsidRPr="005612B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3</w:t>
      </w:r>
      <w:r w:rsidRPr="005612B5">
        <w:rPr>
          <w:rFonts w:ascii="Browallia New" w:hAnsi="Browallia New" w:cs="Browallia New"/>
          <w:sz w:val="26"/>
          <w:szCs w:val="26"/>
        </w:rPr>
        <w:t>)</w:t>
      </w:r>
    </w:p>
    <w:p w:rsidR="00C85AD8" w:rsidRPr="005612B5" w:rsidRDefault="00C85AD8" w:rsidP="00C85AD8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:rsidR="00C85AD8" w:rsidRPr="005612B5" w:rsidRDefault="008B0F26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ภาระผูกพันภายใต้สัญญาแฟรนไชส์</w:t>
      </w:r>
    </w:p>
    <w:p w:rsidR="00C85AD8" w:rsidRPr="005612B5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85AD8" w:rsidRPr="005612B5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5612B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และวันที่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8B0F26" w:rsidRPr="008B0F26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612B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กลุ่มกิจการมีภาระผูกพันสำหรับค่าตอบแทนต่อเนื่องในการดำเนินงาน</w:t>
      </w: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>ของกลุ่มธุรกิจสถาบันสอนภาษาดังต่อไปนี้</w:t>
      </w:r>
    </w:p>
    <w:p w:rsidR="00C85AD8" w:rsidRPr="005612B5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C85AD8" w:rsidRPr="005612B5" w:rsidRDefault="004D1A8C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5612B5">
        <w:rPr>
          <w:rFonts w:ascii="Browallia New" w:hAnsi="Browallia New" w:cs="Browallia New"/>
          <w:sz w:val="26"/>
          <w:szCs w:val="26"/>
          <w:cs/>
        </w:rPr>
        <w:tab/>
      </w:r>
      <w:r w:rsidR="00C85AD8" w:rsidRPr="00440F20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</w:t>
      </w:r>
      <w:r w:rsidR="00C85AD8" w:rsidRPr="005612B5">
        <w:rPr>
          <w:rFonts w:ascii="Browallia New" w:hAnsi="Browallia New" w:cs="Browallia New"/>
          <w:sz w:val="26"/>
          <w:szCs w:val="26"/>
          <w:cs/>
        </w:rPr>
        <w:t>สอนภาษา</w:t>
      </w:r>
    </w:p>
    <w:p w:rsidR="00C85AD8" w:rsidRPr="005612B5" w:rsidRDefault="00C85AD8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5612B5" w:rsidRDefault="004D1A8C" w:rsidP="00C85AD8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5612B5">
        <w:rPr>
          <w:rFonts w:ascii="Browallia New" w:hAnsi="Browallia New" w:cs="Browallia New"/>
          <w:sz w:val="26"/>
          <w:szCs w:val="26"/>
        </w:rPr>
        <w:tab/>
      </w:r>
      <w:r w:rsidR="00C85AD8" w:rsidRPr="005612B5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:rsidR="00C85AD8" w:rsidRPr="005612B5" w:rsidRDefault="00C85AD8" w:rsidP="00C85AD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r w:rsidR="008B0F26"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หนี้สินที่อาจจะเกิดขึ้นและภาระผูกพัน</w:t>
      </w:r>
      <w:r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612B5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85AD8" w:rsidRPr="00684C34" w:rsidRDefault="00C85AD8" w:rsidP="00C85AD8">
      <w:pPr>
        <w:ind w:left="1080" w:right="-28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5612B5" w:rsidRDefault="008B0F26" w:rsidP="00C85AD8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0F26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B0F2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ภาระผูกพันที่เป็นข้อผูกตามสัญญาเช่าดำเนินงาน 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</w:rPr>
        <w:t>-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กิจการ</w:t>
      </w:r>
      <w:r w:rsidR="00C85AD8" w:rsidRPr="005612B5">
        <w:rPr>
          <w:rFonts w:ascii="Browallia New" w:hAnsi="Browallia New" w:cs="Browallia New"/>
          <w:b/>
          <w:bCs/>
          <w:sz w:val="26"/>
          <w:szCs w:val="26"/>
          <w:cs/>
        </w:rPr>
        <w:t>เป็นผู้เช่า</w:t>
      </w:r>
    </w:p>
    <w:p w:rsidR="00C85AD8" w:rsidRPr="005612B5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76E3B" w:rsidRPr="005612B5" w:rsidRDefault="002F43B6" w:rsidP="00DD178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31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2562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E3B" w:rsidRPr="005612B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ยาวสำหรับพื้นที่ภายในศูนย์การค้าและสัญญาเช่าอาคารหลายฉบับโดยมีระยะเวลาสิ้นสุดสัญญาต่างๆ กัน</w:t>
      </w:r>
      <w:r w:rsidR="00562035" w:rsidRPr="005612B5">
        <w:rPr>
          <w:rFonts w:ascii="Browallia New" w:hAnsi="Browallia New" w:cs="Browallia New"/>
          <w:sz w:val="26"/>
          <w:szCs w:val="26"/>
          <w:cs/>
        </w:rPr>
        <w:t xml:space="preserve"> ซึ่งตั้งแต่วันที่</w:t>
      </w:r>
      <w:r w:rsidR="00562035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="00562035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562035" w:rsidRPr="005612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="00562035" w:rsidRPr="005612B5">
        <w:rPr>
          <w:rFonts w:ascii="Browallia New" w:hAnsi="Browallia New" w:cs="Browallia New"/>
          <w:sz w:val="26"/>
          <w:szCs w:val="26"/>
          <w:cs/>
        </w:rPr>
        <w:t xml:space="preserve"> สัญญาเช่าระยะยาวทั้งหมดได้รับรู้เป็นสินทรัพย์สิทธิการใช้และหนี้สินตามสัญญาเช่าตามรายละเอียดในหมายเหตุ 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</w:p>
    <w:p w:rsidR="00376E3B" w:rsidRPr="005612B5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</w:p>
    <w:p w:rsidR="002F43B6" w:rsidRPr="005612B5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B0F26" w:rsidRPr="008B0F26">
        <w:rPr>
          <w:rFonts w:ascii="Browallia New" w:hAnsi="Browallia New" w:cs="Browallia New"/>
          <w:sz w:val="26"/>
          <w:szCs w:val="26"/>
        </w:rPr>
        <w:t>30</w:t>
      </w:r>
      <w:r w:rsidR="00D22E74"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="00D22E74" w:rsidRPr="005612B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12B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B0F26" w:rsidRPr="008B0F26">
        <w:rPr>
          <w:rFonts w:ascii="Browallia New" w:hAnsi="Browallia New" w:cs="Browallia New"/>
          <w:sz w:val="26"/>
          <w:szCs w:val="26"/>
        </w:rPr>
        <w:t>2563</w:t>
      </w:r>
      <w:r w:rsidRPr="005612B5">
        <w:rPr>
          <w:rFonts w:ascii="Browallia New" w:hAnsi="Browallia New" w:cs="Browallia New"/>
          <w:sz w:val="26"/>
          <w:szCs w:val="26"/>
        </w:rPr>
        <w:t xml:space="preserve"> </w:t>
      </w:r>
      <w:r w:rsidRPr="005612B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:rsidR="00376E3B" w:rsidRPr="005612B5" w:rsidRDefault="00376E3B" w:rsidP="002F43B6">
      <w:pPr>
        <w:ind w:left="1080"/>
        <w:rPr>
          <w:rFonts w:ascii="Browallia New" w:hAnsi="Browallia New" w:cs="Browallia New"/>
          <w:sz w:val="26"/>
          <w:szCs w:val="26"/>
        </w:rPr>
      </w:pPr>
    </w:p>
    <w:p w:rsidR="00C85AD8" w:rsidRPr="005612B5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12B5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C85AD8" w:rsidRPr="005612B5" w:rsidRDefault="00C85AD8" w:rsidP="00C85A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85AD8" w:rsidRPr="005612B5" w:rsidRDefault="00C85AD8" w:rsidP="00DF229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85AD8" w:rsidRPr="005612B5" w:rsidRDefault="00C85AD8" w:rsidP="00DF2293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85AD8" w:rsidRPr="005612B5" w:rsidRDefault="008B0F26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</w:tcPr>
          <w:p w:rsidR="00C85AD8" w:rsidRPr="005612B5" w:rsidRDefault="008B0F26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C85AD8" w:rsidRPr="005612B5" w:rsidRDefault="008B0F26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22E74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</w:tcPr>
          <w:p w:rsidR="00C85AD8" w:rsidRPr="005612B5" w:rsidRDefault="008B0F26" w:rsidP="00DF229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85AD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85AD8" w:rsidRPr="005612B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B0F26" w:rsidRPr="008B0F2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85AD8" w:rsidRPr="005612B5" w:rsidRDefault="00C85AD8" w:rsidP="00DF22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C85AD8" w:rsidP="00DF22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6E4A5F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087</w:t>
            </w:r>
            <w:r w:rsidR="006E4A5F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162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638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6E4A5F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5612B5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5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965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589</w:t>
            </w:r>
          </w:p>
        </w:tc>
      </w:tr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B0F26" w:rsidRPr="008B0F2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61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2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6E4A5F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139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122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6E4A5F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11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784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920</w:t>
            </w:r>
          </w:p>
        </w:tc>
      </w:tr>
      <w:tr w:rsidR="00C85AD8" w:rsidRPr="005612B5" w:rsidTr="00DF2293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5612B5" w:rsidRDefault="00C85AD8" w:rsidP="00DF2293">
            <w:pPr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6E4A5F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087</w:t>
            </w:r>
            <w:r w:rsidR="006E4A5F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301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760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6E4A5F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85AD8" w:rsidRPr="005612B5" w:rsidRDefault="008B0F26" w:rsidP="00DF229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17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750</w:t>
            </w:r>
            <w:r w:rsidR="00C85AD8" w:rsidRPr="005612B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B0F26">
              <w:rPr>
                <w:rFonts w:ascii="Browallia New" w:hAnsi="Browallia New" w:cs="Browallia New"/>
                <w:kern w:val="36"/>
                <w:sz w:val="26"/>
                <w:szCs w:val="26"/>
              </w:rPr>
              <w:t>509</w:t>
            </w:r>
          </w:p>
        </w:tc>
      </w:tr>
    </w:tbl>
    <w:p w:rsidR="00C85AD8" w:rsidRPr="005612B5" w:rsidRDefault="00C85AD8" w:rsidP="00B2249C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5612B5" w:rsidRDefault="008B0F26" w:rsidP="00B2249C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B0F26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8E5E7E" w:rsidRPr="005612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D1A8C" w:rsidRPr="005612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:rsidR="002D28C9" w:rsidRDefault="002D28C9" w:rsidP="00B53DB3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B53DB3" w:rsidRPr="005612B5" w:rsidRDefault="008B0F26" w:rsidP="00B53DB3">
      <w:pPr>
        <w:ind w:left="1134" w:hanging="59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0F26">
        <w:rPr>
          <w:rFonts w:ascii="Browallia New" w:hAnsi="Browallia New" w:cs="Browallia New"/>
          <w:sz w:val="26"/>
          <w:szCs w:val="26"/>
        </w:rPr>
        <w:t>22</w:t>
      </w:r>
      <w:r w:rsidR="00B53DB3" w:rsidRPr="005612B5">
        <w:rPr>
          <w:rFonts w:ascii="Browallia New" w:hAnsi="Browallia New" w:cs="Browallia New"/>
          <w:sz w:val="26"/>
          <w:szCs w:val="26"/>
        </w:rPr>
        <w:t>.</w:t>
      </w:r>
      <w:r w:rsidRPr="008B0F26">
        <w:rPr>
          <w:rFonts w:ascii="Browallia New" w:hAnsi="Browallia New" w:cs="Browallia New"/>
          <w:sz w:val="26"/>
          <w:szCs w:val="26"/>
        </w:rPr>
        <w:t>1</w:t>
      </w:r>
      <w:r w:rsidR="00B53DB3" w:rsidRPr="005612B5">
        <w:rPr>
          <w:rFonts w:ascii="Browallia New" w:hAnsi="Browallia New" w:cs="Browallia New"/>
          <w:sz w:val="26"/>
          <w:szCs w:val="26"/>
        </w:rPr>
        <w:tab/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B0F26">
        <w:rPr>
          <w:rFonts w:ascii="Browallia New" w:hAnsi="Browallia New" w:cs="Browallia New"/>
          <w:sz w:val="26"/>
          <w:szCs w:val="26"/>
        </w:rPr>
        <w:t>24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8B0F26">
        <w:rPr>
          <w:rFonts w:ascii="Browallia New" w:hAnsi="Browallia New" w:cs="Browallia New"/>
          <w:sz w:val="26"/>
          <w:szCs w:val="26"/>
        </w:rPr>
        <w:t>2563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ได้มีมติอนุมัติการลงทุนในบริษัท เดอะ เมกะวัตต์ จำกัด</w:t>
      </w:r>
      <w:r w:rsidR="007C76E7">
        <w:rPr>
          <w:rFonts w:ascii="Browallia New" w:hAnsi="Browallia New" w:cs="Browallia New"/>
          <w:sz w:val="26"/>
          <w:szCs w:val="26"/>
        </w:rPr>
        <w:t xml:space="preserve"> (“</w:t>
      </w:r>
      <w:r w:rsidR="007C76E7">
        <w:rPr>
          <w:rFonts w:ascii="Browallia New" w:hAnsi="Browallia New" w:cs="Browallia New" w:hint="cs"/>
          <w:sz w:val="26"/>
          <w:szCs w:val="26"/>
          <w:cs/>
        </w:rPr>
        <w:t>เมกะวัตต์</w:t>
      </w:r>
      <w:r w:rsidR="007C76E7">
        <w:rPr>
          <w:rFonts w:ascii="Browallia New" w:hAnsi="Browallia New" w:cs="Browallia New"/>
          <w:sz w:val="26"/>
          <w:szCs w:val="26"/>
        </w:rPr>
        <w:t>”</w:t>
      </w:r>
      <w:r w:rsidR="007C76E7">
        <w:rPr>
          <w:rFonts w:ascii="Browallia New" w:hAnsi="Browallia New" w:cs="Browallia New" w:hint="cs"/>
          <w:sz w:val="26"/>
          <w:szCs w:val="26"/>
          <w:cs/>
        </w:rPr>
        <w:t>)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ซึ่งประกอบธุรกิจพลังงาน</w:t>
      </w:r>
      <w:r w:rsidR="007B3667">
        <w:rPr>
          <w:rFonts w:ascii="Browallia New" w:hAnsi="Browallia New" w:cs="Browallia New"/>
          <w:sz w:val="26"/>
          <w:szCs w:val="26"/>
        </w:rPr>
        <w:t xml:space="preserve"> </w:t>
      </w:r>
      <w:r w:rsidR="007B3667">
        <w:rPr>
          <w:rFonts w:ascii="Browallia New" w:hAnsi="Browallia New" w:cs="Browallia New" w:hint="cs"/>
          <w:sz w:val="26"/>
          <w:szCs w:val="26"/>
          <w:cs/>
        </w:rPr>
        <w:t xml:space="preserve">เป็นจำนวนเงินไม่เกิน </w:t>
      </w:r>
      <w:r w:rsidRPr="008B0F26">
        <w:rPr>
          <w:rFonts w:ascii="Browallia New" w:hAnsi="Browallia New" w:cs="Browallia New"/>
          <w:sz w:val="26"/>
          <w:szCs w:val="26"/>
        </w:rPr>
        <w:t>500</w:t>
      </w:r>
      <w:r w:rsidR="007B3667">
        <w:rPr>
          <w:rFonts w:ascii="Browallia New" w:hAnsi="Browallia New" w:cs="Browallia New"/>
          <w:sz w:val="26"/>
          <w:szCs w:val="26"/>
        </w:rPr>
        <w:t xml:space="preserve"> </w:t>
      </w:r>
      <w:r w:rsidR="007B3667">
        <w:rPr>
          <w:rFonts w:ascii="Browallia New" w:hAnsi="Browallia New" w:cs="Browallia New" w:hint="cs"/>
          <w:sz w:val="26"/>
          <w:szCs w:val="26"/>
          <w:cs/>
        </w:rPr>
        <w:t>ล้านบาทหรือคิดเป็น</w:t>
      </w:r>
      <w:r w:rsidR="00620491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="007B36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B0F26">
        <w:rPr>
          <w:rFonts w:ascii="Browallia New" w:hAnsi="Browallia New" w:cs="Browallia New"/>
          <w:sz w:val="26"/>
          <w:szCs w:val="26"/>
        </w:rPr>
        <w:t>28</w:t>
      </w:r>
      <w:r w:rsidR="007B3667">
        <w:rPr>
          <w:rFonts w:ascii="Browallia New" w:hAnsi="Browallia New" w:cs="Browallia New"/>
          <w:sz w:val="26"/>
          <w:szCs w:val="26"/>
        </w:rPr>
        <w:t>.</w:t>
      </w:r>
      <w:r w:rsidRPr="008B0F26">
        <w:rPr>
          <w:rFonts w:ascii="Browallia New" w:hAnsi="Browallia New" w:cs="Browallia New"/>
          <w:sz w:val="26"/>
          <w:szCs w:val="26"/>
        </w:rPr>
        <w:t>36</w:t>
      </w:r>
      <w:r w:rsidR="007B3667">
        <w:rPr>
          <w:rFonts w:ascii="Browallia New" w:hAnsi="Browallia New" w:cs="Browallia New"/>
          <w:sz w:val="26"/>
          <w:szCs w:val="26"/>
        </w:rPr>
        <w:t xml:space="preserve"> </w:t>
      </w:r>
      <w:r w:rsidR="007B3667">
        <w:rPr>
          <w:rFonts w:ascii="Browallia New" w:hAnsi="Browallia New" w:cs="Browallia New" w:hint="cs"/>
          <w:sz w:val="26"/>
          <w:szCs w:val="26"/>
          <w:cs/>
        </w:rPr>
        <w:t>ของทุนจดทะเบียน</w:t>
      </w:r>
      <w:r w:rsidR="007C76E7">
        <w:rPr>
          <w:rFonts w:ascii="Browallia New" w:hAnsi="Browallia New" w:cs="Browallia New" w:hint="cs"/>
          <w:sz w:val="26"/>
          <w:szCs w:val="26"/>
          <w:cs/>
        </w:rPr>
        <w:t>ของเมกะวัตต์จำนวน</w:t>
      </w:r>
      <w:r w:rsidR="007B36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B0F26">
        <w:rPr>
          <w:rFonts w:ascii="Browallia New" w:hAnsi="Browallia New" w:cs="Browallia New"/>
          <w:sz w:val="26"/>
          <w:szCs w:val="26"/>
        </w:rPr>
        <w:t>1</w:t>
      </w:r>
      <w:r w:rsidR="007B3667">
        <w:rPr>
          <w:rFonts w:ascii="Browallia New" w:hAnsi="Browallia New" w:cs="Browallia New"/>
          <w:sz w:val="26"/>
          <w:szCs w:val="26"/>
        </w:rPr>
        <w:t>,</w:t>
      </w:r>
      <w:r w:rsidRPr="008B0F26">
        <w:rPr>
          <w:rFonts w:ascii="Browallia New" w:hAnsi="Browallia New" w:cs="Browallia New"/>
          <w:sz w:val="26"/>
          <w:szCs w:val="26"/>
        </w:rPr>
        <w:t>763</w:t>
      </w:r>
      <w:r w:rsidR="007B3667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Pr="008B0F26">
        <w:rPr>
          <w:rFonts w:ascii="Browallia New" w:hAnsi="Browallia New" w:cs="Browallia New"/>
          <w:sz w:val="26"/>
          <w:szCs w:val="26"/>
        </w:rPr>
        <w:t>3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8B0F26">
        <w:rPr>
          <w:rFonts w:ascii="Browallia New" w:hAnsi="Browallia New" w:cs="Browallia New"/>
          <w:sz w:val="26"/>
          <w:szCs w:val="26"/>
        </w:rPr>
        <w:t>2563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กลุ่มกิจการได้ชำระค่าหุ้นบางส่วน</w:t>
      </w:r>
      <w:r w:rsidR="007C76E7">
        <w:rPr>
          <w:rFonts w:ascii="Browallia New" w:hAnsi="Browallia New" w:cs="Browallia New" w:hint="cs"/>
          <w:sz w:val="26"/>
          <w:szCs w:val="26"/>
          <w:cs/>
        </w:rPr>
        <w:t>สำหรับหุ้นของเมกะวัตต์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Pr="008B0F26">
        <w:rPr>
          <w:rFonts w:ascii="Browallia New" w:hAnsi="Browallia New" w:cs="Browallia New"/>
          <w:sz w:val="26"/>
          <w:szCs w:val="26"/>
        </w:rPr>
        <w:t>75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B3667">
        <w:rPr>
          <w:rFonts w:ascii="Browallia New" w:hAnsi="Browallia New" w:cs="Browallia New" w:hint="cs"/>
          <w:sz w:val="26"/>
          <w:szCs w:val="26"/>
          <w:cs/>
        </w:rPr>
        <w:t>หรือคิดเป็น</w:t>
      </w:r>
      <w:r w:rsidR="00620491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="007B36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B0F26">
        <w:rPr>
          <w:rFonts w:ascii="Browallia New" w:hAnsi="Browallia New" w:cs="Browallia New"/>
          <w:sz w:val="26"/>
          <w:szCs w:val="26"/>
        </w:rPr>
        <w:t>15</w:t>
      </w:r>
      <w:r w:rsidR="007B3667">
        <w:rPr>
          <w:rFonts w:ascii="Browallia New" w:hAnsi="Browallia New" w:cs="Browallia New"/>
          <w:sz w:val="26"/>
          <w:szCs w:val="26"/>
        </w:rPr>
        <w:t xml:space="preserve"> </w:t>
      </w:r>
      <w:r w:rsidR="007B3667">
        <w:rPr>
          <w:rFonts w:ascii="Browallia New" w:hAnsi="Browallia New" w:cs="Browallia New" w:hint="cs"/>
          <w:sz w:val="26"/>
          <w:szCs w:val="26"/>
          <w:cs/>
        </w:rPr>
        <w:t>ของเงินลงทุนในส่วนของ</w:t>
      </w:r>
      <w:r w:rsidR="00FE1377">
        <w:rPr>
          <w:rFonts w:ascii="Browallia New" w:hAnsi="Browallia New" w:cs="Browallia New"/>
          <w:sz w:val="26"/>
          <w:szCs w:val="26"/>
        </w:rPr>
        <w:br/>
      </w:r>
      <w:r w:rsidR="007B366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</w:p>
    <w:p w:rsidR="00B53DB3" w:rsidRPr="005612B5" w:rsidRDefault="00B53DB3" w:rsidP="00B53DB3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B53DB3" w:rsidRPr="005612B5" w:rsidRDefault="008B0F26" w:rsidP="00B53DB3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8B0F26">
        <w:rPr>
          <w:rFonts w:ascii="Browallia New" w:hAnsi="Browallia New" w:cs="Browallia New"/>
          <w:sz w:val="26"/>
          <w:szCs w:val="26"/>
        </w:rPr>
        <w:t>22</w:t>
      </w:r>
      <w:r w:rsidR="00B53DB3" w:rsidRPr="005612B5">
        <w:rPr>
          <w:rFonts w:ascii="Browallia New" w:hAnsi="Browallia New" w:cs="Browallia New"/>
          <w:sz w:val="26"/>
          <w:szCs w:val="26"/>
        </w:rPr>
        <w:t>.</w:t>
      </w:r>
      <w:r w:rsidRPr="008B0F26">
        <w:rPr>
          <w:rFonts w:ascii="Browallia New" w:hAnsi="Browallia New" w:cs="Browallia New"/>
          <w:sz w:val="26"/>
          <w:szCs w:val="26"/>
        </w:rPr>
        <w:t>2</w:t>
      </w:r>
      <w:r w:rsidR="00B53DB3" w:rsidRPr="005612B5">
        <w:rPr>
          <w:rFonts w:ascii="Browallia New" w:hAnsi="Browallia New" w:cs="Browallia New"/>
          <w:sz w:val="26"/>
          <w:szCs w:val="26"/>
        </w:rPr>
        <w:tab/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B0F26">
        <w:rPr>
          <w:rFonts w:ascii="Browallia New" w:hAnsi="Browallia New" w:cs="Browallia New"/>
          <w:sz w:val="26"/>
          <w:szCs w:val="26"/>
        </w:rPr>
        <w:t>30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Pr="008B0F26">
        <w:rPr>
          <w:rFonts w:ascii="Browallia New" w:hAnsi="Browallia New" w:cs="Browallia New"/>
          <w:sz w:val="26"/>
          <w:szCs w:val="26"/>
        </w:rPr>
        <w:t>2563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ที่ประชุมสามัญผู้ถือหุ้นประจําปี พ.ศ. </w:t>
      </w:r>
      <w:r w:rsidRPr="008B0F26">
        <w:rPr>
          <w:rFonts w:ascii="Browallia New" w:hAnsi="Browallia New" w:cs="Browallia New"/>
          <w:sz w:val="26"/>
          <w:szCs w:val="26"/>
        </w:rPr>
        <w:t>2563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ได้มีมติอนุมัติการออกหุ้นสามัญเพิ่มทุนใหม่เป็นจํานวนไม่เกิน </w:t>
      </w:r>
      <w:r w:rsidRPr="008B0F26">
        <w:rPr>
          <w:rFonts w:ascii="Browallia New" w:hAnsi="Browallia New" w:cs="Browallia New"/>
          <w:sz w:val="26"/>
          <w:szCs w:val="26"/>
        </w:rPr>
        <w:t>1</w:t>
      </w:r>
      <w:r w:rsidR="00B53DB3" w:rsidRPr="005612B5">
        <w:rPr>
          <w:rFonts w:ascii="Browallia New" w:hAnsi="Browallia New" w:cs="Browallia New"/>
          <w:sz w:val="26"/>
          <w:szCs w:val="26"/>
        </w:rPr>
        <w:t>,</w:t>
      </w:r>
      <w:r w:rsidRPr="008B0F26">
        <w:rPr>
          <w:rFonts w:ascii="Browallia New" w:hAnsi="Browallia New" w:cs="Browallia New"/>
          <w:sz w:val="26"/>
          <w:szCs w:val="26"/>
        </w:rPr>
        <w:t>052</w:t>
      </w:r>
      <w:r w:rsidR="00B53DB3" w:rsidRPr="005612B5">
        <w:rPr>
          <w:rFonts w:ascii="Browallia New" w:hAnsi="Browallia New" w:cs="Browallia New"/>
          <w:sz w:val="26"/>
          <w:szCs w:val="26"/>
        </w:rPr>
        <w:t>,</w:t>
      </w:r>
      <w:r w:rsidRPr="008B0F26">
        <w:rPr>
          <w:rFonts w:ascii="Browallia New" w:hAnsi="Browallia New" w:cs="Browallia New"/>
          <w:sz w:val="26"/>
          <w:szCs w:val="26"/>
        </w:rPr>
        <w:t>891</w:t>
      </w:r>
      <w:r w:rsidR="00B53DB3" w:rsidRPr="005612B5">
        <w:rPr>
          <w:rFonts w:ascii="Browallia New" w:hAnsi="Browallia New" w:cs="Browallia New"/>
          <w:sz w:val="26"/>
          <w:szCs w:val="26"/>
        </w:rPr>
        <w:t>,</w:t>
      </w:r>
      <w:r w:rsidRPr="008B0F26">
        <w:rPr>
          <w:rFonts w:ascii="Browallia New" w:hAnsi="Browallia New" w:cs="Browallia New"/>
          <w:sz w:val="26"/>
          <w:szCs w:val="26"/>
        </w:rPr>
        <w:t>081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8B0F26">
        <w:rPr>
          <w:rFonts w:ascii="Browallia New" w:hAnsi="Browallia New" w:cs="Browallia New"/>
          <w:sz w:val="26"/>
          <w:szCs w:val="26"/>
        </w:rPr>
        <w:t>1</w:t>
      </w:r>
      <w:r w:rsidR="00B53DB3" w:rsidRPr="005612B5">
        <w:rPr>
          <w:rFonts w:ascii="Browallia New" w:hAnsi="Browallia New" w:cs="Browallia New"/>
          <w:sz w:val="26"/>
          <w:szCs w:val="26"/>
          <w:cs/>
        </w:rPr>
        <w:t xml:space="preserve"> บาท โดยแบ่งออกเป็น</w:t>
      </w:r>
    </w:p>
    <w:p w:rsidR="00403ED7" w:rsidRPr="00E37A05" w:rsidRDefault="00403ED7" w:rsidP="00B53DB3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B53DB3" w:rsidRPr="00E37A05" w:rsidRDefault="00B53DB3" w:rsidP="00E37A05">
      <w:pPr>
        <w:ind w:left="162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E37A05">
        <w:rPr>
          <w:rFonts w:ascii="Browallia New" w:hAnsi="Browallia New" w:cs="Browallia New"/>
          <w:sz w:val="26"/>
          <w:szCs w:val="26"/>
          <w:cs/>
        </w:rPr>
        <w:t>ก)</w:t>
      </w:r>
      <w:r w:rsidRPr="00E37A05">
        <w:rPr>
          <w:rFonts w:ascii="Browallia New" w:hAnsi="Browallia New" w:cs="Browallia New"/>
          <w:sz w:val="26"/>
          <w:szCs w:val="26"/>
        </w:rPr>
        <w:tab/>
      </w:r>
      <w:r w:rsidRPr="00684C34">
        <w:rPr>
          <w:rFonts w:ascii="Browallia New" w:hAnsi="Browallia New" w:cs="Browallia New"/>
          <w:spacing w:val="-6"/>
          <w:sz w:val="26"/>
          <w:szCs w:val="26"/>
          <w:cs/>
        </w:rPr>
        <w:t>เพื่อรองรับการใช้สิทธิซื้อหุ้นสามัญเพิ่มทุนตามสัดส่วนการถือหุ้น (</w:t>
      </w:r>
      <w:r w:rsidRPr="00684C34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Pr="00684C3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จำนวนไม่เกิน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701</w:t>
      </w:r>
      <w:r w:rsidRPr="00684C34">
        <w:rPr>
          <w:rFonts w:ascii="Browallia New" w:hAnsi="Browallia New" w:cs="Browallia New"/>
          <w:spacing w:val="-6"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927</w:t>
      </w:r>
      <w:r w:rsidRPr="00684C34">
        <w:rPr>
          <w:rFonts w:ascii="Browallia New" w:hAnsi="Browallia New" w:cs="Browallia New"/>
          <w:spacing w:val="-6"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381</w:t>
      </w:r>
      <w:r w:rsidRPr="00684C34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E37A05">
        <w:rPr>
          <w:rFonts w:ascii="Browallia New" w:hAnsi="Browallia New" w:cs="Browallia New"/>
          <w:sz w:val="26"/>
          <w:szCs w:val="26"/>
          <w:cs/>
        </w:rPr>
        <w:t xml:space="preserve"> ในอัตราส่วน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E37A05">
        <w:rPr>
          <w:rFonts w:ascii="Browallia New" w:hAnsi="Browallia New" w:cs="Browallia New"/>
          <w:sz w:val="26"/>
          <w:szCs w:val="26"/>
          <w:cs/>
        </w:rPr>
        <w:t xml:space="preserve"> หุ้นเดิมต่อ </w:t>
      </w:r>
      <w:r w:rsidR="008B0F26" w:rsidRPr="008B0F26">
        <w:rPr>
          <w:rFonts w:ascii="Browallia New" w:hAnsi="Browallia New" w:cs="Browallia New"/>
          <w:sz w:val="26"/>
          <w:szCs w:val="26"/>
        </w:rPr>
        <w:t>1</w:t>
      </w:r>
      <w:r w:rsidRPr="00E37A0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5</w:t>
      </w:r>
      <w:r w:rsidRPr="00E37A05">
        <w:rPr>
          <w:rFonts w:ascii="Browallia New" w:hAnsi="Browallia New" w:cs="Browallia New"/>
          <w:sz w:val="26"/>
          <w:szCs w:val="26"/>
          <w:cs/>
        </w:rPr>
        <w:t xml:space="preserve"> หุ้นสามัญเพิ่มทุนใหม่ ในราคาเสนอขาย </w:t>
      </w:r>
      <w:r w:rsidR="008B0F26" w:rsidRPr="008B0F26">
        <w:rPr>
          <w:rFonts w:ascii="Browallia New" w:hAnsi="Browallia New" w:cs="Browallia New"/>
          <w:sz w:val="26"/>
          <w:szCs w:val="26"/>
        </w:rPr>
        <w:t>0</w:t>
      </w:r>
      <w:r w:rsidRPr="00E37A05">
        <w:rPr>
          <w:rFonts w:ascii="Browallia New" w:hAnsi="Browallia New" w:cs="Browallia New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z w:val="26"/>
          <w:szCs w:val="26"/>
        </w:rPr>
        <w:t>70</w:t>
      </w:r>
      <w:r w:rsidRPr="00E37A05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:rsidR="00403ED7" w:rsidRPr="00E37A05" w:rsidRDefault="00403ED7" w:rsidP="00E37A05">
      <w:pPr>
        <w:ind w:left="1620" w:hanging="513"/>
        <w:jc w:val="thaiDistribute"/>
        <w:rPr>
          <w:rFonts w:ascii="Browallia New" w:hAnsi="Browallia New" w:cs="Browallia New"/>
          <w:sz w:val="26"/>
          <w:szCs w:val="26"/>
        </w:rPr>
      </w:pPr>
    </w:p>
    <w:p w:rsidR="00B2249C" w:rsidRPr="00E37A05" w:rsidRDefault="00B53DB3" w:rsidP="00E37A05">
      <w:pPr>
        <w:ind w:left="162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E37A05">
        <w:rPr>
          <w:rFonts w:ascii="Browallia New" w:hAnsi="Browallia New" w:cs="Browallia New"/>
          <w:sz w:val="26"/>
          <w:szCs w:val="26"/>
          <w:cs/>
        </w:rPr>
        <w:t>ข)</w:t>
      </w:r>
      <w:r w:rsidRPr="00E37A05">
        <w:rPr>
          <w:rFonts w:ascii="Browallia New" w:hAnsi="Browallia New" w:cs="Browallia New"/>
          <w:sz w:val="26"/>
          <w:szCs w:val="26"/>
        </w:rPr>
        <w:tab/>
      </w:r>
      <w:r w:rsidRPr="00E37A05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เพื่อรองรับการจัดสรรหุ้นสามัญเพิ่มทุน เป็นจำนวน ไม่เกิน </w:t>
      </w:r>
      <w:r w:rsidR="008B0F26" w:rsidRPr="008B0F26">
        <w:rPr>
          <w:rFonts w:ascii="Browallia New" w:hAnsi="Browallia New" w:cs="Browallia New"/>
          <w:sz w:val="26"/>
          <w:szCs w:val="26"/>
        </w:rPr>
        <w:t>350</w:t>
      </w:r>
      <w:r w:rsidRPr="00E37A05">
        <w:rPr>
          <w:rFonts w:ascii="Browallia New" w:hAnsi="Browallia New" w:cs="Browallia New"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sz w:val="26"/>
          <w:szCs w:val="26"/>
        </w:rPr>
        <w:t>963</w:t>
      </w:r>
      <w:r w:rsidRPr="00E37A05">
        <w:rPr>
          <w:rFonts w:ascii="Browallia New" w:hAnsi="Browallia New" w:cs="Browallia New"/>
          <w:sz w:val="26"/>
          <w:szCs w:val="26"/>
        </w:rPr>
        <w:t>,</w:t>
      </w:r>
      <w:r w:rsidR="008B0F26" w:rsidRPr="008B0F26">
        <w:rPr>
          <w:rFonts w:ascii="Browallia New" w:hAnsi="Browallia New" w:cs="Browallia New"/>
          <w:sz w:val="26"/>
          <w:szCs w:val="26"/>
        </w:rPr>
        <w:t>694</w:t>
      </w:r>
      <w:r w:rsidRPr="00E37A05">
        <w:rPr>
          <w:rFonts w:ascii="Browallia New" w:hAnsi="Browallia New" w:cs="Browallia New"/>
          <w:sz w:val="26"/>
          <w:szCs w:val="26"/>
        </w:rPr>
        <w:t xml:space="preserve"> </w:t>
      </w:r>
      <w:r w:rsidRPr="00E37A05">
        <w:rPr>
          <w:rFonts w:ascii="Browallia New" w:hAnsi="Browallia New" w:cs="Browallia New"/>
          <w:sz w:val="26"/>
          <w:szCs w:val="26"/>
          <w:cs/>
        </w:rPr>
        <w:t>หุ้น ให้แก่ผู้ใช้สิทธิที่จะซื้อหุ้นสามัญ</w:t>
      </w:r>
      <w:r w:rsidRPr="00684C34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เพิ่มทุนของบริษัทตามใบสำคัญแสดงสิทธิที่จะซื้อหุ้นสามัญเพิ่มทุนของบริษัท ครั้งที่ 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84C34">
        <w:rPr>
          <w:rFonts w:ascii="Browallia New" w:hAnsi="Browallia New" w:cs="Browallia New"/>
          <w:spacing w:val="-4"/>
          <w:sz w:val="26"/>
          <w:szCs w:val="26"/>
        </w:rPr>
        <w:t xml:space="preserve"> (WAVE-W</w:t>
      </w:r>
      <w:r w:rsidR="008B0F26" w:rsidRPr="008B0F2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84C3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684C34">
        <w:rPr>
          <w:rFonts w:ascii="Browallia New" w:hAnsi="Browallia New" w:cs="Browallia New"/>
          <w:spacing w:val="-4"/>
          <w:sz w:val="26"/>
          <w:szCs w:val="26"/>
          <w:cs/>
        </w:rPr>
        <w:t>ในอัตราส่วน</w:t>
      </w:r>
      <w:r w:rsidRPr="00565AC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การใช้สิทธิคือ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65A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5AC9">
        <w:rPr>
          <w:rFonts w:ascii="Browallia New" w:hAnsi="Browallia New" w:cs="Browallia New"/>
          <w:spacing w:val="-6"/>
          <w:sz w:val="26"/>
          <w:szCs w:val="26"/>
          <w:cs/>
        </w:rPr>
        <w:t xml:space="preserve">ใบสําคัญแสดงสิทธิ มีสิทธิที่จะซื้อหุ้นสามัญเพิ่มทุนของบริษัทได้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65A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5AC9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หุ้นที่ราคาใช้สิทธิ 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0</w:t>
      </w:r>
      <w:r w:rsidRPr="00565AC9">
        <w:rPr>
          <w:rFonts w:ascii="Browallia New" w:hAnsi="Browallia New" w:cs="Browallia New"/>
          <w:spacing w:val="-6"/>
          <w:sz w:val="26"/>
          <w:szCs w:val="26"/>
        </w:rPr>
        <w:t>.</w:t>
      </w:r>
      <w:r w:rsidR="008B0F26" w:rsidRPr="008B0F26">
        <w:rPr>
          <w:rFonts w:ascii="Browallia New" w:hAnsi="Browallia New" w:cs="Browallia New"/>
          <w:spacing w:val="-6"/>
          <w:sz w:val="26"/>
          <w:szCs w:val="26"/>
        </w:rPr>
        <w:t>70</w:t>
      </w:r>
      <w:r w:rsidRPr="00565A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5AC9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565AC9">
        <w:rPr>
          <w:rFonts w:ascii="Browallia New" w:hAnsi="Browallia New" w:cs="Browallia New"/>
          <w:spacing w:val="-6"/>
          <w:sz w:val="26"/>
          <w:szCs w:val="26"/>
        </w:rPr>
        <w:br/>
      </w:r>
      <w:r w:rsidRPr="00565AC9">
        <w:rPr>
          <w:rFonts w:ascii="Browallia New" w:hAnsi="Browallia New" w:cs="Browallia New"/>
          <w:spacing w:val="-6"/>
          <w:sz w:val="26"/>
          <w:szCs w:val="26"/>
          <w:cs/>
        </w:rPr>
        <w:t>ต่อหุ้น</w:t>
      </w:r>
    </w:p>
    <w:sectPr w:rsidR="00B2249C" w:rsidRPr="00E37A05" w:rsidSect="0089418A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F84" w:rsidRDefault="00EB1F84">
      <w:r>
        <w:separator/>
      </w:r>
    </w:p>
  </w:endnote>
  <w:endnote w:type="continuationSeparator" w:id="0">
    <w:p w:rsidR="00EB1F84" w:rsidRDefault="00EB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FE9" w:rsidRPr="009F7F30" w:rsidRDefault="008B6FE9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EC4150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F84" w:rsidRDefault="00EB1F84">
      <w:r>
        <w:separator/>
      </w:r>
    </w:p>
  </w:footnote>
  <w:footnote w:type="continuationSeparator" w:id="0">
    <w:p w:rsidR="00EB1F84" w:rsidRDefault="00EB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FE9" w:rsidRPr="0099360F" w:rsidRDefault="008B6FE9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:rsidR="008B6FE9" w:rsidRPr="0099360F" w:rsidRDefault="008B6FE9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8B6FE9" w:rsidRPr="0099360F" w:rsidRDefault="008B6FE9" w:rsidP="00550AE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EC4150">
      <w:rPr>
        <w:rFonts w:ascii="Browallia New" w:hAnsi="Browallia New" w:cs="Browallia New"/>
        <w:b/>
        <w:bCs/>
        <w:sz w:val="26"/>
        <w:szCs w:val="26"/>
      </w:rPr>
      <w:t>30</w:t>
    </w:r>
    <w:r w:rsidRPr="0099360F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 xml:space="preserve">มิถุนายน พ.ศ. </w:t>
    </w:r>
    <w:r w:rsidRPr="00EC4150">
      <w:rPr>
        <w:rFonts w:ascii="Browallia New" w:hAnsi="Browallia New" w:cs="Browallia New"/>
        <w:b/>
        <w:bCs/>
        <w:sz w:val="26"/>
        <w:szCs w:val="26"/>
      </w:rPr>
      <w:t>256</w:t>
    </w:r>
    <w:r w:rsidRPr="00EC4150">
      <w:rPr>
        <w:rFonts w:ascii="Browallia New" w:hAnsi="Browallia New" w:cs="Browallia New" w:hint="cs"/>
        <w:b/>
        <w:bCs/>
        <w:sz w:val="26"/>
        <w:szCs w:val="26"/>
      </w:rPr>
      <w:t>3</w:t>
    </w:r>
  </w:p>
  <w:p w:rsidR="008B6FE9" w:rsidRPr="0099360F" w:rsidRDefault="008B6FE9" w:rsidP="00550AEC">
    <w:pPr>
      <w:pStyle w:val="Header"/>
      <w:tabs>
        <w:tab w:val="clear" w:pos="8306"/>
      </w:tabs>
      <w:rPr>
        <w:rFonts w:ascii="Browallia New" w:hAnsi="Browallia New" w:cs="Browallia New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8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5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8"/>
  </w:num>
  <w:num w:numId="4">
    <w:abstractNumId w:val="6"/>
  </w:num>
  <w:num w:numId="5">
    <w:abstractNumId w:val="15"/>
  </w:num>
  <w:num w:numId="6">
    <w:abstractNumId w:val="2"/>
  </w:num>
  <w:num w:numId="7">
    <w:abstractNumId w:val="13"/>
  </w:num>
  <w:num w:numId="8">
    <w:abstractNumId w:val="7"/>
  </w:num>
  <w:num w:numId="9">
    <w:abstractNumId w:val="20"/>
  </w:num>
  <w:num w:numId="10">
    <w:abstractNumId w:val="14"/>
  </w:num>
  <w:num w:numId="11">
    <w:abstractNumId w:val="1"/>
  </w:num>
  <w:num w:numId="12">
    <w:abstractNumId w:val="23"/>
  </w:num>
  <w:num w:numId="13">
    <w:abstractNumId w:val="5"/>
  </w:num>
  <w:num w:numId="14">
    <w:abstractNumId w:val="10"/>
  </w:num>
  <w:num w:numId="15">
    <w:abstractNumId w:val="0"/>
  </w:num>
  <w:num w:numId="16">
    <w:abstractNumId w:val="17"/>
  </w:num>
  <w:num w:numId="17">
    <w:abstractNumId w:val="24"/>
  </w:num>
  <w:num w:numId="18">
    <w:abstractNumId w:val="4"/>
  </w:num>
  <w:num w:numId="19">
    <w:abstractNumId w:val="12"/>
  </w:num>
  <w:num w:numId="20">
    <w:abstractNumId w:val="8"/>
  </w:num>
  <w:num w:numId="21">
    <w:abstractNumId w:val="3"/>
  </w:num>
  <w:num w:numId="22">
    <w:abstractNumId w:val="16"/>
  </w:num>
  <w:num w:numId="23">
    <w:abstractNumId w:val="11"/>
  </w:num>
  <w:num w:numId="24">
    <w:abstractNumId w:val="21"/>
  </w:num>
  <w:num w:numId="25">
    <w:abstractNumId w:val="25"/>
  </w:num>
  <w:num w:numId="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33"/>
    <w:rsid w:val="000006C3"/>
    <w:rsid w:val="000006C8"/>
    <w:rsid w:val="00000C6F"/>
    <w:rsid w:val="0000109F"/>
    <w:rsid w:val="00001473"/>
    <w:rsid w:val="00001E20"/>
    <w:rsid w:val="000026B6"/>
    <w:rsid w:val="00002E70"/>
    <w:rsid w:val="00003237"/>
    <w:rsid w:val="0000465C"/>
    <w:rsid w:val="00004B6A"/>
    <w:rsid w:val="00004CFB"/>
    <w:rsid w:val="00005314"/>
    <w:rsid w:val="0000697D"/>
    <w:rsid w:val="00007206"/>
    <w:rsid w:val="00007C78"/>
    <w:rsid w:val="00007E6D"/>
    <w:rsid w:val="00010564"/>
    <w:rsid w:val="00010895"/>
    <w:rsid w:val="00010BF7"/>
    <w:rsid w:val="0001102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48CB"/>
    <w:rsid w:val="00014BB1"/>
    <w:rsid w:val="00014F06"/>
    <w:rsid w:val="00014F15"/>
    <w:rsid w:val="0001555D"/>
    <w:rsid w:val="00015870"/>
    <w:rsid w:val="00015AD6"/>
    <w:rsid w:val="00015C54"/>
    <w:rsid w:val="00015DEC"/>
    <w:rsid w:val="000163BA"/>
    <w:rsid w:val="000166DA"/>
    <w:rsid w:val="000168AA"/>
    <w:rsid w:val="00016A24"/>
    <w:rsid w:val="00016B52"/>
    <w:rsid w:val="00016D3A"/>
    <w:rsid w:val="00016E61"/>
    <w:rsid w:val="000171E4"/>
    <w:rsid w:val="00017633"/>
    <w:rsid w:val="000178B6"/>
    <w:rsid w:val="00017A43"/>
    <w:rsid w:val="0002071E"/>
    <w:rsid w:val="00020866"/>
    <w:rsid w:val="000208C4"/>
    <w:rsid w:val="000217EE"/>
    <w:rsid w:val="000219AD"/>
    <w:rsid w:val="00023384"/>
    <w:rsid w:val="000234CD"/>
    <w:rsid w:val="0002353C"/>
    <w:rsid w:val="0002389C"/>
    <w:rsid w:val="00023A39"/>
    <w:rsid w:val="00024065"/>
    <w:rsid w:val="0002424B"/>
    <w:rsid w:val="00024706"/>
    <w:rsid w:val="000249B6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4CD"/>
    <w:rsid w:val="0003274C"/>
    <w:rsid w:val="0003275F"/>
    <w:rsid w:val="000327E8"/>
    <w:rsid w:val="000329C6"/>
    <w:rsid w:val="00032D17"/>
    <w:rsid w:val="00032E0E"/>
    <w:rsid w:val="000342A7"/>
    <w:rsid w:val="00034A3D"/>
    <w:rsid w:val="00035245"/>
    <w:rsid w:val="0003528F"/>
    <w:rsid w:val="000356F2"/>
    <w:rsid w:val="000358E2"/>
    <w:rsid w:val="00035AC9"/>
    <w:rsid w:val="0003663A"/>
    <w:rsid w:val="00036B85"/>
    <w:rsid w:val="00036BBF"/>
    <w:rsid w:val="00036E27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9C3"/>
    <w:rsid w:val="000426FE"/>
    <w:rsid w:val="00042926"/>
    <w:rsid w:val="00042D28"/>
    <w:rsid w:val="00043DFE"/>
    <w:rsid w:val="0004426C"/>
    <w:rsid w:val="000442D1"/>
    <w:rsid w:val="00044829"/>
    <w:rsid w:val="00044A5A"/>
    <w:rsid w:val="00044B09"/>
    <w:rsid w:val="00044BC0"/>
    <w:rsid w:val="00044D9B"/>
    <w:rsid w:val="00044E6D"/>
    <w:rsid w:val="000456F5"/>
    <w:rsid w:val="00045707"/>
    <w:rsid w:val="00045813"/>
    <w:rsid w:val="00045A18"/>
    <w:rsid w:val="00045E55"/>
    <w:rsid w:val="0004673B"/>
    <w:rsid w:val="00046A0B"/>
    <w:rsid w:val="00046B34"/>
    <w:rsid w:val="00046E19"/>
    <w:rsid w:val="00047356"/>
    <w:rsid w:val="0004770D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67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D1"/>
    <w:rsid w:val="000616DB"/>
    <w:rsid w:val="00061808"/>
    <w:rsid w:val="00061C89"/>
    <w:rsid w:val="000621AA"/>
    <w:rsid w:val="00063466"/>
    <w:rsid w:val="00063931"/>
    <w:rsid w:val="0006430D"/>
    <w:rsid w:val="00064331"/>
    <w:rsid w:val="00064C6E"/>
    <w:rsid w:val="00064FDE"/>
    <w:rsid w:val="0006576B"/>
    <w:rsid w:val="0006609A"/>
    <w:rsid w:val="0006627D"/>
    <w:rsid w:val="00066700"/>
    <w:rsid w:val="00066D76"/>
    <w:rsid w:val="000678D3"/>
    <w:rsid w:val="00070861"/>
    <w:rsid w:val="000709BB"/>
    <w:rsid w:val="00070C23"/>
    <w:rsid w:val="00070E51"/>
    <w:rsid w:val="00070E6B"/>
    <w:rsid w:val="00071136"/>
    <w:rsid w:val="00071696"/>
    <w:rsid w:val="00071B81"/>
    <w:rsid w:val="00071FA2"/>
    <w:rsid w:val="0007214D"/>
    <w:rsid w:val="000724BA"/>
    <w:rsid w:val="00072B39"/>
    <w:rsid w:val="00072CEF"/>
    <w:rsid w:val="000730D5"/>
    <w:rsid w:val="000738D1"/>
    <w:rsid w:val="00073F28"/>
    <w:rsid w:val="000742B6"/>
    <w:rsid w:val="00074328"/>
    <w:rsid w:val="000744D4"/>
    <w:rsid w:val="00074B33"/>
    <w:rsid w:val="00074E12"/>
    <w:rsid w:val="00075258"/>
    <w:rsid w:val="00075DDA"/>
    <w:rsid w:val="0007642F"/>
    <w:rsid w:val="00076A49"/>
    <w:rsid w:val="000770B3"/>
    <w:rsid w:val="0007774B"/>
    <w:rsid w:val="00077E5D"/>
    <w:rsid w:val="0008003B"/>
    <w:rsid w:val="000804F6"/>
    <w:rsid w:val="000808B9"/>
    <w:rsid w:val="00080B85"/>
    <w:rsid w:val="00080CF6"/>
    <w:rsid w:val="000811CC"/>
    <w:rsid w:val="00081385"/>
    <w:rsid w:val="000818A4"/>
    <w:rsid w:val="00081F03"/>
    <w:rsid w:val="00081FC7"/>
    <w:rsid w:val="000820C1"/>
    <w:rsid w:val="00082449"/>
    <w:rsid w:val="0008273A"/>
    <w:rsid w:val="00083EA3"/>
    <w:rsid w:val="00084718"/>
    <w:rsid w:val="000850C6"/>
    <w:rsid w:val="00085383"/>
    <w:rsid w:val="000856EE"/>
    <w:rsid w:val="0008570E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2A4"/>
    <w:rsid w:val="000913B8"/>
    <w:rsid w:val="00091A6D"/>
    <w:rsid w:val="000921D8"/>
    <w:rsid w:val="00092393"/>
    <w:rsid w:val="0009374D"/>
    <w:rsid w:val="000937FF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6F72"/>
    <w:rsid w:val="00096FD4"/>
    <w:rsid w:val="000970C4"/>
    <w:rsid w:val="000971EB"/>
    <w:rsid w:val="000973EC"/>
    <w:rsid w:val="00097BBE"/>
    <w:rsid w:val="00097DD0"/>
    <w:rsid w:val="000A000B"/>
    <w:rsid w:val="000A10A3"/>
    <w:rsid w:val="000A19A9"/>
    <w:rsid w:val="000A1CF0"/>
    <w:rsid w:val="000A1D83"/>
    <w:rsid w:val="000A1F43"/>
    <w:rsid w:val="000A1FC7"/>
    <w:rsid w:val="000A2787"/>
    <w:rsid w:val="000A2C31"/>
    <w:rsid w:val="000A3077"/>
    <w:rsid w:val="000A34C0"/>
    <w:rsid w:val="000A366F"/>
    <w:rsid w:val="000A3A56"/>
    <w:rsid w:val="000A3C8A"/>
    <w:rsid w:val="000A4431"/>
    <w:rsid w:val="000A4EC6"/>
    <w:rsid w:val="000A5C17"/>
    <w:rsid w:val="000A5E56"/>
    <w:rsid w:val="000A6355"/>
    <w:rsid w:val="000A65AC"/>
    <w:rsid w:val="000A6BB5"/>
    <w:rsid w:val="000A6FB5"/>
    <w:rsid w:val="000A7032"/>
    <w:rsid w:val="000A70B7"/>
    <w:rsid w:val="000A75FA"/>
    <w:rsid w:val="000A7A29"/>
    <w:rsid w:val="000A7BDF"/>
    <w:rsid w:val="000B0538"/>
    <w:rsid w:val="000B0FFF"/>
    <w:rsid w:val="000B18A8"/>
    <w:rsid w:val="000B261D"/>
    <w:rsid w:val="000B3B55"/>
    <w:rsid w:val="000B4509"/>
    <w:rsid w:val="000B49CC"/>
    <w:rsid w:val="000B4C08"/>
    <w:rsid w:val="000B4D45"/>
    <w:rsid w:val="000B50E7"/>
    <w:rsid w:val="000B512D"/>
    <w:rsid w:val="000B5EF6"/>
    <w:rsid w:val="000B6177"/>
    <w:rsid w:val="000B663D"/>
    <w:rsid w:val="000B66B8"/>
    <w:rsid w:val="000B6FBE"/>
    <w:rsid w:val="000B7394"/>
    <w:rsid w:val="000B7999"/>
    <w:rsid w:val="000C0079"/>
    <w:rsid w:val="000C019D"/>
    <w:rsid w:val="000C0615"/>
    <w:rsid w:val="000C0C2E"/>
    <w:rsid w:val="000C121B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86A"/>
    <w:rsid w:val="000C4D9E"/>
    <w:rsid w:val="000C4EA2"/>
    <w:rsid w:val="000C51F5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578"/>
    <w:rsid w:val="000D3AD1"/>
    <w:rsid w:val="000D3B50"/>
    <w:rsid w:val="000D3FEB"/>
    <w:rsid w:val="000D4081"/>
    <w:rsid w:val="000D4316"/>
    <w:rsid w:val="000D45A5"/>
    <w:rsid w:val="000D46CC"/>
    <w:rsid w:val="000D53D9"/>
    <w:rsid w:val="000D56B9"/>
    <w:rsid w:val="000D56BC"/>
    <w:rsid w:val="000D59C6"/>
    <w:rsid w:val="000D5AD5"/>
    <w:rsid w:val="000D5B10"/>
    <w:rsid w:val="000D5D45"/>
    <w:rsid w:val="000D6489"/>
    <w:rsid w:val="000D6C67"/>
    <w:rsid w:val="000D6E4B"/>
    <w:rsid w:val="000E07F9"/>
    <w:rsid w:val="000E0A15"/>
    <w:rsid w:val="000E0AAA"/>
    <w:rsid w:val="000E10FF"/>
    <w:rsid w:val="000E1368"/>
    <w:rsid w:val="000E1798"/>
    <w:rsid w:val="000E28D6"/>
    <w:rsid w:val="000E2BBE"/>
    <w:rsid w:val="000E3AB9"/>
    <w:rsid w:val="000E3B73"/>
    <w:rsid w:val="000E3BB3"/>
    <w:rsid w:val="000E42AA"/>
    <w:rsid w:val="000E4A96"/>
    <w:rsid w:val="000E4DF9"/>
    <w:rsid w:val="000E517F"/>
    <w:rsid w:val="000E54F4"/>
    <w:rsid w:val="000E5DF7"/>
    <w:rsid w:val="000E6193"/>
    <w:rsid w:val="000E6426"/>
    <w:rsid w:val="000E6C68"/>
    <w:rsid w:val="000E6F44"/>
    <w:rsid w:val="000E7064"/>
    <w:rsid w:val="000E719E"/>
    <w:rsid w:val="000E76F5"/>
    <w:rsid w:val="000F06BD"/>
    <w:rsid w:val="000F107B"/>
    <w:rsid w:val="000F2183"/>
    <w:rsid w:val="000F233B"/>
    <w:rsid w:val="000F36F3"/>
    <w:rsid w:val="000F36F7"/>
    <w:rsid w:val="000F3A18"/>
    <w:rsid w:val="000F3D22"/>
    <w:rsid w:val="000F4A33"/>
    <w:rsid w:val="000F52B6"/>
    <w:rsid w:val="000F573F"/>
    <w:rsid w:val="000F59CD"/>
    <w:rsid w:val="000F5A42"/>
    <w:rsid w:val="000F63AF"/>
    <w:rsid w:val="000F6495"/>
    <w:rsid w:val="000F673A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83B"/>
    <w:rsid w:val="0010183C"/>
    <w:rsid w:val="00101C45"/>
    <w:rsid w:val="00101C79"/>
    <w:rsid w:val="00102223"/>
    <w:rsid w:val="001024E1"/>
    <w:rsid w:val="00102780"/>
    <w:rsid w:val="00102DC2"/>
    <w:rsid w:val="001034F7"/>
    <w:rsid w:val="001036A7"/>
    <w:rsid w:val="00103D80"/>
    <w:rsid w:val="001044E1"/>
    <w:rsid w:val="001050A1"/>
    <w:rsid w:val="001059EF"/>
    <w:rsid w:val="00106073"/>
    <w:rsid w:val="001063A2"/>
    <w:rsid w:val="001065C5"/>
    <w:rsid w:val="00106603"/>
    <w:rsid w:val="00106682"/>
    <w:rsid w:val="00106957"/>
    <w:rsid w:val="00106EF7"/>
    <w:rsid w:val="00107D92"/>
    <w:rsid w:val="00107F95"/>
    <w:rsid w:val="00110019"/>
    <w:rsid w:val="0011072C"/>
    <w:rsid w:val="0011091D"/>
    <w:rsid w:val="00110B20"/>
    <w:rsid w:val="00110CCE"/>
    <w:rsid w:val="001112B4"/>
    <w:rsid w:val="001113D3"/>
    <w:rsid w:val="00111A06"/>
    <w:rsid w:val="00112002"/>
    <w:rsid w:val="0011235A"/>
    <w:rsid w:val="00112403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60AD"/>
    <w:rsid w:val="001161EB"/>
    <w:rsid w:val="00116480"/>
    <w:rsid w:val="00117E36"/>
    <w:rsid w:val="0012059C"/>
    <w:rsid w:val="00120728"/>
    <w:rsid w:val="00120744"/>
    <w:rsid w:val="00121185"/>
    <w:rsid w:val="00121188"/>
    <w:rsid w:val="001216D3"/>
    <w:rsid w:val="00122377"/>
    <w:rsid w:val="0012250A"/>
    <w:rsid w:val="00122777"/>
    <w:rsid w:val="00122805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C53"/>
    <w:rsid w:val="00126FFA"/>
    <w:rsid w:val="00127620"/>
    <w:rsid w:val="00127712"/>
    <w:rsid w:val="0012776C"/>
    <w:rsid w:val="0013048A"/>
    <w:rsid w:val="0013065A"/>
    <w:rsid w:val="00130B9F"/>
    <w:rsid w:val="00131451"/>
    <w:rsid w:val="001316C3"/>
    <w:rsid w:val="00132021"/>
    <w:rsid w:val="001326AA"/>
    <w:rsid w:val="0013305F"/>
    <w:rsid w:val="001339C9"/>
    <w:rsid w:val="00133A99"/>
    <w:rsid w:val="00133BD0"/>
    <w:rsid w:val="00134C50"/>
    <w:rsid w:val="00134CB9"/>
    <w:rsid w:val="00134CBD"/>
    <w:rsid w:val="00135E40"/>
    <w:rsid w:val="001360B0"/>
    <w:rsid w:val="001363BE"/>
    <w:rsid w:val="0013666A"/>
    <w:rsid w:val="0013672A"/>
    <w:rsid w:val="00136E29"/>
    <w:rsid w:val="001371F1"/>
    <w:rsid w:val="00140458"/>
    <w:rsid w:val="00140B5B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B07"/>
    <w:rsid w:val="00145152"/>
    <w:rsid w:val="00145246"/>
    <w:rsid w:val="001453A5"/>
    <w:rsid w:val="00145799"/>
    <w:rsid w:val="00145A5E"/>
    <w:rsid w:val="00145C8E"/>
    <w:rsid w:val="0014686D"/>
    <w:rsid w:val="001469B0"/>
    <w:rsid w:val="00147102"/>
    <w:rsid w:val="001474E2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233B"/>
    <w:rsid w:val="001524FF"/>
    <w:rsid w:val="001525D8"/>
    <w:rsid w:val="00153A6A"/>
    <w:rsid w:val="00153B65"/>
    <w:rsid w:val="001543EA"/>
    <w:rsid w:val="0015486F"/>
    <w:rsid w:val="00154B3E"/>
    <w:rsid w:val="00154B61"/>
    <w:rsid w:val="00154FC5"/>
    <w:rsid w:val="00156273"/>
    <w:rsid w:val="00156B76"/>
    <w:rsid w:val="00157123"/>
    <w:rsid w:val="00157273"/>
    <w:rsid w:val="00157479"/>
    <w:rsid w:val="00157598"/>
    <w:rsid w:val="00157BAB"/>
    <w:rsid w:val="00160D35"/>
    <w:rsid w:val="00161ACC"/>
    <w:rsid w:val="001625E7"/>
    <w:rsid w:val="0016319E"/>
    <w:rsid w:val="00163764"/>
    <w:rsid w:val="0016381E"/>
    <w:rsid w:val="00163ABC"/>
    <w:rsid w:val="00164464"/>
    <w:rsid w:val="00164598"/>
    <w:rsid w:val="00164AF8"/>
    <w:rsid w:val="00165603"/>
    <w:rsid w:val="001656D0"/>
    <w:rsid w:val="00165750"/>
    <w:rsid w:val="001657F6"/>
    <w:rsid w:val="0016618D"/>
    <w:rsid w:val="00166D3E"/>
    <w:rsid w:val="001677D4"/>
    <w:rsid w:val="001679B3"/>
    <w:rsid w:val="00167B31"/>
    <w:rsid w:val="00170A12"/>
    <w:rsid w:val="00170CCC"/>
    <w:rsid w:val="00170FCC"/>
    <w:rsid w:val="00171166"/>
    <w:rsid w:val="001713AA"/>
    <w:rsid w:val="00171410"/>
    <w:rsid w:val="00171B44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E8D"/>
    <w:rsid w:val="00174016"/>
    <w:rsid w:val="001741FB"/>
    <w:rsid w:val="00174BB2"/>
    <w:rsid w:val="00174D5A"/>
    <w:rsid w:val="00174DE5"/>
    <w:rsid w:val="001750DE"/>
    <w:rsid w:val="0017527B"/>
    <w:rsid w:val="0017567F"/>
    <w:rsid w:val="0017593D"/>
    <w:rsid w:val="00176103"/>
    <w:rsid w:val="00176375"/>
    <w:rsid w:val="0017653B"/>
    <w:rsid w:val="00176890"/>
    <w:rsid w:val="00176990"/>
    <w:rsid w:val="001769C5"/>
    <w:rsid w:val="00176CCE"/>
    <w:rsid w:val="00176DB4"/>
    <w:rsid w:val="00177463"/>
    <w:rsid w:val="00177DD9"/>
    <w:rsid w:val="00177F81"/>
    <w:rsid w:val="00180152"/>
    <w:rsid w:val="00180D38"/>
    <w:rsid w:val="00180EC6"/>
    <w:rsid w:val="00181141"/>
    <w:rsid w:val="00181E19"/>
    <w:rsid w:val="00181EEF"/>
    <w:rsid w:val="001826E7"/>
    <w:rsid w:val="001827EC"/>
    <w:rsid w:val="00182C01"/>
    <w:rsid w:val="00182FD8"/>
    <w:rsid w:val="00183198"/>
    <w:rsid w:val="0018325C"/>
    <w:rsid w:val="0018333F"/>
    <w:rsid w:val="0018350A"/>
    <w:rsid w:val="001836B5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9E7"/>
    <w:rsid w:val="001879EC"/>
    <w:rsid w:val="0019000D"/>
    <w:rsid w:val="001900E2"/>
    <w:rsid w:val="001903E6"/>
    <w:rsid w:val="0019046D"/>
    <w:rsid w:val="00190A34"/>
    <w:rsid w:val="00190FA3"/>
    <w:rsid w:val="0019101B"/>
    <w:rsid w:val="00191196"/>
    <w:rsid w:val="00192D10"/>
    <w:rsid w:val="00192EEC"/>
    <w:rsid w:val="0019305D"/>
    <w:rsid w:val="001930AD"/>
    <w:rsid w:val="001941B2"/>
    <w:rsid w:val="001947A2"/>
    <w:rsid w:val="00194909"/>
    <w:rsid w:val="001954F3"/>
    <w:rsid w:val="00195F25"/>
    <w:rsid w:val="0019671F"/>
    <w:rsid w:val="0019679D"/>
    <w:rsid w:val="001968D8"/>
    <w:rsid w:val="00197CCA"/>
    <w:rsid w:val="001A164E"/>
    <w:rsid w:val="001A1663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5DD"/>
    <w:rsid w:val="001B0541"/>
    <w:rsid w:val="001B0826"/>
    <w:rsid w:val="001B09CA"/>
    <w:rsid w:val="001B140E"/>
    <w:rsid w:val="001B195D"/>
    <w:rsid w:val="001B20C3"/>
    <w:rsid w:val="001B20DF"/>
    <w:rsid w:val="001B24BC"/>
    <w:rsid w:val="001B2587"/>
    <w:rsid w:val="001B2D78"/>
    <w:rsid w:val="001B3339"/>
    <w:rsid w:val="001B36A2"/>
    <w:rsid w:val="001B3961"/>
    <w:rsid w:val="001B3BED"/>
    <w:rsid w:val="001B40F1"/>
    <w:rsid w:val="001B4934"/>
    <w:rsid w:val="001B4DD8"/>
    <w:rsid w:val="001B5698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B9D"/>
    <w:rsid w:val="001C0D43"/>
    <w:rsid w:val="001C0E9C"/>
    <w:rsid w:val="001C0F32"/>
    <w:rsid w:val="001C1B79"/>
    <w:rsid w:val="001C1C62"/>
    <w:rsid w:val="001C1CD0"/>
    <w:rsid w:val="001C2A28"/>
    <w:rsid w:val="001C341C"/>
    <w:rsid w:val="001C38C4"/>
    <w:rsid w:val="001C3B24"/>
    <w:rsid w:val="001C42A0"/>
    <w:rsid w:val="001C4391"/>
    <w:rsid w:val="001C4A2D"/>
    <w:rsid w:val="001C5A06"/>
    <w:rsid w:val="001C6529"/>
    <w:rsid w:val="001C6C9C"/>
    <w:rsid w:val="001C75BD"/>
    <w:rsid w:val="001C7AB4"/>
    <w:rsid w:val="001D0B9A"/>
    <w:rsid w:val="001D0FE7"/>
    <w:rsid w:val="001D2298"/>
    <w:rsid w:val="001D27A5"/>
    <w:rsid w:val="001D2E35"/>
    <w:rsid w:val="001D34D3"/>
    <w:rsid w:val="001D38DE"/>
    <w:rsid w:val="001D4A99"/>
    <w:rsid w:val="001D4EDA"/>
    <w:rsid w:val="001D51E8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5E7"/>
    <w:rsid w:val="001E3C91"/>
    <w:rsid w:val="001E580D"/>
    <w:rsid w:val="001E5B2C"/>
    <w:rsid w:val="001E5C02"/>
    <w:rsid w:val="001E5C94"/>
    <w:rsid w:val="001E616E"/>
    <w:rsid w:val="001E6B11"/>
    <w:rsid w:val="001E6C6B"/>
    <w:rsid w:val="001E7168"/>
    <w:rsid w:val="001E7253"/>
    <w:rsid w:val="001E7840"/>
    <w:rsid w:val="001E7852"/>
    <w:rsid w:val="001F10F9"/>
    <w:rsid w:val="001F1115"/>
    <w:rsid w:val="001F1389"/>
    <w:rsid w:val="001F1A68"/>
    <w:rsid w:val="001F2408"/>
    <w:rsid w:val="001F298F"/>
    <w:rsid w:val="001F2D7E"/>
    <w:rsid w:val="001F2F69"/>
    <w:rsid w:val="001F301C"/>
    <w:rsid w:val="001F333D"/>
    <w:rsid w:val="001F37EF"/>
    <w:rsid w:val="001F3D1B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7AD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279C"/>
    <w:rsid w:val="00202924"/>
    <w:rsid w:val="0020335A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10AEE"/>
    <w:rsid w:val="0021106B"/>
    <w:rsid w:val="00211970"/>
    <w:rsid w:val="00211A26"/>
    <w:rsid w:val="00211AC4"/>
    <w:rsid w:val="00212008"/>
    <w:rsid w:val="0021226C"/>
    <w:rsid w:val="00212F35"/>
    <w:rsid w:val="002130BD"/>
    <w:rsid w:val="002130FE"/>
    <w:rsid w:val="0021385B"/>
    <w:rsid w:val="00213A86"/>
    <w:rsid w:val="00213B3D"/>
    <w:rsid w:val="0021405F"/>
    <w:rsid w:val="0021435B"/>
    <w:rsid w:val="002146DA"/>
    <w:rsid w:val="00215DD4"/>
    <w:rsid w:val="002165A5"/>
    <w:rsid w:val="00216665"/>
    <w:rsid w:val="00216E61"/>
    <w:rsid w:val="0021725E"/>
    <w:rsid w:val="00217825"/>
    <w:rsid w:val="002204F2"/>
    <w:rsid w:val="0022075B"/>
    <w:rsid w:val="00220CA0"/>
    <w:rsid w:val="00221045"/>
    <w:rsid w:val="00221CA4"/>
    <w:rsid w:val="00221DDA"/>
    <w:rsid w:val="00222280"/>
    <w:rsid w:val="00222CCF"/>
    <w:rsid w:val="00223433"/>
    <w:rsid w:val="002238E1"/>
    <w:rsid w:val="00223DE1"/>
    <w:rsid w:val="00224322"/>
    <w:rsid w:val="00224783"/>
    <w:rsid w:val="00224B0D"/>
    <w:rsid w:val="00225A17"/>
    <w:rsid w:val="00226611"/>
    <w:rsid w:val="00226612"/>
    <w:rsid w:val="002267D6"/>
    <w:rsid w:val="002269F2"/>
    <w:rsid w:val="00226CCF"/>
    <w:rsid w:val="00226D75"/>
    <w:rsid w:val="00227225"/>
    <w:rsid w:val="002275B5"/>
    <w:rsid w:val="00230253"/>
    <w:rsid w:val="0023069F"/>
    <w:rsid w:val="00230880"/>
    <w:rsid w:val="002321F2"/>
    <w:rsid w:val="00232475"/>
    <w:rsid w:val="00232A65"/>
    <w:rsid w:val="0023381D"/>
    <w:rsid w:val="00233F73"/>
    <w:rsid w:val="00234413"/>
    <w:rsid w:val="00234A9F"/>
    <w:rsid w:val="00234C94"/>
    <w:rsid w:val="00234DA2"/>
    <w:rsid w:val="0023583A"/>
    <w:rsid w:val="002358CA"/>
    <w:rsid w:val="00235C63"/>
    <w:rsid w:val="002360EF"/>
    <w:rsid w:val="00236DEB"/>
    <w:rsid w:val="002370C5"/>
    <w:rsid w:val="0023764D"/>
    <w:rsid w:val="002377A0"/>
    <w:rsid w:val="002406A5"/>
    <w:rsid w:val="002406B6"/>
    <w:rsid w:val="002417B0"/>
    <w:rsid w:val="00242147"/>
    <w:rsid w:val="00242897"/>
    <w:rsid w:val="00242F81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AFD"/>
    <w:rsid w:val="00247E9A"/>
    <w:rsid w:val="002504D8"/>
    <w:rsid w:val="002504F5"/>
    <w:rsid w:val="00250DCE"/>
    <w:rsid w:val="0025101B"/>
    <w:rsid w:val="00251ACF"/>
    <w:rsid w:val="00251AFD"/>
    <w:rsid w:val="00252246"/>
    <w:rsid w:val="0025322C"/>
    <w:rsid w:val="00253521"/>
    <w:rsid w:val="002535E5"/>
    <w:rsid w:val="00253684"/>
    <w:rsid w:val="00253848"/>
    <w:rsid w:val="00253D01"/>
    <w:rsid w:val="00254078"/>
    <w:rsid w:val="0025453D"/>
    <w:rsid w:val="002546C4"/>
    <w:rsid w:val="00254F6C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60274"/>
    <w:rsid w:val="00260BC1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A95"/>
    <w:rsid w:val="002654C4"/>
    <w:rsid w:val="002658DB"/>
    <w:rsid w:val="00265942"/>
    <w:rsid w:val="00266A73"/>
    <w:rsid w:val="002670C6"/>
    <w:rsid w:val="002674D5"/>
    <w:rsid w:val="00267AA4"/>
    <w:rsid w:val="00267C35"/>
    <w:rsid w:val="00267EF9"/>
    <w:rsid w:val="00270432"/>
    <w:rsid w:val="0027043F"/>
    <w:rsid w:val="00270940"/>
    <w:rsid w:val="00270993"/>
    <w:rsid w:val="00271206"/>
    <w:rsid w:val="0027136E"/>
    <w:rsid w:val="00271A65"/>
    <w:rsid w:val="00271DAF"/>
    <w:rsid w:val="00272022"/>
    <w:rsid w:val="0027359B"/>
    <w:rsid w:val="0027391D"/>
    <w:rsid w:val="00273C4C"/>
    <w:rsid w:val="002742A4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6231"/>
    <w:rsid w:val="00286DB8"/>
    <w:rsid w:val="00287BEF"/>
    <w:rsid w:val="00290006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B91"/>
    <w:rsid w:val="00292E80"/>
    <w:rsid w:val="00293DB9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66B"/>
    <w:rsid w:val="002978AA"/>
    <w:rsid w:val="00297C51"/>
    <w:rsid w:val="00297E46"/>
    <w:rsid w:val="00297FF4"/>
    <w:rsid w:val="002A0092"/>
    <w:rsid w:val="002A0A36"/>
    <w:rsid w:val="002A0AD1"/>
    <w:rsid w:val="002A0D52"/>
    <w:rsid w:val="002A0F15"/>
    <w:rsid w:val="002A0F34"/>
    <w:rsid w:val="002A1212"/>
    <w:rsid w:val="002A16BE"/>
    <w:rsid w:val="002A1A7E"/>
    <w:rsid w:val="002A1FFE"/>
    <w:rsid w:val="002A2037"/>
    <w:rsid w:val="002A27CC"/>
    <w:rsid w:val="002A2CB9"/>
    <w:rsid w:val="002A383D"/>
    <w:rsid w:val="002A38F0"/>
    <w:rsid w:val="002A40BF"/>
    <w:rsid w:val="002A498B"/>
    <w:rsid w:val="002A4C3B"/>
    <w:rsid w:val="002A4CBE"/>
    <w:rsid w:val="002A501A"/>
    <w:rsid w:val="002A57BF"/>
    <w:rsid w:val="002A5DD7"/>
    <w:rsid w:val="002A61C8"/>
    <w:rsid w:val="002A61CA"/>
    <w:rsid w:val="002A65FD"/>
    <w:rsid w:val="002A717D"/>
    <w:rsid w:val="002A75F9"/>
    <w:rsid w:val="002A7714"/>
    <w:rsid w:val="002A7B20"/>
    <w:rsid w:val="002A7BE7"/>
    <w:rsid w:val="002A7CBA"/>
    <w:rsid w:val="002A7F80"/>
    <w:rsid w:val="002B018D"/>
    <w:rsid w:val="002B0B3D"/>
    <w:rsid w:val="002B1130"/>
    <w:rsid w:val="002B1280"/>
    <w:rsid w:val="002B1796"/>
    <w:rsid w:val="002B3C5D"/>
    <w:rsid w:val="002B3F75"/>
    <w:rsid w:val="002B44DB"/>
    <w:rsid w:val="002B478B"/>
    <w:rsid w:val="002B5CCC"/>
    <w:rsid w:val="002B65E4"/>
    <w:rsid w:val="002B6DB7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91"/>
    <w:rsid w:val="002C0E2E"/>
    <w:rsid w:val="002C2649"/>
    <w:rsid w:val="002C26B3"/>
    <w:rsid w:val="002C2B5B"/>
    <w:rsid w:val="002C30D6"/>
    <w:rsid w:val="002C3294"/>
    <w:rsid w:val="002C358F"/>
    <w:rsid w:val="002C3CC9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44B"/>
    <w:rsid w:val="002C76D9"/>
    <w:rsid w:val="002C7C44"/>
    <w:rsid w:val="002C7C50"/>
    <w:rsid w:val="002D05D1"/>
    <w:rsid w:val="002D111E"/>
    <w:rsid w:val="002D1C49"/>
    <w:rsid w:val="002D28C9"/>
    <w:rsid w:val="002D324E"/>
    <w:rsid w:val="002D3AAD"/>
    <w:rsid w:val="002D3EDE"/>
    <w:rsid w:val="002D4750"/>
    <w:rsid w:val="002D4768"/>
    <w:rsid w:val="002D4B19"/>
    <w:rsid w:val="002D4BEE"/>
    <w:rsid w:val="002D4CE8"/>
    <w:rsid w:val="002D5009"/>
    <w:rsid w:val="002D561D"/>
    <w:rsid w:val="002D5C32"/>
    <w:rsid w:val="002D640A"/>
    <w:rsid w:val="002D69B2"/>
    <w:rsid w:val="002D6F1C"/>
    <w:rsid w:val="002D7495"/>
    <w:rsid w:val="002D7CB2"/>
    <w:rsid w:val="002D7F16"/>
    <w:rsid w:val="002D7F50"/>
    <w:rsid w:val="002E0251"/>
    <w:rsid w:val="002E0582"/>
    <w:rsid w:val="002E0D56"/>
    <w:rsid w:val="002E173A"/>
    <w:rsid w:val="002E1A73"/>
    <w:rsid w:val="002E204F"/>
    <w:rsid w:val="002E207A"/>
    <w:rsid w:val="002E212D"/>
    <w:rsid w:val="002E2396"/>
    <w:rsid w:val="002E32B6"/>
    <w:rsid w:val="002E33D3"/>
    <w:rsid w:val="002E35D0"/>
    <w:rsid w:val="002E3C07"/>
    <w:rsid w:val="002E417B"/>
    <w:rsid w:val="002E50D3"/>
    <w:rsid w:val="002E52FC"/>
    <w:rsid w:val="002E540E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DF6"/>
    <w:rsid w:val="002F0091"/>
    <w:rsid w:val="002F05C0"/>
    <w:rsid w:val="002F0685"/>
    <w:rsid w:val="002F071B"/>
    <w:rsid w:val="002F159D"/>
    <w:rsid w:val="002F19CD"/>
    <w:rsid w:val="002F1D11"/>
    <w:rsid w:val="002F1EB2"/>
    <w:rsid w:val="002F24A8"/>
    <w:rsid w:val="002F2EB6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E85"/>
    <w:rsid w:val="002F7012"/>
    <w:rsid w:val="002F7247"/>
    <w:rsid w:val="002F72F9"/>
    <w:rsid w:val="002F780A"/>
    <w:rsid w:val="002F7AE6"/>
    <w:rsid w:val="002F7C60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88F"/>
    <w:rsid w:val="00303976"/>
    <w:rsid w:val="00303B86"/>
    <w:rsid w:val="00303FDB"/>
    <w:rsid w:val="00304204"/>
    <w:rsid w:val="00304C09"/>
    <w:rsid w:val="00304CEB"/>
    <w:rsid w:val="003059AD"/>
    <w:rsid w:val="00306136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849"/>
    <w:rsid w:val="003129AC"/>
    <w:rsid w:val="00312BB2"/>
    <w:rsid w:val="0031390C"/>
    <w:rsid w:val="00313C92"/>
    <w:rsid w:val="00313D3D"/>
    <w:rsid w:val="00314655"/>
    <w:rsid w:val="003147A7"/>
    <w:rsid w:val="003147CF"/>
    <w:rsid w:val="00314D02"/>
    <w:rsid w:val="0031575D"/>
    <w:rsid w:val="003158FE"/>
    <w:rsid w:val="00315A4B"/>
    <w:rsid w:val="00316247"/>
    <w:rsid w:val="003164C4"/>
    <w:rsid w:val="00316505"/>
    <w:rsid w:val="00316538"/>
    <w:rsid w:val="00316BE6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25C6"/>
    <w:rsid w:val="00322C5E"/>
    <w:rsid w:val="00323112"/>
    <w:rsid w:val="00323399"/>
    <w:rsid w:val="00323555"/>
    <w:rsid w:val="00323B44"/>
    <w:rsid w:val="00323CD0"/>
    <w:rsid w:val="003241C5"/>
    <w:rsid w:val="003258C6"/>
    <w:rsid w:val="00325D07"/>
    <w:rsid w:val="00325FC5"/>
    <w:rsid w:val="00326065"/>
    <w:rsid w:val="00326611"/>
    <w:rsid w:val="003266B0"/>
    <w:rsid w:val="00326AB9"/>
    <w:rsid w:val="00326C3B"/>
    <w:rsid w:val="00326E75"/>
    <w:rsid w:val="00326E80"/>
    <w:rsid w:val="00327742"/>
    <w:rsid w:val="00331AD9"/>
    <w:rsid w:val="00331FCE"/>
    <w:rsid w:val="0033207B"/>
    <w:rsid w:val="00332DF6"/>
    <w:rsid w:val="003336E9"/>
    <w:rsid w:val="00333C14"/>
    <w:rsid w:val="00333F80"/>
    <w:rsid w:val="003340F3"/>
    <w:rsid w:val="00334AE0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505D"/>
    <w:rsid w:val="00345964"/>
    <w:rsid w:val="00346486"/>
    <w:rsid w:val="00346BEE"/>
    <w:rsid w:val="00347107"/>
    <w:rsid w:val="00350A63"/>
    <w:rsid w:val="00350C76"/>
    <w:rsid w:val="00350F7A"/>
    <w:rsid w:val="00351760"/>
    <w:rsid w:val="00351BD0"/>
    <w:rsid w:val="00351C23"/>
    <w:rsid w:val="00351C56"/>
    <w:rsid w:val="0035240D"/>
    <w:rsid w:val="00353577"/>
    <w:rsid w:val="003535A3"/>
    <w:rsid w:val="0035398E"/>
    <w:rsid w:val="00353A4C"/>
    <w:rsid w:val="00354D05"/>
    <w:rsid w:val="00354F7B"/>
    <w:rsid w:val="00354FD4"/>
    <w:rsid w:val="00355239"/>
    <w:rsid w:val="00355557"/>
    <w:rsid w:val="003557EE"/>
    <w:rsid w:val="0035641F"/>
    <w:rsid w:val="003564D0"/>
    <w:rsid w:val="00356C8B"/>
    <w:rsid w:val="00356EB4"/>
    <w:rsid w:val="0035705D"/>
    <w:rsid w:val="00357642"/>
    <w:rsid w:val="00357741"/>
    <w:rsid w:val="00357D72"/>
    <w:rsid w:val="003600CD"/>
    <w:rsid w:val="00361760"/>
    <w:rsid w:val="003633E6"/>
    <w:rsid w:val="0036355A"/>
    <w:rsid w:val="00363ACC"/>
    <w:rsid w:val="003644EE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70630"/>
    <w:rsid w:val="00371638"/>
    <w:rsid w:val="00371852"/>
    <w:rsid w:val="0037293A"/>
    <w:rsid w:val="00372957"/>
    <w:rsid w:val="00372AB0"/>
    <w:rsid w:val="00372D38"/>
    <w:rsid w:val="00372FF6"/>
    <w:rsid w:val="00373288"/>
    <w:rsid w:val="00373296"/>
    <w:rsid w:val="003733A1"/>
    <w:rsid w:val="00373481"/>
    <w:rsid w:val="003739BE"/>
    <w:rsid w:val="00373C20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FC"/>
    <w:rsid w:val="003810EC"/>
    <w:rsid w:val="003812B5"/>
    <w:rsid w:val="00381835"/>
    <w:rsid w:val="003818F7"/>
    <w:rsid w:val="00382492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649B"/>
    <w:rsid w:val="003866FD"/>
    <w:rsid w:val="00386981"/>
    <w:rsid w:val="00386EB5"/>
    <w:rsid w:val="00387211"/>
    <w:rsid w:val="00387869"/>
    <w:rsid w:val="0038792D"/>
    <w:rsid w:val="00387B20"/>
    <w:rsid w:val="0039129F"/>
    <w:rsid w:val="00391E3C"/>
    <w:rsid w:val="00392110"/>
    <w:rsid w:val="003923C4"/>
    <w:rsid w:val="003924FC"/>
    <w:rsid w:val="00392570"/>
    <w:rsid w:val="00392FBC"/>
    <w:rsid w:val="00393696"/>
    <w:rsid w:val="00393E24"/>
    <w:rsid w:val="00394561"/>
    <w:rsid w:val="0039494E"/>
    <w:rsid w:val="00394BF9"/>
    <w:rsid w:val="00395236"/>
    <w:rsid w:val="00395644"/>
    <w:rsid w:val="003960BD"/>
    <w:rsid w:val="00396ACA"/>
    <w:rsid w:val="00397326"/>
    <w:rsid w:val="00397700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EBD"/>
    <w:rsid w:val="003A2FBA"/>
    <w:rsid w:val="003A31A3"/>
    <w:rsid w:val="003A31F8"/>
    <w:rsid w:val="003A3216"/>
    <w:rsid w:val="003A3547"/>
    <w:rsid w:val="003A3748"/>
    <w:rsid w:val="003A3B08"/>
    <w:rsid w:val="003A3D32"/>
    <w:rsid w:val="003A418C"/>
    <w:rsid w:val="003A420C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71C9"/>
    <w:rsid w:val="003B084C"/>
    <w:rsid w:val="003B08C6"/>
    <w:rsid w:val="003B0C4D"/>
    <w:rsid w:val="003B11A0"/>
    <w:rsid w:val="003B26CD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FD6"/>
    <w:rsid w:val="003C1092"/>
    <w:rsid w:val="003C12A7"/>
    <w:rsid w:val="003C1457"/>
    <w:rsid w:val="003C1597"/>
    <w:rsid w:val="003C1DC9"/>
    <w:rsid w:val="003C21D7"/>
    <w:rsid w:val="003C2ED7"/>
    <w:rsid w:val="003C473A"/>
    <w:rsid w:val="003C4A96"/>
    <w:rsid w:val="003C61CD"/>
    <w:rsid w:val="003C62B9"/>
    <w:rsid w:val="003C641E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54C"/>
    <w:rsid w:val="003D2568"/>
    <w:rsid w:val="003D2622"/>
    <w:rsid w:val="003D2CAC"/>
    <w:rsid w:val="003D2EF3"/>
    <w:rsid w:val="003D306B"/>
    <w:rsid w:val="003D386F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39"/>
    <w:rsid w:val="003D70E5"/>
    <w:rsid w:val="003D7500"/>
    <w:rsid w:val="003D77A6"/>
    <w:rsid w:val="003D7BC3"/>
    <w:rsid w:val="003E00AD"/>
    <w:rsid w:val="003E0175"/>
    <w:rsid w:val="003E04B7"/>
    <w:rsid w:val="003E078D"/>
    <w:rsid w:val="003E0BEA"/>
    <w:rsid w:val="003E0EA2"/>
    <w:rsid w:val="003E1990"/>
    <w:rsid w:val="003E1D11"/>
    <w:rsid w:val="003E20B7"/>
    <w:rsid w:val="003E22DE"/>
    <w:rsid w:val="003E3076"/>
    <w:rsid w:val="003E315D"/>
    <w:rsid w:val="003E3699"/>
    <w:rsid w:val="003E40D4"/>
    <w:rsid w:val="003E41FB"/>
    <w:rsid w:val="003E42E3"/>
    <w:rsid w:val="003E4478"/>
    <w:rsid w:val="003E4A8A"/>
    <w:rsid w:val="003E51B6"/>
    <w:rsid w:val="003E5541"/>
    <w:rsid w:val="003E5690"/>
    <w:rsid w:val="003E5819"/>
    <w:rsid w:val="003E5C0A"/>
    <w:rsid w:val="003E5FAC"/>
    <w:rsid w:val="003E6D45"/>
    <w:rsid w:val="003E70C8"/>
    <w:rsid w:val="003E7705"/>
    <w:rsid w:val="003F06A8"/>
    <w:rsid w:val="003F070B"/>
    <w:rsid w:val="003F0A07"/>
    <w:rsid w:val="003F0A22"/>
    <w:rsid w:val="003F1B9B"/>
    <w:rsid w:val="003F1EA5"/>
    <w:rsid w:val="003F2039"/>
    <w:rsid w:val="003F29C6"/>
    <w:rsid w:val="003F2C4E"/>
    <w:rsid w:val="003F2C9F"/>
    <w:rsid w:val="003F2FFF"/>
    <w:rsid w:val="003F34CB"/>
    <w:rsid w:val="003F3F49"/>
    <w:rsid w:val="003F4023"/>
    <w:rsid w:val="003F49B2"/>
    <w:rsid w:val="003F4CAF"/>
    <w:rsid w:val="003F4F3C"/>
    <w:rsid w:val="003F5162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6CF"/>
    <w:rsid w:val="0040072A"/>
    <w:rsid w:val="00400924"/>
    <w:rsid w:val="004012C1"/>
    <w:rsid w:val="004014A1"/>
    <w:rsid w:val="004014B8"/>
    <w:rsid w:val="0040155F"/>
    <w:rsid w:val="004025D8"/>
    <w:rsid w:val="00402D45"/>
    <w:rsid w:val="00402E0A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B2"/>
    <w:rsid w:val="0040558C"/>
    <w:rsid w:val="00405904"/>
    <w:rsid w:val="004063E0"/>
    <w:rsid w:val="00406A4C"/>
    <w:rsid w:val="00406CE1"/>
    <w:rsid w:val="00406EDC"/>
    <w:rsid w:val="00407A63"/>
    <w:rsid w:val="0041036D"/>
    <w:rsid w:val="0041049C"/>
    <w:rsid w:val="00410559"/>
    <w:rsid w:val="0041083C"/>
    <w:rsid w:val="0041142A"/>
    <w:rsid w:val="00411914"/>
    <w:rsid w:val="00411AB4"/>
    <w:rsid w:val="00412915"/>
    <w:rsid w:val="00412D31"/>
    <w:rsid w:val="00412E4F"/>
    <w:rsid w:val="00413142"/>
    <w:rsid w:val="00413177"/>
    <w:rsid w:val="004134DA"/>
    <w:rsid w:val="004136A3"/>
    <w:rsid w:val="00413856"/>
    <w:rsid w:val="00413DF8"/>
    <w:rsid w:val="0041420E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45F4"/>
    <w:rsid w:val="00424DE2"/>
    <w:rsid w:val="00424E92"/>
    <w:rsid w:val="00425134"/>
    <w:rsid w:val="0042527E"/>
    <w:rsid w:val="00425635"/>
    <w:rsid w:val="004257B7"/>
    <w:rsid w:val="00425946"/>
    <w:rsid w:val="00425E96"/>
    <w:rsid w:val="0042623C"/>
    <w:rsid w:val="00426393"/>
    <w:rsid w:val="0042664E"/>
    <w:rsid w:val="00426D25"/>
    <w:rsid w:val="00427026"/>
    <w:rsid w:val="00427161"/>
    <w:rsid w:val="004279E9"/>
    <w:rsid w:val="00427BDC"/>
    <w:rsid w:val="00427CD0"/>
    <w:rsid w:val="00427D32"/>
    <w:rsid w:val="0043040F"/>
    <w:rsid w:val="00430522"/>
    <w:rsid w:val="00430632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A33"/>
    <w:rsid w:val="00433F78"/>
    <w:rsid w:val="0043417D"/>
    <w:rsid w:val="004341CE"/>
    <w:rsid w:val="004346B7"/>
    <w:rsid w:val="0043490A"/>
    <w:rsid w:val="00434C18"/>
    <w:rsid w:val="004350AF"/>
    <w:rsid w:val="0043598D"/>
    <w:rsid w:val="00436A5C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F20"/>
    <w:rsid w:val="00441365"/>
    <w:rsid w:val="00441CD1"/>
    <w:rsid w:val="0044273D"/>
    <w:rsid w:val="0044281C"/>
    <w:rsid w:val="00442B8F"/>
    <w:rsid w:val="0044350C"/>
    <w:rsid w:val="00443849"/>
    <w:rsid w:val="00443A16"/>
    <w:rsid w:val="00443D79"/>
    <w:rsid w:val="00444496"/>
    <w:rsid w:val="00444B68"/>
    <w:rsid w:val="00444D8A"/>
    <w:rsid w:val="004455B0"/>
    <w:rsid w:val="00445A33"/>
    <w:rsid w:val="00445D70"/>
    <w:rsid w:val="00445DAB"/>
    <w:rsid w:val="0044635E"/>
    <w:rsid w:val="004465C3"/>
    <w:rsid w:val="00446D5D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314F"/>
    <w:rsid w:val="00453CF8"/>
    <w:rsid w:val="004541A2"/>
    <w:rsid w:val="00454808"/>
    <w:rsid w:val="00454903"/>
    <w:rsid w:val="004550E6"/>
    <w:rsid w:val="0045539D"/>
    <w:rsid w:val="004556A5"/>
    <w:rsid w:val="0045584D"/>
    <w:rsid w:val="00456DCF"/>
    <w:rsid w:val="0045758E"/>
    <w:rsid w:val="0045786D"/>
    <w:rsid w:val="00457E09"/>
    <w:rsid w:val="00460054"/>
    <w:rsid w:val="004602C3"/>
    <w:rsid w:val="004610F5"/>
    <w:rsid w:val="00462147"/>
    <w:rsid w:val="00462267"/>
    <w:rsid w:val="0046236F"/>
    <w:rsid w:val="00462F2E"/>
    <w:rsid w:val="00463227"/>
    <w:rsid w:val="00463384"/>
    <w:rsid w:val="004636EF"/>
    <w:rsid w:val="00463BEF"/>
    <w:rsid w:val="00463DCE"/>
    <w:rsid w:val="00464BFD"/>
    <w:rsid w:val="00465014"/>
    <w:rsid w:val="0046550B"/>
    <w:rsid w:val="004657E2"/>
    <w:rsid w:val="00465F45"/>
    <w:rsid w:val="0046612C"/>
    <w:rsid w:val="00466437"/>
    <w:rsid w:val="00467A01"/>
    <w:rsid w:val="00467C85"/>
    <w:rsid w:val="00467EE4"/>
    <w:rsid w:val="00470375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5E5"/>
    <w:rsid w:val="004737AA"/>
    <w:rsid w:val="00473A83"/>
    <w:rsid w:val="00473CD5"/>
    <w:rsid w:val="004746E9"/>
    <w:rsid w:val="004752EF"/>
    <w:rsid w:val="0047568B"/>
    <w:rsid w:val="00475AF6"/>
    <w:rsid w:val="004761F5"/>
    <w:rsid w:val="004763E9"/>
    <w:rsid w:val="00476501"/>
    <w:rsid w:val="00476510"/>
    <w:rsid w:val="00476542"/>
    <w:rsid w:val="004769B4"/>
    <w:rsid w:val="00476BCC"/>
    <w:rsid w:val="00477ADB"/>
    <w:rsid w:val="00477B38"/>
    <w:rsid w:val="00480032"/>
    <w:rsid w:val="004801AC"/>
    <w:rsid w:val="004801E1"/>
    <w:rsid w:val="0048029E"/>
    <w:rsid w:val="0048071D"/>
    <w:rsid w:val="00480AC1"/>
    <w:rsid w:val="0048114B"/>
    <w:rsid w:val="004816CF"/>
    <w:rsid w:val="00481A66"/>
    <w:rsid w:val="00481A9F"/>
    <w:rsid w:val="00481C6E"/>
    <w:rsid w:val="0048218F"/>
    <w:rsid w:val="00482D5D"/>
    <w:rsid w:val="00482D67"/>
    <w:rsid w:val="0048341F"/>
    <w:rsid w:val="00483CA7"/>
    <w:rsid w:val="004843C2"/>
    <w:rsid w:val="0048456E"/>
    <w:rsid w:val="00484A68"/>
    <w:rsid w:val="00484CC7"/>
    <w:rsid w:val="00485444"/>
    <w:rsid w:val="00485C72"/>
    <w:rsid w:val="00486045"/>
    <w:rsid w:val="00486C2E"/>
    <w:rsid w:val="00486CCB"/>
    <w:rsid w:val="00486ED8"/>
    <w:rsid w:val="004871E5"/>
    <w:rsid w:val="00487735"/>
    <w:rsid w:val="00487902"/>
    <w:rsid w:val="00487AE0"/>
    <w:rsid w:val="0049026E"/>
    <w:rsid w:val="00490442"/>
    <w:rsid w:val="00490503"/>
    <w:rsid w:val="004908A7"/>
    <w:rsid w:val="004915BF"/>
    <w:rsid w:val="004919EB"/>
    <w:rsid w:val="00491F1B"/>
    <w:rsid w:val="00493C1C"/>
    <w:rsid w:val="00493C9F"/>
    <w:rsid w:val="00494FE8"/>
    <w:rsid w:val="004957B2"/>
    <w:rsid w:val="00495CC8"/>
    <w:rsid w:val="00496225"/>
    <w:rsid w:val="0049664D"/>
    <w:rsid w:val="00496673"/>
    <w:rsid w:val="00496718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C2D"/>
    <w:rsid w:val="004A1240"/>
    <w:rsid w:val="004A1816"/>
    <w:rsid w:val="004A2361"/>
    <w:rsid w:val="004A2E7C"/>
    <w:rsid w:val="004A2E97"/>
    <w:rsid w:val="004A38CA"/>
    <w:rsid w:val="004A39B9"/>
    <w:rsid w:val="004A3B3E"/>
    <w:rsid w:val="004A3D5A"/>
    <w:rsid w:val="004A3E7A"/>
    <w:rsid w:val="004A4707"/>
    <w:rsid w:val="004A47F0"/>
    <w:rsid w:val="004A4967"/>
    <w:rsid w:val="004A581F"/>
    <w:rsid w:val="004A59BE"/>
    <w:rsid w:val="004A62D5"/>
    <w:rsid w:val="004A6761"/>
    <w:rsid w:val="004A6976"/>
    <w:rsid w:val="004A6A17"/>
    <w:rsid w:val="004A6AEA"/>
    <w:rsid w:val="004A6CAF"/>
    <w:rsid w:val="004A71F7"/>
    <w:rsid w:val="004A7314"/>
    <w:rsid w:val="004A7ECF"/>
    <w:rsid w:val="004B0951"/>
    <w:rsid w:val="004B0A02"/>
    <w:rsid w:val="004B0CA6"/>
    <w:rsid w:val="004B0F62"/>
    <w:rsid w:val="004B0FA5"/>
    <w:rsid w:val="004B14C0"/>
    <w:rsid w:val="004B1577"/>
    <w:rsid w:val="004B15E9"/>
    <w:rsid w:val="004B18C2"/>
    <w:rsid w:val="004B1B0D"/>
    <w:rsid w:val="004B1B9C"/>
    <w:rsid w:val="004B2185"/>
    <w:rsid w:val="004B24CD"/>
    <w:rsid w:val="004B2668"/>
    <w:rsid w:val="004B3011"/>
    <w:rsid w:val="004B30A7"/>
    <w:rsid w:val="004B364C"/>
    <w:rsid w:val="004B4344"/>
    <w:rsid w:val="004B4AB8"/>
    <w:rsid w:val="004B514E"/>
    <w:rsid w:val="004B6041"/>
    <w:rsid w:val="004B6058"/>
    <w:rsid w:val="004B62EE"/>
    <w:rsid w:val="004B68E5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F7F"/>
    <w:rsid w:val="004C1F88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E29"/>
    <w:rsid w:val="004C63C6"/>
    <w:rsid w:val="004C68AD"/>
    <w:rsid w:val="004C6B23"/>
    <w:rsid w:val="004C6C09"/>
    <w:rsid w:val="004C6EFD"/>
    <w:rsid w:val="004C74A0"/>
    <w:rsid w:val="004D0B2C"/>
    <w:rsid w:val="004D1250"/>
    <w:rsid w:val="004D1539"/>
    <w:rsid w:val="004D1A8C"/>
    <w:rsid w:val="004D1AF5"/>
    <w:rsid w:val="004D1B3A"/>
    <w:rsid w:val="004D1F31"/>
    <w:rsid w:val="004D1FCA"/>
    <w:rsid w:val="004D2021"/>
    <w:rsid w:val="004D2711"/>
    <w:rsid w:val="004D34B8"/>
    <w:rsid w:val="004D3761"/>
    <w:rsid w:val="004D3D7E"/>
    <w:rsid w:val="004D43A7"/>
    <w:rsid w:val="004D490A"/>
    <w:rsid w:val="004D49DA"/>
    <w:rsid w:val="004D4CE8"/>
    <w:rsid w:val="004D569E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1E"/>
    <w:rsid w:val="004E1497"/>
    <w:rsid w:val="004E16B6"/>
    <w:rsid w:val="004E1FC1"/>
    <w:rsid w:val="004E2BC2"/>
    <w:rsid w:val="004E2E8E"/>
    <w:rsid w:val="004E3286"/>
    <w:rsid w:val="004E3687"/>
    <w:rsid w:val="004E36A2"/>
    <w:rsid w:val="004E36D3"/>
    <w:rsid w:val="004E3CAE"/>
    <w:rsid w:val="004E4A37"/>
    <w:rsid w:val="004E4A86"/>
    <w:rsid w:val="004E4E32"/>
    <w:rsid w:val="004E5315"/>
    <w:rsid w:val="004E5582"/>
    <w:rsid w:val="004E5873"/>
    <w:rsid w:val="004E593B"/>
    <w:rsid w:val="004E59B2"/>
    <w:rsid w:val="004E60E3"/>
    <w:rsid w:val="004E64C1"/>
    <w:rsid w:val="004E6832"/>
    <w:rsid w:val="004E6961"/>
    <w:rsid w:val="004E6A14"/>
    <w:rsid w:val="004E6CC9"/>
    <w:rsid w:val="004E6F5C"/>
    <w:rsid w:val="004E77AB"/>
    <w:rsid w:val="004F09F0"/>
    <w:rsid w:val="004F1592"/>
    <w:rsid w:val="004F32A4"/>
    <w:rsid w:val="004F3478"/>
    <w:rsid w:val="004F38F7"/>
    <w:rsid w:val="004F3B32"/>
    <w:rsid w:val="004F3D94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6364"/>
    <w:rsid w:val="004F64D2"/>
    <w:rsid w:val="004F696B"/>
    <w:rsid w:val="004F6F11"/>
    <w:rsid w:val="004F6F57"/>
    <w:rsid w:val="004F7534"/>
    <w:rsid w:val="004F76FC"/>
    <w:rsid w:val="004F785B"/>
    <w:rsid w:val="004F79DB"/>
    <w:rsid w:val="004F7AE3"/>
    <w:rsid w:val="004F7B3D"/>
    <w:rsid w:val="004F7C24"/>
    <w:rsid w:val="00500845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751"/>
    <w:rsid w:val="00503A18"/>
    <w:rsid w:val="00504033"/>
    <w:rsid w:val="005040B7"/>
    <w:rsid w:val="00504BA5"/>
    <w:rsid w:val="0050505D"/>
    <w:rsid w:val="0050514B"/>
    <w:rsid w:val="005057E4"/>
    <w:rsid w:val="005058C6"/>
    <w:rsid w:val="005061EA"/>
    <w:rsid w:val="005065D1"/>
    <w:rsid w:val="00506678"/>
    <w:rsid w:val="005068AC"/>
    <w:rsid w:val="00506CAD"/>
    <w:rsid w:val="0050708B"/>
    <w:rsid w:val="005100E8"/>
    <w:rsid w:val="00510265"/>
    <w:rsid w:val="00510626"/>
    <w:rsid w:val="00510D7A"/>
    <w:rsid w:val="00511279"/>
    <w:rsid w:val="00512396"/>
    <w:rsid w:val="005125F4"/>
    <w:rsid w:val="005129F6"/>
    <w:rsid w:val="00512FBB"/>
    <w:rsid w:val="00513387"/>
    <w:rsid w:val="0051464C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11C1"/>
    <w:rsid w:val="0052190C"/>
    <w:rsid w:val="005219BE"/>
    <w:rsid w:val="00521A20"/>
    <w:rsid w:val="0052232A"/>
    <w:rsid w:val="0052265E"/>
    <w:rsid w:val="00522E3F"/>
    <w:rsid w:val="0052370B"/>
    <w:rsid w:val="00523951"/>
    <w:rsid w:val="00523EBB"/>
    <w:rsid w:val="00524821"/>
    <w:rsid w:val="00524A27"/>
    <w:rsid w:val="00524B37"/>
    <w:rsid w:val="005253ED"/>
    <w:rsid w:val="005259D7"/>
    <w:rsid w:val="00525C58"/>
    <w:rsid w:val="00526A43"/>
    <w:rsid w:val="00526D80"/>
    <w:rsid w:val="00526EB5"/>
    <w:rsid w:val="00527459"/>
    <w:rsid w:val="00527760"/>
    <w:rsid w:val="005277CC"/>
    <w:rsid w:val="005277DD"/>
    <w:rsid w:val="005317D2"/>
    <w:rsid w:val="00531C53"/>
    <w:rsid w:val="00531F33"/>
    <w:rsid w:val="00531FC6"/>
    <w:rsid w:val="0053236F"/>
    <w:rsid w:val="00532969"/>
    <w:rsid w:val="00532D24"/>
    <w:rsid w:val="00533326"/>
    <w:rsid w:val="0053380E"/>
    <w:rsid w:val="005338FA"/>
    <w:rsid w:val="00533D6A"/>
    <w:rsid w:val="00534A76"/>
    <w:rsid w:val="00534E21"/>
    <w:rsid w:val="005351CD"/>
    <w:rsid w:val="00535274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37C3C"/>
    <w:rsid w:val="0054042E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45B9"/>
    <w:rsid w:val="0054496D"/>
    <w:rsid w:val="00544B96"/>
    <w:rsid w:val="0054524A"/>
    <w:rsid w:val="00545469"/>
    <w:rsid w:val="005458B3"/>
    <w:rsid w:val="00545C98"/>
    <w:rsid w:val="00545D68"/>
    <w:rsid w:val="00545DD6"/>
    <w:rsid w:val="00545F6A"/>
    <w:rsid w:val="005461CC"/>
    <w:rsid w:val="00546884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31A9"/>
    <w:rsid w:val="00553A49"/>
    <w:rsid w:val="00553DBF"/>
    <w:rsid w:val="00554265"/>
    <w:rsid w:val="00554C1A"/>
    <w:rsid w:val="0055506E"/>
    <w:rsid w:val="00555580"/>
    <w:rsid w:val="00555E63"/>
    <w:rsid w:val="00556490"/>
    <w:rsid w:val="00556FD6"/>
    <w:rsid w:val="00557348"/>
    <w:rsid w:val="005573D6"/>
    <w:rsid w:val="005578FD"/>
    <w:rsid w:val="0055792F"/>
    <w:rsid w:val="0055796A"/>
    <w:rsid w:val="00557DC1"/>
    <w:rsid w:val="00560E4B"/>
    <w:rsid w:val="005612B5"/>
    <w:rsid w:val="0056150A"/>
    <w:rsid w:val="00561A7A"/>
    <w:rsid w:val="00561D1A"/>
    <w:rsid w:val="00562035"/>
    <w:rsid w:val="00562671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830"/>
    <w:rsid w:val="00565AC9"/>
    <w:rsid w:val="00565B38"/>
    <w:rsid w:val="00565CC6"/>
    <w:rsid w:val="005662D0"/>
    <w:rsid w:val="005669FC"/>
    <w:rsid w:val="00566EBC"/>
    <w:rsid w:val="005676AC"/>
    <w:rsid w:val="00567B78"/>
    <w:rsid w:val="005703AE"/>
    <w:rsid w:val="00571123"/>
    <w:rsid w:val="00571AE0"/>
    <w:rsid w:val="00572432"/>
    <w:rsid w:val="00572F1C"/>
    <w:rsid w:val="00573843"/>
    <w:rsid w:val="005739D7"/>
    <w:rsid w:val="00573C49"/>
    <w:rsid w:val="00574253"/>
    <w:rsid w:val="00574708"/>
    <w:rsid w:val="00574BA5"/>
    <w:rsid w:val="005754B0"/>
    <w:rsid w:val="005759BA"/>
    <w:rsid w:val="005759EE"/>
    <w:rsid w:val="005761E2"/>
    <w:rsid w:val="005768EA"/>
    <w:rsid w:val="00576CD9"/>
    <w:rsid w:val="00577500"/>
    <w:rsid w:val="005775F1"/>
    <w:rsid w:val="005777BA"/>
    <w:rsid w:val="00577860"/>
    <w:rsid w:val="005779C1"/>
    <w:rsid w:val="00580432"/>
    <w:rsid w:val="005807A2"/>
    <w:rsid w:val="0058085E"/>
    <w:rsid w:val="0058133F"/>
    <w:rsid w:val="0058157E"/>
    <w:rsid w:val="00581937"/>
    <w:rsid w:val="00581D66"/>
    <w:rsid w:val="00581F45"/>
    <w:rsid w:val="005820F9"/>
    <w:rsid w:val="00582234"/>
    <w:rsid w:val="005825E7"/>
    <w:rsid w:val="005829B3"/>
    <w:rsid w:val="005833AD"/>
    <w:rsid w:val="00583798"/>
    <w:rsid w:val="005837B7"/>
    <w:rsid w:val="005837F1"/>
    <w:rsid w:val="00583FA9"/>
    <w:rsid w:val="005840EC"/>
    <w:rsid w:val="005846BB"/>
    <w:rsid w:val="00584899"/>
    <w:rsid w:val="00584DB5"/>
    <w:rsid w:val="0058541A"/>
    <w:rsid w:val="00585508"/>
    <w:rsid w:val="00586207"/>
    <w:rsid w:val="0058683E"/>
    <w:rsid w:val="005868FF"/>
    <w:rsid w:val="00587564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FE"/>
    <w:rsid w:val="00593421"/>
    <w:rsid w:val="00594601"/>
    <w:rsid w:val="00594ADC"/>
    <w:rsid w:val="00594BF8"/>
    <w:rsid w:val="00594DD7"/>
    <w:rsid w:val="00594E1A"/>
    <w:rsid w:val="00595864"/>
    <w:rsid w:val="00595AA0"/>
    <w:rsid w:val="00595BF9"/>
    <w:rsid w:val="00595CF0"/>
    <w:rsid w:val="005964FF"/>
    <w:rsid w:val="00597663"/>
    <w:rsid w:val="00597C55"/>
    <w:rsid w:val="005A0216"/>
    <w:rsid w:val="005A0B38"/>
    <w:rsid w:val="005A1A43"/>
    <w:rsid w:val="005A212B"/>
    <w:rsid w:val="005A2E83"/>
    <w:rsid w:val="005A3330"/>
    <w:rsid w:val="005A3687"/>
    <w:rsid w:val="005A3AF3"/>
    <w:rsid w:val="005A3E5B"/>
    <w:rsid w:val="005A4A86"/>
    <w:rsid w:val="005A5806"/>
    <w:rsid w:val="005A5919"/>
    <w:rsid w:val="005A5F08"/>
    <w:rsid w:val="005A60D2"/>
    <w:rsid w:val="005A62F3"/>
    <w:rsid w:val="005A72CE"/>
    <w:rsid w:val="005A7E9E"/>
    <w:rsid w:val="005B06AA"/>
    <w:rsid w:val="005B0A1A"/>
    <w:rsid w:val="005B0A81"/>
    <w:rsid w:val="005B0F08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A34"/>
    <w:rsid w:val="005B3AC7"/>
    <w:rsid w:val="005B4097"/>
    <w:rsid w:val="005B44EA"/>
    <w:rsid w:val="005B514F"/>
    <w:rsid w:val="005B580D"/>
    <w:rsid w:val="005B68E1"/>
    <w:rsid w:val="005B6D0F"/>
    <w:rsid w:val="005B6F6B"/>
    <w:rsid w:val="005C019D"/>
    <w:rsid w:val="005C0C20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973"/>
    <w:rsid w:val="005C3B88"/>
    <w:rsid w:val="005C52CA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802"/>
    <w:rsid w:val="005D2B1A"/>
    <w:rsid w:val="005D2CCE"/>
    <w:rsid w:val="005D35E1"/>
    <w:rsid w:val="005D35F3"/>
    <w:rsid w:val="005D3A69"/>
    <w:rsid w:val="005D3BE0"/>
    <w:rsid w:val="005D458A"/>
    <w:rsid w:val="005D564E"/>
    <w:rsid w:val="005D598C"/>
    <w:rsid w:val="005D5B9E"/>
    <w:rsid w:val="005D6D39"/>
    <w:rsid w:val="005D7240"/>
    <w:rsid w:val="005D7928"/>
    <w:rsid w:val="005D7DB8"/>
    <w:rsid w:val="005E044F"/>
    <w:rsid w:val="005E1AB0"/>
    <w:rsid w:val="005E1E9E"/>
    <w:rsid w:val="005E2400"/>
    <w:rsid w:val="005E31C1"/>
    <w:rsid w:val="005E3795"/>
    <w:rsid w:val="005E3988"/>
    <w:rsid w:val="005E3A75"/>
    <w:rsid w:val="005E3BDA"/>
    <w:rsid w:val="005E4185"/>
    <w:rsid w:val="005E42C4"/>
    <w:rsid w:val="005E43B1"/>
    <w:rsid w:val="005E4F5A"/>
    <w:rsid w:val="005E5669"/>
    <w:rsid w:val="005E568C"/>
    <w:rsid w:val="005E6CBB"/>
    <w:rsid w:val="005E7E2D"/>
    <w:rsid w:val="005F0513"/>
    <w:rsid w:val="005F0A38"/>
    <w:rsid w:val="005F15A8"/>
    <w:rsid w:val="005F1A90"/>
    <w:rsid w:val="005F213A"/>
    <w:rsid w:val="005F25D9"/>
    <w:rsid w:val="005F2624"/>
    <w:rsid w:val="005F333C"/>
    <w:rsid w:val="005F35E8"/>
    <w:rsid w:val="005F38EA"/>
    <w:rsid w:val="005F52D1"/>
    <w:rsid w:val="005F5531"/>
    <w:rsid w:val="005F553E"/>
    <w:rsid w:val="005F5E70"/>
    <w:rsid w:val="005F6776"/>
    <w:rsid w:val="005F67C9"/>
    <w:rsid w:val="005F6B74"/>
    <w:rsid w:val="005F6D7F"/>
    <w:rsid w:val="005F6E53"/>
    <w:rsid w:val="005F7129"/>
    <w:rsid w:val="005F716E"/>
    <w:rsid w:val="005F733A"/>
    <w:rsid w:val="005F78D2"/>
    <w:rsid w:val="005F7A80"/>
    <w:rsid w:val="00600752"/>
    <w:rsid w:val="006007D9"/>
    <w:rsid w:val="00600A40"/>
    <w:rsid w:val="00600B58"/>
    <w:rsid w:val="00601E6F"/>
    <w:rsid w:val="006027DE"/>
    <w:rsid w:val="0060280E"/>
    <w:rsid w:val="00602FC2"/>
    <w:rsid w:val="0060337B"/>
    <w:rsid w:val="00603BBB"/>
    <w:rsid w:val="00603FDC"/>
    <w:rsid w:val="0060460B"/>
    <w:rsid w:val="00604667"/>
    <w:rsid w:val="00605689"/>
    <w:rsid w:val="00605BD1"/>
    <w:rsid w:val="00605C98"/>
    <w:rsid w:val="00606344"/>
    <w:rsid w:val="00606504"/>
    <w:rsid w:val="006071D7"/>
    <w:rsid w:val="0060740B"/>
    <w:rsid w:val="00607734"/>
    <w:rsid w:val="0061005A"/>
    <w:rsid w:val="006102EB"/>
    <w:rsid w:val="00610372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3C1"/>
    <w:rsid w:val="006148FF"/>
    <w:rsid w:val="00614F9E"/>
    <w:rsid w:val="00614FA4"/>
    <w:rsid w:val="00615155"/>
    <w:rsid w:val="00615646"/>
    <w:rsid w:val="006156D6"/>
    <w:rsid w:val="0061584E"/>
    <w:rsid w:val="0061620E"/>
    <w:rsid w:val="00616975"/>
    <w:rsid w:val="00617354"/>
    <w:rsid w:val="00617976"/>
    <w:rsid w:val="00617BDF"/>
    <w:rsid w:val="00620491"/>
    <w:rsid w:val="00620888"/>
    <w:rsid w:val="00620FE1"/>
    <w:rsid w:val="00622167"/>
    <w:rsid w:val="006224DB"/>
    <w:rsid w:val="006238C8"/>
    <w:rsid w:val="006241AC"/>
    <w:rsid w:val="00624371"/>
    <w:rsid w:val="006246AE"/>
    <w:rsid w:val="00625B85"/>
    <w:rsid w:val="006266F3"/>
    <w:rsid w:val="0063023C"/>
    <w:rsid w:val="006306C2"/>
    <w:rsid w:val="00630C75"/>
    <w:rsid w:val="00631419"/>
    <w:rsid w:val="00631B9C"/>
    <w:rsid w:val="00632164"/>
    <w:rsid w:val="006327CA"/>
    <w:rsid w:val="006328CE"/>
    <w:rsid w:val="00632C06"/>
    <w:rsid w:val="00632E25"/>
    <w:rsid w:val="00633E1F"/>
    <w:rsid w:val="00634947"/>
    <w:rsid w:val="00634CB1"/>
    <w:rsid w:val="006353D2"/>
    <w:rsid w:val="00635684"/>
    <w:rsid w:val="00636563"/>
    <w:rsid w:val="00637808"/>
    <w:rsid w:val="006400A7"/>
    <w:rsid w:val="00640F31"/>
    <w:rsid w:val="006413E3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96"/>
    <w:rsid w:val="00645DB5"/>
    <w:rsid w:val="0064658F"/>
    <w:rsid w:val="006469B8"/>
    <w:rsid w:val="00647188"/>
    <w:rsid w:val="00647639"/>
    <w:rsid w:val="00650077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F8D"/>
    <w:rsid w:val="00655FC6"/>
    <w:rsid w:val="006560DC"/>
    <w:rsid w:val="00656F8D"/>
    <w:rsid w:val="006577C7"/>
    <w:rsid w:val="006578BD"/>
    <w:rsid w:val="00657C95"/>
    <w:rsid w:val="006602F6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49F1"/>
    <w:rsid w:val="00664FC2"/>
    <w:rsid w:val="006656F5"/>
    <w:rsid w:val="00665916"/>
    <w:rsid w:val="00665A8F"/>
    <w:rsid w:val="00665A98"/>
    <w:rsid w:val="00665C23"/>
    <w:rsid w:val="006661F2"/>
    <w:rsid w:val="006673AF"/>
    <w:rsid w:val="00667FE8"/>
    <w:rsid w:val="00670027"/>
    <w:rsid w:val="00670578"/>
    <w:rsid w:val="0067085B"/>
    <w:rsid w:val="00670A49"/>
    <w:rsid w:val="00670B17"/>
    <w:rsid w:val="00670C95"/>
    <w:rsid w:val="006711A5"/>
    <w:rsid w:val="006716BA"/>
    <w:rsid w:val="00671788"/>
    <w:rsid w:val="00671DCB"/>
    <w:rsid w:val="00672136"/>
    <w:rsid w:val="00672350"/>
    <w:rsid w:val="00672651"/>
    <w:rsid w:val="00672A4F"/>
    <w:rsid w:val="006734A5"/>
    <w:rsid w:val="00673561"/>
    <w:rsid w:val="006738EE"/>
    <w:rsid w:val="00674509"/>
    <w:rsid w:val="00674D3E"/>
    <w:rsid w:val="00675402"/>
    <w:rsid w:val="00675456"/>
    <w:rsid w:val="00675523"/>
    <w:rsid w:val="00675A8C"/>
    <w:rsid w:val="00675D2D"/>
    <w:rsid w:val="00675E5C"/>
    <w:rsid w:val="006767C0"/>
    <w:rsid w:val="006769AF"/>
    <w:rsid w:val="00676B0C"/>
    <w:rsid w:val="00676C79"/>
    <w:rsid w:val="006770BF"/>
    <w:rsid w:val="00677821"/>
    <w:rsid w:val="0067792F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431F"/>
    <w:rsid w:val="006845E8"/>
    <w:rsid w:val="00684C34"/>
    <w:rsid w:val="006861D1"/>
    <w:rsid w:val="0068620E"/>
    <w:rsid w:val="0068649E"/>
    <w:rsid w:val="006864AB"/>
    <w:rsid w:val="00686715"/>
    <w:rsid w:val="00686CE9"/>
    <w:rsid w:val="00686D6B"/>
    <w:rsid w:val="00687147"/>
    <w:rsid w:val="00687CDC"/>
    <w:rsid w:val="006905DC"/>
    <w:rsid w:val="00691830"/>
    <w:rsid w:val="00691E86"/>
    <w:rsid w:val="00692200"/>
    <w:rsid w:val="0069238F"/>
    <w:rsid w:val="006928DF"/>
    <w:rsid w:val="00692C49"/>
    <w:rsid w:val="00692CA5"/>
    <w:rsid w:val="006932DD"/>
    <w:rsid w:val="00693308"/>
    <w:rsid w:val="00693725"/>
    <w:rsid w:val="006938EF"/>
    <w:rsid w:val="00693E7D"/>
    <w:rsid w:val="006941C4"/>
    <w:rsid w:val="00694275"/>
    <w:rsid w:val="00694CF3"/>
    <w:rsid w:val="00695AEF"/>
    <w:rsid w:val="00695CEB"/>
    <w:rsid w:val="00695EE3"/>
    <w:rsid w:val="00696295"/>
    <w:rsid w:val="00696364"/>
    <w:rsid w:val="0069638D"/>
    <w:rsid w:val="006963A0"/>
    <w:rsid w:val="006967ED"/>
    <w:rsid w:val="0069786B"/>
    <w:rsid w:val="0069797E"/>
    <w:rsid w:val="00697A97"/>
    <w:rsid w:val="006A0302"/>
    <w:rsid w:val="006A056C"/>
    <w:rsid w:val="006A0AAD"/>
    <w:rsid w:val="006A0ACF"/>
    <w:rsid w:val="006A13AB"/>
    <w:rsid w:val="006A14C5"/>
    <w:rsid w:val="006A220C"/>
    <w:rsid w:val="006A22F9"/>
    <w:rsid w:val="006A23D9"/>
    <w:rsid w:val="006A25AC"/>
    <w:rsid w:val="006A401C"/>
    <w:rsid w:val="006A43A3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637"/>
    <w:rsid w:val="006A7785"/>
    <w:rsid w:val="006A7A7E"/>
    <w:rsid w:val="006A7FDD"/>
    <w:rsid w:val="006B056F"/>
    <w:rsid w:val="006B0DBE"/>
    <w:rsid w:val="006B165C"/>
    <w:rsid w:val="006B176B"/>
    <w:rsid w:val="006B2C69"/>
    <w:rsid w:val="006B2DD6"/>
    <w:rsid w:val="006B2DF0"/>
    <w:rsid w:val="006B31CB"/>
    <w:rsid w:val="006B3611"/>
    <w:rsid w:val="006B3EF6"/>
    <w:rsid w:val="006B4313"/>
    <w:rsid w:val="006B6F1A"/>
    <w:rsid w:val="006B76DC"/>
    <w:rsid w:val="006B7937"/>
    <w:rsid w:val="006B7C95"/>
    <w:rsid w:val="006B7F84"/>
    <w:rsid w:val="006C06BD"/>
    <w:rsid w:val="006C07A2"/>
    <w:rsid w:val="006C0FD1"/>
    <w:rsid w:val="006C13F3"/>
    <w:rsid w:val="006C2447"/>
    <w:rsid w:val="006C27A1"/>
    <w:rsid w:val="006C300A"/>
    <w:rsid w:val="006C3296"/>
    <w:rsid w:val="006C347C"/>
    <w:rsid w:val="006C34B4"/>
    <w:rsid w:val="006C3A93"/>
    <w:rsid w:val="006C3DC2"/>
    <w:rsid w:val="006C3DFE"/>
    <w:rsid w:val="006C4221"/>
    <w:rsid w:val="006C44D0"/>
    <w:rsid w:val="006C47DD"/>
    <w:rsid w:val="006C4CE3"/>
    <w:rsid w:val="006C5227"/>
    <w:rsid w:val="006C532E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96"/>
    <w:rsid w:val="006D01AA"/>
    <w:rsid w:val="006D0AA3"/>
    <w:rsid w:val="006D0EEA"/>
    <w:rsid w:val="006D0F59"/>
    <w:rsid w:val="006D1412"/>
    <w:rsid w:val="006D2339"/>
    <w:rsid w:val="006D27D3"/>
    <w:rsid w:val="006D2951"/>
    <w:rsid w:val="006D29AA"/>
    <w:rsid w:val="006D2ECE"/>
    <w:rsid w:val="006D3487"/>
    <w:rsid w:val="006D3F6F"/>
    <w:rsid w:val="006D4430"/>
    <w:rsid w:val="006D4482"/>
    <w:rsid w:val="006D4A5E"/>
    <w:rsid w:val="006D4E19"/>
    <w:rsid w:val="006D4E76"/>
    <w:rsid w:val="006D6369"/>
    <w:rsid w:val="006D65FD"/>
    <w:rsid w:val="006D7BA7"/>
    <w:rsid w:val="006D7BB9"/>
    <w:rsid w:val="006D7F72"/>
    <w:rsid w:val="006D7FCA"/>
    <w:rsid w:val="006E09F2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4939"/>
    <w:rsid w:val="006E4A5F"/>
    <w:rsid w:val="006E4B5D"/>
    <w:rsid w:val="006E4EBE"/>
    <w:rsid w:val="006E564E"/>
    <w:rsid w:val="006E57A2"/>
    <w:rsid w:val="006E5959"/>
    <w:rsid w:val="006E5F78"/>
    <w:rsid w:val="006E6333"/>
    <w:rsid w:val="006E6437"/>
    <w:rsid w:val="006E66F5"/>
    <w:rsid w:val="006E678C"/>
    <w:rsid w:val="006E78AE"/>
    <w:rsid w:val="006F0192"/>
    <w:rsid w:val="006F0302"/>
    <w:rsid w:val="006F0F54"/>
    <w:rsid w:val="006F102A"/>
    <w:rsid w:val="006F1F26"/>
    <w:rsid w:val="006F1F6B"/>
    <w:rsid w:val="006F235C"/>
    <w:rsid w:val="006F3B20"/>
    <w:rsid w:val="006F447F"/>
    <w:rsid w:val="006F465E"/>
    <w:rsid w:val="006F55F2"/>
    <w:rsid w:val="006F5D49"/>
    <w:rsid w:val="006F744F"/>
    <w:rsid w:val="006F7B83"/>
    <w:rsid w:val="006F7D5F"/>
    <w:rsid w:val="006F7E12"/>
    <w:rsid w:val="007003C8"/>
    <w:rsid w:val="007006BB"/>
    <w:rsid w:val="007006E1"/>
    <w:rsid w:val="00700C04"/>
    <w:rsid w:val="007012BD"/>
    <w:rsid w:val="007013E0"/>
    <w:rsid w:val="00701728"/>
    <w:rsid w:val="00701BB8"/>
    <w:rsid w:val="00701BC6"/>
    <w:rsid w:val="00701BF0"/>
    <w:rsid w:val="00702F19"/>
    <w:rsid w:val="0070330F"/>
    <w:rsid w:val="00703549"/>
    <w:rsid w:val="007036AE"/>
    <w:rsid w:val="00703995"/>
    <w:rsid w:val="00703CF2"/>
    <w:rsid w:val="00703E58"/>
    <w:rsid w:val="00704059"/>
    <w:rsid w:val="007044DD"/>
    <w:rsid w:val="007048E0"/>
    <w:rsid w:val="00704F85"/>
    <w:rsid w:val="007052B8"/>
    <w:rsid w:val="00705BAD"/>
    <w:rsid w:val="00705FCD"/>
    <w:rsid w:val="0070680C"/>
    <w:rsid w:val="00706D24"/>
    <w:rsid w:val="00706FA6"/>
    <w:rsid w:val="00707067"/>
    <w:rsid w:val="00707324"/>
    <w:rsid w:val="0070749D"/>
    <w:rsid w:val="0070764A"/>
    <w:rsid w:val="0070787D"/>
    <w:rsid w:val="00707D6B"/>
    <w:rsid w:val="007115EC"/>
    <w:rsid w:val="007118EB"/>
    <w:rsid w:val="00711AF4"/>
    <w:rsid w:val="00711B9B"/>
    <w:rsid w:val="00712C2E"/>
    <w:rsid w:val="0071378D"/>
    <w:rsid w:val="007140A5"/>
    <w:rsid w:val="007146D0"/>
    <w:rsid w:val="0071482F"/>
    <w:rsid w:val="00714EC5"/>
    <w:rsid w:val="007153AA"/>
    <w:rsid w:val="007153C9"/>
    <w:rsid w:val="007156D9"/>
    <w:rsid w:val="007158C8"/>
    <w:rsid w:val="00715C05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896"/>
    <w:rsid w:val="00721796"/>
    <w:rsid w:val="00721914"/>
    <w:rsid w:val="00722717"/>
    <w:rsid w:val="007227ED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523D"/>
    <w:rsid w:val="00726208"/>
    <w:rsid w:val="00726243"/>
    <w:rsid w:val="0072677B"/>
    <w:rsid w:val="00726B86"/>
    <w:rsid w:val="00727227"/>
    <w:rsid w:val="00727912"/>
    <w:rsid w:val="00727BAF"/>
    <w:rsid w:val="00730175"/>
    <w:rsid w:val="007303DF"/>
    <w:rsid w:val="00730992"/>
    <w:rsid w:val="00730B71"/>
    <w:rsid w:val="007310CE"/>
    <w:rsid w:val="0073132F"/>
    <w:rsid w:val="00731CF3"/>
    <w:rsid w:val="00732706"/>
    <w:rsid w:val="00732A21"/>
    <w:rsid w:val="00732F81"/>
    <w:rsid w:val="0073347C"/>
    <w:rsid w:val="0073393A"/>
    <w:rsid w:val="00734365"/>
    <w:rsid w:val="0073571B"/>
    <w:rsid w:val="0073586B"/>
    <w:rsid w:val="0073587C"/>
    <w:rsid w:val="00736132"/>
    <w:rsid w:val="00736908"/>
    <w:rsid w:val="00736B03"/>
    <w:rsid w:val="00736B6B"/>
    <w:rsid w:val="0073727A"/>
    <w:rsid w:val="00737D0C"/>
    <w:rsid w:val="00737D12"/>
    <w:rsid w:val="0074034A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B3"/>
    <w:rsid w:val="007451E7"/>
    <w:rsid w:val="007453DE"/>
    <w:rsid w:val="00745457"/>
    <w:rsid w:val="0074552B"/>
    <w:rsid w:val="0074560F"/>
    <w:rsid w:val="00745A6D"/>
    <w:rsid w:val="00745E91"/>
    <w:rsid w:val="00745F4E"/>
    <w:rsid w:val="007463FF"/>
    <w:rsid w:val="00746BE0"/>
    <w:rsid w:val="0074747E"/>
    <w:rsid w:val="007501ED"/>
    <w:rsid w:val="007502E4"/>
    <w:rsid w:val="00750BF2"/>
    <w:rsid w:val="00750EF1"/>
    <w:rsid w:val="007512FC"/>
    <w:rsid w:val="007520B8"/>
    <w:rsid w:val="0075221F"/>
    <w:rsid w:val="007522CF"/>
    <w:rsid w:val="007522D4"/>
    <w:rsid w:val="0075263E"/>
    <w:rsid w:val="00752668"/>
    <w:rsid w:val="00753C9C"/>
    <w:rsid w:val="007545F2"/>
    <w:rsid w:val="00755D68"/>
    <w:rsid w:val="007560FC"/>
    <w:rsid w:val="0075615A"/>
    <w:rsid w:val="0075648E"/>
    <w:rsid w:val="007566B0"/>
    <w:rsid w:val="007566BD"/>
    <w:rsid w:val="00756EC2"/>
    <w:rsid w:val="00756F4C"/>
    <w:rsid w:val="0075715D"/>
    <w:rsid w:val="0075765C"/>
    <w:rsid w:val="0075793E"/>
    <w:rsid w:val="00757E23"/>
    <w:rsid w:val="00760E68"/>
    <w:rsid w:val="007610C6"/>
    <w:rsid w:val="00761339"/>
    <w:rsid w:val="00761F31"/>
    <w:rsid w:val="00761F3A"/>
    <w:rsid w:val="00762100"/>
    <w:rsid w:val="00763789"/>
    <w:rsid w:val="00763A48"/>
    <w:rsid w:val="00763BE2"/>
    <w:rsid w:val="00763DF8"/>
    <w:rsid w:val="00763EA8"/>
    <w:rsid w:val="00763EAE"/>
    <w:rsid w:val="0076411C"/>
    <w:rsid w:val="007647C0"/>
    <w:rsid w:val="00764BC9"/>
    <w:rsid w:val="00764F11"/>
    <w:rsid w:val="00765690"/>
    <w:rsid w:val="00765C73"/>
    <w:rsid w:val="00765D25"/>
    <w:rsid w:val="00765F87"/>
    <w:rsid w:val="007664A5"/>
    <w:rsid w:val="00766AF9"/>
    <w:rsid w:val="00766EF3"/>
    <w:rsid w:val="007672D5"/>
    <w:rsid w:val="00770300"/>
    <w:rsid w:val="00770876"/>
    <w:rsid w:val="00770CC0"/>
    <w:rsid w:val="00771404"/>
    <w:rsid w:val="00771D87"/>
    <w:rsid w:val="007732DE"/>
    <w:rsid w:val="007737FF"/>
    <w:rsid w:val="007739F8"/>
    <w:rsid w:val="00773D07"/>
    <w:rsid w:val="007745CB"/>
    <w:rsid w:val="0077472F"/>
    <w:rsid w:val="00774B74"/>
    <w:rsid w:val="00774C1B"/>
    <w:rsid w:val="00774D71"/>
    <w:rsid w:val="0077571D"/>
    <w:rsid w:val="0077592E"/>
    <w:rsid w:val="00775D90"/>
    <w:rsid w:val="00775DBF"/>
    <w:rsid w:val="007761C0"/>
    <w:rsid w:val="00776923"/>
    <w:rsid w:val="007770F0"/>
    <w:rsid w:val="0077715C"/>
    <w:rsid w:val="00777E70"/>
    <w:rsid w:val="00780055"/>
    <w:rsid w:val="00780160"/>
    <w:rsid w:val="00780235"/>
    <w:rsid w:val="0078025B"/>
    <w:rsid w:val="00780FF3"/>
    <w:rsid w:val="00781C11"/>
    <w:rsid w:val="00782431"/>
    <w:rsid w:val="00782D87"/>
    <w:rsid w:val="00782EF5"/>
    <w:rsid w:val="00782F67"/>
    <w:rsid w:val="00783947"/>
    <w:rsid w:val="007839AA"/>
    <w:rsid w:val="007842EE"/>
    <w:rsid w:val="0078440E"/>
    <w:rsid w:val="007844C5"/>
    <w:rsid w:val="007844D4"/>
    <w:rsid w:val="00784782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1306"/>
    <w:rsid w:val="00791606"/>
    <w:rsid w:val="00791785"/>
    <w:rsid w:val="007918B7"/>
    <w:rsid w:val="007920FD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EBA"/>
    <w:rsid w:val="007952AA"/>
    <w:rsid w:val="00795DD0"/>
    <w:rsid w:val="00795EEA"/>
    <w:rsid w:val="007972A3"/>
    <w:rsid w:val="00797B56"/>
    <w:rsid w:val="00797ED4"/>
    <w:rsid w:val="007A001B"/>
    <w:rsid w:val="007A05D4"/>
    <w:rsid w:val="007A0DE4"/>
    <w:rsid w:val="007A12EA"/>
    <w:rsid w:val="007A1709"/>
    <w:rsid w:val="007A21EE"/>
    <w:rsid w:val="007A27EE"/>
    <w:rsid w:val="007A2839"/>
    <w:rsid w:val="007A324B"/>
    <w:rsid w:val="007A36C1"/>
    <w:rsid w:val="007A3E83"/>
    <w:rsid w:val="007A3EB8"/>
    <w:rsid w:val="007A4596"/>
    <w:rsid w:val="007A4E8F"/>
    <w:rsid w:val="007A5BB4"/>
    <w:rsid w:val="007A693F"/>
    <w:rsid w:val="007A6A9D"/>
    <w:rsid w:val="007A6FEC"/>
    <w:rsid w:val="007B06A1"/>
    <w:rsid w:val="007B0944"/>
    <w:rsid w:val="007B0B45"/>
    <w:rsid w:val="007B1005"/>
    <w:rsid w:val="007B1221"/>
    <w:rsid w:val="007B1561"/>
    <w:rsid w:val="007B158B"/>
    <w:rsid w:val="007B16E0"/>
    <w:rsid w:val="007B19F2"/>
    <w:rsid w:val="007B229A"/>
    <w:rsid w:val="007B2860"/>
    <w:rsid w:val="007B28BD"/>
    <w:rsid w:val="007B2B8D"/>
    <w:rsid w:val="007B3173"/>
    <w:rsid w:val="007B317B"/>
    <w:rsid w:val="007B3667"/>
    <w:rsid w:val="007B3A93"/>
    <w:rsid w:val="007B3CDD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6B8F"/>
    <w:rsid w:val="007B6E36"/>
    <w:rsid w:val="007B7123"/>
    <w:rsid w:val="007B78A3"/>
    <w:rsid w:val="007B7BC3"/>
    <w:rsid w:val="007C0077"/>
    <w:rsid w:val="007C024B"/>
    <w:rsid w:val="007C0C5A"/>
    <w:rsid w:val="007C19DE"/>
    <w:rsid w:val="007C1EA2"/>
    <w:rsid w:val="007C211B"/>
    <w:rsid w:val="007C24BD"/>
    <w:rsid w:val="007C2D29"/>
    <w:rsid w:val="007C345E"/>
    <w:rsid w:val="007C3829"/>
    <w:rsid w:val="007C4A77"/>
    <w:rsid w:val="007C5738"/>
    <w:rsid w:val="007C5780"/>
    <w:rsid w:val="007C5AA6"/>
    <w:rsid w:val="007C5BEA"/>
    <w:rsid w:val="007C667F"/>
    <w:rsid w:val="007C75F5"/>
    <w:rsid w:val="007C76E7"/>
    <w:rsid w:val="007C790F"/>
    <w:rsid w:val="007C7EDD"/>
    <w:rsid w:val="007D0160"/>
    <w:rsid w:val="007D01C6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4D1"/>
    <w:rsid w:val="007D4344"/>
    <w:rsid w:val="007D4E20"/>
    <w:rsid w:val="007D5010"/>
    <w:rsid w:val="007D5294"/>
    <w:rsid w:val="007D547C"/>
    <w:rsid w:val="007D5698"/>
    <w:rsid w:val="007D6133"/>
    <w:rsid w:val="007D706C"/>
    <w:rsid w:val="007D72EA"/>
    <w:rsid w:val="007D731F"/>
    <w:rsid w:val="007D7880"/>
    <w:rsid w:val="007D7A77"/>
    <w:rsid w:val="007E0906"/>
    <w:rsid w:val="007E0B77"/>
    <w:rsid w:val="007E0F06"/>
    <w:rsid w:val="007E11D4"/>
    <w:rsid w:val="007E14D7"/>
    <w:rsid w:val="007E16C5"/>
    <w:rsid w:val="007E175B"/>
    <w:rsid w:val="007E1989"/>
    <w:rsid w:val="007E1AD9"/>
    <w:rsid w:val="007E1DB1"/>
    <w:rsid w:val="007E2A86"/>
    <w:rsid w:val="007E3727"/>
    <w:rsid w:val="007E4E80"/>
    <w:rsid w:val="007E677A"/>
    <w:rsid w:val="007E6C61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5DB"/>
    <w:rsid w:val="007F2EA7"/>
    <w:rsid w:val="007F4657"/>
    <w:rsid w:val="007F4800"/>
    <w:rsid w:val="007F49B8"/>
    <w:rsid w:val="007F4BAB"/>
    <w:rsid w:val="007F50B0"/>
    <w:rsid w:val="007F5455"/>
    <w:rsid w:val="007F5714"/>
    <w:rsid w:val="007F5E8B"/>
    <w:rsid w:val="007F687E"/>
    <w:rsid w:val="007F6BFF"/>
    <w:rsid w:val="007F6D86"/>
    <w:rsid w:val="007F6E4F"/>
    <w:rsid w:val="007F6F68"/>
    <w:rsid w:val="007F727E"/>
    <w:rsid w:val="007F74D2"/>
    <w:rsid w:val="007F75BF"/>
    <w:rsid w:val="008000BE"/>
    <w:rsid w:val="00800F9D"/>
    <w:rsid w:val="00801330"/>
    <w:rsid w:val="008014AD"/>
    <w:rsid w:val="00801654"/>
    <w:rsid w:val="008024D3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57DA"/>
    <w:rsid w:val="00805810"/>
    <w:rsid w:val="0080755F"/>
    <w:rsid w:val="0080759A"/>
    <w:rsid w:val="0080769F"/>
    <w:rsid w:val="00810A37"/>
    <w:rsid w:val="0081176B"/>
    <w:rsid w:val="00811B13"/>
    <w:rsid w:val="00811E64"/>
    <w:rsid w:val="0081221B"/>
    <w:rsid w:val="008123C0"/>
    <w:rsid w:val="00812B10"/>
    <w:rsid w:val="00813060"/>
    <w:rsid w:val="008139E2"/>
    <w:rsid w:val="00813CF5"/>
    <w:rsid w:val="00813FC9"/>
    <w:rsid w:val="00814101"/>
    <w:rsid w:val="00814829"/>
    <w:rsid w:val="008152E8"/>
    <w:rsid w:val="00816247"/>
    <w:rsid w:val="0081631B"/>
    <w:rsid w:val="008163EE"/>
    <w:rsid w:val="0081651B"/>
    <w:rsid w:val="008169D7"/>
    <w:rsid w:val="008171C9"/>
    <w:rsid w:val="00817383"/>
    <w:rsid w:val="00817782"/>
    <w:rsid w:val="00820FD0"/>
    <w:rsid w:val="008213A6"/>
    <w:rsid w:val="0082226C"/>
    <w:rsid w:val="008223C1"/>
    <w:rsid w:val="008229E9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4DE"/>
    <w:rsid w:val="00830FEC"/>
    <w:rsid w:val="008315BD"/>
    <w:rsid w:val="0083166B"/>
    <w:rsid w:val="00831A80"/>
    <w:rsid w:val="00831C7F"/>
    <w:rsid w:val="008325DE"/>
    <w:rsid w:val="00832753"/>
    <w:rsid w:val="008327E7"/>
    <w:rsid w:val="00832A99"/>
    <w:rsid w:val="0083368D"/>
    <w:rsid w:val="0083376B"/>
    <w:rsid w:val="0083411C"/>
    <w:rsid w:val="0083432A"/>
    <w:rsid w:val="0083439A"/>
    <w:rsid w:val="008344AD"/>
    <w:rsid w:val="00835249"/>
    <w:rsid w:val="00835922"/>
    <w:rsid w:val="00835B7E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4023D"/>
    <w:rsid w:val="00840B0D"/>
    <w:rsid w:val="00840D8C"/>
    <w:rsid w:val="00840DE1"/>
    <w:rsid w:val="0084104B"/>
    <w:rsid w:val="00841984"/>
    <w:rsid w:val="00841FE2"/>
    <w:rsid w:val="00842467"/>
    <w:rsid w:val="0084293E"/>
    <w:rsid w:val="00842DB3"/>
    <w:rsid w:val="00842E24"/>
    <w:rsid w:val="0084349F"/>
    <w:rsid w:val="00843808"/>
    <w:rsid w:val="008438E9"/>
    <w:rsid w:val="00843A61"/>
    <w:rsid w:val="00843AD3"/>
    <w:rsid w:val="00843CFE"/>
    <w:rsid w:val="00843FCA"/>
    <w:rsid w:val="00844019"/>
    <w:rsid w:val="008444A9"/>
    <w:rsid w:val="0084477E"/>
    <w:rsid w:val="00844B09"/>
    <w:rsid w:val="00844DDC"/>
    <w:rsid w:val="00844E45"/>
    <w:rsid w:val="008463D5"/>
    <w:rsid w:val="008467E9"/>
    <w:rsid w:val="008469C9"/>
    <w:rsid w:val="00846B4C"/>
    <w:rsid w:val="008470FA"/>
    <w:rsid w:val="00847845"/>
    <w:rsid w:val="00847DE9"/>
    <w:rsid w:val="008500A3"/>
    <w:rsid w:val="00850591"/>
    <w:rsid w:val="00850C07"/>
    <w:rsid w:val="0085181B"/>
    <w:rsid w:val="008519D2"/>
    <w:rsid w:val="008523EB"/>
    <w:rsid w:val="008525AE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DA5"/>
    <w:rsid w:val="008565EB"/>
    <w:rsid w:val="00856640"/>
    <w:rsid w:val="00857322"/>
    <w:rsid w:val="00857A31"/>
    <w:rsid w:val="00857C02"/>
    <w:rsid w:val="00857C8E"/>
    <w:rsid w:val="0086057E"/>
    <w:rsid w:val="008605BA"/>
    <w:rsid w:val="008605D8"/>
    <w:rsid w:val="008608A1"/>
    <w:rsid w:val="00861870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E1D"/>
    <w:rsid w:val="00865F66"/>
    <w:rsid w:val="008660EC"/>
    <w:rsid w:val="008661B1"/>
    <w:rsid w:val="00866CE9"/>
    <w:rsid w:val="00867282"/>
    <w:rsid w:val="008675C5"/>
    <w:rsid w:val="008677EA"/>
    <w:rsid w:val="00867927"/>
    <w:rsid w:val="0086796E"/>
    <w:rsid w:val="008703BA"/>
    <w:rsid w:val="00870781"/>
    <w:rsid w:val="00870FED"/>
    <w:rsid w:val="0087168C"/>
    <w:rsid w:val="00871B0A"/>
    <w:rsid w:val="00871D9F"/>
    <w:rsid w:val="00872195"/>
    <w:rsid w:val="00872BAA"/>
    <w:rsid w:val="00872C25"/>
    <w:rsid w:val="00873B47"/>
    <w:rsid w:val="0087463A"/>
    <w:rsid w:val="00874BCD"/>
    <w:rsid w:val="00874BEC"/>
    <w:rsid w:val="00874E51"/>
    <w:rsid w:val="00875600"/>
    <w:rsid w:val="008760F2"/>
    <w:rsid w:val="0087674C"/>
    <w:rsid w:val="00877AD3"/>
    <w:rsid w:val="00877FAD"/>
    <w:rsid w:val="008800AF"/>
    <w:rsid w:val="0088035F"/>
    <w:rsid w:val="00880664"/>
    <w:rsid w:val="0088086C"/>
    <w:rsid w:val="0088101D"/>
    <w:rsid w:val="00881527"/>
    <w:rsid w:val="008815C3"/>
    <w:rsid w:val="00881B02"/>
    <w:rsid w:val="00881E74"/>
    <w:rsid w:val="00882443"/>
    <w:rsid w:val="008824BA"/>
    <w:rsid w:val="00882CAB"/>
    <w:rsid w:val="00882EB7"/>
    <w:rsid w:val="00883CEF"/>
    <w:rsid w:val="008840AD"/>
    <w:rsid w:val="008842A3"/>
    <w:rsid w:val="008842F1"/>
    <w:rsid w:val="0088470E"/>
    <w:rsid w:val="00884F21"/>
    <w:rsid w:val="00886131"/>
    <w:rsid w:val="008869A3"/>
    <w:rsid w:val="00886A8A"/>
    <w:rsid w:val="00886B7B"/>
    <w:rsid w:val="008872CD"/>
    <w:rsid w:val="008878E1"/>
    <w:rsid w:val="0088798C"/>
    <w:rsid w:val="008879E5"/>
    <w:rsid w:val="00887DA1"/>
    <w:rsid w:val="00887F71"/>
    <w:rsid w:val="00890987"/>
    <w:rsid w:val="008909D2"/>
    <w:rsid w:val="00890A57"/>
    <w:rsid w:val="00890D77"/>
    <w:rsid w:val="0089130C"/>
    <w:rsid w:val="0089189E"/>
    <w:rsid w:val="00891A22"/>
    <w:rsid w:val="00892356"/>
    <w:rsid w:val="00892576"/>
    <w:rsid w:val="00892CB0"/>
    <w:rsid w:val="00892D8A"/>
    <w:rsid w:val="00892F79"/>
    <w:rsid w:val="008932C2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973"/>
    <w:rsid w:val="0089724D"/>
    <w:rsid w:val="00897502"/>
    <w:rsid w:val="0089768B"/>
    <w:rsid w:val="008A0612"/>
    <w:rsid w:val="008A107C"/>
    <w:rsid w:val="008A1558"/>
    <w:rsid w:val="008A16BB"/>
    <w:rsid w:val="008A1B32"/>
    <w:rsid w:val="008A1C91"/>
    <w:rsid w:val="008A214B"/>
    <w:rsid w:val="008A2F02"/>
    <w:rsid w:val="008A3FD3"/>
    <w:rsid w:val="008A3FF8"/>
    <w:rsid w:val="008A424C"/>
    <w:rsid w:val="008A4447"/>
    <w:rsid w:val="008A4C99"/>
    <w:rsid w:val="008A4DA3"/>
    <w:rsid w:val="008A5291"/>
    <w:rsid w:val="008A5994"/>
    <w:rsid w:val="008A6037"/>
    <w:rsid w:val="008A648E"/>
    <w:rsid w:val="008A6B2D"/>
    <w:rsid w:val="008A7235"/>
    <w:rsid w:val="008A7943"/>
    <w:rsid w:val="008A7F19"/>
    <w:rsid w:val="008A7F71"/>
    <w:rsid w:val="008B035B"/>
    <w:rsid w:val="008B0519"/>
    <w:rsid w:val="008B0906"/>
    <w:rsid w:val="008B0F26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D8"/>
    <w:rsid w:val="008B2E9F"/>
    <w:rsid w:val="008B31C1"/>
    <w:rsid w:val="008B392F"/>
    <w:rsid w:val="008B3A41"/>
    <w:rsid w:val="008B3D15"/>
    <w:rsid w:val="008B45BF"/>
    <w:rsid w:val="008B4670"/>
    <w:rsid w:val="008B489C"/>
    <w:rsid w:val="008B53F7"/>
    <w:rsid w:val="008B5816"/>
    <w:rsid w:val="008B69EA"/>
    <w:rsid w:val="008B6BA4"/>
    <w:rsid w:val="008B6FE9"/>
    <w:rsid w:val="008C061B"/>
    <w:rsid w:val="008C08EE"/>
    <w:rsid w:val="008C0907"/>
    <w:rsid w:val="008C0933"/>
    <w:rsid w:val="008C0C74"/>
    <w:rsid w:val="008C0E9C"/>
    <w:rsid w:val="008C14E3"/>
    <w:rsid w:val="008C211D"/>
    <w:rsid w:val="008C2DE4"/>
    <w:rsid w:val="008C2FA5"/>
    <w:rsid w:val="008C31F8"/>
    <w:rsid w:val="008C339D"/>
    <w:rsid w:val="008C3909"/>
    <w:rsid w:val="008C3A3C"/>
    <w:rsid w:val="008C3F16"/>
    <w:rsid w:val="008C4AA0"/>
    <w:rsid w:val="008C5099"/>
    <w:rsid w:val="008C56F6"/>
    <w:rsid w:val="008C6343"/>
    <w:rsid w:val="008C643F"/>
    <w:rsid w:val="008C6734"/>
    <w:rsid w:val="008C761C"/>
    <w:rsid w:val="008C7A8B"/>
    <w:rsid w:val="008D02EB"/>
    <w:rsid w:val="008D053A"/>
    <w:rsid w:val="008D06C5"/>
    <w:rsid w:val="008D071A"/>
    <w:rsid w:val="008D0757"/>
    <w:rsid w:val="008D0D47"/>
    <w:rsid w:val="008D139C"/>
    <w:rsid w:val="008D1959"/>
    <w:rsid w:val="008D245E"/>
    <w:rsid w:val="008D278B"/>
    <w:rsid w:val="008D33D6"/>
    <w:rsid w:val="008D38AE"/>
    <w:rsid w:val="008D394F"/>
    <w:rsid w:val="008D3E98"/>
    <w:rsid w:val="008D496E"/>
    <w:rsid w:val="008D51EB"/>
    <w:rsid w:val="008D5E2C"/>
    <w:rsid w:val="008D64EA"/>
    <w:rsid w:val="008D65F9"/>
    <w:rsid w:val="008D66A7"/>
    <w:rsid w:val="008D6867"/>
    <w:rsid w:val="008D6A1A"/>
    <w:rsid w:val="008D6A96"/>
    <w:rsid w:val="008D6AA6"/>
    <w:rsid w:val="008D73B7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32BD"/>
    <w:rsid w:val="008E38DB"/>
    <w:rsid w:val="008E3BA4"/>
    <w:rsid w:val="008E3D06"/>
    <w:rsid w:val="008E3F1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F0318"/>
    <w:rsid w:val="008F081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405E"/>
    <w:rsid w:val="008F415C"/>
    <w:rsid w:val="008F44C1"/>
    <w:rsid w:val="008F4972"/>
    <w:rsid w:val="008F4A06"/>
    <w:rsid w:val="008F4D16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196"/>
    <w:rsid w:val="00901C27"/>
    <w:rsid w:val="00903043"/>
    <w:rsid w:val="00903C27"/>
    <w:rsid w:val="0090475B"/>
    <w:rsid w:val="00904A85"/>
    <w:rsid w:val="00904DDE"/>
    <w:rsid w:val="00904F34"/>
    <w:rsid w:val="00904F86"/>
    <w:rsid w:val="00905029"/>
    <w:rsid w:val="00905AAC"/>
    <w:rsid w:val="00906425"/>
    <w:rsid w:val="009069E8"/>
    <w:rsid w:val="00906BF7"/>
    <w:rsid w:val="00906C67"/>
    <w:rsid w:val="00907AA3"/>
    <w:rsid w:val="00907D8A"/>
    <w:rsid w:val="0091041A"/>
    <w:rsid w:val="00910655"/>
    <w:rsid w:val="009107FF"/>
    <w:rsid w:val="009118DB"/>
    <w:rsid w:val="00911AD9"/>
    <w:rsid w:val="00912101"/>
    <w:rsid w:val="00913657"/>
    <w:rsid w:val="00913667"/>
    <w:rsid w:val="00913FBB"/>
    <w:rsid w:val="009141A7"/>
    <w:rsid w:val="009142A3"/>
    <w:rsid w:val="009143B1"/>
    <w:rsid w:val="00914795"/>
    <w:rsid w:val="00914F8F"/>
    <w:rsid w:val="009151C1"/>
    <w:rsid w:val="00915DCC"/>
    <w:rsid w:val="0091607B"/>
    <w:rsid w:val="0091699B"/>
    <w:rsid w:val="00916A77"/>
    <w:rsid w:val="00916C5C"/>
    <w:rsid w:val="00916D82"/>
    <w:rsid w:val="00916DF7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2528"/>
    <w:rsid w:val="00922670"/>
    <w:rsid w:val="00923039"/>
    <w:rsid w:val="00923D9F"/>
    <w:rsid w:val="00923E28"/>
    <w:rsid w:val="0092434A"/>
    <w:rsid w:val="009249D0"/>
    <w:rsid w:val="00924B85"/>
    <w:rsid w:val="00924BFB"/>
    <w:rsid w:val="00924C0D"/>
    <w:rsid w:val="00924D77"/>
    <w:rsid w:val="00924EDB"/>
    <w:rsid w:val="00925BBC"/>
    <w:rsid w:val="0092677E"/>
    <w:rsid w:val="009268D0"/>
    <w:rsid w:val="00926AC0"/>
    <w:rsid w:val="00926C92"/>
    <w:rsid w:val="00927719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B17"/>
    <w:rsid w:val="00932B24"/>
    <w:rsid w:val="00932E27"/>
    <w:rsid w:val="009340C8"/>
    <w:rsid w:val="009340F4"/>
    <w:rsid w:val="0093480A"/>
    <w:rsid w:val="00934B85"/>
    <w:rsid w:val="00934CEF"/>
    <w:rsid w:val="00935F78"/>
    <w:rsid w:val="0093611E"/>
    <w:rsid w:val="009366DE"/>
    <w:rsid w:val="00936DEF"/>
    <w:rsid w:val="00936E56"/>
    <w:rsid w:val="009370A9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E15"/>
    <w:rsid w:val="00944156"/>
    <w:rsid w:val="00944157"/>
    <w:rsid w:val="009441EB"/>
    <w:rsid w:val="00944263"/>
    <w:rsid w:val="00944B87"/>
    <w:rsid w:val="00944F11"/>
    <w:rsid w:val="009453A9"/>
    <w:rsid w:val="00945673"/>
    <w:rsid w:val="0094584A"/>
    <w:rsid w:val="00945863"/>
    <w:rsid w:val="00945E35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8C0"/>
    <w:rsid w:val="009519F9"/>
    <w:rsid w:val="00951F22"/>
    <w:rsid w:val="00952352"/>
    <w:rsid w:val="009523A3"/>
    <w:rsid w:val="009525AE"/>
    <w:rsid w:val="00952934"/>
    <w:rsid w:val="009538C3"/>
    <w:rsid w:val="00953D4A"/>
    <w:rsid w:val="00953FEC"/>
    <w:rsid w:val="00954384"/>
    <w:rsid w:val="0095442C"/>
    <w:rsid w:val="00954923"/>
    <w:rsid w:val="00954FAB"/>
    <w:rsid w:val="00955DDB"/>
    <w:rsid w:val="00955EF0"/>
    <w:rsid w:val="009560E8"/>
    <w:rsid w:val="009566FD"/>
    <w:rsid w:val="0095717A"/>
    <w:rsid w:val="009573D0"/>
    <w:rsid w:val="009573E0"/>
    <w:rsid w:val="00957498"/>
    <w:rsid w:val="0095774B"/>
    <w:rsid w:val="009577A3"/>
    <w:rsid w:val="009577E2"/>
    <w:rsid w:val="00957BAB"/>
    <w:rsid w:val="00957C26"/>
    <w:rsid w:val="00960694"/>
    <w:rsid w:val="00960B4A"/>
    <w:rsid w:val="00961A7D"/>
    <w:rsid w:val="00961AB6"/>
    <w:rsid w:val="00962367"/>
    <w:rsid w:val="009626B5"/>
    <w:rsid w:val="009628EE"/>
    <w:rsid w:val="00962E33"/>
    <w:rsid w:val="00964092"/>
    <w:rsid w:val="0096423C"/>
    <w:rsid w:val="00964322"/>
    <w:rsid w:val="00965078"/>
    <w:rsid w:val="00965AE8"/>
    <w:rsid w:val="00965DC5"/>
    <w:rsid w:val="009667B5"/>
    <w:rsid w:val="00966E76"/>
    <w:rsid w:val="00966F18"/>
    <w:rsid w:val="00967284"/>
    <w:rsid w:val="009675C5"/>
    <w:rsid w:val="009677AB"/>
    <w:rsid w:val="009702C5"/>
    <w:rsid w:val="00970412"/>
    <w:rsid w:val="00970BF6"/>
    <w:rsid w:val="00971125"/>
    <w:rsid w:val="009711CF"/>
    <w:rsid w:val="00971AE5"/>
    <w:rsid w:val="00971F67"/>
    <w:rsid w:val="009724E3"/>
    <w:rsid w:val="009725C3"/>
    <w:rsid w:val="009731C7"/>
    <w:rsid w:val="00973A65"/>
    <w:rsid w:val="00973F21"/>
    <w:rsid w:val="00974185"/>
    <w:rsid w:val="009749EA"/>
    <w:rsid w:val="00975461"/>
    <w:rsid w:val="0097645D"/>
    <w:rsid w:val="00976533"/>
    <w:rsid w:val="00976CB2"/>
    <w:rsid w:val="009771F3"/>
    <w:rsid w:val="00977DA8"/>
    <w:rsid w:val="00977EF7"/>
    <w:rsid w:val="009803D6"/>
    <w:rsid w:val="009809E1"/>
    <w:rsid w:val="00980A2B"/>
    <w:rsid w:val="00980B45"/>
    <w:rsid w:val="00982948"/>
    <w:rsid w:val="0098307F"/>
    <w:rsid w:val="00983899"/>
    <w:rsid w:val="00983B04"/>
    <w:rsid w:val="00983B15"/>
    <w:rsid w:val="00983E2D"/>
    <w:rsid w:val="00983ECD"/>
    <w:rsid w:val="00985287"/>
    <w:rsid w:val="00985DE0"/>
    <w:rsid w:val="0098640B"/>
    <w:rsid w:val="009866BE"/>
    <w:rsid w:val="009868C6"/>
    <w:rsid w:val="009871A5"/>
    <w:rsid w:val="009874CD"/>
    <w:rsid w:val="00990D62"/>
    <w:rsid w:val="00991732"/>
    <w:rsid w:val="009919C2"/>
    <w:rsid w:val="00991BCD"/>
    <w:rsid w:val="00991D07"/>
    <w:rsid w:val="00991FD0"/>
    <w:rsid w:val="00992F54"/>
    <w:rsid w:val="00993372"/>
    <w:rsid w:val="0099360F"/>
    <w:rsid w:val="00993EE4"/>
    <w:rsid w:val="00994D95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F35"/>
    <w:rsid w:val="0099722C"/>
    <w:rsid w:val="00997B3F"/>
    <w:rsid w:val="009A0014"/>
    <w:rsid w:val="009A0523"/>
    <w:rsid w:val="009A09DD"/>
    <w:rsid w:val="009A13B5"/>
    <w:rsid w:val="009A14F3"/>
    <w:rsid w:val="009A1542"/>
    <w:rsid w:val="009A16B0"/>
    <w:rsid w:val="009A1B6D"/>
    <w:rsid w:val="009A21E5"/>
    <w:rsid w:val="009A24D0"/>
    <w:rsid w:val="009A32D9"/>
    <w:rsid w:val="009A3F18"/>
    <w:rsid w:val="009A42AF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79E"/>
    <w:rsid w:val="009B0A79"/>
    <w:rsid w:val="009B0BE4"/>
    <w:rsid w:val="009B0E30"/>
    <w:rsid w:val="009B1471"/>
    <w:rsid w:val="009B15C5"/>
    <w:rsid w:val="009B2126"/>
    <w:rsid w:val="009B2335"/>
    <w:rsid w:val="009B2688"/>
    <w:rsid w:val="009B281C"/>
    <w:rsid w:val="009B2850"/>
    <w:rsid w:val="009B29E6"/>
    <w:rsid w:val="009B2C2B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6259"/>
    <w:rsid w:val="009B6407"/>
    <w:rsid w:val="009B6EF0"/>
    <w:rsid w:val="009B732D"/>
    <w:rsid w:val="009B73D8"/>
    <w:rsid w:val="009B73D9"/>
    <w:rsid w:val="009B74AE"/>
    <w:rsid w:val="009B770D"/>
    <w:rsid w:val="009B7D14"/>
    <w:rsid w:val="009C0BB4"/>
    <w:rsid w:val="009C0CC6"/>
    <w:rsid w:val="009C11E5"/>
    <w:rsid w:val="009C12C5"/>
    <w:rsid w:val="009C2602"/>
    <w:rsid w:val="009C26A4"/>
    <w:rsid w:val="009C299C"/>
    <w:rsid w:val="009C2A1B"/>
    <w:rsid w:val="009C2E74"/>
    <w:rsid w:val="009C3525"/>
    <w:rsid w:val="009C3E7C"/>
    <w:rsid w:val="009C448A"/>
    <w:rsid w:val="009C4CF4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FE2"/>
    <w:rsid w:val="009D21AE"/>
    <w:rsid w:val="009D2310"/>
    <w:rsid w:val="009D2A3E"/>
    <w:rsid w:val="009D2B6C"/>
    <w:rsid w:val="009D2E5C"/>
    <w:rsid w:val="009D38F9"/>
    <w:rsid w:val="009D3C64"/>
    <w:rsid w:val="009D421A"/>
    <w:rsid w:val="009D45B1"/>
    <w:rsid w:val="009D5530"/>
    <w:rsid w:val="009D6782"/>
    <w:rsid w:val="009D6C06"/>
    <w:rsid w:val="009D6EDA"/>
    <w:rsid w:val="009D736E"/>
    <w:rsid w:val="009D74F9"/>
    <w:rsid w:val="009D754D"/>
    <w:rsid w:val="009D785B"/>
    <w:rsid w:val="009D7C5F"/>
    <w:rsid w:val="009E075D"/>
    <w:rsid w:val="009E0AE0"/>
    <w:rsid w:val="009E0EC6"/>
    <w:rsid w:val="009E1AC0"/>
    <w:rsid w:val="009E1E30"/>
    <w:rsid w:val="009E1F30"/>
    <w:rsid w:val="009E2354"/>
    <w:rsid w:val="009E2940"/>
    <w:rsid w:val="009E2AF9"/>
    <w:rsid w:val="009E2CB3"/>
    <w:rsid w:val="009E3A9F"/>
    <w:rsid w:val="009E3AE1"/>
    <w:rsid w:val="009E3EAC"/>
    <w:rsid w:val="009E4042"/>
    <w:rsid w:val="009E41E0"/>
    <w:rsid w:val="009E4C00"/>
    <w:rsid w:val="009E4C40"/>
    <w:rsid w:val="009E5086"/>
    <w:rsid w:val="009E50EA"/>
    <w:rsid w:val="009E55D5"/>
    <w:rsid w:val="009E638F"/>
    <w:rsid w:val="009E656C"/>
    <w:rsid w:val="009E68D3"/>
    <w:rsid w:val="009E70C4"/>
    <w:rsid w:val="009E7206"/>
    <w:rsid w:val="009E7428"/>
    <w:rsid w:val="009E75ED"/>
    <w:rsid w:val="009E7B15"/>
    <w:rsid w:val="009F145D"/>
    <w:rsid w:val="009F14F7"/>
    <w:rsid w:val="009F1C14"/>
    <w:rsid w:val="009F1FB9"/>
    <w:rsid w:val="009F202A"/>
    <w:rsid w:val="009F28F4"/>
    <w:rsid w:val="009F2DFD"/>
    <w:rsid w:val="009F33B4"/>
    <w:rsid w:val="009F3FF1"/>
    <w:rsid w:val="009F41EC"/>
    <w:rsid w:val="009F48B5"/>
    <w:rsid w:val="009F4BAF"/>
    <w:rsid w:val="009F5001"/>
    <w:rsid w:val="009F5CDC"/>
    <w:rsid w:val="009F602B"/>
    <w:rsid w:val="009F6070"/>
    <w:rsid w:val="009F68F3"/>
    <w:rsid w:val="009F690C"/>
    <w:rsid w:val="009F6BCE"/>
    <w:rsid w:val="009F7542"/>
    <w:rsid w:val="009F7BFB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F0A"/>
    <w:rsid w:val="00A03122"/>
    <w:rsid w:val="00A03827"/>
    <w:rsid w:val="00A03DD8"/>
    <w:rsid w:val="00A0442B"/>
    <w:rsid w:val="00A0476F"/>
    <w:rsid w:val="00A059E1"/>
    <w:rsid w:val="00A05E23"/>
    <w:rsid w:val="00A05F62"/>
    <w:rsid w:val="00A0630E"/>
    <w:rsid w:val="00A06A58"/>
    <w:rsid w:val="00A06B0C"/>
    <w:rsid w:val="00A06C62"/>
    <w:rsid w:val="00A06D82"/>
    <w:rsid w:val="00A07CC4"/>
    <w:rsid w:val="00A105A7"/>
    <w:rsid w:val="00A10771"/>
    <w:rsid w:val="00A109FD"/>
    <w:rsid w:val="00A10A91"/>
    <w:rsid w:val="00A11261"/>
    <w:rsid w:val="00A11625"/>
    <w:rsid w:val="00A126E7"/>
    <w:rsid w:val="00A12902"/>
    <w:rsid w:val="00A13403"/>
    <w:rsid w:val="00A138DA"/>
    <w:rsid w:val="00A13CE0"/>
    <w:rsid w:val="00A142D7"/>
    <w:rsid w:val="00A14565"/>
    <w:rsid w:val="00A1457E"/>
    <w:rsid w:val="00A14F2E"/>
    <w:rsid w:val="00A15323"/>
    <w:rsid w:val="00A15528"/>
    <w:rsid w:val="00A158A6"/>
    <w:rsid w:val="00A16248"/>
    <w:rsid w:val="00A16A80"/>
    <w:rsid w:val="00A16C7C"/>
    <w:rsid w:val="00A16CF1"/>
    <w:rsid w:val="00A16DBB"/>
    <w:rsid w:val="00A17B95"/>
    <w:rsid w:val="00A17C64"/>
    <w:rsid w:val="00A20C42"/>
    <w:rsid w:val="00A20FCF"/>
    <w:rsid w:val="00A213CC"/>
    <w:rsid w:val="00A2170F"/>
    <w:rsid w:val="00A21A0B"/>
    <w:rsid w:val="00A22039"/>
    <w:rsid w:val="00A221C0"/>
    <w:rsid w:val="00A22CA1"/>
    <w:rsid w:val="00A22DFD"/>
    <w:rsid w:val="00A230CC"/>
    <w:rsid w:val="00A23895"/>
    <w:rsid w:val="00A23EDD"/>
    <w:rsid w:val="00A2407D"/>
    <w:rsid w:val="00A24874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61A3"/>
    <w:rsid w:val="00A261C1"/>
    <w:rsid w:val="00A266A2"/>
    <w:rsid w:val="00A268A8"/>
    <w:rsid w:val="00A26C3E"/>
    <w:rsid w:val="00A26D33"/>
    <w:rsid w:val="00A272E2"/>
    <w:rsid w:val="00A274DA"/>
    <w:rsid w:val="00A305A1"/>
    <w:rsid w:val="00A30605"/>
    <w:rsid w:val="00A319F3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C1B"/>
    <w:rsid w:val="00A40C77"/>
    <w:rsid w:val="00A40D12"/>
    <w:rsid w:val="00A4147C"/>
    <w:rsid w:val="00A41657"/>
    <w:rsid w:val="00A41B76"/>
    <w:rsid w:val="00A4271D"/>
    <w:rsid w:val="00A427DD"/>
    <w:rsid w:val="00A42C44"/>
    <w:rsid w:val="00A4384C"/>
    <w:rsid w:val="00A449A7"/>
    <w:rsid w:val="00A44E15"/>
    <w:rsid w:val="00A4528C"/>
    <w:rsid w:val="00A45745"/>
    <w:rsid w:val="00A458DC"/>
    <w:rsid w:val="00A45D5E"/>
    <w:rsid w:val="00A45F4D"/>
    <w:rsid w:val="00A461E7"/>
    <w:rsid w:val="00A47665"/>
    <w:rsid w:val="00A47B73"/>
    <w:rsid w:val="00A5040D"/>
    <w:rsid w:val="00A51049"/>
    <w:rsid w:val="00A5104D"/>
    <w:rsid w:val="00A512B0"/>
    <w:rsid w:val="00A519BB"/>
    <w:rsid w:val="00A51B64"/>
    <w:rsid w:val="00A521A4"/>
    <w:rsid w:val="00A52885"/>
    <w:rsid w:val="00A53642"/>
    <w:rsid w:val="00A53F22"/>
    <w:rsid w:val="00A5407A"/>
    <w:rsid w:val="00A5432B"/>
    <w:rsid w:val="00A5432D"/>
    <w:rsid w:val="00A54AA1"/>
    <w:rsid w:val="00A54B43"/>
    <w:rsid w:val="00A54F19"/>
    <w:rsid w:val="00A55060"/>
    <w:rsid w:val="00A55BBE"/>
    <w:rsid w:val="00A56093"/>
    <w:rsid w:val="00A560E3"/>
    <w:rsid w:val="00A563BB"/>
    <w:rsid w:val="00A568AD"/>
    <w:rsid w:val="00A57A2A"/>
    <w:rsid w:val="00A606C8"/>
    <w:rsid w:val="00A61211"/>
    <w:rsid w:val="00A6139D"/>
    <w:rsid w:val="00A61B73"/>
    <w:rsid w:val="00A61C91"/>
    <w:rsid w:val="00A61D84"/>
    <w:rsid w:val="00A623CC"/>
    <w:rsid w:val="00A62768"/>
    <w:rsid w:val="00A62B13"/>
    <w:rsid w:val="00A630C1"/>
    <w:rsid w:val="00A631C5"/>
    <w:rsid w:val="00A63898"/>
    <w:rsid w:val="00A638F3"/>
    <w:rsid w:val="00A64066"/>
    <w:rsid w:val="00A64C09"/>
    <w:rsid w:val="00A64DD6"/>
    <w:rsid w:val="00A64E5D"/>
    <w:rsid w:val="00A65449"/>
    <w:rsid w:val="00A65529"/>
    <w:rsid w:val="00A65996"/>
    <w:rsid w:val="00A660E5"/>
    <w:rsid w:val="00A662B3"/>
    <w:rsid w:val="00A66F84"/>
    <w:rsid w:val="00A67299"/>
    <w:rsid w:val="00A677C2"/>
    <w:rsid w:val="00A67BCB"/>
    <w:rsid w:val="00A70873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8015E"/>
    <w:rsid w:val="00A8157D"/>
    <w:rsid w:val="00A81978"/>
    <w:rsid w:val="00A81C30"/>
    <w:rsid w:val="00A82031"/>
    <w:rsid w:val="00A822D9"/>
    <w:rsid w:val="00A82803"/>
    <w:rsid w:val="00A8286F"/>
    <w:rsid w:val="00A82E79"/>
    <w:rsid w:val="00A83333"/>
    <w:rsid w:val="00A833CB"/>
    <w:rsid w:val="00A83695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7283"/>
    <w:rsid w:val="00A87584"/>
    <w:rsid w:val="00A8761F"/>
    <w:rsid w:val="00A8766D"/>
    <w:rsid w:val="00A87AAF"/>
    <w:rsid w:val="00A90240"/>
    <w:rsid w:val="00A906F2"/>
    <w:rsid w:val="00A90782"/>
    <w:rsid w:val="00A90F8F"/>
    <w:rsid w:val="00A916E9"/>
    <w:rsid w:val="00A91A9F"/>
    <w:rsid w:val="00A91C16"/>
    <w:rsid w:val="00A9220D"/>
    <w:rsid w:val="00A9277B"/>
    <w:rsid w:val="00A92C11"/>
    <w:rsid w:val="00A93035"/>
    <w:rsid w:val="00A932A9"/>
    <w:rsid w:val="00A9330C"/>
    <w:rsid w:val="00A934E8"/>
    <w:rsid w:val="00A9378C"/>
    <w:rsid w:val="00A93A5F"/>
    <w:rsid w:val="00A940E8"/>
    <w:rsid w:val="00A94132"/>
    <w:rsid w:val="00A94259"/>
    <w:rsid w:val="00A94E4C"/>
    <w:rsid w:val="00A94EE8"/>
    <w:rsid w:val="00A95633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FD8"/>
    <w:rsid w:val="00AA3374"/>
    <w:rsid w:val="00AA3BD0"/>
    <w:rsid w:val="00AA3D0F"/>
    <w:rsid w:val="00AA489C"/>
    <w:rsid w:val="00AA4D6A"/>
    <w:rsid w:val="00AA4DE8"/>
    <w:rsid w:val="00AA59AB"/>
    <w:rsid w:val="00AA5A25"/>
    <w:rsid w:val="00AA5BDE"/>
    <w:rsid w:val="00AA5E93"/>
    <w:rsid w:val="00AA6FFA"/>
    <w:rsid w:val="00AA71CC"/>
    <w:rsid w:val="00AA73C9"/>
    <w:rsid w:val="00AA77B6"/>
    <w:rsid w:val="00AA7D2B"/>
    <w:rsid w:val="00AB03B9"/>
    <w:rsid w:val="00AB063E"/>
    <w:rsid w:val="00AB070B"/>
    <w:rsid w:val="00AB083D"/>
    <w:rsid w:val="00AB1106"/>
    <w:rsid w:val="00AB1123"/>
    <w:rsid w:val="00AB123B"/>
    <w:rsid w:val="00AB17E2"/>
    <w:rsid w:val="00AB1956"/>
    <w:rsid w:val="00AB1B02"/>
    <w:rsid w:val="00AB1C14"/>
    <w:rsid w:val="00AB2096"/>
    <w:rsid w:val="00AB28A9"/>
    <w:rsid w:val="00AB2C01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050"/>
    <w:rsid w:val="00AB63DC"/>
    <w:rsid w:val="00AB65FD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F62"/>
    <w:rsid w:val="00AC1FC8"/>
    <w:rsid w:val="00AC246F"/>
    <w:rsid w:val="00AC24C8"/>
    <w:rsid w:val="00AC296F"/>
    <w:rsid w:val="00AC2ACB"/>
    <w:rsid w:val="00AC3109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335C"/>
    <w:rsid w:val="00AD3DCB"/>
    <w:rsid w:val="00AD3E6C"/>
    <w:rsid w:val="00AD58F5"/>
    <w:rsid w:val="00AD5973"/>
    <w:rsid w:val="00AD5B98"/>
    <w:rsid w:val="00AD5D96"/>
    <w:rsid w:val="00AD614F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F6"/>
    <w:rsid w:val="00AE191B"/>
    <w:rsid w:val="00AE1D2E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D79"/>
    <w:rsid w:val="00AE6715"/>
    <w:rsid w:val="00AE6D72"/>
    <w:rsid w:val="00AE7D23"/>
    <w:rsid w:val="00AF0B84"/>
    <w:rsid w:val="00AF0E02"/>
    <w:rsid w:val="00AF171F"/>
    <w:rsid w:val="00AF1A00"/>
    <w:rsid w:val="00AF249D"/>
    <w:rsid w:val="00AF2EC2"/>
    <w:rsid w:val="00AF30B6"/>
    <w:rsid w:val="00AF3840"/>
    <w:rsid w:val="00AF3CA1"/>
    <w:rsid w:val="00AF4104"/>
    <w:rsid w:val="00AF4249"/>
    <w:rsid w:val="00AF442E"/>
    <w:rsid w:val="00AF453B"/>
    <w:rsid w:val="00AF4717"/>
    <w:rsid w:val="00AF48F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A80"/>
    <w:rsid w:val="00AF7D4D"/>
    <w:rsid w:val="00B00475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A26"/>
    <w:rsid w:val="00B11B04"/>
    <w:rsid w:val="00B123AF"/>
    <w:rsid w:val="00B12533"/>
    <w:rsid w:val="00B12D49"/>
    <w:rsid w:val="00B13323"/>
    <w:rsid w:val="00B138C2"/>
    <w:rsid w:val="00B14D25"/>
    <w:rsid w:val="00B1500C"/>
    <w:rsid w:val="00B1533C"/>
    <w:rsid w:val="00B15E2E"/>
    <w:rsid w:val="00B15EED"/>
    <w:rsid w:val="00B15F11"/>
    <w:rsid w:val="00B15FCC"/>
    <w:rsid w:val="00B16052"/>
    <w:rsid w:val="00B160F5"/>
    <w:rsid w:val="00B16818"/>
    <w:rsid w:val="00B1695F"/>
    <w:rsid w:val="00B16FBB"/>
    <w:rsid w:val="00B176D1"/>
    <w:rsid w:val="00B17705"/>
    <w:rsid w:val="00B17D63"/>
    <w:rsid w:val="00B17D94"/>
    <w:rsid w:val="00B17E1A"/>
    <w:rsid w:val="00B203D2"/>
    <w:rsid w:val="00B20A88"/>
    <w:rsid w:val="00B2157A"/>
    <w:rsid w:val="00B21817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5CD7"/>
    <w:rsid w:val="00B25D89"/>
    <w:rsid w:val="00B261D1"/>
    <w:rsid w:val="00B267EB"/>
    <w:rsid w:val="00B2698D"/>
    <w:rsid w:val="00B26FDF"/>
    <w:rsid w:val="00B278E0"/>
    <w:rsid w:val="00B27A97"/>
    <w:rsid w:val="00B30A70"/>
    <w:rsid w:val="00B30E5F"/>
    <w:rsid w:val="00B31127"/>
    <w:rsid w:val="00B32114"/>
    <w:rsid w:val="00B326AD"/>
    <w:rsid w:val="00B32E71"/>
    <w:rsid w:val="00B33D7F"/>
    <w:rsid w:val="00B34FBF"/>
    <w:rsid w:val="00B351A9"/>
    <w:rsid w:val="00B35483"/>
    <w:rsid w:val="00B36574"/>
    <w:rsid w:val="00B36B05"/>
    <w:rsid w:val="00B37E28"/>
    <w:rsid w:val="00B37F85"/>
    <w:rsid w:val="00B37F9D"/>
    <w:rsid w:val="00B37FB9"/>
    <w:rsid w:val="00B40BCA"/>
    <w:rsid w:val="00B40EC6"/>
    <w:rsid w:val="00B419B1"/>
    <w:rsid w:val="00B419E6"/>
    <w:rsid w:val="00B42148"/>
    <w:rsid w:val="00B421F1"/>
    <w:rsid w:val="00B4292E"/>
    <w:rsid w:val="00B4323F"/>
    <w:rsid w:val="00B43417"/>
    <w:rsid w:val="00B43725"/>
    <w:rsid w:val="00B4374E"/>
    <w:rsid w:val="00B43C23"/>
    <w:rsid w:val="00B44036"/>
    <w:rsid w:val="00B44799"/>
    <w:rsid w:val="00B449FF"/>
    <w:rsid w:val="00B4526F"/>
    <w:rsid w:val="00B45536"/>
    <w:rsid w:val="00B456F3"/>
    <w:rsid w:val="00B45A82"/>
    <w:rsid w:val="00B45DB9"/>
    <w:rsid w:val="00B46048"/>
    <w:rsid w:val="00B46402"/>
    <w:rsid w:val="00B469E3"/>
    <w:rsid w:val="00B46BD5"/>
    <w:rsid w:val="00B46F13"/>
    <w:rsid w:val="00B4743A"/>
    <w:rsid w:val="00B475A1"/>
    <w:rsid w:val="00B4793B"/>
    <w:rsid w:val="00B503C9"/>
    <w:rsid w:val="00B50CD2"/>
    <w:rsid w:val="00B50D41"/>
    <w:rsid w:val="00B511F9"/>
    <w:rsid w:val="00B516E7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605"/>
    <w:rsid w:val="00B54990"/>
    <w:rsid w:val="00B55671"/>
    <w:rsid w:val="00B55B24"/>
    <w:rsid w:val="00B56477"/>
    <w:rsid w:val="00B5662D"/>
    <w:rsid w:val="00B5681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B99"/>
    <w:rsid w:val="00B63C9B"/>
    <w:rsid w:val="00B646A5"/>
    <w:rsid w:val="00B64A81"/>
    <w:rsid w:val="00B64BFD"/>
    <w:rsid w:val="00B653DA"/>
    <w:rsid w:val="00B655C8"/>
    <w:rsid w:val="00B659BD"/>
    <w:rsid w:val="00B65AC5"/>
    <w:rsid w:val="00B65EAE"/>
    <w:rsid w:val="00B6616D"/>
    <w:rsid w:val="00B66327"/>
    <w:rsid w:val="00B6777D"/>
    <w:rsid w:val="00B67B3A"/>
    <w:rsid w:val="00B70999"/>
    <w:rsid w:val="00B70B15"/>
    <w:rsid w:val="00B70F22"/>
    <w:rsid w:val="00B710B6"/>
    <w:rsid w:val="00B71762"/>
    <w:rsid w:val="00B71C1B"/>
    <w:rsid w:val="00B71D55"/>
    <w:rsid w:val="00B7328E"/>
    <w:rsid w:val="00B7337F"/>
    <w:rsid w:val="00B736CA"/>
    <w:rsid w:val="00B7389D"/>
    <w:rsid w:val="00B75B37"/>
    <w:rsid w:val="00B76D75"/>
    <w:rsid w:val="00B77256"/>
    <w:rsid w:val="00B8021C"/>
    <w:rsid w:val="00B803AB"/>
    <w:rsid w:val="00B80C04"/>
    <w:rsid w:val="00B81642"/>
    <w:rsid w:val="00B8182E"/>
    <w:rsid w:val="00B818A5"/>
    <w:rsid w:val="00B81914"/>
    <w:rsid w:val="00B828FD"/>
    <w:rsid w:val="00B82D93"/>
    <w:rsid w:val="00B82E17"/>
    <w:rsid w:val="00B8332D"/>
    <w:rsid w:val="00B83594"/>
    <w:rsid w:val="00B8396F"/>
    <w:rsid w:val="00B83AAA"/>
    <w:rsid w:val="00B83B9E"/>
    <w:rsid w:val="00B83E3C"/>
    <w:rsid w:val="00B842F3"/>
    <w:rsid w:val="00B846BE"/>
    <w:rsid w:val="00B84A57"/>
    <w:rsid w:val="00B856D8"/>
    <w:rsid w:val="00B85E45"/>
    <w:rsid w:val="00B86079"/>
    <w:rsid w:val="00B8632E"/>
    <w:rsid w:val="00B8716E"/>
    <w:rsid w:val="00B8755A"/>
    <w:rsid w:val="00B8758F"/>
    <w:rsid w:val="00B876CA"/>
    <w:rsid w:val="00B87CE0"/>
    <w:rsid w:val="00B9027F"/>
    <w:rsid w:val="00B905E0"/>
    <w:rsid w:val="00B907B7"/>
    <w:rsid w:val="00B90B38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D8D"/>
    <w:rsid w:val="00B9400F"/>
    <w:rsid w:val="00B94B95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1909"/>
    <w:rsid w:val="00BA19D6"/>
    <w:rsid w:val="00BA1AFC"/>
    <w:rsid w:val="00BA208D"/>
    <w:rsid w:val="00BA20DA"/>
    <w:rsid w:val="00BA2871"/>
    <w:rsid w:val="00BA29A4"/>
    <w:rsid w:val="00BA3212"/>
    <w:rsid w:val="00BA3518"/>
    <w:rsid w:val="00BA596A"/>
    <w:rsid w:val="00BA59F4"/>
    <w:rsid w:val="00BA5B87"/>
    <w:rsid w:val="00BA61B0"/>
    <w:rsid w:val="00BA63AF"/>
    <w:rsid w:val="00BA69D0"/>
    <w:rsid w:val="00BA7122"/>
    <w:rsid w:val="00BA71F4"/>
    <w:rsid w:val="00BA78A5"/>
    <w:rsid w:val="00BB038D"/>
    <w:rsid w:val="00BB085D"/>
    <w:rsid w:val="00BB0E9E"/>
    <w:rsid w:val="00BB15CE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6ADB"/>
    <w:rsid w:val="00BB6CF2"/>
    <w:rsid w:val="00BB713D"/>
    <w:rsid w:val="00BB7A68"/>
    <w:rsid w:val="00BB7FE2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5014"/>
    <w:rsid w:val="00BC532A"/>
    <w:rsid w:val="00BC545E"/>
    <w:rsid w:val="00BC596D"/>
    <w:rsid w:val="00BC598F"/>
    <w:rsid w:val="00BC5C5C"/>
    <w:rsid w:val="00BC623F"/>
    <w:rsid w:val="00BC6665"/>
    <w:rsid w:val="00BC67A9"/>
    <w:rsid w:val="00BC7054"/>
    <w:rsid w:val="00BC7365"/>
    <w:rsid w:val="00BC73BA"/>
    <w:rsid w:val="00BC7C3F"/>
    <w:rsid w:val="00BD07FA"/>
    <w:rsid w:val="00BD0AEC"/>
    <w:rsid w:val="00BD0F8D"/>
    <w:rsid w:val="00BD1239"/>
    <w:rsid w:val="00BD1313"/>
    <w:rsid w:val="00BD19E2"/>
    <w:rsid w:val="00BD2022"/>
    <w:rsid w:val="00BD2223"/>
    <w:rsid w:val="00BD2247"/>
    <w:rsid w:val="00BD26C7"/>
    <w:rsid w:val="00BD2B6A"/>
    <w:rsid w:val="00BD3864"/>
    <w:rsid w:val="00BD3E1A"/>
    <w:rsid w:val="00BD416A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90B"/>
    <w:rsid w:val="00BD6EF6"/>
    <w:rsid w:val="00BD6EF9"/>
    <w:rsid w:val="00BD6F09"/>
    <w:rsid w:val="00BD7292"/>
    <w:rsid w:val="00BE0EC9"/>
    <w:rsid w:val="00BE1427"/>
    <w:rsid w:val="00BE19ED"/>
    <w:rsid w:val="00BE2341"/>
    <w:rsid w:val="00BE2BF2"/>
    <w:rsid w:val="00BE31B9"/>
    <w:rsid w:val="00BE3C7E"/>
    <w:rsid w:val="00BE3E11"/>
    <w:rsid w:val="00BE3F4D"/>
    <w:rsid w:val="00BE4D2D"/>
    <w:rsid w:val="00BE502B"/>
    <w:rsid w:val="00BE5423"/>
    <w:rsid w:val="00BE5770"/>
    <w:rsid w:val="00BE5B2A"/>
    <w:rsid w:val="00BE6A0B"/>
    <w:rsid w:val="00BE6A93"/>
    <w:rsid w:val="00BE6F9B"/>
    <w:rsid w:val="00BE79BE"/>
    <w:rsid w:val="00BE7C02"/>
    <w:rsid w:val="00BE7CB3"/>
    <w:rsid w:val="00BE7EA9"/>
    <w:rsid w:val="00BF0040"/>
    <w:rsid w:val="00BF0227"/>
    <w:rsid w:val="00BF044D"/>
    <w:rsid w:val="00BF053C"/>
    <w:rsid w:val="00BF0613"/>
    <w:rsid w:val="00BF0F8B"/>
    <w:rsid w:val="00BF15FD"/>
    <w:rsid w:val="00BF246D"/>
    <w:rsid w:val="00BF2A74"/>
    <w:rsid w:val="00BF2C0E"/>
    <w:rsid w:val="00BF3300"/>
    <w:rsid w:val="00BF3901"/>
    <w:rsid w:val="00BF3AA5"/>
    <w:rsid w:val="00BF42CA"/>
    <w:rsid w:val="00BF43E8"/>
    <w:rsid w:val="00BF5D76"/>
    <w:rsid w:val="00BF5D89"/>
    <w:rsid w:val="00BF6116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1188"/>
    <w:rsid w:val="00C018E2"/>
    <w:rsid w:val="00C01C16"/>
    <w:rsid w:val="00C020C3"/>
    <w:rsid w:val="00C021A2"/>
    <w:rsid w:val="00C0224A"/>
    <w:rsid w:val="00C022C7"/>
    <w:rsid w:val="00C0279F"/>
    <w:rsid w:val="00C033EB"/>
    <w:rsid w:val="00C037E5"/>
    <w:rsid w:val="00C039E8"/>
    <w:rsid w:val="00C03CD2"/>
    <w:rsid w:val="00C04FC1"/>
    <w:rsid w:val="00C051AF"/>
    <w:rsid w:val="00C053FE"/>
    <w:rsid w:val="00C05D52"/>
    <w:rsid w:val="00C065E5"/>
    <w:rsid w:val="00C066EE"/>
    <w:rsid w:val="00C078DC"/>
    <w:rsid w:val="00C07CE8"/>
    <w:rsid w:val="00C07E73"/>
    <w:rsid w:val="00C115FC"/>
    <w:rsid w:val="00C11A8F"/>
    <w:rsid w:val="00C11B55"/>
    <w:rsid w:val="00C11E1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6D7"/>
    <w:rsid w:val="00C15EF8"/>
    <w:rsid w:val="00C16165"/>
    <w:rsid w:val="00C16488"/>
    <w:rsid w:val="00C16B00"/>
    <w:rsid w:val="00C17B25"/>
    <w:rsid w:val="00C17BC2"/>
    <w:rsid w:val="00C17D92"/>
    <w:rsid w:val="00C17DAE"/>
    <w:rsid w:val="00C20A86"/>
    <w:rsid w:val="00C20B3C"/>
    <w:rsid w:val="00C216E2"/>
    <w:rsid w:val="00C220AE"/>
    <w:rsid w:val="00C22853"/>
    <w:rsid w:val="00C231F1"/>
    <w:rsid w:val="00C238EE"/>
    <w:rsid w:val="00C249C8"/>
    <w:rsid w:val="00C24D69"/>
    <w:rsid w:val="00C25101"/>
    <w:rsid w:val="00C25B74"/>
    <w:rsid w:val="00C26082"/>
    <w:rsid w:val="00C26920"/>
    <w:rsid w:val="00C27396"/>
    <w:rsid w:val="00C275B2"/>
    <w:rsid w:val="00C30BAB"/>
    <w:rsid w:val="00C30CE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6572"/>
    <w:rsid w:val="00C36742"/>
    <w:rsid w:val="00C3742C"/>
    <w:rsid w:val="00C37A3B"/>
    <w:rsid w:val="00C37B17"/>
    <w:rsid w:val="00C37B33"/>
    <w:rsid w:val="00C401F6"/>
    <w:rsid w:val="00C4042C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914"/>
    <w:rsid w:val="00C43D73"/>
    <w:rsid w:val="00C4571B"/>
    <w:rsid w:val="00C45792"/>
    <w:rsid w:val="00C4579F"/>
    <w:rsid w:val="00C45FDA"/>
    <w:rsid w:val="00C46D07"/>
    <w:rsid w:val="00C473F7"/>
    <w:rsid w:val="00C476E7"/>
    <w:rsid w:val="00C47EC4"/>
    <w:rsid w:val="00C47F1F"/>
    <w:rsid w:val="00C505D7"/>
    <w:rsid w:val="00C50833"/>
    <w:rsid w:val="00C51604"/>
    <w:rsid w:val="00C51C8B"/>
    <w:rsid w:val="00C5297E"/>
    <w:rsid w:val="00C52B76"/>
    <w:rsid w:val="00C53166"/>
    <w:rsid w:val="00C5344E"/>
    <w:rsid w:val="00C53A86"/>
    <w:rsid w:val="00C543D0"/>
    <w:rsid w:val="00C544F4"/>
    <w:rsid w:val="00C545F3"/>
    <w:rsid w:val="00C5480B"/>
    <w:rsid w:val="00C5492A"/>
    <w:rsid w:val="00C552A7"/>
    <w:rsid w:val="00C557FD"/>
    <w:rsid w:val="00C55A97"/>
    <w:rsid w:val="00C55E63"/>
    <w:rsid w:val="00C56676"/>
    <w:rsid w:val="00C56A4B"/>
    <w:rsid w:val="00C56D6B"/>
    <w:rsid w:val="00C56DC9"/>
    <w:rsid w:val="00C57068"/>
    <w:rsid w:val="00C57B3E"/>
    <w:rsid w:val="00C60576"/>
    <w:rsid w:val="00C61B27"/>
    <w:rsid w:val="00C61B37"/>
    <w:rsid w:val="00C62274"/>
    <w:rsid w:val="00C62544"/>
    <w:rsid w:val="00C6285C"/>
    <w:rsid w:val="00C629F6"/>
    <w:rsid w:val="00C62DDF"/>
    <w:rsid w:val="00C6318A"/>
    <w:rsid w:val="00C63460"/>
    <w:rsid w:val="00C63D33"/>
    <w:rsid w:val="00C63F3C"/>
    <w:rsid w:val="00C646A4"/>
    <w:rsid w:val="00C65F65"/>
    <w:rsid w:val="00C667EC"/>
    <w:rsid w:val="00C66864"/>
    <w:rsid w:val="00C66CA9"/>
    <w:rsid w:val="00C672BC"/>
    <w:rsid w:val="00C672D4"/>
    <w:rsid w:val="00C70236"/>
    <w:rsid w:val="00C7097F"/>
    <w:rsid w:val="00C70BC3"/>
    <w:rsid w:val="00C70EB1"/>
    <w:rsid w:val="00C71545"/>
    <w:rsid w:val="00C7242C"/>
    <w:rsid w:val="00C72649"/>
    <w:rsid w:val="00C72843"/>
    <w:rsid w:val="00C72977"/>
    <w:rsid w:val="00C730AA"/>
    <w:rsid w:val="00C744F5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7A50"/>
    <w:rsid w:val="00C77B5A"/>
    <w:rsid w:val="00C77E1C"/>
    <w:rsid w:val="00C80026"/>
    <w:rsid w:val="00C80C91"/>
    <w:rsid w:val="00C80EB4"/>
    <w:rsid w:val="00C81CA7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5AD8"/>
    <w:rsid w:val="00C86069"/>
    <w:rsid w:val="00C86377"/>
    <w:rsid w:val="00C90114"/>
    <w:rsid w:val="00C90582"/>
    <w:rsid w:val="00C90852"/>
    <w:rsid w:val="00C90B6B"/>
    <w:rsid w:val="00C90EE0"/>
    <w:rsid w:val="00C91A0F"/>
    <w:rsid w:val="00C921F0"/>
    <w:rsid w:val="00C92290"/>
    <w:rsid w:val="00C92CB4"/>
    <w:rsid w:val="00C92D97"/>
    <w:rsid w:val="00C92DE9"/>
    <w:rsid w:val="00C92E56"/>
    <w:rsid w:val="00C93420"/>
    <w:rsid w:val="00C948A6"/>
    <w:rsid w:val="00C95114"/>
    <w:rsid w:val="00C9546A"/>
    <w:rsid w:val="00C955E9"/>
    <w:rsid w:val="00C96072"/>
    <w:rsid w:val="00C96231"/>
    <w:rsid w:val="00C9636B"/>
    <w:rsid w:val="00C9747E"/>
    <w:rsid w:val="00C97BB3"/>
    <w:rsid w:val="00C97D26"/>
    <w:rsid w:val="00CA056F"/>
    <w:rsid w:val="00CA0A95"/>
    <w:rsid w:val="00CA1312"/>
    <w:rsid w:val="00CA1603"/>
    <w:rsid w:val="00CA1EBE"/>
    <w:rsid w:val="00CA1EC5"/>
    <w:rsid w:val="00CA25D1"/>
    <w:rsid w:val="00CA2F21"/>
    <w:rsid w:val="00CA365B"/>
    <w:rsid w:val="00CA369C"/>
    <w:rsid w:val="00CA4166"/>
    <w:rsid w:val="00CA4210"/>
    <w:rsid w:val="00CA4822"/>
    <w:rsid w:val="00CA5153"/>
    <w:rsid w:val="00CA5399"/>
    <w:rsid w:val="00CA557C"/>
    <w:rsid w:val="00CA5831"/>
    <w:rsid w:val="00CA586B"/>
    <w:rsid w:val="00CA69F6"/>
    <w:rsid w:val="00CA72C4"/>
    <w:rsid w:val="00CA7669"/>
    <w:rsid w:val="00CB011C"/>
    <w:rsid w:val="00CB0496"/>
    <w:rsid w:val="00CB19B5"/>
    <w:rsid w:val="00CB1B50"/>
    <w:rsid w:val="00CB1C73"/>
    <w:rsid w:val="00CB1CEF"/>
    <w:rsid w:val="00CB1F93"/>
    <w:rsid w:val="00CB210C"/>
    <w:rsid w:val="00CB2CD7"/>
    <w:rsid w:val="00CB31A4"/>
    <w:rsid w:val="00CB35DD"/>
    <w:rsid w:val="00CB3670"/>
    <w:rsid w:val="00CB3DE8"/>
    <w:rsid w:val="00CB4323"/>
    <w:rsid w:val="00CB4CDE"/>
    <w:rsid w:val="00CB4E2E"/>
    <w:rsid w:val="00CB502F"/>
    <w:rsid w:val="00CB552F"/>
    <w:rsid w:val="00CB5B88"/>
    <w:rsid w:val="00CB5E05"/>
    <w:rsid w:val="00CB6509"/>
    <w:rsid w:val="00CB68C5"/>
    <w:rsid w:val="00CB7729"/>
    <w:rsid w:val="00CB7740"/>
    <w:rsid w:val="00CB7873"/>
    <w:rsid w:val="00CC00CB"/>
    <w:rsid w:val="00CC0752"/>
    <w:rsid w:val="00CC07E0"/>
    <w:rsid w:val="00CC0C1F"/>
    <w:rsid w:val="00CC0E3A"/>
    <w:rsid w:val="00CC175F"/>
    <w:rsid w:val="00CC1892"/>
    <w:rsid w:val="00CC1971"/>
    <w:rsid w:val="00CC1BEA"/>
    <w:rsid w:val="00CC1F13"/>
    <w:rsid w:val="00CC259E"/>
    <w:rsid w:val="00CC2B3C"/>
    <w:rsid w:val="00CC2B5B"/>
    <w:rsid w:val="00CC2D5F"/>
    <w:rsid w:val="00CC2FD6"/>
    <w:rsid w:val="00CC3455"/>
    <w:rsid w:val="00CC348D"/>
    <w:rsid w:val="00CC3F7E"/>
    <w:rsid w:val="00CC422F"/>
    <w:rsid w:val="00CC45F3"/>
    <w:rsid w:val="00CC4B67"/>
    <w:rsid w:val="00CC4D39"/>
    <w:rsid w:val="00CC5979"/>
    <w:rsid w:val="00CC60A4"/>
    <w:rsid w:val="00CC6144"/>
    <w:rsid w:val="00CC6656"/>
    <w:rsid w:val="00CC69B7"/>
    <w:rsid w:val="00CC6B4A"/>
    <w:rsid w:val="00CC6DCE"/>
    <w:rsid w:val="00CC6FC3"/>
    <w:rsid w:val="00CC797B"/>
    <w:rsid w:val="00CC7C9F"/>
    <w:rsid w:val="00CD091A"/>
    <w:rsid w:val="00CD0B9E"/>
    <w:rsid w:val="00CD1530"/>
    <w:rsid w:val="00CD1C93"/>
    <w:rsid w:val="00CD21B3"/>
    <w:rsid w:val="00CD21C1"/>
    <w:rsid w:val="00CD28FF"/>
    <w:rsid w:val="00CD34D3"/>
    <w:rsid w:val="00CD3FED"/>
    <w:rsid w:val="00CD4507"/>
    <w:rsid w:val="00CD46B2"/>
    <w:rsid w:val="00CD48F7"/>
    <w:rsid w:val="00CD4E4C"/>
    <w:rsid w:val="00CD51CA"/>
    <w:rsid w:val="00CD5FC8"/>
    <w:rsid w:val="00CD626A"/>
    <w:rsid w:val="00CD6F58"/>
    <w:rsid w:val="00CD74C2"/>
    <w:rsid w:val="00CD7657"/>
    <w:rsid w:val="00CE041C"/>
    <w:rsid w:val="00CE0806"/>
    <w:rsid w:val="00CE08D0"/>
    <w:rsid w:val="00CE0ADF"/>
    <w:rsid w:val="00CE1539"/>
    <w:rsid w:val="00CE1737"/>
    <w:rsid w:val="00CE1873"/>
    <w:rsid w:val="00CE223E"/>
    <w:rsid w:val="00CE2308"/>
    <w:rsid w:val="00CE2398"/>
    <w:rsid w:val="00CE2828"/>
    <w:rsid w:val="00CE316A"/>
    <w:rsid w:val="00CE342D"/>
    <w:rsid w:val="00CE36C4"/>
    <w:rsid w:val="00CE3F04"/>
    <w:rsid w:val="00CE3F06"/>
    <w:rsid w:val="00CE41D2"/>
    <w:rsid w:val="00CE441F"/>
    <w:rsid w:val="00CE611C"/>
    <w:rsid w:val="00CE6AC8"/>
    <w:rsid w:val="00CE6DC8"/>
    <w:rsid w:val="00CE6E6B"/>
    <w:rsid w:val="00CE7590"/>
    <w:rsid w:val="00CE7879"/>
    <w:rsid w:val="00CE79BA"/>
    <w:rsid w:val="00CE7A77"/>
    <w:rsid w:val="00CF064B"/>
    <w:rsid w:val="00CF0E90"/>
    <w:rsid w:val="00CF1108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BF4"/>
    <w:rsid w:val="00CF4070"/>
    <w:rsid w:val="00CF4355"/>
    <w:rsid w:val="00CF437C"/>
    <w:rsid w:val="00CF44EF"/>
    <w:rsid w:val="00CF4F4B"/>
    <w:rsid w:val="00CF5A1A"/>
    <w:rsid w:val="00CF5A2B"/>
    <w:rsid w:val="00CF5BCF"/>
    <w:rsid w:val="00CF6010"/>
    <w:rsid w:val="00CF60DB"/>
    <w:rsid w:val="00CF65B7"/>
    <w:rsid w:val="00CF7383"/>
    <w:rsid w:val="00CF7A79"/>
    <w:rsid w:val="00D00414"/>
    <w:rsid w:val="00D0041E"/>
    <w:rsid w:val="00D00470"/>
    <w:rsid w:val="00D01FC1"/>
    <w:rsid w:val="00D02183"/>
    <w:rsid w:val="00D0248B"/>
    <w:rsid w:val="00D02D1F"/>
    <w:rsid w:val="00D03069"/>
    <w:rsid w:val="00D0309E"/>
    <w:rsid w:val="00D033DD"/>
    <w:rsid w:val="00D034F0"/>
    <w:rsid w:val="00D05701"/>
    <w:rsid w:val="00D0575F"/>
    <w:rsid w:val="00D05AB0"/>
    <w:rsid w:val="00D06EF9"/>
    <w:rsid w:val="00D07033"/>
    <w:rsid w:val="00D07735"/>
    <w:rsid w:val="00D07986"/>
    <w:rsid w:val="00D07F4B"/>
    <w:rsid w:val="00D07FD5"/>
    <w:rsid w:val="00D102C4"/>
    <w:rsid w:val="00D105D3"/>
    <w:rsid w:val="00D10727"/>
    <w:rsid w:val="00D107DA"/>
    <w:rsid w:val="00D10B73"/>
    <w:rsid w:val="00D10C0D"/>
    <w:rsid w:val="00D1103F"/>
    <w:rsid w:val="00D11044"/>
    <w:rsid w:val="00D1175F"/>
    <w:rsid w:val="00D11D3E"/>
    <w:rsid w:val="00D11F58"/>
    <w:rsid w:val="00D11F96"/>
    <w:rsid w:val="00D121AE"/>
    <w:rsid w:val="00D12226"/>
    <w:rsid w:val="00D12801"/>
    <w:rsid w:val="00D13397"/>
    <w:rsid w:val="00D13D24"/>
    <w:rsid w:val="00D142E8"/>
    <w:rsid w:val="00D143C3"/>
    <w:rsid w:val="00D14718"/>
    <w:rsid w:val="00D14ED1"/>
    <w:rsid w:val="00D1599A"/>
    <w:rsid w:val="00D15DFB"/>
    <w:rsid w:val="00D17914"/>
    <w:rsid w:val="00D2055F"/>
    <w:rsid w:val="00D2090A"/>
    <w:rsid w:val="00D20EF6"/>
    <w:rsid w:val="00D2112C"/>
    <w:rsid w:val="00D21284"/>
    <w:rsid w:val="00D214B5"/>
    <w:rsid w:val="00D216ED"/>
    <w:rsid w:val="00D2198F"/>
    <w:rsid w:val="00D22022"/>
    <w:rsid w:val="00D2267B"/>
    <w:rsid w:val="00D22E74"/>
    <w:rsid w:val="00D23853"/>
    <w:rsid w:val="00D23FAE"/>
    <w:rsid w:val="00D24502"/>
    <w:rsid w:val="00D24763"/>
    <w:rsid w:val="00D24C39"/>
    <w:rsid w:val="00D251D8"/>
    <w:rsid w:val="00D254A7"/>
    <w:rsid w:val="00D25C16"/>
    <w:rsid w:val="00D25D17"/>
    <w:rsid w:val="00D26517"/>
    <w:rsid w:val="00D26931"/>
    <w:rsid w:val="00D273F1"/>
    <w:rsid w:val="00D276E0"/>
    <w:rsid w:val="00D3007F"/>
    <w:rsid w:val="00D30839"/>
    <w:rsid w:val="00D30A2E"/>
    <w:rsid w:val="00D30DD8"/>
    <w:rsid w:val="00D30E76"/>
    <w:rsid w:val="00D31261"/>
    <w:rsid w:val="00D315A7"/>
    <w:rsid w:val="00D3171A"/>
    <w:rsid w:val="00D32035"/>
    <w:rsid w:val="00D32128"/>
    <w:rsid w:val="00D3258C"/>
    <w:rsid w:val="00D32B45"/>
    <w:rsid w:val="00D335C3"/>
    <w:rsid w:val="00D33C4B"/>
    <w:rsid w:val="00D33C5E"/>
    <w:rsid w:val="00D3412A"/>
    <w:rsid w:val="00D34CF5"/>
    <w:rsid w:val="00D34EFF"/>
    <w:rsid w:val="00D352AA"/>
    <w:rsid w:val="00D35669"/>
    <w:rsid w:val="00D36C0C"/>
    <w:rsid w:val="00D37510"/>
    <w:rsid w:val="00D37862"/>
    <w:rsid w:val="00D37CD4"/>
    <w:rsid w:val="00D409C6"/>
    <w:rsid w:val="00D40AC4"/>
    <w:rsid w:val="00D40D3A"/>
    <w:rsid w:val="00D40E89"/>
    <w:rsid w:val="00D41440"/>
    <w:rsid w:val="00D41F3A"/>
    <w:rsid w:val="00D42901"/>
    <w:rsid w:val="00D435C7"/>
    <w:rsid w:val="00D4373A"/>
    <w:rsid w:val="00D43DB7"/>
    <w:rsid w:val="00D4465D"/>
    <w:rsid w:val="00D44B1C"/>
    <w:rsid w:val="00D44C41"/>
    <w:rsid w:val="00D44C6C"/>
    <w:rsid w:val="00D44DE7"/>
    <w:rsid w:val="00D45A51"/>
    <w:rsid w:val="00D45A63"/>
    <w:rsid w:val="00D46297"/>
    <w:rsid w:val="00D46C83"/>
    <w:rsid w:val="00D46CB1"/>
    <w:rsid w:val="00D46CE3"/>
    <w:rsid w:val="00D47C21"/>
    <w:rsid w:val="00D47FBA"/>
    <w:rsid w:val="00D501EB"/>
    <w:rsid w:val="00D50600"/>
    <w:rsid w:val="00D50712"/>
    <w:rsid w:val="00D508CF"/>
    <w:rsid w:val="00D5098B"/>
    <w:rsid w:val="00D50CB3"/>
    <w:rsid w:val="00D51C96"/>
    <w:rsid w:val="00D522F5"/>
    <w:rsid w:val="00D5298E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CD"/>
    <w:rsid w:val="00D55B1D"/>
    <w:rsid w:val="00D56100"/>
    <w:rsid w:val="00D5623A"/>
    <w:rsid w:val="00D562EC"/>
    <w:rsid w:val="00D5675F"/>
    <w:rsid w:val="00D569DE"/>
    <w:rsid w:val="00D5740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285C"/>
    <w:rsid w:val="00D62E93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AC9"/>
    <w:rsid w:val="00D66BF4"/>
    <w:rsid w:val="00D67C67"/>
    <w:rsid w:val="00D67F03"/>
    <w:rsid w:val="00D704EB"/>
    <w:rsid w:val="00D71592"/>
    <w:rsid w:val="00D71933"/>
    <w:rsid w:val="00D71DD2"/>
    <w:rsid w:val="00D72501"/>
    <w:rsid w:val="00D72A18"/>
    <w:rsid w:val="00D7355E"/>
    <w:rsid w:val="00D73716"/>
    <w:rsid w:val="00D7384B"/>
    <w:rsid w:val="00D749C2"/>
    <w:rsid w:val="00D74B05"/>
    <w:rsid w:val="00D75203"/>
    <w:rsid w:val="00D75236"/>
    <w:rsid w:val="00D75245"/>
    <w:rsid w:val="00D754C5"/>
    <w:rsid w:val="00D75F8C"/>
    <w:rsid w:val="00D760C1"/>
    <w:rsid w:val="00D76787"/>
    <w:rsid w:val="00D76E52"/>
    <w:rsid w:val="00D77262"/>
    <w:rsid w:val="00D77A9A"/>
    <w:rsid w:val="00D77D69"/>
    <w:rsid w:val="00D8086A"/>
    <w:rsid w:val="00D81039"/>
    <w:rsid w:val="00D81048"/>
    <w:rsid w:val="00D81163"/>
    <w:rsid w:val="00D81790"/>
    <w:rsid w:val="00D81C1C"/>
    <w:rsid w:val="00D823B7"/>
    <w:rsid w:val="00D82447"/>
    <w:rsid w:val="00D826AC"/>
    <w:rsid w:val="00D82828"/>
    <w:rsid w:val="00D82A99"/>
    <w:rsid w:val="00D83D83"/>
    <w:rsid w:val="00D8424B"/>
    <w:rsid w:val="00D8429B"/>
    <w:rsid w:val="00D843C1"/>
    <w:rsid w:val="00D845AB"/>
    <w:rsid w:val="00D84C3B"/>
    <w:rsid w:val="00D8533F"/>
    <w:rsid w:val="00D85B61"/>
    <w:rsid w:val="00D868B0"/>
    <w:rsid w:val="00D87742"/>
    <w:rsid w:val="00D8779B"/>
    <w:rsid w:val="00D90211"/>
    <w:rsid w:val="00D911C1"/>
    <w:rsid w:val="00D91695"/>
    <w:rsid w:val="00D91A33"/>
    <w:rsid w:val="00D91E76"/>
    <w:rsid w:val="00D91FFB"/>
    <w:rsid w:val="00D920B9"/>
    <w:rsid w:val="00D924D5"/>
    <w:rsid w:val="00D92A6C"/>
    <w:rsid w:val="00D92C1A"/>
    <w:rsid w:val="00D92D76"/>
    <w:rsid w:val="00D9331A"/>
    <w:rsid w:val="00D94763"/>
    <w:rsid w:val="00D94924"/>
    <w:rsid w:val="00D94CA3"/>
    <w:rsid w:val="00D950EA"/>
    <w:rsid w:val="00D95247"/>
    <w:rsid w:val="00D9590A"/>
    <w:rsid w:val="00D964F9"/>
    <w:rsid w:val="00D9657A"/>
    <w:rsid w:val="00D96A32"/>
    <w:rsid w:val="00D979A4"/>
    <w:rsid w:val="00D97B68"/>
    <w:rsid w:val="00D97EEF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2EDC"/>
    <w:rsid w:val="00DA316D"/>
    <w:rsid w:val="00DA34B7"/>
    <w:rsid w:val="00DA3B33"/>
    <w:rsid w:val="00DA4F9B"/>
    <w:rsid w:val="00DA530D"/>
    <w:rsid w:val="00DA5803"/>
    <w:rsid w:val="00DA5E46"/>
    <w:rsid w:val="00DA6871"/>
    <w:rsid w:val="00DA75BE"/>
    <w:rsid w:val="00DB0494"/>
    <w:rsid w:val="00DB0622"/>
    <w:rsid w:val="00DB062B"/>
    <w:rsid w:val="00DB0746"/>
    <w:rsid w:val="00DB0944"/>
    <w:rsid w:val="00DB0A7C"/>
    <w:rsid w:val="00DB1101"/>
    <w:rsid w:val="00DB1796"/>
    <w:rsid w:val="00DB1A4A"/>
    <w:rsid w:val="00DB1E66"/>
    <w:rsid w:val="00DB1FDE"/>
    <w:rsid w:val="00DB2A88"/>
    <w:rsid w:val="00DB3309"/>
    <w:rsid w:val="00DB37B6"/>
    <w:rsid w:val="00DB3A09"/>
    <w:rsid w:val="00DB64E7"/>
    <w:rsid w:val="00DB7D5F"/>
    <w:rsid w:val="00DB7E78"/>
    <w:rsid w:val="00DC007F"/>
    <w:rsid w:val="00DC0110"/>
    <w:rsid w:val="00DC0545"/>
    <w:rsid w:val="00DC05FF"/>
    <w:rsid w:val="00DC0A8C"/>
    <w:rsid w:val="00DC0B9D"/>
    <w:rsid w:val="00DC1A9A"/>
    <w:rsid w:val="00DC1E92"/>
    <w:rsid w:val="00DC1F27"/>
    <w:rsid w:val="00DC2477"/>
    <w:rsid w:val="00DC2B7C"/>
    <w:rsid w:val="00DC31F1"/>
    <w:rsid w:val="00DC32ED"/>
    <w:rsid w:val="00DC3CD8"/>
    <w:rsid w:val="00DC3FD4"/>
    <w:rsid w:val="00DC417A"/>
    <w:rsid w:val="00DC4751"/>
    <w:rsid w:val="00DC4BDA"/>
    <w:rsid w:val="00DC4ECB"/>
    <w:rsid w:val="00DC4F82"/>
    <w:rsid w:val="00DC55E0"/>
    <w:rsid w:val="00DC5AF5"/>
    <w:rsid w:val="00DC6ED7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34EC"/>
    <w:rsid w:val="00DD394D"/>
    <w:rsid w:val="00DD3EC1"/>
    <w:rsid w:val="00DD41FE"/>
    <w:rsid w:val="00DD4271"/>
    <w:rsid w:val="00DD53FE"/>
    <w:rsid w:val="00DD5501"/>
    <w:rsid w:val="00DD556A"/>
    <w:rsid w:val="00DD5790"/>
    <w:rsid w:val="00DD57CB"/>
    <w:rsid w:val="00DD5E6D"/>
    <w:rsid w:val="00DD6757"/>
    <w:rsid w:val="00DD6933"/>
    <w:rsid w:val="00DD6DEA"/>
    <w:rsid w:val="00DD6E3B"/>
    <w:rsid w:val="00DD6F8E"/>
    <w:rsid w:val="00DD6FCE"/>
    <w:rsid w:val="00DD7B0A"/>
    <w:rsid w:val="00DE14E8"/>
    <w:rsid w:val="00DE1D9E"/>
    <w:rsid w:val="00DE23C9"/>
    <w:rsid w:val="00DE26CE"/>
    <w:rsid w:val="00DE2960"/>
    <w:rsid w:val="00DE29F6"/>
    <w:rsid w:val="00DE2FD3"/>
    <w:rsid w:val="00DE3095"/>
    <w:rsid w:val="00DE31CF"/>
    <w:rsid w:val="00DE3296"/>
    <w:rsid w:val="00DE469D"/>
    <w:rsid w:val="00DE4BDB"/>
    <w:rsid w:val="00DE529B"/>
    <w:rsid w:val="00DE5602"/>
    <w:rsid w:val="00DE5DFB"/>
    <w:rsid w:val="00DE60E1"/>
    <w:rsid w:val="00DE6144"/>
    <w:rsid w:val="00DE6275"/>
    <w:rsid w:val="00DE6F6A"/>
    <w:rsid w:val="00DE7149"/>
    <w:rsid w:val="00DE7B58"/>
    <w:rsid w:val="00DF05B6"/>
    <w:rsid w:val="00DF0667"/>
    <w:rsid w:val="00DF0AE3"/>
    <w:rsid w:val="00DF129C"/>
    <w:rsid w:val="00DF185E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48D"/>
    <w:rsid w:val="00DF393F"/>
    <w:rsid w:val="00DF3998"/>
    <w:rsid w:val="00DF3F9F"/>
    <w:rsid w:val="00DF4B28"/>
    <w:rsid w:val="00DF57B2"/>
    <w:rsid w:val="00DF6772"/>
    <w:rsid w:val="00DF77BE"/>
    <w:rsid w:val="00DF7BA6"/>
    <w:rsid w:val="00DF7CC7"/>
    <w:rsid w:val="00E00257"/>
    <w:rsid w:val="00E00F68"/>
    <w:rsid w:val="00E0107C"/>
    <w:rsid w:val="00E01402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BE"/>
    <w:rsid w:val="00E02CDA"/>
    <w:rsid w:val="00E0309F"/>
    <w:rsid w:val="00E0390C"/>
    <w:rsid w:val="00E03F19"/>
    <w:rsid w:val="00E0404D"/>
    <w:rsid w:val="00E044E2"/>
    <w:rsid w:val="00E05200"/>
    <w:rsid w:val="00E058F6"/>
    <w:rsid w:val="00E05B30"/>
    <w:rsid w:val="00E05B41"/>
    <w:rsid w:val="00E05EAF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7F7"/>
    <w:rsid w:val="00E200F4"/>
    <w:rsid w:val="00E2020B"/>
    <w:rsid w:val="00E2043C"/>
    <w:rsid w:val="00E20DF3"/>
    <w:rsid w:val="00E21119"/>
    <w:rsid w:val="00E21672"/>
    <w:rsid w:val="00E218B5"/>
    <w:rsid w:val="00E21AC5"/>
    <w:rsid w:val="00E21C56"/>
    <w:rsid w:val="00E21D91"/>
    <w:rsid w:val="00E224A6"/>
    <w:rsid w:val="00E224CE"/>
    <w:rsid w:val="00E22576"/>
    <w:rsid w:val="00E22898"/>
    <w:rsid w:val="00E22AFE"/>
    <w:rsid w:val="00E23B7D"/>
    <w:rsid w:val="00E240D7"/>
    <w:rsid w:val="00E241A8"/>
    <w:rsid w:val="00E244F9"/>
    <w:rsid w:val="00E2450D"/>
    <w:rsid w:val="00E247D7"/>
    <w:rsid w:val="00E2519A"/>
    <w:rsid w:val="00E2567E"/>
    <w:rsid w:val="00E25D5F"/>
    <w:rsid w:val="00E27335"/>
    <w:rsid w:val="00E27422"/>
    <w:rsid w:val="00E276EA"/>
    <w:rsid w:val="00E27713"/>
    <w:rsid w:val="00E27C57"/>
    <w:rsid w:val="00E309B1"/>
    <w:rsid w:val="00E30EA3"/>
    <w:rsid w:val="00E30ED5"/>
    <w:rsid w:val="00E31225"/>
    <w:rsid w:val="00E31250"/>
    <w:rsid w:val="00E31270"/>
    <w:rsid w:val="00E31974"/>
    <w:rsid w:val="00E31C40"/>
    <w:rsid w:val="00E32607"/>
    <w:rsid w:val="00E330C3"/>
    <w:rsid w:val="00E3329D"/>
    <w:rsid w:val="00E3353B"/>
    <w:rsid w:val="00E3361B"/>
    <w:rsid w:val="00E33AEC"/>
    <w:rsid w:val="00E33D48"/>
    <w:rsid w:val="00E34246"/>
    <w:rsid w:val="00E34DAE"/>
    <w:rsid w:val="00E35247"/>
    <w:rsid w:val="00E3526D"/>
    <w:rsid w:val="00E35FFA"/>
    <w:rsid w:val="00E36605"/>
    <w:rsid w:val="00E36938"/>
    <w:rsid w:val="00E36978"/>
    <w:rsid w:val="00E36A5C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984"/>
    <w:rsid w:val="00E46A62"/>
    <w:rsid w:val="00E46BD0"/>
    <w:rsid w:val="00E473A1"/>
    <w:rsid w:val="00E475F5"/>
    <w:rsid w:val="00E4795F"/>
    <w:rsid w:val="00E511C1"/>
    <w:rsid w:val="00E51B8C"/>
    <w:rsid w:val="00E51C78"/>
    <w:rsid w:val="00E53812"/>
    <w:rsid w:val="00E53B33"/>
    <w:rsid w:val="00E54160"/>
    <w:rsid w:val="00E54278"/>
    <w:rsid w:val="00E54C24"/>
    <w:rsid w:val="00E54DE2"/>
    <w:rsid w:val="00E5505C"/>
    <w:rsid w:val="00E5542B"/>
    <w:rsid w:val="00E55C3A"/>
    <w:rsid w:val="00E56181"/>
    <w:rsid w:val="00E56557"/>
    <w:rsid w:val="00E56AE4"/>
    <w:rsid w:val="00E57C27"/>
    <w:rsid w:val="00E6038E"/>
    <w:rsid w:val="00E604FB"/>
    <w:rsid w:val="00E60672"/>
    <w:rsid w:val="00E609BA"/>
    <w:rsid w:val="00E60FAA"/>
    <w:rsid w:val="00E61DF5"/>
    <w:rsid w:val="00E61E95"/>
    <w:rsid w:val="00E62994"/>
    <w:rsid w:val="00E63124"/>
    <w:rsid w:val="00E63139"/>
    <w:rsid w:val="00E631F0"/>
    <w:rsid w:val="00E634F9"/>
    <w:rsid w:val="00E63702"/>
    <w:rsid w:val="00E64BCB"/>
    <w:rsid w:val="00E64BDC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184E"/>
    <w:rsid w:val="00E71A3D"/>
    <w:rsid w:val="00E71A58"/>
    <w:rsid w:val="00E71AC8"/>
    <w:rsid w:val="00E7386C"/>
    <w:rsid w:val="00E73997"/>
    <w:rsid w:val="00E752BE"/>
    <w:rsid w:val="00E761C6"/>
    <w:rsid w:val="00E7716A"/>
    <w:rsid w:val="00E776B0"/>
    <w:rsid w:val="00E77744"/>
    <w:rsid w:val="00E778E5"/>
    <w:rsid w:val="00E77C45"/>
    <w:rsid w:val="00E803F9"/>
    <w:rsid w:val="00E80884"/>
    <w:rsid w:val="00E808A6"/>
    <w:rsid w:val="00E80EC0"/>
    <w:rsid w:val="00E8116E"/>
    <w:rsid w:val="00E811BC"/>
    <w:rsid w:val="00E81B63"/>
    <w:rsid w:val="00E81DDA"/>
    <w:rsid w:val="00E82268"/>
    <w:rsid w:val="00E831F8"/>
    <w:rsid w:val="00E83609"/>
    <w:rsid w:val="00E83AC6"/>
    <w:rsid w:val="00E84376"/>
    <w:rsid w:val="00E84423"/>
    <w:rsid w:val="00E8487F"/>
    <w:rsid w:val="00E84C29"/>
    <w:rsid w:val="00E84FB9"/>
    <w:rsid w:val="00E851A8"/>
    <w:rsid w:val="00E8531F"/>
    <w:rsid w:val="00E86031"/>
    <w:rsid w:val="00E86868"/>
    <w:rsid w:val="00E86EB7"/>
    <w:rsid w:val="00E871E0"/>
    <w:rsid w:val="00E87228"/>
    <w:rsid w:val="00E872CD"/>
    <w:rsid w:val="00E873F8"/>
    <w:rsid w:val="00E87638"/>
    <w:rsid w:val="00E87BF2"/>
    <w:rsid w:val="00E87C1C"/>
    <w:rsid w:val="00E9058E"/>
    <w:rsid w:val="00E90EB8"/>
    <w:rsid w:val="00E913C9"/>
    <w:rsid w:val="00E9168C"/>
    <w:rsid w:val="00E91833"/>
    <w:rsid w:val="00E91BE6"/>
    <w:rsid w:val="00E92103"/>
    <w:rsid w:val="00E92839"/>
    <w:rsid w:val="00E92840"/>
    <w:rsid w:val="00E92BD5"/>
    <w:rsid w:val="00E92D00"/>
    <w:rsid w:val="00E93AAE"/>
    <w:rsid w:val="00E9431A"/>
    <w:rsid w:val="00E948DC"/>
    <w:rsid w:val="00E95555"/>
    <w:rsid w:val="00E95915"/>
    <w:rsid w:val="00E95A7E"/>
    <w:rsid w:val="00E96503"/>
    <w:rsid w:val="00E965CD"/>
    <w:rsid w:val="00E9682F"/>
    <w:rsid w:val="00E96EAA"/>
    <w:rsid w:val="00E96EB0"/>
    <w:rsid w:val="00E9761E"/>
    <w:rsid w:val="00EA0D5D"/>
    <w:rsid w:val="00EA15E2"/>
    <w:rsid w:val="00EA18C6"/>
    <w:rsid w:val="00EA18E1"/>
    <w:rsid w:val="00EA1967"/>
    <w:rsid w:val="00EA32A0"/>
    <w:rsid w:val="00EA34B3"/>
    <w:rsid w:val="00EA3828"/>
    <w:rsid w:val="00EA38F2"/>
    <w:rsid w:val="00EA391D"/>
    <w:rsid w:val="00EA3EC9"/>
    <w:rsid w:val="00EA4689"/>
    <w:rsid w:val="00EA4773"/>
    <w:rsid w:val="00EA4994"/>
    <w:rsid w:val="00EA4A39"/>
    <w:rsid w:val="00EA4C5A"/>
    <w:rsid w:val="00EA5006"/>
    <w:rsid w:val="00EA5045"/>
    <w:rsid w:val="00EA574E"/>
    <w:rsid w:val="00EA58BC"/>
    <w:rsid w:val="00EA6962"/>
    <w:rsid w:val="00EA69B3"/>
    <w:rsid w:val="00EA7F40"/>
    <w:rsid w:val="00EB0FB8"/>
    <w:rsid w:val="00EB12A8"/>
    <w:rsid w:val="00EB1C05"/>
    <w:rsid w:val="00EB1F84"/>
    <w:rsid w:val="00EB250D"/>
    <w:rsid w:val="00EB2B81"/>
    <w:rsid w:val="00EB34D1"/>
    <w:rsid w:val="00EB3B5C"/>
    <w:rsid w:val="00EB3CDE"/>
    <w:rsid w:val="00EB3DBD"/>
    <w:rsid w:val="00EB3E29"/>
    <w:rsid w:val="00EB41BB"/>
    <w:rsid w:val="00EB46C0"/>
    <w:rsid w:val="00EB4747"/>
    <w:rsid w:val="00EB4A28"/>
    <w:rsid w:val="00EB575C"/>
    <w:rsid w:val="00EB5882"/>
    <w:rsid w:val="00EB5CE9"/>
    <w:rsid w:val="00EB6F66"/>
    <w:rsid w:val="00EB6FC6"/>
    <w:rsid w:val="00EC0872"/>
    <w:rsid w:val="00EC1717"/>
    <w:rsid w:val="00EC1AED"/>
    <w:rsid w:val="00EC1B9B"/>
    <w:rsid w:val="00EC1C0E"/>
    <w:rsid w:val="00EC2F03"/>
    <w:rsid w:val="00EC3309"/>
    <w:rsid w:val="00EC3590"/>
    <w:rsid w:val="00EC3813"/>
    <w:rsid w:val="00EC3D66"/>
    <w:rsid w:val="00EC3FFA"/>
    <w:rsid w:val="00EC4150"/>
    <w:rsid w:val="00EC4263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978"/>
    <w:rsid w:val="00EC6B7C"/>
    <w:rsid w:val="00EC6D97"/>
    <w:rsid w:val="00EC6F0B"/>
    <w:rsid w:val="00EC6FAE"/>
    <w:rsid w:val="00EC7873"/>
    <w:rsid w:val="00EC78D4"/>
    <w:rsid w:val="00ED01FA"/>
    <w:rsid w:val="00ED129C"/>
    <w:rsid w:val="00ED1E79"/>
    <w:rsid w:val="00ED21ED"/>
    <w:rsid w:val="00ED23A3"/>
    <w:rsid w:val="00ED28CD"/>
    <w:rsid w:val="00ED28F9"/>
    <w:rsid w:val="00ED3D09"/>
    <w:rsid w:val="00ED4575"/>
    <w:rsid w:val="00ED46C0"/>
    <w:rsid w:val="00ED48C2"/>
    <w:rsid w:val="00ED48D1"/>
    <w:rsid w:val="00ED4AF3"/>
    <w:rsid w:val="00ED4B3D"/>
    <w:rsid w:val="00ED4C11"/>
    <w:rsid w:val="00ED64CD"/>
    <w:rsid w:val="00ED68C4"/>
    <w:rsid w:val="00ED7DA9"/>
    <w:rsid w:val="00EE0317"/>
    <w:rsid w:val="00EE044D"/>
    <w:rsid w:val="00EE11DB"/>
    <w:rsid w:val="00EE23FB"/>
    <w:rsid w:val="00EE30B0"/>
    <w:rsid w:val="00EE3446"/>
    <w:rsid w:val="00EE36C1"/>
    <w:rsid w:val="00EE3C8D"/>
    <w:rsid w:val="00EE44EC"/>
    <w:rsid w:val="00EE493C"/>
    <w:rsid w:val="00EE4F77"/>
    <w:rsid w:val="00EE50FD"/>
    <w:rsid w:val="00EE5722"/>
    <w:rsid w:val="00EE58BD"/>
    <w:rsid w:val="00EE6388"/>
    <w:rsid w:val="00EE756F"/>
    <w:rsid w:val="00EF0649"/>
    <w:rsid w:val="00EF17E5"/>
    <w:rsid w:val="00EF19A9"/>
    <w:rsid w:val="00EF1F3E"/>
    <w:rsid w:val="00EF2723"/>
    <w:rsid w:val="00EF2B2B"/>
    <w:rsid w:val="00EF2BE7"/>
    <w:rsid w:val="00EF320E"/>
    <w:rsid w:val="00EF32FB"/>
    <w:rsid w:val="00EF3304"/>
    <w:rsid w:val="00EF38F0"/>
    <w:rsid w:val="00EF468C"/>
    <w:rsid w:val="00EF4811"/>
    <w:rsid w:val="00EF4928"/>
    <w:rsid w:val="00EF4A50"/>
    <w:rsid w:val="00EF57ED"/>
    <w:rsid w:val="00EF5857"/>
    <w:rsid w:val="00EF63F2"/>
    <w:rsid w:val="00EF643A"/>
    <w:rsid w:val="00EF670B"/>
    <w:rsid w:val="00EF6C7E"/>
    <w:rsid w:val="00EF7090"/>
    <w:rsid w:val="00EF7270"/>
    <w:rsid w:val="00EF73B5"/>
    <w:rsid w:val="00EF7568"/>
    <w:rsid w:val="00F0026C"/>
    <w:rsid w:val="00F0054E"/>
    <w:rsid w:val="00F00DEB"/>
    <w:rsid w:val="00F01261"/>
    <w:rsid w:val="00F014EA"/>
    <w:rsid w:val="00F017FD"/>
    <w:rsid w:val="00F01872"/>
    <w:rsid w:val="00F023B7"/>
    <w:rsid w:val="00F024F6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714D"/>
    <w:rsid w:val="00F07577"/>
    <w:rsid w:val="00F07921"/>
    <w:rsid w:val="00F07C3D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DC"/>
    <w:rsid w:val="00F134E4"/>
    <w:rsid w:val="00F139C0"/>
    <w:rsid w:val="00F13E1C"/>
    <w:rsid w:val="00F13FD8"/>
    <w:rsid w:val="00F145D7"/>
    <w:rsid w:val="00F14C1B"/>
    <w:rsid w:val="00F1520B"/>
    <w:rsid w:val="00F15602"/>
    <w:rsid w:val="00F15D4E"/>
    <w:rsid w:val="00F15D6E"/>
    <w:rsid w:val="00F15E89"/>
    <w:rsid w:val="00F160B9"/>
    <w:rsid w:val="00F1619E"/>
    <w:rsid w:val="00F1622D"/>
    <w:rsid w:val="00F1640F"/>
    <w:rsid w:val="00F16566"/>
    <w:rsid w:val="00F16B17"/>
    <w:rsid w:val="00F16FDA"/>
    <w:rsid w:val="00F2020D"/>
    <w:rsid w:val="00F204DF"/>
    <w:rsid w:val="00F20B31"/>
    <w:rsid w:val="00F2127D"/>
    <w:rsid w:val="00F21A1E"/>
    <w:rsid w:val="00F21B82"/>
    <w:rsid w:val="00F21CDF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55D5"/>
    <w:rsid w:val="00F25EE3"/>
    <w:rsid w:val="00F25F14"/>
    <w:rsid w:val="00F26769"/>
    <w:rsid w:val="00F267DA"/>
    <w:rsid w:val="00F26E3E"/>
    <w:rsid w:val="00F27BA4"/>
    <w:rsid w:val="00F27CBE"/>
    <w:rsid w:val="00F27D89"/>
    <w:rsid w:val="00F27E3E"/>
    <w:rsid w:val="00F30047"/>
    <w:rsid w:val="00F300F7"/>
    <w:rsid w:val="00F31041"/>
    <w:rsid w:val="00F311A1"/>
    <w:rsid w:val="00F32918"/>
    <w:rsid w:val="00F32B04"/>
    <w:rsid w:val="00F33184"/>
    <w:rsid w:val="00F33257"/>
    <w:rsid w:val="00F33A3E"/>
    <w:rsid w:val="00F33BEF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731A"/>
    <w:rsid w:val="00F37C39"/>
    <w:rsid w:val="00F40151"/>
    <w:rsid w:val="00F40224"/>
    <w:rsid w:val="00F402B3"/>
    <w:rsid w:val="00F40313"/>
    <w:rsid w:val="00F407F4"/>
    <w:rsid w:val="00F40A63"/>
    <w:rsid w:val="00F40D11"/>
    <w:rsid w:val="00F417BC"/>
    <w:rsid w:val="00F41D52"/>
    <w:rsid w:val="00F422D4"/>
    <w:rsid w:val="00F423BC"/>
    <w:rsid w:val="00F423DD"/>
    <w:rsid w:val="00F428D5"/>
    <w:rsid w:val="00F430ED"/>
    <w:rsid w:val="00F435D1"/>
    <w:rsid w:val="00F43754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6869"/>
    <w:rsid w:val="00F46929"/>
    <w:rsid w:val="00F46A58"/>
    <w:rsid w:val="00F46B67"/>
    <w:rsid w:val="00F47936"/>
    <w:rsid w:val="00F47D31"/>
    <w:rsid w:val="00F47EDD"/>
    <w:rsid w:val="00F5028E"/>
    <w:rsid w:val="00F507BC"/>
    <w:rsid w:val="00F508DC"/>
    <w:rsid w:val="00F50A6D"/>
    <w:rsid w:val="00F51EAC"/>
    <w:rsid w:val="00F521B3"/>
    <w:rsid w:val="00F527D8"/>
    <w:rsid w:val="00F5296C"/>
    <w:rsid w:val="00F52C35"/>
    <w:rsid w:val="00F537FE"/>
    <w:rsid w:val="00F5458D"/>
    <w:rsid w:val="00F5491D"/>
    <w:rsid w:val="00F54A85"/>
    <w:rsid w:val="00F55628"/>
    <w:rsid w:val="00F559EC"/>
    <w:rsid w:val="00F55EE3"/>
    <w:rsid w:val="00F5661E"/>
    <w:rsid w:val="00F56EAB"/>
    <w:rsid w:val="00F572BB"/>
    <w:rsid w:val="00F57921"/>
    <w:rsid w:val="00F6048F"/>
    <w:rsid w:val="00F60B62"/>
    <w:rsid w:val="00F60F28"/>
    <w:rsid w:val="00F60FEA"/>
    <w:rsid w:val="00F6132A"/>
    <w:rsid w:val="00F6164D"/>
    <w:rsid w:val="00F6178D"/>
    <w:rsid w:val="00F61A42"/>
    <w:rsid w:val="00F62043"/>
    <w:rsid w:val="00F62548"/>
    <w:rsid w:val="00F62812"/>
    <w:rsid w:val="00F62F1F"/>
    <w:rsid w:val="00F62F20"/>
    <w:rsid w:val="00F62F66"/>
    <w:rsid w:val="00F63573"/>
    <w:rsid w:val="00F63C6B"/>
    <w:rsid w:val="00F6400A"/>
    <w:rsid w:val="00F645A8"/>
    <w:rsid w:val="00F647E6"/>
    <w:rsid w:val="00F6483F"/>
    <w:rsid w:val="00F64A80"/>
    <w:rsid w:val="00F64D52"/>
    <w:rsid w:val="00F65015"/>
    <w:rsid w:val="00F6509A"/>
    <w:rsid w:val="00F6557E"/>
    <w:rsid w:val="00F65826"/>
    <w:rsid w:val="00F660C0"/>
    <w:rsid w:val="00F6634E"/>
    <w:rsid w:val="00F6647C"/>
    <w:rsid w:val="00F66BB9"/>
    <w:rsid w:val="00F66DBA"/>
    <w:rsid w:val="00F66EEF"/>
    <w:rsid w:val="00F67C4D"/>
    <w:rsid w:val="00F72154"/>
    <w:rsid w:val="00F72A47"/>
    <w:rsid w:val="00F72E90"/>
    <w:rsid w:val="00F73640"/>
    <w:rsid w:val="00F736BA"/>
    <w:rsid w:val="00F739E2"/>
    <w:rsid w:val="00F73BF6"/>
    <w:rsid w:val="00F74849"/>
    <w:rsid w:val="00F749D5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818"/>
    <w:rsid w:val="00F87012"/>
    <w:rsid w:val="00F8715B"/>
    <w:rsid w:val="00F87187"/>
    <w:rsid w:val="00F9058C"/>
    <w:rsid w:val="00F909F6"/>
    <w:rsid w:val="00F90A48"/>
    <w:rsid w:val="00F90A7B"/>
    <w:rsid w:val="00F90E5A"/>
    <w:rsid w:val="00F911A0"/>
    <w:rsid w:val="00F91312"/>
    <w:rsid w:val="00F91473"/>
    <w:rsid w:val="00F91792"/>
    <w:rsid w:val="00F91B87"/>
    <w:rsid w:val="00F92614"/>
    <w:rsid w:val="00F93205"/>
    <w:rsid w:val="00F9346F"/>
    <w:rsid w:val="00F94135"/>
    <w:rsid w:val="00F946B8"/>
    <w:rsid w:val="00F9501E"/>
    <w:rsid w:val="00F95D55"/>
    <w:rsid w:val="00F95E7E"/>
    <w:rsid w:val="00F96505"/>
    <w:rsid w:val="00F96F5E"/>
    <w:rsid w:val="00F9798B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A16"/>
    <w:rsid w:val="00FA54A8"/>
    <w:rsid w:val="00FA5933"/>
    <w:rsid w:val="00FA601B"/>
    <w:rsid w:val="00FA6454"/>
    <w:rsid w:val="00FA6ADC"/>
    <w:rsid w:val="00FA6C11"/>
    <w:rsid w:val="00FA7232"/>
    <w:rsid w:val="00FA7CC3"/>
    <w:rsid w:val="00FB019D"/>
    <w:rsid w:val="00FB0524"/>
    <w:rsid w:val="00FB06B3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EA"/>
    <w:rsid w:val="00FB4248"/>
    <w:rsid w:val="00FB4BB5"/>
    <w:rsid w:val="00FB4CD6"/>
    <w:rsid w:val="00FB4CFD"/>
    <w:rsid w:val="00FB5196"/>
    <w:rsid w:val="00FB56FD"/>
    <w:rsid w:val="00FB61F1"/>
    <w:rsid w:val="00FB6E00"/>
    <w:rsid w:val="00FB6E9F"/>
    <w:rsid w:val="00FB7300"/>
    <w:rsid w:val="00FB742C"/>
    <w:rsid w:val="00FB7912"/>
    <w:rsid w:val="00FB7F58"/>
    <w:rsid w:val="00FC011B"/>
    <w:rsid w:val="00FC0127"/>
    <w:rsid w:val="00FC0E26"/>
    <w:rsid w:val="00FC12A7"/>
    <w:rsid w:val="00FC1D7A"/>
    <w:rsid w:val="00FC2194"/>
    <w:rsid w:val="00FC21E7"/>
    <w:rsid w:val="00FC25AB"/>
    <w:rsid w:val="00FC2C6C"/>
    <w:rsid w:val="00FC3357"/>
    <w:rsid w:val="00FC4853"/>
    <w:rsid w:val="00FC5405"/>
    <w:rsid w:val="00FC5539"/>
    <w:rsid w:val="00FC5702"/>
    <w:rsid w:val="00FC5783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385"/>
    <w:rsid w:val="00FD3BCC"/>
    <w:rsid w:val="00FD3F02"/>
    <w:rsid w:val="00FD4489"/>
    <w:rsid w:val="00FD44A0"/>
    <w:rsid w:val="00FD4539"/>
    <w:rsid w:val="00FD5394"/>
    <w:rsid w:val="00FD6593"/>
    <w:rsid w:val="00FD67BF"/>
    <w:rsid w:val="00FD691E"/>
    <w:rsid w:val="00FD71C1"/>
    <w:rsid w:val="00FD7A1C"/>
    <w:rsid w:val="00FD7E84"/>
    <w:rsid w:val="00FE1377"/>
    <w:rsid w:val="00FE1BFA"/>
    <w:rsid w:val="00FE1DC5"/>
    <w:rsid w:val="00FE39A8"/>
    <w:rsid w:val="00FE3EEB"/>
    <w:rsid w:val="00FE3F68"/>
    <w:rsid w:val="00FE47E1"/>
    <w:rsid w:val="00FE4907"/>
    <w:rsid w:val="00FE4E61"/>
    <w:rsid w:val="00FE5196"/>
    <w:rsid w:val="00FE524D"/>
    <w:rsid w:val="00FE54CC"/>
    <w:rsid w:val="00FE57A3"/>
    <w:rsid w:val="00FE5C1E"/>
    <w:rsid w:val="00FE5D1B"/>
    <w:rsid w:val="00FE5E70"/>
    <w:rsid w:val="00FE63BD"/>
    <w:rsid w:val="00FE6C81"/>
    <w:rsid w:val="00FE6D9C"/>
    <w:rsid w:val="00FE7168"/>
    <w:rsid w:val="00FE7619"/>
    <w:rsid w:val="00FE7F6A"/>
    <w:rsid w:val="00FF0608"/>
    <w:rsid w:val="00FF0644"/>
    <w:rsid w:val="00FF09DF"/>
    <w:rsid w:val="00FF0B3D"/>
    <w:rsid w:val="00FF0C48"/>
    <w:rsid w:val="00FF0D57"/>
    <w:rsid w:val="00FF1802"/>
    <w:rsid w:val="00FF1F66"/>
    <w:rsid w:val="00FF29A9"/>
    <w:rsid w:val="00FF2FC1"/>
    <w:rsid w:val="00FF30BD"/>
    <w:rsid w:val="00FF3286"/>
    <w:rsid w:val="00FF3307"/>
    <w:rsid w:val="00FF44F1"/>
    <w:rsid w:val="00FF46FA"/>
    <w:rsid w:val="00FF5928"/>
    <w:rsid w:val="00FF5A74"/>
    <w:rsid w:val="00FF61ED"/>
    <w:rsid w:val="00FF644D"/>
    <w:rsid w:val="00FF6564"/>
    <w:rsid w:val="00FF6B55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94F0AD-9DB5-4017-AEEC-ADBADD74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BB2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A3526-DD41-4753-AFBF-9DBE5CCB8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</Template>
  <TotalTime>1</TotalTime>
  <Pages>1</Pages>
  <Words>9342</Words>
  <Characters>53250</Characters>
  <Application>Microsoft Office Word</Application>
  <DocSecurity>0</DocSecurity>
  <Lines>443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Office3@wave-groups.com</cp:lastModifiedBy>
  <cp:revision>3</cp:revision>
  <cp:lastPrinted>2020-08-06T03:06:00Z</cp:lastPrinted>
  <dcterms:created xsi:type="dcterms:W3CDTF">2020-08-07T11:28:00Z</dcterms:created>
  <dcterms:modified xsi:type="dcterms:W3CDTF">2020-08-07T11:28:00Z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