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0544CE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77777777" w:rsidR="00C000BF" w:rsidRPr="00C63845" w:rsidRDefault="00C000BF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15F6B4F4" w:rsidR="00B66891" w:rsidRPr="00C63845" w:rsidRDefault="007D4B2B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and six-month period</w:t>
      </w:r>
      <w:r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35BB0F96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09491C">
        <w:rPr>
          <w:sz w:val="36"/>
          <w:szCs w:val="36"/>
          <w:lang w:val="en-US"/>
        </w:rPr>
        <w:t>3</w:t>
      </w:r>
      <w:r w:rsidR="0009491C">
        <w:rPr>
          <w:rFonts w:cs="Angsana New"/>
          <w:sz w:val="36"/>
          <w:szCs w:val="45"/>
          <w:lang w:val="en-US" w:bidi="th-TH"/>
        </w:rPr>
        <w:t>0</w:t>
      </w:r>
      <w:r w:rsidR="007D4B2B">
        <w:rPr>
          <w:rFonts w:cs="Angsana New"/>
          <w:sz w:val="36"/>
          <w:szCs w:val="45"/>
          <w:lang w:val="en-US" w:bidi="th-TH"/>
        </w:rPr>
        <w:t xml:space="preserve"> June </w:t>
      </w:r>
      <w:r w:rsidR="0009491C">
        <w:rPr>
          <w:sz w:val="36"/>
          <w:szCs w:val="36"/>
          <w:lang w:val="en-US"/>
        </w:rPr>
        <w:t>2020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1DB54777" w:rsidR="005E287B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4E836DC8" w14:textId="23176B6C" w:rsidR="009B3088" w:rsidRDefault="009B3088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5480D8F0" w14:textId="77777777" w:rsidR="009B3088" w:rsidRPr="00C63845" w:rsidRDefault="009B3088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2BAA0E28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35EDCF33" w14:textId="6A9B98DA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</w:t>
      </w:r>
      <w:r w:rsidR="0009491C">
        <w:rPr>
          <w:szCs w:val="22"/>
          <w:lang w:val="en-US"/>
        </w:rPr>
        <w:t>30</w:t>
      </w:r>
      <w:r w:rsidR="007D4B2B">
        <w:rPr>
          <w:szCs w:val="22"/>
          <w:lang w:val="en-US"/>
        </w:rPr>
        <w:t xml:space="preserve"> June </w:t>
      </w:r>
      <w:r w:rsidR="0009491C">
        <w:rPr>
          <w:szCs w:val="22"/>
          <w:lang w:val="en-US"/>
        </w:rPr>
        <w:t>2020</w:t>
      </w:r>
      <w:r w:rsidRPr="00D35204">
        <w:rPr>
          <w:szCs w:val="22"/>
        </w:rPr>
        <w:t>, the consolidated and separate statements of comprehensive income</w:t>
      </w:r>
      <w:r w:rsidR="00FE3AE5">
        <w:rPr>
          <w:szCs w:val="22"/>
        </w:rPr>
        <w:t xml:space="preserve"> for the three-month and six-month periods ended 30 June 20</w:t>
      </w:r>
      <w:r w:rsidR="002666EE">
        <w:rPr>
          <w:szCs w:val="22"/>
        </w:rPr>
        <w:t>20</w:t>
      </w:r>
      <w:r w:rsidRPr="00D35204">
        <w:rPr>
          <w:szCs w:val="22"/>
        </w:rPr>
        <w:t xml:space="preserve">, changes in equity and cash flows for the </w:t>
      </w:r>
      <w:r w:rsidR="007D4B2B">
        <w:rPr>
          <w:szCs w:val="22"/>
        </w:rPr>
        <w:t>six</w:t>
      </w:r>
      <w:r w:rsidRPr="00D35204">
        <w:rPr>
          <w:szCs w:val="22"/>
        </w:rPr>
        <w:t xml:space="preserve">-month period ended </w:t>
      </w:r>
      <w:r w:rsidR="0009491C">
        <w:rPr>
          <w:szCs w:val="22"/>
          <w:lang w:val="en-US"/>
        </w:rPr>
        <w:t>30</w:t>
      </w:r>
      <w:r w:rsidR="007D4B2B">
        <w:rPr>
          <w:szCs w:val="22"/>
          <w:lang w:val="en-US"/>
        </w:rPr>
        <w:t xml:space="preserve"> June </w:t>
      </w:r>
      <w:r w:rsidR="0009491C">
        <w:rPr>
          <w:szCs w:val="22"/>
          <w:lang w:val="en-US"/>
        </w:rPr>
        <w:t>2020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09491C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D35204" w:rsidRDefault="00B66891" w:rsidP="00A55625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3BCCB28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09491C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3E97C96E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09491C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596D8665" w14:textId="77777777" w:rsidR="0074249D" w:rsidRPr="00C63845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9C9B4B8" w14:textId="77777777" w:rsidR="0074249D" w:rsidRPr="00C63845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26EEF5" w14:textId="77777777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32A9E700" w14:textId="77777777" w:rsidR="00A55625" w:rsidRPr="00C63845" w:rsidRDefault="00A55625" w:rsidP="0074249D">
      <w:pPr>
        <w:jc w:val="both"/>
        <w:outlineLvl w:val="0"/>
        <w:rPr>
          <w:i/>
          <w:iCs/>
          <w:sz w:val="20"/>
          <w:lang w:val="en-US"/>
        </w:rPr>
      </w:pPr>
    </w:p>
    <w:p w14:paraId="3B0FB51B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proofErr w:type="spellStart"/>
      <w:r w:rsidRPr="00C63845">
        <w:rPr>
          <w:lang w:val="en-US"/>
        </w:rPr>
        <w:t>Natthaphong</w:t>
      </w:r>
      <w:proofErr w:type="spellEnd"/>
      <w:r w:rsidRPr="00C63845">
        <w:rPr>
          <w:lang w:val="en-US"/>
        </w:rPr>
        <w:t xml:space="preserve"> </w:t>
      </w:r>
      <w:proofErr w:type="spellStart"/>
      <w:r w:rsidRPr="00C63845">
        <w:rPr>
          <w:lang w:val="en-US"/>
        </w:rPr>
        <w:t>Tantichattanon</w:t>
      </w:r>
      <w:proofErr w:type="spellEnd"/>
      <w:r w:rsidRPr="00C63845">
        <w:rPr>
          <w:lang w:val="en-US"/>
        </w:rPr>
        <w:t>)</w:t>
      </w:r>
    </w:p>
    <w:p w14:paraId="64A398EF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732EF7A4" w14:textId="3ADDC589" w:rsidR="0074249D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 w:rsidR="0009491C">
        <w:rPr>
          <w:lang w:val="en-US"/>
        </w:rPr>
        <w:t>8829</w:t>
      </w:r>
    </w:p>
    <w:p w14:paraId="6BDF4137" w14:textId="77777777" w:rsidR="00021965" w:rsidRPr="00C63845" w:rsidRDefault="00021965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bookmarkStart w:id="0" w:name="_GoBack"/>
      <w:bookmarkEnd w:id="0"/>
    </w:p>
    <w:p w14:paraId="6ED5D7E2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1CC7F184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3D890488" w14:textId="77777777" w:rsidR="0074249D" w:rsidRPr="00C63845" w:rsidRDefault="0074249D" w:rsidP="0074249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4C7FBC5B" w14:textId="7DA04A1C" w:rsidR="0074249D" w:rsidRPr="00CC633F" w:rsidRDefault="00CC633F" w:rsidP="00ED0EAB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rFonts w:cs="Angsana New"/>
          <w:b/>
          <w:bCs/>
          <w:lang w:bidi="th-TH"/>
        </w:rPr>
      </w:pPr>
      <w:r>
        <w:rPr>
          <w:rFonts w:cs="Angsana New"/>
          <w:lang w:bidi="th-TH"/>
        </w:rPr>
        <w:t>7 August 2020</w:t>
      </w:r>
    </w:p>
    <w:p w14:paraId="5BFE3CE0" w14:textId="77777777" w:rsidR="0074249D" w:rsidRDefault="0074249D" w:rsidP="00ED0EAB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b/>
          <w:bCs/>
        </w:rPr>
      </w:pPr>
    </w:p>
    <w:sectPr w:rsidR="0074249D" w:rsidSect="009B3088">
      <w:headerReference w:type="default" r:id="rId12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41B8" w14:textId="77777777" w:rsidR="00CE3BC9" w:rsidRDefault="00CE3BC9">
      <w:r>
        <w:separator/>
      </w:r>
    </w:p>
  </w:endnote>
  <w:endnote w:type="continuationSeparator" w:id="0">
    <w:p w14:paraId="327B44DE" w14:textId="77777777" w:rsidR="00CE3BC9" w:rsidRDefault="00CE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43D9FBD9" w:rsidR="00CE3BC9" w:rsidRDefault="00CE3BC9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CE3BC9" w:rsidRDefault="00CE3BC9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31CE1CDA" w:rsidR="00CE3BC9" w:rsidRPr="00807056" w:rsidRDefault="00CE3BC9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CE3BC9" w:rsidRDefault="00CE3B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75DC0" w14:textId="77777777" w:rsidR="00CE3BC9" w:rsidRDefault="00CE3BC9">
      <w:r>
        <w:separator/>
      </w:r>
    </w:p>
  </w:footnote>
  <w:footnote w:type="continuationSeparator" w:id="0">
    <w:p w14:paraId="643EE153" w14:textId="77777777" w:rsidR="00CE3BC9" w:rsidRDefault="00CE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CE3BC9" w:rsidRPr="005471B4" w:rsidRDefault="00CE3BC9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CE3BC9" w:rsidRDefault="00CE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CE3BC9" w:rsidRDefault="00CE3BC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CE3BC9" w:rsidRPr="00E3305E" w:rsidRDefault="00CE3BC9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B847" w14:textId="77777777" w:rsidR="00CE3BC9" w:rsidRDefault="00CE3BC9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CE3BC9" w:rsidRPr="0067782B" w:rsidRDefault="00CE3BC9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A77E095" w14:textId="3FC39EB0" w:rsidR="00CE3BC9" w:rsidRDefault="00CE3BC9" w:rsidP="004A3A4C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and six-month periods ended 30 June </w:t>
    </w:r>
    <w:r w:rsidRPr="00036BC2">
      <w:rPr>
        <w:sz w:val="24"/>
        <w:szCs w:val="24"/>
      </w:rPr>
      <w:t>20</w:t>
    </w:r>
    <w:r>
      <w:rPr>
        <w:rFonts w:cstheme="minorBidi"/>
        <w:sz w:val="24"/>
        <w:szCs w:val="30"/>
        <w:lang w:val="en-US" w:bidi="th-TH"/>
      </w:rPr>
      <w:t>20</w:t>
    </w:r>
    <w:r>
      <w:rPr>
        <w:sz w:val="24"/>
        <w:szCs w:val="24"/>
      </w:rPr>
      <w:t xml:space="preserve"> (Unaudited)</w:t>
    </w:r>
  </w:p>
  <w:p w14:paraId="03EF7818" w14:textId="77777777" w:rsidR="00CE3BC9" w:rsidRPr="00975EE7" w:rsidRDefault="00CE3BC9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CE3BC9" w:rsidRPr="00975EE7" w:rsidRDefault="00CE3BC9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1"/>
  </w:num>
  <w:num w:numId="6">
    <w:abstractNumId w:val="4"/>
  </w:num>
  <w:num w:numId="7">
    <w:abstractNumId w:val="12"/>
  </w:num>
  <w:num w:numId="8">
    <w:abstractNumId w:val="10"/>
  </w:num>
  <w:num w:numId="9">
    <w:abstractNumId w:val="9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7"/>
  </w:num>
  <w:num w:numId="13">
    <w:abstractNumId w:val="8"/>
  </w:num>
  <w:num w:numId="14">
    <w:abstractNumId w:val="3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4406"/>
    <w:rsid w:val="001F468D"/>
    <w:rsid w:val="001F46E8"/>
    <w:rsid w:val="001F4809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0CC8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4EC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6B9"/>
    <w:rsid w:val="003C1C18"/>
    <w:rsid w:val="003C1DE4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CC1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511"/>
    <w:rsid w:val="005066A2"/>
    <w:rsid w:val="00506DDC"/>
    <w:rsid w:val="005070C7"/>
    <w:rsid w:val="0050721B"/>
    <w:rsid w:val="00507334"/>
    <w:rsid w:val="00507527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7256"/>
    <w:rsid w:val="005774AB"/>
    <w:rsid w:val="0057752C"/>
    <w:rsid w:val="00577818"/>
    <w:rsid w:val="00577AD4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420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A78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779"/>
    <w:rsid w:val="007D4B2B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1495"/>
    <w:rsid w:val="00831986"/>
    <w:rsid w:val="008321A5"/>
    <w:rsid w:val="00832242"/>
    <w:rsid w:val="00832B6B"/>
    <w:rsid w:val="00832E0D"/>
    <w:rsid w:val="00832E2F"/>
    <w:rsid w:val="00832F43"/>
    <w:rsid w:val="0083301F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186"/>
    <w:rsid w:val="008A56DD"/>
    <w:rsid w:val="008A578E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452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9D7"/>
    <w:rsid w:val="008C5A37"/>
    <w:rsid w:val="008C5C7D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88E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9DE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241"/>
    <w:rsid w:val="009508F1"/>
    <w:rsid w:val="00950C29"/>
    <w:rsid w:val="00950EB4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97F3A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9C3"/>
    <w:rsid w:val="009B308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57"/>
    <w:rsid w:val="00B65AEA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4033"/>
    <w:rsid w:val="00BE4203"/>
    <w:rsid w:val="00BE452B"/>
    <w:rsid w:val="00BE4861"/>
    <w:rsid w:val="00BE49C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20B5"/>
    <w:rsid w:val="00C021FA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3D8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86E"/>
    <w:rsid w:val="00C81F21"/>
    <w:rsid w:val="00C81F30"/>
    <w:rsid w:val="00C8209B"/>
    <w:rsid w:val="00C82394"/>
    <w:rsid w:val="00C824C8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2A1A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3E3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9AABA-177D-45C1-81A8-A01E6883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970</TotalTime>
  <Pages>2</Pages>
  <Words>315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Orathai, Nuchprasert</cp:lastModifiedBy>
  <cp:revision>100</cp:revision>
  <cp:lastPrinted>2020-08-06T04:04:00Z</cp:lastPrinted>
  <dcterms:created xsi:type="dcterms:W3CDTF">2020-05-11T07:46:00Z</dcterms:created>
  <dcterms:modified xsi:type="dcterms:W3CDTF">2020-08-06T08:44:00Z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