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A31D95" w:rsidRDefault="00DC15CA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</w:t>
            </w:r>
            <w:r w:rsidR="00231458" w:rsidRPr="0023145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A31D95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A31D95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350FB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623D14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9358B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9358B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9358B8" w:rsidRPr="00A31D95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9358B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86685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C86685" w:rsidRPr="00A31D95" w:rsidRDefault="009358B8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9358B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9358B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9358B8" w:rsidRPr="00A31D95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9358B8" w:rsidRPr="00A31D95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743C6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0169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358B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bookmarkEnd w:id="0"/>
    </w:tbl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</w:t>
      </w:r>
      <w:r w:rsidRPr="004F4450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4F445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37406" w:rsidRPr="004F4450">
        <w:rPr>
          <w:rFonts w:ascii="Angsana New" w:hAnsi="Angsana New"/>
          <w:color w:val="000000"/>
          <w:sz w:val="30"/>
          <w:szCs w:val="30"/>
        </w:rPr>
        <w:t>4</w:t>
      </w:r>
      <w:r w:rsidR="00137406" w:rsidRPr="004F4450">
        <w:rPr>
          <w:rFonts w:ascii="Angsana New" w:hAnsi="Angsana New" w:hint="cs"/>
          <w:color w:val="000000"/>
          <w:sz w:val="30"/>
          <w:szCs w:val="30"/>
          <w:cs/>
        </w:rPr>
        <w:t xml:space="preserve"> สิงหาคม </w:t>
      </w:r>
      <w:r w:rsidR="00137406" w:rsidRPr="004F4450">
        <w:rPr>
          <w:rFonts w:ascii="Angsana New" w:hAnsi="Angsana New"/>
          <w:color w:val="000000"/>
          <w:sz w:val="30"/>
          <w:szCs w:val="30"/>
        </w:rPr>
        <w:t>2563</w:t>
      </w:r>
    </w:p>
    <w:p w:rsidR="00BA310A" w:rsidRPr="0020184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86685" w:rsidRPr="00774506" w:rsidRDefault="00C86685" w:rsidP="00C8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16A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รายละเอียดของบริษัทย่อย ณ 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137406">
        <w:rPr>
          <w:rFonts w:ascii="Angsana New" w:hAnsi="Angsana New"/>
          <w:color w:val="000000"/>
          <w:spacing w:val="6"/>
          <w:sz w:val="30"/>
          <w:szCs w:val="30"/>
        </w:rPr>
        <w:t xml:space="preserve">0 </w:t>
      </w:r>
      <w:r w:rsidR="00137406">
        <w:rPr>
          <w:rFonts w:ascii="Angsana New" w:hAnsi="Angsana New" w:hint="cs"/>
          <w:color w:val="000000"/>
          <w:spacing w:val="6"/>
          <w:sz w:val="30"/>
          <w:szCs w:val="30"/>
          <w:cs/>
        </w:rPr>
        <w:t>มิถุ</w:t>
      </w:r>
      <w:r w:rsidR="00F252B3">
        <w:rPr>
          <w:rFonts w:ascii="Angsana New" w:hAnsi="Angsana New" w:hint="cs"/>
          <w:color w:val="000000"/>
          <w:spacing w:val="6"/>
          <w:sz w:val="30"/>
          <w:szCs w:val="30"/>
          <w:cs/>
        </w:rPr>
        <w:t>น</w:t>
      </w:r>
      <w:r w:rsidR="00137406">
        <w:rPr>
          <w:rFonts w:ascii="Angsana New" w:hAnsi="Angsana New" w:hint="cs"/>
          <w:color w:val="000000"/>
          <w:spacing w:val="6"/>
          <w:sz w:val="30"/>
          <w:szCs w:val="30"/>
          <w:cs/>
        </w:rPr>
        <w:t>ายน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6"/>
          <w:sz w:val="30"/>
          <w:szCs w:val="30"/>
        </w:rPr>
        <w:t>2563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และวันที่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E91123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>ธ</w:t>
      </w:r>
      <w:r w:rsidRPr="00E91123">
        <w:rPr>
          <w:rFonts w:ascii="Angsana New" w:hAnsi="Angsana New" w:hint="cs"/>
          <w:color w:val="000000"/>
          <w:spacing w:val="6"/>
          <w:sz w:val="30"/>
          <w:szCs w:val="30"/>
          <w:cs/>
        </w:rPr>
        <w:t>ั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นวาคม </w:t>
      </w:r>
      <w:r>
        <w:rPr>
          <w:rFonts w:ascii="Angsana New" w:hAnsi="Angsana New"/>
          <w:color w:val="000000"/>
          <w:spacing w:val="6"/>
          <w:sz w:val="30"/>
          <w:szCs w:val="30"/>
        </w:rPr>
        <w:t>25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6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2 </w:t>
      </w:r>
      <w:r w:rsidRPr="00A05BA3">
        <w:rPr>
          <w:rFonts w:ascii="Angsana New" w:hAnsi="Angsana New" w:hint="cs"/>
          <w:color w:val="000000"/>
          <w:spacing w:val="6"/>
          <w:sz w:val="30"/>
          <w:szCs w:val="30"/>
          <w:cs/>
        </w:rPr>
        <w:t>ได้เปิดเผยไว้ในหมายเหตุ</w:t>
      </w:r>
      <w:r w:rsidRPr="008525E0">
        <w:rPr>
          <w:rFonts w:ascii="Angsana New" w:hAnsi="Angsana New" w:hint="cs"/>
          <w:color w:val="000000"/>
          <w:spacing w:val="6"/>
          <w:sz w:val="30"/>
          <w:szCs w:val="30"/>
          <w:cs/>
        </w:rPr>
        <w:t>ประกอบ</w:t>
      </w:r>
      <w:r w:rsidRPr="008525E0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9C0902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>
        <w:rPr>
          <w:rFonts w:ascii="Angsana New" w:hAnsi="Angsana New"/>
          <w:color w:val="000000"/>
          <w:sz w:val="30"/>
          <w:szCs w:val="30"/>
        </w:rPr>
        <w:t>5</w:t>
      </w:r>
    </w:p>
    <w:p w:rsidR="00BA310A" w:rsidRPr="00A31D95" w:rsidRDefault="00BA310A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E4254D" w:rsidRDefault="00BA310A" w:rsidP="00BA3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P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BA310A" w:rsidRPr="009350F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2562</w:t>
      </w:r>
    </w:p>
    <w:p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Pr="00CF4606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D01BB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D01BB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CF4606">
        <w:rPr>
          <w:rFonts w:ascii="Angsana New" w:hAnsi="Angsana New"/>
          <w:sz w:val="30"/>
          <w:szCs w:val="30"/>
          <w:cs/>
        </w:rPr>
        <w:t xml:space="preserve">การเงินฉบับที่ </w:t>
      </w:r>
      <w:r w:rsidRPr="00CF4606">
        <w:rPr>
          <w:rFonts w:ascii="Angsana New" w:hAnsi="Angsana New"/>
          <w:sz w:val="30"/>
          <w:szCs w:val="30"/>
        </w:rPr>
        <w:t xml:space="preserve">16 </w:t>
      </w:r>
      <w:r w:rsidRPr="00CF460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F460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CF4606">
        <w:rPr>
          <w:rFonts w:ascii="Angsana New" w:hAnsi="Angsana New"/>
          <w:i/>
          <w:iCs/>
          <w:sz w:val="30"/>
          <w:szCs w:val="30"/>
        </w:rPr>
        <w:t xml:space="preserve"> </w:t>
      </w:r>
      <w:r w:rsidRPr="00CF4606">
        <w:rPr>
          <w:rFonts w:ascii="Angsana New" w:hAnsi="Angsana New"/>
          <w:sz w:val="30"/>
          <w:szCs w:val="30"/>
          <w:cs/>
        </w:rPr>
        <w:t>(</w:t>
      </w:r>
      <w:r w:rsidRPr="00CF4606">
        <w:rPr>
          <w:rFonts w:ascii="Angsana New" w:hAnsi="Angsana New"/>
          <w:sz w:val="30"/>
          <w:szCs w:val="30"/>
        </w:rPr>
        <w:t>TFRS 16</w:t>
      </w:r>
      <w:r w:rsidRPr="00CF4606">
        <w:rPr>
          <w:rFonts w:ascii="Angsana New" w:hAnsi="Angsana New"/>
          <w:sz w:val="30"/>
          <w:szCs w:val="30"/>
          <w:cs/>
        </w:rPr>
        <w:t>)</w:t>
      </w:r>
      <w:r w:rsidRPr="00CF460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F4606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CF4606" w:rsidRPr="00CF4606">
        <w:rPr>
          <w:rFonts w:ascii="Angsana New" w:eastAsia="Calibri" w:hAnsi="Angsana New"/>
          <w:sz w:val="30"/>
          <w:szCs w:val="30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F4606" w:rsidRPr="00CF4606">
        <w:rPr>
          <w:rFonts w:ascii="Angsana New" w:eastAsia="Calibri" w:hAnsi="Angsana New"/>
          <w:sz w:val="30"/>
          <w:szCs w:val="30"/>
          <w:lang w:val="en-GB"/>
        </w:rPr>
        <w:t>3</w:t>
      </w:r>
    </w:p>
    <w:p w:rsidR="00D01BB7" w:rsidRPr="00CF4606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63F48" w:rsidRDefault="00663F48" w:rsidP="0066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3F48">
        <w:rPr>
          <w:rFonts w:ascii="Angsana New" w:hAnsi="Angsana New"/>
          <w:color w:val="000000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63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663F48">
        <w:rPr>
          <w:rFonts w:ascii="Angsana New" w:hAnsi="Angsana New"/>
          <w:color w:val="000000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BA310A" w:rsidRPr="00B022B4" w:rsidRDefault="00663F48" w:rsidP="00663F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br w:type="page"/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การใช้วิจารณญาณและ</w:t>
      </w:r>
      <w:r w:rsidR="00BA310A"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ประมาณการ</w:t>
      </w:r>
    </w:p>
    <w:p w:rsidR="00BA310A" w:rsidRPr="00926394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E4254D" w:rsidRPr="00B022B4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B022B4">
        <w:rPr>
          <w:rFonts w:ascii="Angsana New" w:hAnsi="Angsana New" w:hint="cs"/>
          <w:sz w:val="30"/>
          <w:szCs w:val="30"/>
          <w:cs/>
        </w:rPr>
        <w:t>ง</w:t>
      </w:r>
      <w:r w:rsidRPr="00B022B4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022B4">
        <w:rPr>
          <w:rFonts w:ascii="Angsana New" w:hAnsi="Angsana New" w:hint="cs"/>
          <w:sz w:val="30"/>
          <w:szCs w:val="30"/>
          <w:cs/>
        </w:rPr>
        <w:t>ไว้</w:t>
      </w:r>
      <w:r w:rsidRPr="00B022B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022B4">
        <w:rPr>
          <w:rFonts w:ascii="Angsana New" w:hAnsi="Angsana New"/>
          <w:sz w:val="30"/>
          <w:szCs w:val="30"/>
        </w:rPr>
        <w:t xml:space="preserve">31 </w:t>
      </w:r>
      <w:r w:rsidRPr="00B022B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022B4">
        <w:rPr>
          <w:rFonts w:ascii="Angsana New" w:hAnsi="Angsana New"/>
          <w:sz w:val="30"/>
          <w:szCs w:val="30"/>
        </w:rPr>
        <w:t>2562</w:t>
      </w:r>
      <w:r w:rsidRPr="00B022B4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B022B4">
        <w:rPr>
          <w:rFonts w:ascii="Angsana New" w:hAnsi="Angsana New" w:hint="cs"/>
          <w:sz w:val="30"/>
          <w:szCs w:val="30"/>
          <w:cs/>
        </w:rPr>
        <w:t>และ</w:t>
      </w:r>
      <w:r w:rsidRPr="00B022B4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Pr="00B022B4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Pr="00B022B4">
        <w:rPr>
          <w:rFonts w:ascii="Angsana New" w:hAnsi="Angsana New"/>
          <w:sz w:val="30"/>
          <w:szCs w:val="30"/>
        </w:rPr>
        <w:t>2019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>(C</w:t>
      </w:r>
      <w:r w:rsidR="0028513A">
        <w:rPr>
          <w:rFonts w:ascii="Angsana New" w:hAnsi="Angsana New"/>
          <w:sz w:val="30"/>
          <w:szCs w:val="30"/>
        </w:rPr>
        <w:t>OVID</w:t>
      </w:r>
      <w:r w:rsidRPr="00B022B4">
        <w:rPr>
          <w:rFonts w:ascii="Angsana New" w:hAnsi="Angsana New"/>
          <w:sz w:val="30"/>
          <w:szCs w:val="30"/>
        </w:rPr>
        <w:t>-19)</w:t>
      </w:r>
    </w:p>
    <w:p w:rsidR="00E4254D" w:rsidRPr="00926394" w:rsidRDefault="00E4254D" w:rsidP="00E4254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E4254D" w:rsidRPr="00B022B4" w:rsidRDefault="00E4254D" w:rsidP="00E4254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ใน</w:t>
      </w:r>
      <w:r w:rsidRPr="00B022B4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B022B4">
        <w:rPr>
          <w:rFonts w:ascii="Angsana New" w:hAnsi="Angsana New"/>
          <w:sz w:val="30"/>
          <w:szCs w:val="30"/>
        </w:rPr>
        <w:t>2563</w:t>
      </w:r>
      <w:r w:rsidRPr="00B022B4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B022B4">
        <w:rPr>
          <w:rFonts w:ascii="Angsana New" w:hAnsi="Angsana New"/>
          <w:sz w:val="30"/>
          <w:szCs w:val="30"/>
          <w:cs/>
        </w:rPr>
        <w:t>โรค</w:t>
      </w:r>
      <w:r w:rsidRPr="00B022B4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Pr="00B022B4">
        <w:rPr>
          <w:rFonts w:ascii="Angsana New" w:hAnsi="Angsana New"/>
          <w:sz w:val="30"/>
          <w:szCs w:val="30"/>
        </w:rPr>
        <w:t>2019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>(</w:t>
      </w:r>
      <w:r w:rsidR="0028513A" w:rsidRPr="00B022B4">
        <w:rPr>
          <w:rFonts w:ascii="Angsana New" w:hAnsi="Angsana New"/>
          <w:sz w:val="30"/>
          <w:szCs w:val="30"/>
        </w:rPr>
        <w:t>C</w:t>
      </w:r>
      <w:r w:rsidR="0028513A">
        <w:rPr>
          <w:rFonts w:ascii="Angsana New" w:hAnsi="Angsana New"/>
          <w:sz w:val="30"/>
          <w:szCs w:val="30"/>
        </w:rPr>
        <w:t>OVID</w:t>
      </w:r>
      <w:r w:rsidR="0028513A"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/>
          <w:sz w:val="30"/>
          <w:szCs w:val="30"/>
        </w:rPr>
        <w:t>-19)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B022B4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B022B4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B022B4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  <w:cs/>
        </w:rPr>
        <w:t>การผลิต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B022B4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B022B4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E4254D" w:rsidRPr="00926394" w:rsidRDefault="00E4254D" w:rsidP="00E4254D">
      <w:pPr>
        <w:rPr>
          <w:rFonts w:ascii="Angsana New" w:hAnsi="Angsana New"/>
          <w:sz w:val="24"/>
          <w:szCs w:val="24"/>
        </w:rPr>
      </w:pPr>
    </w:p>
    <w:p w:rsidR="00E4254D" w:rsidRPr="00B022B4" w:rsidRDefault="00E4254D" w:rsidP="00E42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022B4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B022B4">
        <w:rPr>
          <w:rFonts w:ascii="Angsana New" w:hAnsi="Angsana New"/>
          <w:sz w:val="30"/>
          <w:szCs w:val="30"/>
          <w:cs/>
        </w:rPr>
        <w:t xml:space="preserve">วันที่ </w:t>
      </w:r>
      <w:r w:rsidRPr="00B022B4">
        <w:rPr>
          <w:rFonts w:ascii="Angsana New" w:hAnsi="Angsana New"/>
          <w:sz w:val="30"/>
          <w:szCs w:val="30"/>
        </w:rPr>
        <w:t>3</w:t>
      </w:r>
      <w:r w:rsidR="00137406">
        <w:rPr>
          <w:rFonts w:ascii="Angsana New" w:hAnsi="Angsana New"/>
          <w:sz w:val="30"/>
          <w:szCs w:val="30"/>
        </w:rPr>
        <w:t xml:space="preserve">0 </w:t>
      </w:r>
      <w:r w:rsidR="00137406">
        <w:rPr>
          <w:rFonts w:ascii="Angsana New" w:hAnsi="Angsana New" w:hint="cs"/>
          <w:sz w:val="30"/>
          <w:szCs w:val="30"/>
          <w:cs/>
        </w:rPr>
        <w:t>มิถุนายน</w:t>
      </w:r>
      <w:r w:rsidRPr="00B022B4">
        <w:rPr>
          <w:rFonts w:ascii="Angsana New" w:hAnsi="Angsana New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 xml:space="preserve">2563 </w:t>
      </w:r>
      <w:r w:rsidRPr="00B022B4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B022B4">
        <w:rPr>
          <w:rFonts w:ascii="Angsana New" w:hAnsi="Angsana New"/>
          <w:sz w:val="30"/>
          <w:szCs w:val="30"/>
          <w:cs/>
        </w:rPr>
        <w:t>กลุ่มบริษัท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color w:val="000000"/>
          <w:sz w:val="30"/>
          <w:szCs w:val="30"/>
        </w:rPr>
        <w:t>2019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022B4">
        <w:rPr>
          <w:rFonts w:ascii="Angsana New" w:hAnsi="Angsana New"/>
          <w:color w:val="000000"/>
          <w:sz w:val="30"/>
          <w:szCs w:val="30"/>
        </w:rPr>
        <w:t>COVID-</w:t>
      </w:r>
      <w:r w:rsidRPr="00B022B4">
        <w:rPr>
          <w:rFonts w:ascii="Angsana New" w:hAnsi="Angsana New"/>
          <w:color w:val="000000"/>
          <w:sz w:val="30"/>
          <w:szCs w:val="30"/>
          <w:cs/>
        </w:rPr>
        <w:t>19)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:rsidR="00E4254D" w:rsidRPr="00926394" w:rsidRDefault="00E4254D" w:rsidP="00E4254D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E4254D" w:rsidRPr="00B022B4" w:rsidRDefault="00E4254D" w:rsidP="000307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22B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:rsidR="00E4254D" w:rsidRPr="0092639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E4254D" w:rsidRPr="00B022B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>กลุ่มบริษัท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022B4">
        <w:rPr>
          <w:rFonts w:ascii="Angsana New" w:hAnsi="Angsana New"/>
          <w:color w:val="000000"/>
          <w:sz w:val="30"/>
          <w:szCs w:val="30"/>
        </w:rPr>
        <w:t>Simplified approach)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022B4">
        <w:rPr>
          <w:rFonts w:ascii="Angsana New" w:hAnsi="Angsana New"/>
          <w:color w:val="000000"/>
          <w:sz w:val="30"/>
          <w:szCs w:val="30"/>
        </w:rPr>
        <w:t>loss rate)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B022B4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B022B4">
        <w:rPr>
          <w:rFonts w:ascii="Angsana New" w:hAnsi="Angsana New"/>
          <w:sz w:val="30"/>
          <w:szCs w:val="30"/>
        </w:rPr>
        <w:t xml:space="preserve">(Forward-looking information) </w:t>
      </w:r>
      <w:r w:rsidRPr="00B022B4">
        <w:rPr>
          <w:rFonts w:ascii="Angsana New" w:hAnsi="Angsana New"/>
          <w:sz w:val="30"/>
          <w:szCs w:val="30"/>
          <w:cs/>
        </w:rPr>
        <w:t>มา</w:t>
      </w:r>
      <w:r w:rsidRPr="00B022B4">
        <w:rPr>
          <w:rFonts w:ascii="Angsana New" w:hAnsi="Angsana New" w:hint="cs"/>
          <w:sz w:val="30"/>
          <w:szCs w:val="30"/>
          <w:cs/>
        </w:rPr>
        <w:t>พิจารณา</w:t>
      </w:r>
    </w:p>
    <w:p w:rsidR="00E4254D" w:rsidRPr="0092639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E4254D" w:rsidRPr="00B022B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B022B4">
        <w:rPr>
          <w:rFonts w:ascii="Angsana New" w:hAnsi="Angsana New"/>
          <w:sz w:val="30"/>
          <w:szCs w:val="30"/>
          <w:cs/>
        </w:rPr>
        <w:t>กลุ่มบริษั</w:t>
      </w:r>
      <w:r w:rsidRPr="00B022B4">
        <w:rPr>
          <w:rFonts w:ascii="Angsana New" w:hAnsi="Angsana New" w:hint="cs"/>
          <w:sz w:val="30"/>
          <w:szCs w:val="30"/>
          <w:cs/>
        </w:rPr>
        <w:t xml:space="preserve">ทเลือกไม่นำสถานการณ์ </w:t>
      </w:r>
      <w:r w:rsidRPr="00B022B4">
        <w:rPr>
          <w:rFonts w:ascii="Angsana New" w:hAnsi="Angsana New"/>
          <w:sz w:val="30"/>
          <w:szCs w:val="30"/>
        </w:rPr>
        <w:t xml:space="preserve">COVID-19 </w:t>
      </w:r>
      <w:r w:rsidRPr="00B022B4">
        <w:rPr>
          <w:rFonts w:ascii="Angsana New" w:hAnsi="Angsana New" w:hint="cs"/>
          <w:sz w:val="30"/>
          <w:szCs w:val="30"/>
          <w:cs/>
        </w:rPr>
        <w:t>มาถือเป็น</w:t>
      </w:r>
      <w:r w:rsidRPr="00B022B4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B022B4">
        <w:rPr>
          <w:rFonts w:ascii="Angsana New" w:hAnsi="Angsana New" w:hint="cs"/>
          <w:sz w:val="30"/>
          <w:szCs w:val="30"/>
          <w:cs/>
        </w:rPr>
        <w:t>ของเงินลงทุนในบริษัทย่อย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และสินทรัพย์ไม่มีตัวตน</w:t>
      </w:r>
      <w:r w:rsidRPr="00B022B4">
        <w:rPr>
          <w:sz w:val="30"/>
          <w:szCs w:val="30"/>
          <w:cs/>
        </w:rPr>
        <w:t xml:space="preserve"> </w:t>
      </w:r>
    </w:p>
    <w:p w:rsidR="00B022B4" w:rsidRPr="00926394" w:rsidRDefault="00B02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:rsidR="00E4254D" w:rsidRPr="00B022B4" w:rsidRDefault="00E4254D" w:rsidP="00B022B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22B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:rsidR="00E4254D" w:rsidRPr="0092639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B022B4" w:rsidRPr="005E291C" w:rsidRDefault="00E4254D" w:rsidP="00F2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B022B4">
        <w:rPr>
          <w:rFonts w:ascii="Angsana New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B022B4">
        <w:rPr>
          <w:rFonts w:ascii="Angsana New" w:hAnsi="Angsana New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 xml:space="preserve">COVID-19 </w:t>
      </w:r>
      <w:r w:rsidRPr="00B022B4">
        <w:rPr>
          <w:rFonts w:ascii="Angsana New" w:hAnsi="Angsana New" w:hint="cs"/>
          <w:sz w:val="30"/>
          <w:szCs w:val="30"/>
          <w:cs/>
        </w:rPr>
        <w:t>มาเป็นข้อมูลในการประมาณการความเพียงพอของกำไร</w:t>
      </w:r>
      <w:r w:rsidRPr="005E291C">
        <w:rPr>
          <w:rFonts w:ascii="Angsana New" w:hAnsi="Angsana New" w:hint="cs"/>
          <w:spacing w:val="-2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5E291C">
        <w:rPr>
          <w:rFonts w:ascii="Angsana New" w:hAnsi="Angsana New"/>
          <w:spacing w:val="-2"/>
          <w:sz w:val="30"/>
          <w:szCs w:val="30"/>
        </w:rPr>
        <w:t>3</w:t>
      </w:r>
      <w:r w:rsidR="00B022B4" w:rsidRPr="005E291C">
        <w:rPr>
          <w:rFonts w:ascii="Angsana New" w:hAnsi="Angsana New"/>
          <w:spacing w:val="-2"/>
          <w:sz w:val="30"/>
          <w:szCs w:val="30"/>
        </w:rPr>
        <w:t xml:space="preserve">0 </w:t>
      </w:r>
      <w:r w:rsidR="00B022B4" w:rsidRPr="005E291C">
        <w:rPr>
          <w:rFonts w:ascii="Angsana New" w:hAnsi="Angsana New" w:hint="cs"/>
          <w:spacing w:val="-2"/>
          <w:sz w:val="30"/>
          <w:szCs w:val="30"/>
          <w:cs/>
        </w:rPr>
        <w:t>มิถุนาย</w:t>
      </w:r>
      <w:r w:rsidR="005E291C" w:rsidRPr="005E291C">
        <w:rPr>
          <w:rFonts w:ascii="Angsana New" w:hAnsi="Angsana New" w:hint="cs"/>
          <w:spacing w:val="-2"/>
          <w:sz w:val="30"/>
          <w:szCs w:val="30"/>
          <w:cs/>
        </w:rPr>
        <w:t xml:space="preserve">น </w:t>
      </w:r>
      <w:r w:rsidRPr="005E291C">
        <w:rPr>
          <w:rFonts w:ascii="Angsana New" w:hAnsi="Angsana New"/>
          <w:spacing w:val="-2"/>
          <w:sz w:val="30"/>
          <w:szCs w:val="30"/>
        </w:rPr>
        <w:t>2563</w:t>
      </w:r>
    </w:p>
    <w:p w:rsidR="00743FFE" w:rsidRPr="00B022B4" w:rsidRDefault="00743FFE" w:rsidP="001F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022B4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 w:rsidRPr="00B022B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DC15CA" w:rsidRPr="00B022B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</w:t>
      </w:r>
      <w:r w:rsidRPr="00B022B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นโยบายการบัญชี</w:t>
      </w:r>
      <w:r w:rsidRPr="00B022B4">
        <w:rPr>
          <w:rFonts w:ascii="Angsana New" w:hAnsi="Angsana New"/>
          <w:b/>
          <w:bCs/>
          <w:color w:val="000000"/>
          <w:sz w:val="30"/>
          <w:szCs w:val="30"/>
        </w:rPr>
        <w:t> </w:t>
      </w:r>
    </w:p>
    <w:p w:rsidR="00743FFE" w:rsidRPr="00B022B4" w:rsidRDefault="00743FF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22B4B" w:rsidRPr="00B022B4" w:rsidRDefault="00D22B4B" w:rsidP="00ED500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022B4">
        <w:rPr>
          <w:rFonts w:ascii="Angsana New" w:hAnsi="Angsana New"/>
          <w:sz w:val="30"/>
          <w:szCs w:val="30"/>
        </w:rPr>
        <w:t xml:space="preserve">1 </w:t>
      </w:r>
      <w:r w:rsidRPr="00B022B4">
        <w:rPr>
          <w:rFonts w:ascii="Angsana New" w:hAnsi="Angsana New"/>
          <w:sz w:val="30"/>
          <w:szCs w:val="30"/>
          <w:cs/>
        </w:rPr>
        <w:t xml:space="preserve">มกราคม </w:t>
      </w:r>
      <w:r w:rsidRPr="00B022B4">
        <w:rPr>
          <w:rFonts w:ascii="Angsana New" w:hAnsi="Angsana New"/>
          <w:sz w:val="30"/>
          <w:szCs w:val="30"/>
        </w:rPr>
        <w:t xml:space="preserve">2563 </w:t>
      </w:r>
      <w:r w:rsidRPr="00B022B4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B022B4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B022B4">
        <w:rPr>
          <w:rFonts w:ascii="Angsana New" w:hAnsi="Angsana New"/>
          <w:sz w:val="30"/>
          <w:szCs w:val="30"/>
        </w:rPr>
        <w:t xml:space="preserve">TFRS 16 </w:t>
      </w:r>
      <w:r w:rsidRPr="00B022B4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B022B4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:rsidR="00D22B4B" w:rsidRPr="00B022B4" w:rsidRDefault="00D22B4B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22B4B" w:rsidRPr="00B022B4" w:rsidRDefault="00D22B4B" w:rsidP="00AF57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D22B4B" w:rsidRPr="00B022B4" w:rsidRDefault="00D22B4B" w:rsidP="00D22B4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D22B4B" w:rsidRPr="00B022B4" w:rsidRDefault="00D22B4B" w:rsidP="00D22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022B4">
        <w:rPr>
          <w:rFonts w:ascii="Angsana New" w:hAnsi="Angsana New" w:hint="cs"/>
          <w:sz w:val="30"/>
          <w:szCs w:val="30"/>
          <w:cs/>
        </w:rPr>
        <w:t>กลุ่ม</w:t>
      </w:r>
      <w:r w:rsidRPr="00B022B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/>
          <w:sz w:val="30"/>
          <w:szCs w:val="30"/>
          <w:cs/>
        </w:rPr>
        <w:t>โดย</w:t>
      </w:r>
      <w:r w:rsidRPr="00B022B4">
        <w:rPr>
          <w:rFonts w:ascii="Angsana New" w:hAnsi="Angsana New" w:hint="cs"/>
          <w:sz w:val="30"/>
          <w:szCs w:val="30"/>
          <w:cs/>
        </w:rPr>
        <w:t>ผลกระทบ</w:t>
      </w:r>
      <w:r w:rsidRPr="00B022B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B022B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B022B4">
        <w:rPr>
          <w:rFonts w:ascii="Angsana New" w:hAnsi="Angsana New" w:hint="cs"/>
          <w:sz w:val="30"/>
          <w:szCs w:val="30"/>
          <w:cs/>
        </w:rPr>
        <w:t>กลุ่ม</w:t>
      </w:r>
      <w:r w:rsidRPr="00B022B4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B022B4"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ไม่มีสาระสำคัญต่องบการเงินรวมและ</w:t>
      </w:r>
      <w:r w:rsidR="00C979A7" w:rsidRPr="00B022B4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:rsidR="000138CB" w:rsidRPr="00B022B4" w:rsidRDefault="000138CB" w:rsidP="0001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0138CB" w:rsidRPr="00B022B4" w:rsidRDefault="000138CB" w:rsidP="00AF57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0138CB" w:rsidRPr="00B022B4" w:rsidRDefault="000138CB" w:rsidP="000138CB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0138CB" w:rsidRPr="00D22B4B" w:rsidRDefault="000138CB" w:rsidP="00013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979A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979A7">
        <w:rPr>
          <w:rFonts w:ascii="Angsana New" w:hAnsi="Angsana New"/>
          <w:sz w:val="30"/>
          <w:szCs w:val="30"/>
        </w:rPr>
        <w:t xml:space="preserve">1 </w:t>
      </w:r>
      <w:r w:rsidRPr="00C979A7">
        <w:rPr>
          <w:rFonts w:ascii="Angsana New" w:hAnsi="Angsana New"/>
          <w:sz w:val="30"/>
          <w:szCs w:val="30"/>
          <w:cs/>
        </w:rPr>
        <w:t xml:space="preserve">มกราคม </w:t>
      </w:r>
      <w:r w:rsidRPr="00C979A7">
        <w:rPr>
          <w:rFonts w:ascii="Angsana New" w:hAnsi="Angsana New"/>
          <w:sz w:val="30"/>
          <w:szCs w:val="30"/>
        </w:rPr>
        <w:t xml:space="preserve">2563 </w:t>
      </w:r>
      <w:r w:rsidRPr="00C979A7">
        <w:rPr>
          <w:rFonts w:ascii="Angsana New" w:hAnsi="Angsana New"/>
          <w:sz w:val="30"/>
          <w:szCs w:val="30"/>
          <w:cs/>
        </w:rPr>
        <w:t>กลุ่มบริษั</w:t>
      </w:r>
      <w:r w:rsidR="00C979A7" w:rsidRPr="00C979A7">
        <w:rPr>
          <w:rFonts w:ascii="Angsana New" w:hAnsi="Angsana New" w:hint="cs"/>
          <w:sz w:val="30"/>
          <w:szCs w:val="30"/>
          <w:cs/>
        </w:rPr>
        <w:t>ท</w:t>
      </w:r>
      <w:r w:rsidRPr="00C979A7">
        <w:rPr>
          <w:rFonts w:ascii="Angsana New" w:hAnsi="Angsana New"/>
          <w:sz w:val="30"/>
          <w:szCs w:val="30"/>
          <w:cs/>
        </w:rPr>
        <w:t xml:space="preserve">ถือปฏิบัติตาม </w:t>
      </w:r>
      <w:r w:rsidRPr="00C979A7">
        <w:rPr>
          <w:rFonts w:ascii="Angsana New" w:hAnsi="Angsana New"/>
          <w:sz w:val="30"/>
          <w:szCs w:val="30"/>
        </w:rPr>
        <w:t xml:space="preserve">TFRS 16 </w:t>
      </w:r>
      <w:r w:rsidRPr="00C979A7">
        <w:rPr>
          <w:rFonts w:ascii="Angsana New" w:hAnsi="Angsana New"/>
          <w:sz w:val="30"/>
          <w:szCs w:val="30"/>
          <w:cs/>
        </w:rPr>
        <w:t>เป็นครั้งแรก</w:t>
      </w:r>
      <w:r w:rsidRPr="00C979A7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C979A7">
        <w:rPr>
          <w:rFonts w:ascii="Angsana New" w:hAnsi="Angsana New"/>
          <w:sz w:val="30"/>
          <w:szCs w:val="30"/>
        </w:rPr>
        <w:t xml:space="preserve">17 </w:t>
      </w:r>
      <w:r w:rsidRPr="00C979A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979A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(TAS 17) </w:t>
      </w:r>
      <w:r w:rsidRPr="00C979A7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C979A7">
        <w:rPr>
          <w:rFonts w:ascii="Angsana New" w:hAnsi="Angsana New"/>
          <w:sz w:val="30"/>
          <w:szCs w:val="30"/>
        </w:rPr>
        <w:t xml:space="preserve">4 </w:t>
      </w:r>
      <w:r w:rsidRPr="00C979A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979A7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C979A7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(TFRIC 4) </w:t>
      </w:r>
      <w:r w:rsidRPr="00C979A7">
        <w:rPr>
          <w:rFonts w:ascii="Angsana New" w:hAnsi="Angsana New" w:hint="cs"/>
          <w:sz w:val="30"/>
          <w:szCs w:val="30"/>
          <w:cs/>
        </w:rPr>
        <w:t>ด้วย</w:t>
      </w:r>
      <w:r w:rsidRPr="00C979A7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>(Modified retrospective approach)</w:t>
      </w:r>
    </w:p>
    <w:p w:rsidR="000138CB" w:rsidRPr="000307E5" w:rsidRDefault="000138CB" w:rsidP="00013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79A7" w:rsidRDefault="000138CB" w:rsidP="00C979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C979A7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C979A7">
        <w:rPr>
          <w:rFonts w:ascii="Angsana New" w:hAnsi="Angsana New"/>
          <w:sz w:val="30"/>
          <w:szCs w:val="30"/>
        </w:rPr>
        <w:t xml:space="preserve"> TFRS</w:t>
      </w:r>
      <w:r w:rsidRPr="00C979A7">
        <w:rPr>
          <w:rFonts w:ascii="Angsana New" w:hAnsi="Angsana New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16 </w:t>
      </w:r>
      <w:r w:rsidRPr="00C979A7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C979A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C979A7">
        <w:rPr>
          <w:rFonts w:ascii="Angsana New" w:hAnsi="Angsana New"/>
          <w:sz w:val="30"/>
          <w:szCs w:val="30"/>
        </w:rPr>
        <w:t xml:space="preserve">(Transaction price) </w:t>
      </w:r>
      <w:r w:rsidRPr="00C979A7">
        <w:rPr>
          <w:rFonts w:ascii="Angsana New" w:hAnsi="Angsana New" w:hint="cs"/>
          <w:sz w:val="30"/>
          <w:szCs w:val="30"/>
          <w:cs/>
        </w:rPr>
        <w:t xml:space="preserve">ณ </w:t>
      </w:r>
      <w:r w:rsidRPr="00C979A7">
        <w:rPr>
          <w:rFonts w:ascii="Angsana New" w:hAnsi="Angsana New"/>
          <w:sz w:val="30"/>
          <w:szCs w:val="30"/>
          <w:cs/>
        </w:rPr>
        <w:t>วันที่</w:t>
      </w:r>
      <w:r w:rsidRPr="00C979A7">
        <w:rPr>
          <w:rFonts w:ascii="Angsana New" w:hAnsi="Angsana New"/>
          <w:sz w:val="30"/>
          <w:szCs w:val="30"/>
        </w:rPr>
        <w:t xml:space="preserve"> 1 </w:t>
      </w:r>
      <w:r w:rsidRPr="00C979A7">
        <w:rPr>
          <w:rFonts w:ascii="Angsana New" w:hAnsi="Angsana New"/>
          <w:sz w:val="30"/>
          <w:szCs w:val="30"/>
          <w:cs/>
        </w:rPr>
        <w:t xml:space="preserve">มกราคม </w:t>
      </w:r>
      <w:r w:rsidRPr="00C979A7">
        <w:rPr>
          <w:rFonts w:ascii="Angsana New" w:hAnsi="Angsana New"/>
          <w:sz w:val="30"/>
          <w:szCs w:val="30"/>
        </w:rPr>
        <w:t xml:space="preserve">2563 </w:t>
      </w:r>
      <w:r w:rsidRPr="00C979A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C979A7">
        <w:rPr>
          <w:rFonts w:ascii="Angsana New" w:hAnsi="Angsana New"/>
          <w:sz w:val="30"/>
          <w:szCs w:val="30"/>
        </w:rPr>
        <w:t xml:space="preserve"> </w:t>
      </w:r>
      <w:r w:rsidRPr="00C979A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138CB" w:rsidRPr="000937ED" w:rsidRDefault="00C979A7" w:rsidP="0034722A">
      <w:pPr>
        <w:tabs>
          <w:tab w:val="clear" w:pos="680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>
        <w:rPr>
          <w:cs/>
        </w:rPr>
        <w:br w:type="page"/>
      </w:r>
      <w:r w:rsidR="000138CB" w:rsidRPr="00C979A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="000138CB" w:rsidRPr="00C979A7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0138CB" w:rsidRPr="00C979A7">
        <w:rPr>
          <w:rFonts w:ascii="Angsana New" w:hAnsi="Angsana New"/>
          <w:color w:val="000000"/>
          <w:sz w:val="30"/>
          <w:szCs w:val="30"/>
          <w:cs/>
        </w:rPr>
        <w:t>ได้เลือกใช้ข้อยกเว้น</w:t>
      </w:r>
      <w:r w:rsidR="000937ED">
        <w:rPr>
          <w:rFonts w:ascii="Angsana New" w:hAnsi="Angsana New"/>
          <w:color w:val="000000"/>
          <w:sz w:val="30"/>
          <w:szCs w:val="30"/>
        </w:rPr>
        <w:t xml:space="preserve"> </w:t>
      </w:r>
      <w:r w:rsidR="000937ED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0138CB" w:rsidRPr="000937ED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138CB" w:rsidRPr="000937ED">
        <w:rPr>
          <w:rFonts w:ascii="Angsana New" w:hAnsi="Angsana New"/>
          <w:color w:val="000000"/>
          <w:sz w:val="30"/>
          <w:szCs w:val="30"/>
        </w:rPr>
        <w:t xml:space="preserve">12 </w:t>
      </w:r>
      <w:r w:rsidR="000138CB" w:rsidRPr="000937ED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>และสัญญาเช่า</w:t>
      </w:r>
      <w:r w:rsidR="00707F7B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>สินทรัพย์อ้างอิงมีมูลค่าต่ำ</w:t>
      </w:r>
    </w:p>
    <w:p w:rsidR="000138CB" w:rsidRPr="00D22B4B" w:rsidRDefault="000138CB" w:rsidP="0001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0937ED" w:rsidRPr="00D22B4B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937ED" w:rsidRPr="000937ED" w:rsidRDefault="000937ED" w:rsidP="00C866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0937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937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937E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16</w:t>
            </w:r>
            <w:r w:rsidRPr="000937E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937ED" w:rsidRPr="000937ED" w:rsidRDefault="000937ED" w:rsidP="000937ED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:rsidR="000937ED" w:rsidRPr="000937ED" w:rsidRDefault="000937ED" w:rsidP="000937ED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937ED" w:rsidRPr="00D22B4B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937ED" w:rsidRPr="000937ED" w:rsidRDefault="000937ED" w:rsidP="00C866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0937ED" w:rsidRPr="000937ED" w:rsidRDefault="000937ED" w:rsidP="00C8668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</w:tcPr>
          <w:p w:rsidR="000937ED" w:rsidRPr="000937ED" w:rsidRDefault="000937ED" w:rsidP="0009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0937ED" w:rsidRPr="000937ED" w:rsidRDefault="000937ED" w:rsidP="000937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</w:tcPr>
          <w:p w:rsidR="000937ED" w:rsidRPr="00C94B58" w:rsidRDefault="000937ED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94B5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620" w:type="dxa"/>
          </w:tcPr>
          <w:p w:rsidR="000937ED" w:rsidRPr="000937ED" w:rsidRDefault="000937ED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37E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14,267</w:t>
            </w:r>
            <w:r w:rsidRPr="000937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37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0937ED" w:rsidRPr="000937ED" w:rsidRDefault="000937ED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11,498</w:t>
            </w:r>
          </w:p>
        </w:tc>
      </w:tr>
    </w:tbl>
    <w:p w:rsidR="000138CB" w:rsidRDefault="000138CB" w:rsidP="000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0A3BC3" w:rsidRPr="000937ED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A3BC3" w:rsidRPr="000937ED" w:rsidRDefault="000A3BC3" w:rsidP="00F1272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937E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A3BC3" w:rsidRPr="000937ED" w:rsidRDefault="000A3BC3" w:rsidP="00F1272A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:rsidR="000A3BC3" w:rsidRPr="000937ED" w:rsidRDefault="000A3BC3" w:rsidP="00F1272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A3BC3" w:rsidRPr="000937ED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A3BC3" w:rsidRPr="000A3BC3" w:rsidRDefault="000A3BC3" w:rsidP="00F1272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0A3BC3" w:rsidRPr="000937ED" w:rsidRDefault="000A3BC3" w:rsidP="00F1272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0A3BC3" w:rsidRPr="00404283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37,734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:rsidR="000A3BC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A3BC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A3BC3" w:rsidRPr="00404283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83">
              <w:rPr>
                <w:rFonts w:ascii="Angsana New" w:hAnsi="Angsana New"/>
                <w:b/>
                <w:bCs/>
                <w:sz w:val="30"/>
                <w:szCs w:val="30"/>
              </w:rPr>
              <w:t>37,368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0A3BC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  <w:r w:rsidRPr="004042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4283">
              <w:rPr>
                <w:rFonts w:ascii="Angsana New" w:hAnsi="Angsana New"/>
                <w:sz w:val="30"/>
                <w:szCs w:val="30"/>
              </w:rPr>
              <w:br/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A3BC3" w:rsidRDefault="000A3BC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40428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11,498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A3BC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0A3BC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A3BC3" w:rsidRPr="007F3F8B" w:rsidRDefault="007F3F8B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3F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26,799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0A3BC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4042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2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0A3BC3" w:rsidRPr="007F3F8B" w:rsidRDefault="00AE4F7F" w:rsidP="00334E0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2.1 </w:t>
            </w:r>
            <w:r w:rsidR="00E125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15.8</w:t>
            </w:r>
          </w:p>
        </w:tc>
      </w:tr>
    </w:tbl>
    <w:p w:rsidR="006B53F2" w:rsidRDefault="006B53F2" w:rsidP="00307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:rsidR="00BA310A" w:rsidRPr="009059B8" w:rsidRDefault="006B53F2" w:rsidP="0090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br w:type="page"/>
      </w:r>
      <w:r w:rsidRPr="009059B8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4</w:t>
      </w:r>
      <w:r w:rsidR="003070BC" w:rsidRPr="009059B8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9059B8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C94B58" w:rsidRPr="009059B8" w:rsidRDefault="00C94B58" w:rsidP="009059B8">
      <w:pPr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BA310A" w:rsidRPr="009059B8" w:rsidRDefault="00BA310A" w:rsidP="00F252B3">
      <w:pPr>
        <w:pStyle w:val="a"/>
        <w:tabs>
          <w:tab w:val="clear" w:pos="1080"/>
        </w:tabs>
        <w:ind w:left="576" w:right="-25"/>
        <w:jc w:val="thaiDistribute"/>
        <w:rPr>
          <w:rFonts w:ascii="Angsana New" w:hAnsi="Angsana New" w:cs="Angsana New"/>
          <w:color w:val="000000"/>
          <w:lang w:val="en-US"/>
        </w:rPr>
      </w:pPr>
      <w:r w:rsidRPr="009059B8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9059B8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9059B8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8A7B05">
        <w:rPr>
          <w:rFonts w:ascii="Angsana New" w:hAnsi="Angsana New" w:cs="Angsana New" w:hint="cs"/>
          <w:color w:val="000000"/>
          <w:cs/>
          <w:lang w:val="en-US"/>
        </w:rPr>
        <w:t>สามเดือนและ</w:t>
      </w:r>
      <w:r w:rsidR="00334E0E" w:rsidRPr="009059B8">
        <w:rPr>
          <w:rFonts w:ascii="Angsana New" w:hAnsi="Angsana New" w:cs="Angsana New" w:hint="cs"/>
          <w:color w:val="000000"/>
          <w:cs/>
          <w:lang w:val="en-US"/>
        </w:rPr>
        <w:t>หก</w:t>
      </w:r>
      <w:r w:rsidRPr="009059B8">
        <w:rPr>
          <w:rFonts w:ascii="Angsana New" w:hAnsi="Angsana New" w:cs="Angsana New"/>
          <w:color w:val="000000"/>
          <w:cs/>
          <w:lang w:val="en-US"/>
        </w:rPr>
        <w:t>เดือนสิ้นสุดวันที่</w:t>
      </w:r>
      <w:r w:rsidR="00F252B3">
        <w:rPr>
          <w:rFonts w:ascii="Angsana New" w:hAnsi="Angsana New" w:cs="Angsana New"/>
          <w:color w:val="000000"/>
          <w:lang w:val="en-US"/>
        </w:rPr>
        <w:t xml:space="preserve">               </w:t>
      </w:r>
      <w:r w:rsidR="00F252B3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9059B8">
        <w:rPr>
          <w:rFonts w:ascii="Angsana New" w:hAnsi="Angsana New" w:cs="Angsana New"/>
          <w:color w:val="000000"/>
          <w:lang w:val="en-US"/>
        </w:rPr>
        <w:t>3</w:t>
      </w:r>
      <w:r w:rsidR="00334E0E" w:rsidRPr="009059B8">
        <w:rPr>
          <w:rFonts w:ascii="Angsana New" w:hAnsi="Angsana New" w:cs="Angsana New"/>
          <w:color w:val="000000"/>
          <w:lang w:val="en-US"/>
        </w:rPr>
        <w:t xml:space="preserve">0 </w:t>
      </w:r>
      <w:r w:rsidR="00334E0E" w:rsidRPr="009059B8"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Pr="009059B8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:rsidR="000178F5" w:rsidRPr="009059B8" w:rsidRDefault="000178F5" w:rsidP="009059B8">
      <w:pPr>
        <w:pStyle w:val="a"/>
        <w:tabs>
          <w:tab w:val="clear" w:pos="1080"/>
        </w:tabs>
        <w:ind w:left="576" w:right="-25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tbl>
      <w:tblPr>
        <w:tblW w:w="959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79"/>
        <w:gridCol w:w="1262"/>
        <w:gridCol w:w="269"/>
        <w:gridCol w:w="1234"/>
        <w:gridCol w:w="269"/>
        <w:gridCol w:w="1289"/>
        <w:gridCol w:w="240"/>
        <w:gridCol w:w="1251"/>
      </w:tblGrid>
      <w:tr w:rsidR="000178F5" w:rsidRPr="009059B8" w:rsidTr="009059B8">
        <w:trPr>
          <w:tblHeader/>
        </w:trPr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41" w:type="pct"/>
            <w:gridSpan w:val="3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9B8" w:rsidRPr="009059B8" w:rsidTr="009059B8">
        <w:trPr>
          <w:trHeight w:val="434"/>
        </w:trPr>
        <w:tc>
          <w:tcPr>
            <w:tcW w:w="197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2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59B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9059B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0178F5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030" w:type="pct"/>
            <w:gridSpan w:val="7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5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59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58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37,012</w:t>
            </w: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38,203</w:t>
            </w: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5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5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5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9059B8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58" w:type="pct"/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9059B8">
              <w:rPr>
                <w:rFonts w:ascii="Angsana New" w:hAnsi="Angsana New"/>
                <w:sz w:val="30"/>
                <w:szCs w:val="30"/>
              </w:rPr>
              <w:t>,417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9059B8">
              <w:rPr>
                <w:rFonts w:ascii="Angsana New" w:hAnsi="Angsana New"/>
                <w:sz w:val="30"/>
                <w:szCs w:val="30"/>
              </w:rPr>
              <w:t>,417</w:t>
            </w: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25" w:type="pct"/>
            <w:vMerge w:val="restar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9059B8" w:rsidRPr="009059B8" w:rsidTr="009059B8">
        <w:tc>
          <w:tcPr>
            <w:tcW w:w="1970" w:type="pct"/>
          </w:tcPr>
          <w:p w:rsidR="000178F5" w:rsidRPr="00F252B3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F252B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F252B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11,230</w:t>
            </w:r>
          </w:p>
        </w:tc>
        <w:tc>
          <w:tcPr>
            <w:tcW w:w="140" w:type="pct"/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8,837</w:t>
            </w:r>
          </w:p>
        </w:tc>
        <w:tc>
          <w:tcPr>
            <w:tcW w:w="140" w:type="pct"/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11,230</w:t>
            </w:r>
          </w:p>
        </w:tc>
        <w:tc>
          <w:tcPr>
            <w:tcW w:w="125" w:type="pct"/>
            <w:vMerge/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8,837</w:t>
            </w: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5" w:type="pct"/>
            <w:vMerge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9059B8" w:rsidRPr="009059B8" w:rsidTr="009059B8">
        <w:tc>
          <w:tcPr>
            <w:tcW w:w="1970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5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70" w:type="pct"/>
            <w:shd w:val="clear" w:color="auto" w:fill="auto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9059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58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2,149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1,064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2,149</w:t>
            </w: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1,064</w:t>
            </w:r>
          </w:p>
        </w:tc>
      </w:tr>
      <w:tr w:rsidR="009059B8" w:rsidRPr="009059B8" w:rsidTr="009059B8">
        <w:tc>
          <w:tcPr>
            <w:tcW w:w="1970" w:type="pct"/>
            <w:shd w:val="clear" w:color="auto" w:fill="auto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58" w:type="pct"/>
          </w:tcPr>
          <w:p w:rsidR="000178F5" w:rsidRPr="009059B8" w:rsidRDefault="00674CD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674CD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</w:tbl>
    <w:p w:rsidR="000178F5" w:rsidRPr="009059B8" w:rsidRDefault="000178F5" w:rsidP="009059B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0"/>
        <w:gridCol w:w="1261"/>
        <w:gridCol w:w="269"/>
        <w:gridCol w:w="1244"/>
        <w:gridCol w:w="271"/>
        <w:gridCol w:w="1261"/>
        <w:gridCol w:w="29"/>
        <w:gridCol w:w="240"/>
        <w:gridCol w:w="1251"/>
      </w:tblGrid>
      <w:tr w:rsidR="000178F5" w:rsidRPr="009059B8" w:rsidTr="009059B8">
        <w:tc>
          <w:tcPr>
            <w:tcW w:w="1965" w:type="pct"/>
            <w:shd w:val="clear" w:color="auto" w:fill="auto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4" w:type="pct"/>
            <w:gridSpan w:val="3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pct"/>
            <w:gridSpan w:val="4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9B8" w:rsidRPr="009059B8" w:rsidTr="009059B8">
        <w:tc>
          <w:tcPr>
            <w:tcW w:w="1965" w:type="pct"/>
            <w:shd w:val="clear" w:color="auto" w:fill="auto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830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05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05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05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905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0178F5" w:rsidRPr="009059B8" w:rsidTr="009059B8">
        <w:tc>
          <w:tcPr>
            <w:tcW w:w="1965" w:type="pct"/>
            <w:shd w:val="clear" w:color="auto" w:fill="auto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5" w:type="pct"/>
            <w:gridSpan w:val="8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9B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57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72,293</w:t>
            </w: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059B8">
              <w:rPr>
                <w:rFonts w:ascii="Angsana New" w:hAnsi="Angsana New"/>
                <w:sz w:val="30"/>
                <w:szCs w:val="30"/>
                <w:lang w:val="en-GB"/>
              </w:rPr>
              <w:t>72,128</w:t>
            </w: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9059B8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</w:p>
        </w:tc>
        <w:tc>
          <w:tcPr>
            <w:tcW w:w="657" w:type="pct"/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20,112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15,285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20,112</w:t>
            </w: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15,285</w:t>
            </w: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0178F5" w:rsidRPr="009059B8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0" w:type="pct"/>
            <w:gridSpan w:val="2"/>
            <w:vMerge w:val="restar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9059B8" w:rsidRPr="009059B8" w:rsidTr="009059B8">
        <w:tc>
          <w:tcPr>
            <w:tcW w:w="1965" w:type="pct"/>
          </w:tcPr>
          <w:p w:rsidR="000178F5" w:rsidRPr="00F252B3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252B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  <w:r w:rsidRPr="00F252B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20,612</w:t>
            </w:r>
          </w:p>
        </w:tc>
        <w:tc>
          <w:tcPr>
            <w:tcW w:w="140" w:type="pct"/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16,126</w:t>
            </w:r>
          </w:p>
        </w:tc>
        <w:tc>
          <w:tcPr>
            <w:tcW w:w="141" w:type="pct"/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4718B7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20,612</w:t>
            </w:r>
          </w:p>
        </w:tc>
        <w:tc>
          <w:tcPr>
            <w:tcW w:w="140" w:type="pct"/>
            <w:gridSpan w:val="2"/>
            <w:vMerge/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0178F5" w:rsidRPr="00F252B3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2B3">
              <w:rPr>
                <w:rFonts w:ascii="Angsana New" w:hAnsi="Angsana New"/>
                <w:b/>
                <w:bCs/>
                <w:sz w:val="30"/>
                <w:szCs w:val="30"/>
              </w:rPr>
              <w:t>16,126</w:t>
            </w:r>
          </w:p>
        </w:tc>
      </w:tr>
      <w:tr w:rsidR="000178F5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059B8" w:rsidRPr="009059B8" w:rsidTr="009059B8">
        <w:tc>
          <w:tcPr>
            <w:tcW w:w="1965" w:type="pct"/>
          </w:tcPr>
          <w:p w:rsidR="000178F5" w:rsidRPr="009059B8" w:rsidRDefault="000178F5" w:rsidP="009059B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059B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9B8" w:rsidRPr="009059B8" w:rsidTr="009059B8">
        <w:tc>
          <w:tcPr>
            <w:tcW w:w="1965" w:type="pct"/>
            <w:shd w:val="clear" w:color="auto" w:fill="auto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059B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57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1,695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1,695</w:t>
            </w:r>
          </w:p>
        </w:tc>
      </w:tr>
      <w:tr w:rsidR="009059B8" w:rsidRPr="009059B8" w:rsidTr="009059B8">
        <w:tc>
          <w:tcPr>
            <w:tcW w:w="1965" w:type="pct"/>
            <w:shd w:val="clear" w:color="auto" w:fill="auto"/>
          </w:tcPr>
          <w:p w:rsidR="000178F5" w:rsidRPr="009059B8" w:rsidRDefault="000178F5" w:rsidP="0090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57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44EF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0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1,761</w:t>
            </w:r>
          </w:p>
        </w:tc>
        <w:tc>
          <w:tcPr>
            <w:tcW w:w="14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0178F5" w:rsidRPr="009059B8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44EF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0" w:type="pct"/>
            <w:gridSpan w:val="2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1,761</w:t>
            </w:r>
          </w:p>
        </w:tc>
      </w:tr>
    </w:tbl>
    <w:p w:rsidR="00C94B58" w:rsidRPr="009059B8" w:rsidRDefault="00BA310A" w:rsidP="0090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059B8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9059B8">
        <w:rPr>
          <w:rFonts w:ascii="Angsana New" w:hAnsi="Angsana New" w:hint="cs"/>
          <w:sz w:val="30"/>
          <w:szCs w:val="30"/>
        </w:rPr>
        <w:t>3</w:t>
      </w:r>
      <w:r w:rsidR="00334E0E" w:rsidRPr="009059B8">
        <w:rPr>
          <w:rFonts w:ascii="Angsana New" w:hAnsi="Angsana New"/>
          <w:sz w:val="30"/>
          <w:szCs w:val="30"/>
        </w:rPr>
        <w:t>0</w:t>
      </w:r>
      <w:r w:rsidR="00D62FEE">
        <w:rPr>
          <w:rFonts w:ascii="Angsana New" w:hAnsi="Angsana New"/>
          <w:sz w:val="30"/>
          <w:szCs w:val="30"/>
        </w:rPr>
        <w:t xml:space="preserve"> </w:t>
      </w:r>
      <w:r w:rsidR="00334E0E" w:rsidRPr="009059B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34E0E" w:rsidRPr="009059B8">
        <w:rPr>
          <w:rFonts w:ascii="Angsana New" w:hAnsi="Angsana New"/>
          <w:sz w:val="30"/>
          <w:szCs w:val="30"/>
        </w:rPr>
        <w:t>25</w:t>
      </w:r>
      <w:r w:rsidRPr="009059B8">
        <w:rPr>
          <w:rFonts w:ascii="Angsana New" w:hAnsi="Angsana New" w:hint="cs"/>
          <w:sz w:val="30"/>
          <w:szCs w:val="30"/>
        </w:rPr>
        <w:t>6</w:t>
      </w:r>
      <w:r w:rsidR="00A9045C" w:rsidRPr="009059B8">
        <w:rPr>
          <w:rFonts w:ascii="Angsana New" w:hAnsi="Angsana New" w:hint="cs"/>
          <w:sz w:val="30"/>
          <w:szCs w:val="30"/>
        </w:rPr>
        <w:t>3</w:t>
      </w:r>
      <w:r w:rsidRPr="009059B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9059B8">
        <w:rPr>
          <w:rFonts w:ascii="Angsana New" w:hAnsi="Angsana New" w:hint="cs"/>
          <w:sz w:val="30"/>
          <w:szCs w:val="30"/>
        </w:rPr>
        <w:t>31</w:t>
      </w:r>
      <w:r w:rsidRPr="009059B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9059B8">
        <w:rPr>
          <w:rFonts w:ascii="Angsana New" w:hAnsi="Angsana New"/>
          <w:color w:val="000000"/>
          <w:sz w:val="30"/>
          <w:szCs w:val="30"/>
        </w:rPr>
        <w:t>2562</w:t>
      </w:r>
      <w:r w:rsidRPr="009059B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94B58" w:rsidRPr="009059B8" w:rsidRDefault="00C94B58" w:rsidP="0090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:rsidRPr="009059B8" w:rsidTr="008037E4">
        <w:trPr>
          <w:trHeight w:val="371"/>
        </w:trPr>
        <w:tc>
          <w:tcPr>
            <w:tcW w:w="1932" w:type="pct"/>
            <w:hideMark/>
          </w:tcPr>
          <w:p w:rsidR="007F3F8B" w:rsidRPr="009059B8" w:rsidRDefault="007F3F8B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:rsidR="007F3F8B" w:rsidRPr="009059B8" w:rsidRDefault="007F3F8B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7F3F8B" w:rsidRPr="009059B8" w:rsidRDefault="007F3F8B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:rsidR="007F3F8B" w:rsidRPr="009059B8" w:rsidRDefault="007F3F8B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8F5" w:rsidRPr="009059B8" w:rsidTr="00E12532">
        <w:trPr>
          <w:trHeight w:val="308"/>
        </w:trPr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31</w:t>
            </w:r>
            <w:r w:rsidRPr="009059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31</w:t>
            </w:r>
            <w:r w:rsidRPr="009059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78F5" w:rsidRPr="009059B8" w:rsidTr="00E12532">
        <w:trPr>
          <w:trHeight w:val="326"/>
        </w:trPr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0178F5" w:rsidRPr="009059B8" w:rsidTr="008037E4">
        <w:trPr>
          <w:trHeight w:val="371"/>
        </w:trPr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9B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178F5" w:rsidRPr="009059B8" w:rsidTr="008037E4">
        <w:trPr>
          <w:trHeight w:val="299"/>
        </w:trPr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ลูกหนี้การค้า</w:t>
            </w:r>
          </w:p>
        </w:tc>
        <w:tc>
          <w:tcPr>
            <w:tcW w:w="3068" w:type="pct"/>
            <w:gridSpan w:val="7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178F5" w:rsidRPr="009059B8" w:rsidTr="00A2786F">
        <w:tc>
          <w:tcPr>
            <w:tcW w:w="1932" w:type="pct"/>
            <w:hideMark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4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5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8" w:type="pct"/>
          </w:tcPr>
          <w:p w:rsidR="000178F5" w:rsidRPr="009059B8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78F5" w:rsidRPr="009059B8" w:rsidTr="000178F5">
        <w:tc>
          <w:tcPr>
            <w:tcW w:w="1932" w:type="pct"/>
            <w:hideMark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พัทยา แกรนด์ วิลเลจ</w:t>
            </w:r>
            <w:r w:rsidR="00090A7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090A7C"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78F5" w:rsidRPr="00FF16B2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406</w:t>
            </w: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178F5" w:rsidRPr="00FF16B2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406</w:t>
            </w: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78F5" w:rsidRPr="009059B8" w:rsidTr="00A2786F">
        <w:trPr>
          <w:trHeight w:val="254"/>
        </w:trPr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78F5" w:rsidRPr="009059B8" w:rsidTr="00E12532"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78F5" w:rsidRPr="009059B8" w:rsidTr="00E12532"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78F5" w:rsidRPr="009059B8" w:rsidTr="009D3BAA">
        <w:tc>
          <w:tcPr>
            <w:tcW w:w="1932" w:type="pct"/>
          </w:tcPr>
          <w:p w:rsidR="000178F5" w:rsidRPr="009059B8" w:rsidRDefault="000178F5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78F5" w:rsidRPr="00FF16B2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78F5" w:rsidRPr="00FF16B2" w:rsidRDefault="00FF16B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79,616</w:t>
            </w:r>
          </w:p>
        </w:tc>
        <w:tc>
          <w:tcPr>
            <w:tcW w:w="144" w:type="pct"/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78F5" w:rsidRPr="00FF16B2" w:rsidRDefault="000178F5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B2">
              <w:rPr>
                <w:rFonts w:ascii="Angsana New" w:hAnsi="Angsana New"/>
                <w:sz w:val="30"/>
                <w:szCs w:val="30"/>
              </w:rPr>
              <w:t>68,857</w:t>
            </w:r>
          </w:p>
        </w:tc>
      </w:tr>
      <w:tr w:rsidR="009D3BAA" w:rsidRPr="009059B8" w:rsidTr="009D3BAA">
        <w:tc>
          <w:tcPr>
            <w:tcW w:w="1932" w:type="pct"/>
          </w:tcPr>
          <w:p w:rsidR="009D3BAA" w:rsidRPr="009059B8" w:rsidRDefault="009D3BAA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BAA" w:rsidRPr="009059B8" w:rsidTr="009D3BAA">
        <w:tc>
          <w:tcPr>
            <w:tcW w:w="1932" w:type="pct"/>
          </w:tcPr>
          <w:p w:rsidR="009D3BAA" w:rsidRPr="00ED5B42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หนี้สินตามสัญญาเช่าที่ถึงกำหนด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BAA" w:rsidRPr="009059B8" w:rsidTr="009D3BAA">
        <w:tc>
          <w:tcPr>
            <w:tcW w:w="1932" w:type="pct"/>
          </w:tcPr>
          <w:p w:rsidR="009D3BAA" w:rsidRPr="00ED5B42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B42" w:rsidRPr="009059B8" w:rsidTr="009D3BAA">
        <w:tc>
          <w:tcPr>
            <w:tcW w:w="1932" w:type="pct"/>
          </w:tcPr>
          <w:p w:rsidR="00ED5B42" w:rsidRPr="00444EF4" w:rsidRDefault="00ED5B42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:rsidR="00ED5B4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</w:tcPr>
          <w:p w:rsidR="00ED5B4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right w:val="nil"/>
            </w:tcBorders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BAA" w:rsidRPr="009059B8" w:rsidTr="004B2C0A">
        <w:tc>
          <w:tcPr>
            <w:tcW w:w="1932" w:type="pct"/>
          </w:tcPr>
          <w:p w:rsidR="009D3BAA" w:rsidRPr="009059B8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8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D3BAA" w:rsidRDefault="00444EF4" w:rsidP="0044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1,045</w:t>
            </w: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D3BAA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D3BAA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D3BAA" w:rsidRPr="00444EF4" w:rsidRDefault="00444EF4" w:rsidP="0044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B2C0A" w:rsidRPr="009059B8" w:rsidTr="004B2C0A">
        <w:tc>
          <w:tcPr>
            <w:tcW w:w="1932" w:type="pct"/>
          </w:tcPr>
          <w:p w:rsidR="004B2C0A" w:rsidRDefault="004B2C0A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</w:tcPr>
          <w:p w:rsidR="004B2C0A" w:rsidRDefault="004B2C0A" w:rsidP="0044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4B2C0A" w:rsidRPr="00FF16B2" w:rsidRDefault="004B2C0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right w:val="nil"/>
            </w:tcBorders>
          </w:tcPr>
          <w:p w:rsidR="004B2C0A" w:rsidRPr="00FF16B2" w:rsidRDefault="004B2C0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4B2C0A" w:rsidRPr="00FF16B2" w:rsidRDefault="004B2C0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right w:val="nil"/>
            </w:tcBorders>
          </w:tcPr>
          <w:p w:rsidR="004B2C0A" w:rsidRDefault="004B2C0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B2C0A" w:rsidRPr="00FF16B2" w:rsidRDefault="004B2C0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right w:val="nil"/>
            </w:tcBorders>
          </w:tcPr>
          <w:p w:rsidR="004B2C0A" w:rsidRPr="00FF16B2" w:rsidRDefault="004B2C0A" w:rsidP="0044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D3BAA" w:rsidRPr="009059B8" w:rsidTr="004B2C0A">
        <w:tc>
          <w:tcPr>
            <w:tcW w:w="1932" w:type="pct"/>
          </w:tcPr>
          <w:p w:rsidR="009D3BAA" w:rsidRPr="009059B8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nil"/>
              <w:right w:val="nil"/>
            </w:tcBorders>
          </w:tcPr>
          <w:p w:rsidR="009D3BAA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bottom w:val="nil"/>
              <w:right w:val="nil"/>
            </w:tcBorders>
          </w:tcPr>
          <w:p w:rsidR="009D3BAA" w:rsidRPr="00FF16B2" w:rsidRDefault="009D3BAA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B42" w:rsidRPr="009059B8" w:rsidTr="004B2C0A">
        <w:tc>
          <w:tcPr>
            <w:tcW w:w="1932" w:type="pct"/>
          </w:tcPr>
          <w:p w:rsidR="00ED5B42" w:rsidRPr="00444EF4" w:rsidRDefault="00ED5B42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</w:tcPr>
          <w:p w:rsidR="00ED5B4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nil"/>
              <w:right w:val="nil"/>
            </w:tcBorders>
          </w:tcPr>
          <w:p w:rsidR="00ED5B4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bottom w:val="nil"/>
              <w:right w:val="nil"/>
            </w:tcBorders>
          </w:tcPr>
          <w:p w:rsidR="00ED5B42" w:rsidRPr="00FF16B2" w:rsidRDefault="00ED5B42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EF4" w:rsidRPr="009059B8" w:rsidTr="00444EF4">
        <w:tc>
          <w:tcPr>
            <w:tcW w:w="1932" w:type="pct"/>
          </w:tcPr>
          <w:p w:rsidR="00444EF4" w:rsidRPr="009059B8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8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44EF4" w:rsidRDefault="00444EF4" w:rsidP="0044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1,338</w:t>
            </w: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44EF4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44EF4" w:rsidRPr="00444EF4" w:rsidRDefault="00444EF4" w:rsidP="0044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44EF4" w:rsidRPr="009059B8" w:rsidTr="00444EF4">
        <w:tc>
          <w:tcPr>
            <w:tcW w:w="1932" w:type="pct"/>
          </w:tcPr>
          <w:p w:rsidR="00444EF4" w:rsidRPr="009059B8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44EF4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44EF4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EF4" w:rsidRPr="009059B8" w:rsidTr="009D3BAA">
        <w:tc>
          <w:tcPr>
            <w:tcW w:w="1932" w:type="pct"/>
          </w:tcPr>
          <w:p w:rsidR="00444EF4" w:rsidRPr="009059B8" w:rsidRDefault="00444EF4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:rsidR="00444EF4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:rsidR="00444EF4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:rsidR="00444EF4" w:rsidRPr="00FF16B2" w:rsidRDefault="00444EF4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35EC2" w:rsidRPr="00D82C85" w:rsidRDefault="00235EC2" w:rsidP="00D82C85">
      <w:pPr>
        <w:rPr>
          <w:rFonts w:ascii="Angsana New" w:hAnsi="Angsana New"/>
          <w:color w:val="000000"/>
          <w:sz w:val="30"/>
          <w:szCs w:val="30"/>
        </w:rPr>
        <w:sectPr w:rsidR="00235EC2" w:rsidRPr="00D82C85" w:rsidSect="00334E0E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:rsidR="00BA310A" w:rsidRDefault="00D82C8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350F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p w:rsidR="00BA310A" w:rsidRPr="005B5BB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142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897"/>
        <w:gridCol w:w="269"/>
        <w:gridCol w:w="897"/>
        <w:gridCol w:w="180"/>
        <w:gridCol w:w="809"/>
        <w:gridCol w:w="94"/>
        <w:gridCol w:w="180"/>
        <w:gridCol w:w="629"/>
        <w:gridCol w:w="269"/>
        <w:gridCol w:w="180"/>
        <w:gridCol w:w="898"/>
        <w:gridCol w:w="180"/>
        <w:gridCol w:w="898"/>
        <w:gridCol w:w="180"/>
        <w:gridCol w:w="906"/>
        <w:gridCol w:w="189"/>
        <w:gridCol w:w="903"/>
        <w:gridCol w:w="180"/>
        <w:gridCol w:w="988"/>
        <w:gridCol w:w="180"/>
        <w:gridCol w:w="965"/>
        <w:gridCol w:w="9"/>
      </w:tblGrid>
      <w:tr w:rsidR="00BA310A" w:rsidRPr="00A31D95" w:rsidDel="00685444" w:rsidTr="005B5BB5">
        <w:trPr>
          <w:gridAfter w:val="1"/>
          <w:wAfter w:w="9" w:type="dxa"/>
          <w:cantSplit/>
          <w:tblHeader/>
        </w:trPr>
        <w:tc>
          <w:tcPr>
            <w:tcW w:w="189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310A" w:rsidRPr="00A31D95" w:rsidRDefault="00BA310A" w:rsidP="00B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4"/>
          </w:tcPr>
          <w:p w:rsidR="00BA310A" w:rsidRPr="00A31D95" w:rsidRDefault="00BA310A" w:rsidP="00B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28" w:type="dxa"/>
            <w:gridSpan w:val="17"/>
          </w:tcPr>
          <w:p w:rsidR="00BA310A" w:rsidRPr="00A31D95" w:rsidRDefault="00BA310A" w:rsidP="00B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10A" w:rsidRPr="00A31D95" w:rsidDel="00685444" w:rsidTr="005B5BB5">
        <w:trPr>
          <w:gridAfter w:val="1"/>
          <w:wAfter w:w="9" w:type="dxa"/>
          <w:cantSplit/>
          <w:trHeight w:val="363"/>
          <w:tblHeader/>
        </w:trPr>
        <w:tc>
          <w:tcPr>
            <w:tcW w:w="189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BA310A" w:rsidRPr="00A31D95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243" w:type="dxa"/>
            <w:gridSpan w:val="4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81" w:type="dxa"/>
            <w:gridSpan w:val="5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6" w:type="dxa"/>
            <w:gridSpan w:val="3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98" w:type="dxa"/>
            <w:gridSpan w:val="3"/>
          </w:tcPr>
          <w:p w:rsidR="00BA310A" w:rsidRPr="00A31D95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BA310A" w:rsidRPr="00A31D95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gridSpan w:val="3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B22E8F" w:rsidRPr="00A31D95" w:rsidTr="005B5BB5">
        <w:trPr>
          <w:gridAfter w:val="1"/>
          <w:wAfter w:w="9" w:type="dxa"/>
          <w:cantSplit/>
          <w:tblHeader/>
        </w:trPr>
        <w:tc>
          <w:tcPr>
            <w:tcW w:w="189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</w:tcPr>
          <w:p w:rsidR="00B22E8F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B22E8F" w:rsidRPr="00A92AF6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69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:rsidR="00B22E8F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B22E8F" w:rsidRPr="00A92AF6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22E8F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B22E8F" w:rsidRPr="00A92AF6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B22E8F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B22E8F" w:rsidRPr="00A92AF6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9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22E8F" w:rsidRPr="00A92AF6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:rsidR="00B22E8F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B22E8F" w:rsidRPr="00A92AF6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B22E8F" w:rsidRPr="00752DB8" w:rsidRDefault="00B22E8F" w:rsidP="00B22E8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22E8F" w:rsidRPr="00A31D95" w:rsidTr="005B5BB5">
        <w:trPr>
          <w:gridAfter w:val="1"/>
          <w:wAfter w:w="9" w:type="dxa"/>
          <w:cantSplit/>
          <w:trHeight w:val="389"/>
          <w:tblHeader/>
        </w:trPr>
        <w:tc>
          <w:tcPr>
            <w:tcW w:w="189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897" w:type="dxa"/>
          </w:tcPr>
          <w:p w:rsidR="00B22E8F" w:rsidRPr="00D3224D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:rsidR="00B22E8F" w:rsidRPr="00D3224D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22E8F" w:rsidRPr="00D3224D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B22E8F" w:rsidRPr="00D3224D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B22E8F" w:rsidRPr="00D3224D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B22E8F" w:rsidRPr="00A31D95" w:rsidTr="005B5BB5">
        <w:trPr>
          <w:cantSplit/>
          <w:tblHeader/>
        </w:trPr>
        <w:tc>
          <w:tcPr>
            <w:tcW w:w="189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37" w:type="dxa"/>
            <w:gridSpan w:val="18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E8F" w:rsidRPr="00A31D95" w:rsidTr="005B5BB5">
        <w:trPr>
          <w:cantSplit/>
          <w:tblHeader/>
        </w:trPr>
        <w:tc>
          <w:tcPr>
            <w:tcW w:w="189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9" w:type="dxa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  <w:gridSpan w:val="3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925" w:type="dxa"/>
            <w:gridSpan w:val="14"/>
          </w:tcPr>
          <w:p w:rsidR="00B22E8F" w:rsidRPr="00A31D95" w:rsidRDefault="00B22E8F" w:rsidP="00B22E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F242D8" w:rsidRPr="00A31D95" w:rsidTr="005B5BB5">
        <w:trPr>
          <w:gridAfter w:val="1"/>
          <w:wAfter w:w="9" w:type="dxa"/>
          <w:cantSplit/>
          <w:trHeight w:val="197"/>
        </w:trPr>
        <w:tc>
          <w:tcPr>
            <w:tcW w:w="1890" w:type="dxa"/>
            <w:vAlign w:val="bottom"/>
          </w:tcPr>
          <w:p w:rsidR="00F242D8" w:rsidRPr="00A31D95" w:rsidRDefault="00F242D8" w:rsidP="00F2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:rsidR="00F242D8" w:rsidRPr="00A31D95" w:rsidRDefault="00F242D8" w:rsidP="00F2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F242D8" w:rsidRPr="00A31D95" w:rsidRDefault="00F242D8" w:rsidP="00F242D8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:rsidR="00F242D8" w:rsidRPr="00A31D95" w:rsidRDefault="00F242D8" w:rsidP="00F242D8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  มวลเบา</w:t>
            </w:r>
          </w:p>
        </w:tc>
        <w:tc>
          <w:tcPr>
            <w:tcW w:w="897" w:type="dxa"/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F242D8" w:rsidRPr="00677F4D" w:rsidRDefault="00F242D8" w:rsidP="00F242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69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F242D8" w:rsidRPr="00A31D95" w:rsidTr="005B5BB5">
        <w:trPr>
          <w:gridAfter w:val="1"/>
          <w:wAfter w:w="9" w:type="dxa"/>
          <w:cantSplit/>
          <w:trHeight w:val="197"/>
        </w:trPr>
        <w:tc>
          <w:tcPr>
            <w:tcW w:w="1890" w:type="dxa"/>
            <w:vAlign w:val="bottom"/>
          </w:tcPr>
          <w:p w:rsidR="00F242D8" w:rsidRPr="00A31D95" w:rsidRDefault="00F242D8" w:rsidP="00F2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F242D8" w:rsidRPr="00A31D95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F242D8" w:rsidRPr="000746C7" w:rsidRDefault="00F242D8" w:rsidP="00F242D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F242D8" w:rsidRPr="000746C7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:rsidR="00B22E8F" w:rsidRPr="005B5BB5" w:rsidRDefault="00B22E8F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24"/>
          <w:szCs w:val="24"/>
          <w:lang w:bidi="th-TH"/>
        </w:rPr>
      </w:pPr>
    </w:p>
    <w:p w:rsidR="00BA310A" w:rsidRPr="00DE513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DE513D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บริษัทย่อยดำเนินธุรกิจในประเทศไทย</w:t>
      </w:r>
    </w:p>
    <w:p w:rsidR="00BA310A" w:rsidRPr="005B5BB5" w:rsidRDefault="00BA310A" w:rsidP="00BA310A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24"/>
          <w:szCs w:val="24"/>
          <w:lang w:val="en-US" w:bidi="th-TH"/>
        </w:rPr>
      </w:pPr>
    </w:p>
    <w:p w:rsidR="00BA310A" w:rsidRPr="00D3224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ไม่มีการซื้อและจำหน่ายเงินลงทุ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นในบริษัทย่อย</w:t>
      </w:r>
      <w:r w:rsidR="0092639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และเงินปันผลรับ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ระหว่างงวด</w:t>
      </w:r>
      <w:r w:rsidR="00B22E8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หก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สิ้นสุดวันที่ </w:t>
      </w:r>
      <w:r w:rsidR="00B22E8F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30 </w:t>
      </w:r>
      <w:r w:rsidR="00B22E8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96085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DE513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="00B22E8F">
        <w:rPr>
          <w:rFonts w:ascii="Angsana New" w:hAnsi="Angsana New"/>
          <w:color w:val="000000"/>
          <w:sz w:val="30"/>
          <w:szCs w:val="30"/>
          <w:lang w:val="en-US" w:bidi="th-TH"/>
        </w:rPr>
        <w:t>62</w:t>
      </w:r>
    </w:p>
    <w:p w:rsidR="00BA310A" w:rsidRPr="00A31D95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BA310A" w:rsidRPr="00A31D95" w:rsidSect="009C3946">
          <w:footerReference w:type="default" r:id="rId11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:rsidR="00BA310A" w:rsidRPr="00A31D95" w:rsidRDefault="00D82C85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:rsidR="00BA310A" w:rsidRPr="00FA42A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:rsidR="00BA310A" w:rsidRPr="00E86B1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D82C85">
        <w:rPr>
          <w:rFonts w:ascii="Angsana New" w:hAnsi="Angsana New" w:hint="cs"/>
          <w:sz w:val="28"/>
          <w:szCs w:val="28"/>
          <w:cs/>
        </w:rPr>
        <w:t>ไม่รวมสินทรัพย์สิทธิการใช้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สำหรับ</w:t>
      </w:r>
      <w:r w:rsidR="00CD65DD">
        <w:rPr>
          <w:rFonts w:ascii="Angsana New" w:hAnsi="Angsana New" w:hint="cs"/>
          <w:color w:val="000000"/>
          <w:spacing w:val="6"/>
          <w:sz w:val="30"/>
          <w:szCs w:val="30"/>
          <w:cs/>
        </w:rPr>
        <w:t>ระหว่าง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5B5BB5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เดือน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5B5BB5">
        <w:rPr>
          <w:rFonts w:ascii="Angsana New" w:hAnsi="Angsana New"/>
          <w:color w:val="000000"/>
          <w:spacing w:val="6"/>
          <w:sz w:val="30"/>
          <w:szCs w:val="30"/>
        </w:rPr>
        <w:t xml:space="preserve">0 </w:t>
      </w:r>
      <w:r w:rsidR="005B5BB5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มิถุนายน </w:t>
      </w:r>
      <w:r w:rsidR="00D82C85">
        <w:rPr>
          <w:rFonts w:ascii="Angsana New" w:hAnsi="Angsana New"/>
          <w:color w:val="000000"/>
          <w:spacing w:val="4"/>
          <w:sz w:val="30"/>
          <w:szCs w:val="30"/>
        </w:rPr>
        <w:t>2</w:t>
      </w:r>
      <w:r w:rsidR="005B5BB5">
        <w:rPr>
          <w:rFonts w:ascii="Angsana New" w:hAnsi="Angsana New"/>
          <w:color w:val="000000"/>
          <w:spacing w:val="4"/>
          <w:sz w:val="30"/>
          <w:szCs w:val="30"/>
        </w:rPr>
        <w:t>5</w:t>
      </w:r>
      <w:r w:rsidR="00D82C85">
        <w:rPr>
          <w:rFonts w:ascii="Angsana New" w:hAnsi="Angsana New"/>
          <w:color w:val="000000"/>
          <w:spacing w:val="4"/>
          <w:sz w:val="30"/>
          <w:szCs w:val="30"/>
        </w:rPr>
        <w:t xml:space="preserve">63 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:rsidR="00BA310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2"/>
        <w:gridCol w:w="268"/>
        <w:gridCol w:w="1259"/>
        <w:gridCol w:w="269"/>
        <w:gridCol w:w="1261"/>
        <w:gridCol w:w="271"/>
        <w:gridCol w:w="1259"/>
      </w:tblGrid>
      <w:tr w:rsidR="005B5BB5" w:rsidRPr="00A31D95" w:rsidTr="00F242D8">
        <w:trPr>
          <w:trHeight w:val="80"/>
        </w:trPr>
        <w:tc>
          <w:tcPr>
            <w:tcW w:w="1851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01" w:type="pct"/>
            <w:gridSpan w:val="3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7" w:type="pct"/>
            <w:gridSpan w:val="4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A31D95" w:rsidRDefault="005B5BB5" w:rsidP="0013740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righ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A31D95" w:rsidRDefault="005B5BB5" w:rsidP="0013740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5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  <w:tcBorders>
              <w:righ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และการโอน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A31D95" w:rsidRDefault="005B5BB5" w:rsidP="0013740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</w:t>
            </w:r>
          </w:p>
        </w:tc>
        <w:tc>
          <w:tcPr>
            <w:tcW w:w="145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  <w:tcBorders>
              <w:righ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A31D95" w:rsidRDefault="005B5BB5" w:rsidP="0013740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56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5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56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  <w:tcBorders>
              <w:righ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5B5BB5" w:rsidRPr="00AA49ED" w:rsidTr="005B5BB5">
        <w:trPr>
          <w:trHeight w:val="335"/>
        </w:trPr>
        <w:tc>
          <w:tcPr>
            <w:tcW w:w="1851" w:type="pct"/>
          </w:tcPr>
          <w:p w:rsidR="005B5BB5" w:rsidRPr="00A31D95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pct"/>
            <w:gridSpan w:val="7"/>
          </w:tcPr>
          <w:p w:rsidR="005B5BB5" w:rsidRPr="00AA49ED" w:rsidRDefault="005B5BB5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A49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242D8" w:rsidRPr="00A92AF6" w:rsidTr="00F242D8">
        <w:tc>
          <w:tcPr>
            <w:tcW w:w="1851" w:type="pct"/>
          </w:tcPr>
          <w:p w:rsidR="00F242D8" w:rsidRPr="00A31D95" w:rsidRDefault="00F242D8" w:rsidP="00F2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สิ่งปลูกสร้า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และส่วนปรับปรุง</w:t>
            </w:r>
          </w:p>
        </w:tc>
        <w:tc>
          <w:tcPr>
            <w:tcW w:w="679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9,484</w:t>
            </w:r>
          </w:p>
        </w:tc>
        <w:tc>
          <w:tcPr>
            <w:tcW w:w="144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9,484</w:t>
            </w:r>
          </w:p>
        </w:tc>
        <w:tc>
          <w:tcPr>
            <w:tcW w:w="146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242D8" w:rsidRPr="00A92AF6" w:rsidTr="00F242D8">
        <w:tc>
          <w:tcPr>
            <w:tcW w:w="1851" w:type="pct"/>
          </w:tcPr>
          <w:p w:rsidR="00F242D8" w:rsidRPr="00A31D95" w:rsidRDefault="00F242D8" w:rsidP="00F2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9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0,41</w:t>
            </w:r>
            <w:r w:rsidR="00D62FE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(31)</w:t>
            </w:r>
          </w:p>
        </w:tc>
        <w:tc>
          <w:tcPr>
            <w:tcW w:w="145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136,956</w:t>
            </w:r>
          </w:p>
        </w:tc>
        <w:tc>
          <w:tcPr>
            <w:tcW w:w="146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(31)</w:t>
            </w:r>
          </w:p>
        </w:tc>
      </w:tr>
      <w:tr w:rsidR="00F242D8" w:rsidRPr="0005176F" w:rsidTr="00F242D8">
        <w:tc>
          <w:tcPr>
            <w:tcW w:w="1851" w:type="pct"/>
          </w:tcPr>
          <w:p w:rsidR="00F242D8" w:rsidRDefault="00F242D8" w:rsidP="00F2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เครื่องตกแต่ง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ติดตั้ง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และเครื่องใช้</w:t>
            </w:r>
          </w:p>
          <w:p w:rsidR="00F242D8" w:rsidRPr="00A9610D" w:rsidRDefault="00F242D8" w:rsidP="00F2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79" w:type="pct"/>
          </w:tcPr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6,232</w:t>
            </w:r>
          </w:p>
        </w:tc>
        <w:tc>
          <w:tcPr>
            <w:tcW w:w="144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45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6,190</w:t>
            </w:r>
          </w:p>
        </w:tc>
        <w:tc>
          <w:tcPr>
            <w:tcW w:w="146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242D8" w:rsidRPr="00DC6B0D" w:rsidRDefault="00F242D8" w:rsidP="00F242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F242D8" w:rsidRPr="00757C10" w:rsidTr="00F242D8">
        <w:tc>
          <w:tcPr>
            <w:tcW w:w="1851" w:type="pct"/>
          </w:tcPr>
          <w:p w:rsidR="00F242D8" w:rsidRPr="00A31D95" w:rsidRDefault="00F242D8" w:rsidP="00F24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9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35E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F242D8" w:rsidRPr="00DC6B0D" w:rsidRDefault="00735EB4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179</w:t>
            </w:r>
          </w:p>
        </w:tc>
        <w:tc>
          <w:tcPr>
            <w:tcW w:w="146" w:type="pct"/>
            <w:shd w:val="clear" w:color="auto" w:fill="auto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:rsidR="00F242D8" w:rsidRPr="00DC6B0D" w:rsidRDefault="00F242D8" w:rsidP="00F242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8A7B05" w:rsidRPr="00757C10" w:rsidTr="00F242D8">
        <w:tc>
          <w:tcPr>
            <w:tcW w:w="1851" w:type="pct"/>
          </w:tcPr>
          <w:p w:rsidR="008A7B05" w:rsidRPr="00A31D95" w:rsidRDefault="008A7B05" w:rsidP="008A7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219,09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(136,192)</w:t>
            </w:r>
          </w:p>
        </w:tc>
        <w:tc>
          <w:tcPr>
            <w:tcW w:w="145" w:type="pct"/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219,097</w:t>
            </w:r>
          </w:p>
        </w:tc>
        <w:tc>
          <w:tcPr>
            <w:tcW w:w="146" w:type="pct"/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(136,192)</w:t>
            </w:r>
          </w:p>
        </w:tc>
      </w:tr>
      <w:tr w:rsidR="008A7B05" w:rsidRPr="00757C10" w:rsidTr="00F242D8">
        <w:tc>
          <w:tcPr>
            <w:tcW w:w="1851" w:type="pct"/>
          </w:tcPr>
          <w:p w:rsidR="008A7B05" w:rsidRPr="00A31D95" w:rsidRDefault="008A7B05" w:rsidP="008A7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7B05" w:rsidRPr="00DC6B0D" w:rsidRDefault="0093590B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375,408</w:t>
            </w:r>
          </w:p>
        </w:tc>
        <w:tc>
          <w:tcPr>
            <w:tcW w:w="144" w:type="pct"/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sz w:val="30"/>
                <w:szCs w:val="30"/>
              </w:rPr>
              <w:t>(136,228)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7B05" w:rsidRPr="00DC6B0D" w:rsidRDefault="00735EB4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371,906</w:t>
            </w:r>
          </w:p>
        </w:tc>
        <w:tc>
          <w:tcPr>
            <w:tcW w:w="146" w:type="pct"/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7B05" w:rsidRPr="00DC6B0D" w:rsidRDefault="008A7B05" w:rsidP="008A7B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sz w:val="30"/>
                <w:szCs w:val="30"/>
              </w:rPr>
              <w:t>(136,228)</w:t>
            </w:r>
          </w:p>
        </w:tc>
      </w:tr>
    </w:tbl>
    <w:p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EF210D" w:rsidRPr="00BD3AFD" w:rsidRDefault="00EF210D" w:rsidP="00EF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/>
        </w:rPr>
      </w:pPr>
      <w:r w:rsidRPr="0034722A">
        <w:rPr>
          <w:rFonts w:ascii="Angsana New" w:hAnsi="Angsana New"/>
          <w:sz w:val="30"/>
          <w:szCs w:val="30"/>
          <w:cs/>
        </w:rPr>
        <w:t>ในระหว่างงวด</w:t>
      </w:r>
      <w:r w:rsidR="005B5BB5">
        <w:rPr>
          <w:rFonts w:ascii="Angsana New" w:hAnsi="Angsana New" w:hint="cs"/>
          <w:sz w:val="30"/>
          <w:szCs w:val="30"/>
          <w:cs/>
        </w:rPr>
        <w:t>หก</w:t>
      </w:r>
      <w:r w:rsidRPr="0034722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4722A">
        <w:rPr>
          <w:rFonts w:ascii="Angsana New" w:hAnsi="Angsana New"/>
          <w:sz w:val="30"/>
          <w:szCs w:val="30"/>
        </w:rPr>
        <w:t>3</w:t>
      </w:r>
      <w:r w:rsidR="005B5BB5">
        <w:rPr>
          <w:rFonts w:ascii="Angsana New" w:hAnsi="Angsana New"/>
          <w:sz w:val="30"/>
          <w:szCs w:val="30"/>
        </w:rPr>
        <w:t xml:space="preserve">0 </w:t>
      </w:r>
      <w:r w:rsidR="005B5B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4722A">
        <w:rPr>
          <w:rFonts w:ascii="Angsana New" w:hAnsi="Angsana New"/>
          <w:sz w:val="30"/>
          <w:szCs w:val="30"/>
        </w:rPr>
        <w:t xml:space="preserve">2563 </w:t>
      </w:r>
      <w:r w:rsidRPr="0034722A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34722A">
        <w:rPr>
          <w:rFonts w:ascii="Angsana New" w:hAnsi="Angsana New" w:hint="cs"/>
          <w:sz w:val="30"/>
          <w:szCs w:val="30"/>
          <w:cs/>
        </w:rPr>
        <w:t xml:space="preserve">อาคาร </w:t>
      </w:r>
      <w:r w:rsidR="00232645">
        <w:rPr>
          <w:rFonts w:ascii="Angsana New" w:hAnsi="Angsana New" w:hint="cs"/>
          <w:sz w:val="30"/>
          <w:szCs w:val="30"/>
          <w:cs/>
        </w:rPr>
        <w:t>และ</w:t>
      </w:r>
      <w:r w:rsidRPr="0034722A">
        <w:rPr>
          <w:rFonts w:ascii="Angsana New" w:hAnsi="Angsana New"/>
          <w:sz w:val="30"/>
          <w:szCs w:val="30"/>
          <w:cs/>
        </w:rPr>
        <w:t xml:space="preserve">ยานพาหนะเป็นระยะเวลา </w:t>
      </w:r>
      <w:r w:rsidR="00232645">
        <w:rPr>
          <w:rFonts w:ascii="Angsana New" w:hAnsi="Angsana New"/>
          <w:sz w:val="30"/>
          <w:szCs w:val="30"/>
        </w:rPr>
        <w:t>3</w:t>
      </w:r>
      <w:r w:rsidR="00FB59E6">
        <w:rPr>
          <w:rFonts w:ascii="Angsana New" w:hAnsi="Angsana New" w:hint="cs"/>
          <w:sz w:val="30"/>
          <w:szCs w:val="30"/>
          <w:cs/>
        </w:rPr>
        <w:t xml:space="preserve"> </w:t>
      </w:r>
      <w:r w:rsidRPr="0034722A">
        <w:rPr>
          <w:rFonts w:ascii="Angsana New" w:hAnsi="Angsana New"/>
          <w:sz w:val="30"/>
          <w:szCs w:val="30"/>
          <w:cs/>
        </w:rPr>
        <w:t>-</w:t>
      </w:r>
      <w:r w:rsidR="00FB59E6">
        <w:rPr>
          <w:rFonts w:ascii="Angsana New" w:hAnsi="Angsana New" w:hint="cs"/>
          <w:sz w:val="30"/>
          <w:szCs w:val="30"/>
          <w:cs/>
        </w:rPr>
        <w:t xml:space="preserve"> </w:t>
      </w:r>
      <w:r w:rsidR="00232645">
        <w:rPr>
          <w:rFonts w:ascii="Angsana New" w:hAnsi="Angsana New"/>
          <w:sz w:val="30"/>
          <w:szCs w:val="30"/>
        </w:rPr>
        <w:t>5</w:t>
      </w:r>
      <w:r w:rsidRPr="0034722A">
        <w:rPr>
          <w:rFonts w:ascii="Angsana New" w:hAnsi="Angsana New"/>
          <w:sz w:val="30"/>
          <w:szCs w:val="30"/>
          <w:cs/>
        </w:rPr>
        <w:t xml:space="preserve"> ปี </w:t>
      </w:r>
      <w:r w:rsidRPr="0034722A">
        <w:rPr>
          <w:rFonts w:ascii="Angsana New" w:hAnsi="Angsana New" w:hint="cs"/>
          <w:sz w:val="30"/>
          <w:szCs w:val="30"/>
          <w:cs/>
        </w:rPr>
        <w:t>โดยมี</w:t>
      </w:r>
      <w:r w:rsidRPr="0034722A">
        <w:rPr>
          <w:rFonts w:ascii="Angsana New" w:hAnsi="Angsana New"/>
          <w:sz w:val="30"/>
          <w:szCs w:val="30"/>
          <w:cs/>
        </w:rPr>
        <w:t xml:space="preserve">ค่าเช่าคงที่ตลอดอายุสัญญา </w:t>
      </w:r>
      <w:r w:rsidRPr="0034722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4722A">
        <w:rPr>
          <w:rFonts w:ascii="Angsana New" w:hAnsi="Angsana New"/>
          <w:sz w:val="30"/>
          <w:szCs w:val="30"/>
          <w:cs/>
        </w:rPr>
        <w:t>ได้รับรู้สินทรัพย์สิทธิการใช้ที่มีไว้เพื่อใช้งานเป็น</w:t>
      </w:r>
      <w:r w:rsidRPr="001E7E63">
        <w:rPr>
          <w:rFonts w:ascii="Angsana New" w:hAnsi="Angsana New"/>
          <w:sz w:val="30"/>
          <w:szCs w:val="30"/>
          <w:cs/>
        </w:rPr>
        <w:t xml:space="preserve">จำนวน </w:t>
      </w:r>
      <w:r w:rsidR="00FB59E6" w:rsidRPr="001E7E63">
        <w:rPr>
          <w:rFonts w:ascii="Angsana New" w:hAnsi="Angsana New"/>
          <w:sz w:val="30"/>
          <w:szCs w:val="30"/>
        </w:rPr>
        <w:t>39.11</w:t>
      </w:r>
      <w:r w:rsidR="00675FFF" w:rsidRPr="00675FFF">
        <w:rPr>
          <w:rFonts w:ascii="Angsana New" w:hAnsi="Angsana New"/>
          <w:sz w:val="30"/>
          <w:szCs w:val="30"/>
        </w:rPr>
        <w:t xml:space="preserve"> </w:t>
      </w:r>
      <w:r w:rsidR="00232645">
        <w:rPr>
          <w:rFonts w:ascii="Angsana New" w:hAnsi="Angsana New"/>
          <w:sz w:val="30"/>
          <w:szCs w:val="30"/>
          <w:cs/>
        </w:rPr>
        <w:br/>
      </w:r>
      <w:r w:rsidRPr="00675FFF">
        <w:rPr>
          <w:rFonts w:ascii="Angsana New" w:hAnsi="Angsana New"/>
          <w:sz w:val="30"/>
          <w:szCs w:val="30"/>
          <w:cs/>
        </w:rPr>
        <w:t>ล้</w:t>
      </w:r>
      <w:r w:rsidRPr="0034722A">
        <w:rPr>
          <w:rFonts w:ascii="Angsana New" w:hAnsi="Angsana New"/>
          <w:sz w:val="30"/>
          <w:szCs w:val="30"/>
          <w:cs/>
        </w:rPr>
        <w:t>านบา</w:t>
      </w:r>
      <w:r w:rsidRPr="0034722A">
        <w:rPr>
          <w:rFonts w:ascii="Angsana New" w:hAnsi="Angsana New" w:hint="cs"/>
          <w:sz w:val="30"/>
          <w:szCs w:val="30"/>
          <w:cs/>
        </w:rPr>
        <w:t>ท</w:t>
      </w:r>
    </w:p>
    <w:p w:rsidR="00BA310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Pr="0093672A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CC6607" w:rsidRPr="00DC6B0D" w:rsidRDefault="00CC6607" w:rsidP="0097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DC6B0D">
        <w:rPr>
          <w:rFonts w:ascii="Angsana New" w:hAnsi="Angsana New"/>
          <w:b/>
          <w:bCs/>
          <w:sz w:val="30"/>
          <w:szCs w:val="30"/>
        </w:rPr>
        <w:tab/>
      </w:r>
      <w:r w:rsidRPr="00DC6B0D">
        <w:rPr>
          <w:rFonts w:ascii="Angsana New" w:hAnsi="Angsana New"/>
          <w:b/>
          <w:bCs/>
          <w:color w:val="000000"/>
          <w:sz w:val="30"/>
          <w:szCs w:val="30"/>
          <w:cs/>
        </w:rPr>
        <w:t>หุ้นทุนซื้อคืน</w:t>
      </w:r>
    </w:p>
    <w:p w:rsidR="00CC6607" w:rsidRPr="00DC6B0D" w:rsidRDefault="00CC6607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496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923"/>
        <w:gridCol w:w="704"/>
        <w:gridCol w:w="256"/>
        <w:gridCol w:w="870"/>
        <w:gridCol w:w="259"/>
        <w:gridCol w:w="954"/>
        <w:gridCol w:w="259"/>
        <w:gridCol w:w="956"/>
        <w:gridCol w:w="259"/>
        <w:gridCol w:w="874"/>
        <w:gridCol w:w="263"/>
        <w:gridCol w:w="954"/>
        <w:gridCol w:w="248"/>
        <w:gridCol w:w="973"/>
      </w:tblGrid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523" w:type="pct"/>
            <w:gridSpan w:val="11"/>
            <w:vAlign w:val="bottom"/>
          </w:tcPr>
          <w:p w:rsidR="00CC6607" w:rsidRPr="00DC6B0D" w:rsidRDefault="00CC6607" w:rsidP="00FF16B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B0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C6B0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C6B0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C6B0D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1" w:type="pct"/>
            <w:gridSpan w:val="5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9" w:type="pct"/>
            <w:gridSpan w:val="5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3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8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5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7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523" w:type="pct"/>
            <w:gridSpan w:val="11"/>
          </w:tcPr>
          <w:p w:rsidR="00CC6607" w:rsidRPr="00DC6B0D" w:rsidRDefault="009434B2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tabs>
                <w:tab w:val="left" w:pos="162"/>
              </w:tabs>
              <w:spacing w:after="0" w:line="240" w:lineRule="auto"/>
              <w:ind w:left="0"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523" w:type="pct"/>
            <w:gridSpan w:val="11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ind w:right="-315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C6B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C6B0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0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8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5" w:type="pct"/>
          </w:tcPr>
          <w:p w:rsidR="00CC6607" w:rsidRPr="00DC6B0D" w:rsidRDefault="00CC6607" w:rsidP="00FF16B2"/>
        </w:tc>
        <w:tc>
          <w:tcPr>
            <w:tcW w:w="489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27" w:type="pct"/>
          </w:tcPr>
          <w:p w:rsidR="00CC6607" w:rsidRPr="00DC6B0D" w:rsidRDefault="00CC6607" w:rsidP="00FF16B2"/>
        </w:tc>
        <w:tc>
          <w:tcPr>
            <w:tcW w:w="500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971FA2">
            <w:pPr>
              <w:tabs>
                <w:tab w:val="left" w:pos="195"/>
              </w:tabs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DC6B0D">
              <w:rPr>
                <w:rFonts w:ascii="Angsana New" w:hAnsi="Angsana New"/>
                <w:sz w:val="30"/>
                <w:szCs w:val="30"/>
                <w:cs/>
              </w:rPr>
              <w:t>ทุนซื้อคืน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93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(512)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5" w:type="pct"/>
          </w:tcPr>
          <w:p w:rsidR="00CC6607" w:rsidRPr="00DC6B0D" w:rsidRDefault="00CC6607" w:rsidP="00FF16B2"/>
        </w:tc>
        <w:tc>
          <w:tcPr>
            <w:tcW w:w="489" w:type="pct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27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6215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C6B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sz w:val="30"/>
                <w:szCs w:val="30"/>
              </w:rPr>
              <w:t xml:space="preserve">      93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 w:firstLine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>(512)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 w:firstLine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512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5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127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</w:tr>
    </w:tbl>
    <w:p w:rsidR="00CC6607" w:rsidRPr="009434B2" w:rsidRDefault="00CC6607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434B2" w:rsidRPr="00DC6B0D" w:rsidRDefault="009434B2" w:rsidP="0094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C6B0D">
        <w:rPr>
          <w:rFonts w:ascii="Angsana New" w:hAnsi="Angsana New"/>
          <w:sz w:val="30"/>
          <w:szCs w:val="30"/>
          <w:cs/>
        </w:rPr>
        <w:t>ใน</w:t>
      </w:r>
      <w:r w:rsidRPr="00DC6B0D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Pr="00DC6B0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C6B0D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C6B0D">
        <w:rPr>
          <w:rFonts w:ascii="Angsana New" w:hAnsi="Angsana New"/>
          <w:sz w:val="30"/>
          <w:szCs w:val="30"/>
          <w:cs/>
        </w:rPr>
        <w:t>ซื้อคืน</w:t>
      </w:r>
      <w:r w:rsidRPr="00DC6B0D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C6B0D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C6B0D">
        <w:rPr>
          <w:rFonts w:ascii="Angsana New" w:hAnsi="Angsana New"/>
          <w:sz w:val="30"/>
          <w:szCs w:val="30"/>
        </w:rPr>
        <w:br/>
      </w:r>
      <w:r w:rsidRPr="00DC6B0D">
        <w:rPr>
          <w:rFonts w:ascii="Angsana New" w:hAnsi="Angsana New"/>
          <w:sz w:val="30"/>
          <w:szCs w:val="30"/>
          <w:cs/>
        </w:rPr>
        <w:t xml:space="preserve">ร้อยละ </w:t>
      </w:r>
      <w:r w:rsidRPr="00DC6B0D">
        <w:rPr>
          <w:rFonts w:ascii="Angsana New" w:hAnsi="Angsana New"/>
          <w:sz w:val="30"/>
          <w:szCs w:val="30"/>
        </w:rPr>
        <w:t>9.92</w:t>
      </w:r>
      <w:r w:rsidRPr="00DC6B0D">
        <w:rPr>
          <w:rFonts w:ascii="Angsana New" w:hAnsi="Angsana New"/>
          <w:sz w:val="30"/>
          <w:szCs w:val="30"/>
          <w:cs/>
        </w:rPr>
        <w:t xml:space="preserve"> หรือ </w:t>
      </w:r>
      <w:r w:rsidRPr="00DC6B0D">
        <w:rPr>
          <w:rFonts w:ascii="Angsana New" w:hAnsi="Angsana New"/>
          <w:sz w:val="30"/>
          <w:szCs w:val="30"/>
        </w:rPr>
        <w:t>94</w:t>
      </w:r>
      <w:r w:rsidRPr="00DC6B0D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Pr="00DC6B0D">
        <w:rPr>
          <w:rFonts w:ascii="Angsana New" w:hAnsi="Angsana New" w:hint="cs"/>
          <w:sz w:val="30"/>
          <w:szCs w:val="30"/>
          <w:cs/>
        </w:rPr>
        <w:t>แผนนี้</w:t>
      </w:r>
      <w:r w:rsidRPr="00DC6B0D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Pr="00971FA2">
        <w:rPr>
          <w:rFonts w:ascii="Angsana New" w:hAnsi="Angsana New"/>
          <w:spacing w:val="-2"/>
          <w:sz w:val="30"/>
          <w:szCs w:val="30"/>
        </w:rPr>
        <w:t>517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bookmarkStart w:id="2" w:name="_GoBack"/>
      <w:bookmarkEnd w:id="2"/>
      <w:r w:rsidRPr="00DC6B0D">
        <w:rPr>
          <w:rFonts w:ascii="Angsana New" w:hAnsi="Angsana New"/>
          <w:sz w:val="30"/>
          <w:szCs w:val="30"/>
          <w:cs/>
        </w:rPr>
        <w:t xml:space="preserve">บาท </w:t>
      </w:r>
      <w:r w:rsidRPr="00DC6B0D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DC6B0D">
        <w:rPr>
          <w:rFonts w:ascii="Angsana New" w:hAnsi="Angsana New"/>
          <w:sz w:val="30"/>
          <w:szCs w:val="30"/>
        </w:rPr>
        <w:t xml:space="preserve">5.50 </w:t>
      </w:r>
      <w:r w:rsidRPr="00DC6B0D">
        <w:rPr>
          <w:rFonts w:ascii="Angsana New" w:hAnsi="Angsana New" w:hint="cs"/>
          <w:sz w:val="30"/>
          <w:szCs w:val="30"/>
          <w:cs/>
        </w:rPr>
        <w:t>บาทต่อหุ้น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ทั้งนี้ บริษัทได้แจ้งมติคณะกรรมการบริษัทต่อตลาดหลักทรัพย์แห่งประเทศไทยแล้วในเดือนเมษายน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Pr="00DC6B0D">
        <w:rPr>
          <w:rFonts w:ascii="Angsana New" w:hAnsi="Angsana New" w:hint="cs"/>
          <w:sz w:val="30"/>
          <w:szCs w:val="30"/>
          <w:cs/>
        </w:rPr>
        <w:t>โดยบริษัทกำหนดระยะเวลา</w:t>
      </w:r>
      <w:r w:rsidRPr="00DC6B0D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 w:rsidR="00E45F43"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/>
          <w:sz w:val="30"/>
          <w:szCs w:val="30"/>
        </w:rPr>
        <w:t>7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ถึง </w:t>
      </w:r>
      <w:r w:rsidRPr="00DC6B0D">
        <w:rPr>
          <w:rFonts w:ascii="Angsana New" w:hAnsi="Angsana New"/>
          <w:sz w:val="30"/>
          <w:szCs w:val="30"/>
        </w:rPr>
        <w:t>26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</w:p>
    <w:p w:rsidR="009434B2" w:rsidRDefault="009434B2" w:rsidP="00CC660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C6607" w:rsidRPr="00DC6B0D" w:rsidRDefault="00CC6607" w:rsidP="00CC660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C6B0D">
        <w:rPr>
          <w:rFonts w:ascii="Angsana New" w:hAnsi="Angsana New" w:hint="cs"/>
          <w:sz w:val="30"/>
          <w:szCs w:val="30"/>
          <w:cs/>
          <w:lang w:val="en-GB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:rsidR="00CC6607" w:rsidRPr="009434B2" w:rsidRDefault="00CC6607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6607" w:rsidRPr="00DC6B0D" w:rsidRDefault="00CC6607" w:rsidP="009434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394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ณ </w:t>
      </w:r>
      <w:r w:rsidRPr="00926394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วันที่ </w:t>
      </w:r>
      <w:r w:rsidRPr="00926394">
        <w:rPr>
          <w:rFonts w:ascii="Angsana New" w:hAnsi="Angsana New"/>
          <w:spacing w:val="4"/>
          <w:sz w:val="30"/>
          <w:szCs w:val="30"/>
        </w:rPr>
        <w:t xml:space="preserve">30 </w:t>
      </w:r>
      <w:r w:rsidRPr="00926394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926394">
        <w:rPr>
          <w:rFonts w:ascii="Angsana New" w:hAnsi="Angsana New"/>
          <w:spacing w:val="4"/>
          <w:sz w:val="30"/>
          <w:szCs w:val="30"/>
        </w:rPr>
        <w:t>2563</w:t>
      </w:r>
      <w:r w:rsidRPr="00926394">
        <w:rPr>
          <w:rFonts w:ascii="Angsana New" w:hAnsi="Angsana New" w:hint="cs"/>
          <w:spacing w:val="4"/>
          <w:sz w:val="30"/>
          <w:szCs w:val="30"/>
          <w:cs/>
        </w:rPr>
        <w:t xml:space="preserve"> บริษัทถือหุ้นของบริษัทจำนวน </w:t>
      </w:r>
      <w:r w:rsidRPr="00926394">
        <w:rPr>
          <w:rFonts w:ascii="Angsana New" w:hAnsi="Angsana New"/>
          <w:spacing w:val="4"/>
          <w:sz w:val="30"/>
          <w:szCs w:val="30"/>
        </w:rPr>
        <w:t>93</w:t>
      </w:r>
      <w:r w:rsidRPr="00926394">
        <w:rPr>
          <w:rFonts w:ascii="Angsana New" w:hAnsi="Angsana New" w:hint="cs"/>
          <w:spacing w:val="4"/>
          <w:sz w:val="30"/>
          <w:szCs w:val="30"/>
          <w:cs/>
        </w:rPr>
        <w:t xml:space="preserve"> ล้านหุ้น </w:t>
      </w:r>
      <w:r w:rsidRPr="00926394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926394">
        <w:rPr>
          <w:rFonts w:ascii="Angsana New" w:hAnsi="Angsana New"/>
          <w:i/>
          <w:iCs/>
          <w:spacing w:val="4"/>
          <w:sz w:val="30"/>
          <w:szCs w:val="30"/>
        </w:rPr>
        <w:t xml:space="preserve">2562: </w:t>
      </w:r>
      <w:r w:rsidRPr="00926394">
        <w:rPr>
          <w:rFonts w:ascii="Angsana New" w:hAnsi="Angsana New" w:hint="cs"/>
          <w:i/>
          <w:iCs/>
          <w:spacing w:val="4"/>
          <w:sz w:val="30"/>
          <w:szCs w:val="30"/>
          <w:cs/>
        </w:rPr>
        <w:t>ไม่มี)</w:t>
      </w:r>
      <w:r w:rsidRPr="00926394">
        <w:rPr>
          <w:rFonts w:ascii="Angsana New" w:hAnsi="Angsana New" w:hint="cs"/>
          <w:spacing w:val="4"/>
          <w:sz w:val="30"/>
          <w:szCs w:val="30"/>
          <w:cs/>
        </w:rPr>
        <w:t xml:space="preserve"> ซึ่งคิดเป็นร้อยละ </w:t>
      </w:r>
      <w:r w:rsidRPr="00926394">
        <w:rPr>
          <w:rFonts w:ascii="Angsana New" w:hAnsi="Angsana New"/>
          <w:spacing w:val="4"/>
          <w:sz w:val="30"/>
          <w:szCs w:val="30"/>
        </w:rPr>
        <w:t>9.</w:t>
      </w:r>
      <w:r w:rsidR="002F3D7B" w:rsidRPr="00926394">
        <w:rPr>
          <w:rFonts w:ascii="Angsana New" w:hAnsi="Angsana New"/>
          <w:spacing w:val="4"/>
          <w:sz w:val="30"/>
          <w:szCs w:val="30"/>
        </w:rPr>
        <w:t>8</w:t>
      </w:r>
      <w:r w:rsidR="00926394" w:rsidRPr="00926394">
        <w:rPr>
          <w:rFonts w:ascii="Angsana New" w:hAnsi="Angsana New"/>
          <w:spacing w:val="4"/>
          <w:sz w:val="30"/>
          <w:szCs w:val="30"/>
        </w:rPr>
        <w:t>0</w:t>
      </w:r>
      <w:r w:rsidRPr="0092639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26394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926394">
        <w:rPr>
          <w:rFonts w:ascii="Angsana New" w:hAnsi="Angsana New"/>
          <w:i/>
          <w:iCs/>
          <w:spacing w:val="4"/>
          <w:sz w:val="30"/>
          <w:szCs w:val="30"/>
        </w:rPr>
        <w:t>2562</w:t>
      </w:r>
      <w:r w:rsidRPr="00926394">
        <w:rPr>
          <w:rFonts w:ascii="Angsana New" w:hAnsi="Angsana New"/>
          <w:i/>
          <w:iCs/>
          <w:spacing w:val="2"/>
          <w:sz w:val="30"/>
          <w:szCs w:val="30"/>
        </w:rPr>
        <w:t>:</w:t>
      </w:r>
      <w:r w:rsidRPr="00DC6B0D">
        <w:rPr>
          <w:rFonts w:ascii="Angsana New" w:hAnsi="Angsana New"/>
          <w:i/>
          <w:iCs/>
          <w:sz w:val="30"/>
          <w:szCs w:val="30"/>
        </w:rPr>
        <w:t xml:space="preserve"> </w:t>
      </w:r>
      <w:r w:rsidRPr="00DC6B0D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Pr="00DC6B0D">
        <w:rPr>
          <w:rFonts w:ascii="Angsana New" w:hAnsi="Angsana New" w:hint="cs"/>
          <w:sz w:val="30"/>
          <w:szCs w:val="30"/>
          <w:cs/>
        </w:rPr>
        <w:t xml:space="preserve"> ของหุ้นบริษัทที่ออก</w:t>
      </w:r>
      <w:r w:rsidR="009434B2"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DC6B0D">
        <w:rPr>
          <w:rFonts w:ascii="Angsana New" w:hAnsi="Angsana New"/>
          <w:sz w:val="30"/>
          <w:szCs w:val="30"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รวมเป็นต้นทุนทั้งหมด </w:t>
      </w:r>
      <w:r w:rsidRPr="00DC6B0D">
        <w:rPr>
          <w:rFonts w:ascii="Angsana New" w:hAnsi="Angsana New"/>
          <w:sz w:val="30"/>
          <w:szCs w:val="30"/>
        </w:rPr>
        <w:t>51</w:t>
      </w:r>
      <w:r w:rsidR="00926394">
        <w:rPr>
          <w:rFonts w:ascii="Angsana New" w:hAnsi="Angsana New"/>
          <w:sz w:val="30"/>
          <w:szCs w:val="30"/>
        </w:rPr>
        <w:t>1</w:t>
      </w:r>
      <w:r w:rsidRPr="00DC6B0D">
        <w:rPr>
          <w:rFonts w:ascii="Angsana New" w:hAnsi="Angsana New"/>
          <w:sz w:val="30"/>
          <w:szCs w:val="30"/>
        </w:rPr>
        <w:t>.</w:t>
      </w:r>
      <w:r w:rsidR="00926394">
        <w:rPr>
          <w:rFonts w:ascii="Angsana New" w:hAnsi="Angsana New"/>
          <w:sz w:val="30"/>
          <w:szCs w:val="30"/>
        </w:rPr>
        <w:t>96</w:t>
      </w:r>
      <w:r w:rsidRPr="00DC6B0D">
        <w:rPr>
          <w:rFonts w:ascii="Angsana New" w:hAnsi="Angsana New"/>
          <w:sz w:val="30"/>
          <w:szCs w:val="30"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C6B0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C6B0D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DC6B0D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="009434B2" w:rsidRPr="009434B2">
        <w:rPr>
          <w:rFonts w:ascii="Angsana New" w:hAnsi="Angsana New" w:hint="cs"/>
          <w:sz w:val="30"/>
          <w:szCs w:val="30"/>
          <w:cs/>
        </w:rPr>
        <w:t xml:space="preserve"> ทั้งนี้ บริษัทได้จัดสรรก</w:t>
      </w:r>
      <w:r w:rsidR="009434B2">
        <w:rPr>
          <w:rFonts w:ascii="Angsana New" w:hAnsi="Angsana New" w:hint="cs"/>
          <w:sz w:val="30"/>
          <w:szCs w:val="30"/>
          <w:cs/>
        </w:rPr>
        <w:t>ำ</w:t>
      </w:r>
      <w:r w:rsidR="009434B2" w:rsidRPr="009434B2">
        <w:rPr>
          <w:rFonts w:ascii="Angsana New" w:hAnsi="Angsana New" w:hint="cs"/>
          <w:sz w:val="30"/>
          <w:szCs w:val="30"/>
          <w:cs/>
        </w:rPr>
        <w:t>ไรสะสมไว้เป็นสำรองหุ้นทุนซื้อคืนเท่ากับจำนวนที่ได้จ่ายซื้อหุ้นคืนเต็มจำนวนแล้ว</w:t>
      </w:r>
    </w:p>
    <w:p w:rsidR="00CC6607" w:rsidRPr="00BB179F" w:rsidRDefault="00CC6607" w:rsidP="00CC6607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26394" w:rsidRDefault="00926394" w:rsidP="00E45F4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D3AFD" w:rsidRPr="00A31D95" w:rsidRDefault="00CC6607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BD3AF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:rsidR="00BD3AFD" w:rsidRPr="00CC6607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24"/>
          <w:szCs w:val="24"/>
        </w:rPr>
      </w:pPr>
    </w:p>
    <w:p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:rsidR="00BD3AFD" w:rsidRPr="00CC6607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color w:val="000000"/>
          <w:sz w:val="24"/>
          <w:szCs w:val="24"/>
        </w:rPr>
      </w:pPr>
    </w:p>
    <w:p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:rsidR="00CC6607" w:rsidRPr="00CC6607" w:rsidRDefault="00CC6607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  <w:lang w:eastAsia="x-none"/>
        </w:rPr>
      </w:pPr>
    </w:p>
    <w:p w:rsidR="00BD3AFD" w:rsidRPr="00834A21" w:rsidRDefault="00BD3AFD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</w:rPr>
      </w:pPr>
      <w:r w:rsidRPr="00834A2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:rsidR="00BD3AFD" w:rsidRPr="00CC6607" w:rsidRDefault="00BD3AF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BD3AFD" w:rsidRPr="00834A21" w:rsidRDefault="00BD3AF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</w:t>
      </w:r>
      <w:r w:rsidRPr="00834A21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</w:p>
    <w:p w:rsidR="00BA310A" w:rsidRPr="00CC6607" w:rsidRDefault="00BA310A" w:rsidP="00834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0"/>
        <w:gridCol w:w="272"/>
        <w:gridCol w:w="1259"/>
        <w:gridCol w:w="269"/>
        <w:gridCol w:w="1259"/>
        <w:gridCol w:w="271"/>
        <w:gridCol w:w="1259"/>
      </w:tblGrid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34A21">
              <w:rPr>
                <w:rFonts w:ascii="Arial" w:hAnsi="Arial" w:cs="Angsana New"/>
                <w:lang w:val="en-US"/>
              </w:rPr>
              <w:br w:type="page"/>
            </w:r>
          </w:p>
        </w:tc>
        <w:tc>
          <w:tcPr>
            <w:tcW w:w="1502" w:type="pct"/>
            <w:gridSpan w:val="3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pct"/>
            <w:gridSpan w:val="3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5B5BB5" w:rsidRPr="00834A21" w:rsidRDefault="005B5BB5" w:rsidP="00834A2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วันที่ </w:t>
            </w:r>
            <w:r w:rsidRPr="00834A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34A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left w:val="nil"/>
            </w:tcBorders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5B5BB5" w:rsidRPr="00834A21" w:rsidTr="00CC6607">
        <w:trPr>
          <w:trHeight w:val="200"/>
        </w:trPr>
        <w:tc>
          <w:tcPr>
            <w:tcW w:w="1851" w:type="pct"/>
          </w:tcPr>
          <w:p w:rsidR="005B5BB5" w:rsidRPr="00CC6607" w:rsidRDefault="005B5BB5" w:rsidP="00834A2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78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1,014,529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1,032,471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1,014,529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1,032,471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180,07</w:t>
            </w:r>
            <w:r w:rsidR="00FE16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218,511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180,07</w:t>
            </w:r>
            <w:r w:rsidR="00FE16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218,511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1,250,982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1,250,982</w:t>
            </w:r>
          </w:p>
        </w:tc>
      </w:tr>
      <w:tr w:rsidR="00F708FD" w:rsidRPr="00834A21" w:rsidTr="00CC6607">
        <w:trPr>
          <w:trHeight w:val="125"/>
        </w:trPr>
        <w:tc>
          <w:tcPr>
            <w:tcW w:w="1851" w:type="pct"/>
          </w:tcPr>
          <w:p w:rsidR="00F708FD" w:rsidRPr="00CC6607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ประเภทสินค้าและบริการหลัก</w:t>
            </w: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1,116,61</w:t>
            </w:r>
            <w:r w:rsidR="00FE161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1,147,624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1,116,61</w:t>
            </w:r>
            <w:r w:rsidR="00FE161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1,147,624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77,992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103,358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77,992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103,358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1,250,982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1,250,982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CC6607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F708FD" w:rsidRPr="00CC6607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F708FD" w:rsidRPr="00CC6607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10">
              <w:rPr>
                <w:rFonts w:ascii="Angsana New" w:hAnsi="Angsana New"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1,250,982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10">
              <w:rPr>
                <w:rFonts w:ascii="Angsana New" w:hAnsi="Angsana New"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1,250,982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4A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834A10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4A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10">
              <w:rPr>
                <w:rFonts w:ascii="Angsana New" w:hAnsi="Angsana New"/>
                <w:b/>
                <w:bCs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1,250,982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834A10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4A10">
              <w:rPr>
                <w:rFonts w:ascii="Angsana New" w:hAnsi="Angsana New"/>
                <w:b/>
                <w:bCs/>
                <w:sz w:val="30"/>
                <w:szCs w:val="30"/>
              </w:rPr>
              <w:t>1,194,60</w:t>
            </w:r>
            <w:r w:rsidR="00FE16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1,250,982</w:t>
            </w:r>
          </w:p>
        </w:tc>
      </w:tr>
    </w:tbl>
    <w:p w:rsidR="00834A21" w:rsidRDefault="00834A21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0"/>
        <w:gridCol w:w="272"/>
        <w:gridCol w:w="1259"/>
        <w:gridCol w:w="269"/>
        <w:gridCol w:w="1259"/>
        <w:gridCol w:w="271"/>
        <w:gridCol w:w="1259"/>
      </w:tblGrid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34A21"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1502" w:type="pct"/>
            <w:gridSpan w:val="3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pct"/>
            <w:gridSpan w:val="3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</w:t>
            </w:r>
          </w:p>
          <w:p w:rsidR="005B5BB5" w:rsidRPr="00834A21" w:rsidRDefault="005B5BB5" w:rsidP="00834A2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วันที่ </w:t>
            </w:r>
            <w:r w:rsidRPr="00834A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34A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left w:val="nil"/>
            </w:tcBorders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5B5BB5" w:rsidRPr="00834A21" w:rsidRDefault="005B5BB5" w:rsidP="00834A2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834A2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:rsidR="005B5BB5" w:rsidRPr="00834A21" w:rsidRDefault="005B5BB5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5BB5" w:rsidRPr="00834A21" w:rsidTr="005B5BB5">
        <w:tc>
          <w:tcPr>
            <w:tcW w:w="1851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78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:rsidR="005B5BB5" w:rsidRPr="00834A21" w:rsidRDefault="005B5BB5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2,019,104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2,143,076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2,019,104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2,143,076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409,01</w:t>
            </w:r>
            <w:r w:rsidR="00BF7B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437,089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409,01</w:t>
            </w:r>
            <w:r w:rsidR="00BF7B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437,089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2,428,11</w:t>
            </w:r>
            <w:r w:rsidR="00BF7B8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2,580,165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BF7B8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2,428,115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2,580,165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ประเภทสินค้าและบริการหลัก</w:t>
            </w: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78" w:type="pct"/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2,259,7</w:t>
            </w:r>
            <w:r w:rsidR="00BF7B8D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2,361,167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BF7B8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2,259,770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2,361,167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168,345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218,998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BF7B8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168,345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218,998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2,428,11</w:t>
            </w:r>
            <w:r w:rsidR="00BF7B8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2,580,165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BF7B8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2,428,115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2,580,165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F708FD" w:rsidRPr="00834A21" w:rsidRDefault="00F708FD" w:rsidP="00834A21">
            <w:pPr>
              <w:pStyle w:val="a"/>
              <w:tabs>
                <w:tab w:val="clear" w:pos="1080"/>
                <w:tab w:val="decimal" w:pos="977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78" w:type="pct"/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2,428,11</w:t>
            </w:r>
            <w:r w:rsidR="00BF7B8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2,580,165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BF7B8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2,428,115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34A21">
              <w:rPr>
                <w:rFonts w:ascii="Angsana New" w:hAnsi="Angsana New"/>
                <w:sz w:val="30"/>
                <w:szCs w:val="30"/>
              </w:rPr>
              <w:t>2,580,165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78" w:type="pct"/>
          </w:tcPr>
          <w:p w:rsidR="00F708FD" w:rsidRPr="00834A21" w:rsidRDefault="00D72858" w:rsidP="00D728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4A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4A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BF7B8D" w:rsidP="00BF7B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4A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F708FD" w:rsidRPr="00834A21" w:rsidRDefault="00F708FD" w:rsidP="00834A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4A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708FD" w:rsidRPr="00834A21" w:rsidTr="005B5BB5">
        <w:tc>
          <w:tcPr>
            <w:tcW w:w="1851" w:type="pct"/>
          </w:tcPr>
          <w:p w:rsidR="00F708FD" w:rsidRPr="00834A21" w:rsidRDefault="00F708FD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4A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D72858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2,428,11</w:t>
            </w:r>
            <w:r w:rsidR="00BF7B8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2,580,165</w:t>
            </w:r>
          </w:p>
        </w:tc>
        <w:tc>
          <w:tcPr>
            <w:tcW w:w="145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BF7B8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2,428,115</w:t>
            </w:r>
          </w:p>
        </w:tc>
        <w:tc>
          <w:tcPr>
            <w:tcW w:w="146" w:type="pct"/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F708FD" w:rsidRPr="00834A21" w:rsidRDefault="00F708FD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A21">
              <w:rPr>
                <w:rFonts w:ascii="Angsana New" w:hAnsi="Angsana New"/>
                <w:b/>
                <w:bCs/>
                <w:sz w:val="30"/>
                <w:szCs w:val="30"/>
              </w:rPr>
              <w:t>2,580,165</w:t>
            </w:r>
          </w:p>
        </w:tc>
      </w:tr>
    </w:tbl>
    <w:p w:rsidR="00BA310A" w:rsidRPr="00834A21" w:rsidRDefault="00BA310A" w:rsidP="00834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BA310A" w:rsidRPr="00834A21" w:rsidRDefault="00BD3AFD" w:rsidP="00834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  <w:r w:rsidRPr="00834A2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การดำเนินงานที่เป็นไปตามฤดูกาล</w:t>
      </w:r>
    </w:p>
    <w:p w:rsidR="00861F67" w:rsidRPr="00834A21" w:rsidRDefault="00861F67" w:rsidP="00834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BD3AFD" w:rsidRPr="00834A21" w:rsidRDefault="00BD3AF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834A21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834A21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834A2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834A21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834A21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834A21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834A21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834A21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:rsidR="00834A21" w:rsidRDefault="00834A21" w:rsidP="00FB5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A310A" w:rsidRPr="003D278B" w:rsidRDefault="00DA70FA" w:rsidP="00FB5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BA310A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3D278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:rsidR="00BA310A" w:rsidRPr="0033781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45F43" w:rsidRDefault="00BA310A" w:rsidP="00E4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        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ถ่วงน้ำหนักที่คาดไว้สำหรับปีทางการเงินเต็มปีที่ใช้กับรายได้ก่อนภาษี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เงินได้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ของงวดระหว่างกาล อัตราภาษีเงินได้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   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ที่แท้จริงรวมของกลุ่มบริษัท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และบริษัท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ในการดำเนินงานต่อเนื่องเป็นระยะเวลา</w:t>
      </w:r>
      <w:r w:rsidR="00F708FD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หก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3</w:t>
      </w:r>
      <w:r w:rsidR="00F708FD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0 </w:t>
      </w:r>
      <w:r w:rsidR="00F708FD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มิถุนายน </w:t>
      </w:r>
      <w:r w:rsidR="00F708FD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56</w:t>
      </w:r>
      <w:r w:rsidR="00F708FD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3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คือ</w:t>
      </w:r>
      <w:r w:rsidRPr="00BF1E6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ร้อยละ </w:t>
      </w:r>
      <w:r w:rsidR="00371B0E">
        <w:rPr>
          <w:rFonts w:ascii="Angsana New" w:hAnsi="Angsana New"/>
          <w:spacing w:val="-4"/>
          <w:sz w:val="30"/>
          <w:szCs w:val="30"/>
          <w:lang w:eastAsia="x-none"/>
        </w:rPr>
        <w:t xml:space="preserve">19.7 </w:t>
      </w:r>
      <w:r w:rsidRPr="00BF1E6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และ </w:t>
      </w:r>
      <w:r w:rsidR="00371B0E">
        <w:rPr>
          <w:rFonts w:ascii="Angsana New" w:hAnsi="Angsana New"/>
          <w:spacing w:val="-4"/>
          <w:sz w:val="30"/>
          <w:szCs w:val="30"/>
          <w:lang w:eastAsia="x-none"/>
        </w:rPr>
        <w:t xml:space="preserve">19.9 </w:t>
      </w:r>
      <w:r w:rsidRPr="00BF1E6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ตามลำดับ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(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3</w:t>
      </w:r>
      <w:r w:rsidR="00F708FD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0 </w:t>
      </w:r>
      <w:r w:rsidR="00F708FD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มิถุนายน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</w:t>
      </w:r>
      <w:r w:rsidR="004332F3"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 xml:space="preserve">: </w:t>
      </w:r>
      <w:r w:rsidRPr="00BF1E64">
        <w:rPr>
          <w:rFonts w:ascii="Angsana New" w:hAnsi="Angsana New"/>
          <w:i/>
          <w:iCs/>
          <w:spacing w:val="-4"/>
          <w:sz w:val="30"/>
          <w:szCs w:val="30"/>
          <w:cs/>
          <w:lang w:val="x-none" w:eastAsia="x-none"/>
        </w:rPr>
        <w:t>ร้อยละ</w:t>
      </w:r>
      <w:r w:rsidR="00DA70FA">
        <w:rPr>
          <w:rFonts w:ascii="Angsana New" w:hAnsi="Angsana New" w:hint="cs"/>
          <w:i/>
          <w:iCs/>
          <w:spacing w:val="-4"/>
          <w:sz w:val="30"/>
          <w:szCs w:val="30"/>
          <w:cs/>
          <w:lang w:val="x-none" w:eastAsia="x-none"/>
        </w:rPr>
        <w:t xml:space="preserve"> </w:t>
      </w:r>
      <w:r w:rsidR="00DA70FA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19.6 </w:t>
      </w:r>
      <w:r w:rsidR="00F708FD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 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และ </w:t>
      </w:r>
      <w:r w:rsidR="00DA70FA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20.0 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ตามลำดับ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)</w:t>
      </w:r>
      <w:r w:rsidRPr="001D06FE"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  <w:t xml:space="preserve"> </w:t>
      </w:r>
    </w:p>
    <w:p w:rsidR="00472F70" w:rsidRDefault="00472F70" w:rsidP="00E4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</w:p>
    <w:p w:rsidR="00DA70FA" w:rsidRPr="00E45F43" w:rsidRDefault="00DA70FA" w:rsidP="00C22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  <w:r w:rsidRPr="00DC6B0D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Pr="00DC6B0D">
        <w:rPr>
          <w:rFonts w:ascii="Angsana New" w:hAnsi="Angsana New"/>
          <w:b/>
          <w:bCs/>
          <w:color w:val="000000"/>
          <w:sz w:val="30"/>
          <w:szCs w:val="30"/>
        </w:rPr>
        <w:t xml:space="preserve">      </w:t>
      </w:r>
      <w:r w:rsidR="00C2216C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DC6B0D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:rsidR="00DA70FA" w:rsidRPr="00406547" w:rsidRDefault="00DA70FA" w:rsidP="00DA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DA70FA" w:rsidRPr="00DC6B0D" w:rsidRDefault="00DA70FA" w:rsidP="00DA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6B0D">
        <w:rPr>
          <w:rFonts w:ascii="Angsana New" w:hAnsi="Angsana New" w:hint="cs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DA70FA" w:rsidRPr="00406547" w:rsidRDefault="00DA70FA" w:rsidP="00DA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DA70FA" w:rsidRPr="00DC6B0D" w:rsidTr="00E45F43">
        <w:trPr>
          <w:trHeight w:val="846"/>
          <w:tblHeader/>
        </w:trPr>
        <w:tc>
          <w:tcPr>
            <w:tcW w:w="2624" w:type="dxa"/>
            <w:vAlign w:val="bottom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45" w:type="dxa"/>
            <w:vAlign w:val="bottom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8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:rsidR="00DA70FA" w:rsidRPr="00DC6B0D" w:rsidDel="00D43E7A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A70FA" w:rsidRPr="00DC6B0D" w:rsidTr="00E45F43">
        <w:trPr>
          <w:trHeight w:val="441"/>
          <w:tblHeader/>
        </w:trPr>
        <w:tc>
          <w:tcPr>
            <w:tcW w:w="2624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70FA" w:rsidRPr="00DC6B0D" w:rsidTr="00E45F43">
        <w:trPr>
          <w:trHeight w:val="423"/>
        </w:trPr>
        <w:tc>
          <w:tcPr>
            <w:tcW w:w="2624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6336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5D2D1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90" w:type="dxa"/>
            <w:shd w:val="clear" w:color="auto" w:fill="auto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0FA" w:rsidRPr="00DC6B0D" w:rsidTr="00E45F43">
        <w:trPr>
          <w:trHeight w:val="423"/>
        </w:trPr>
        <w:tc>
          <w:tcPr>
            <w:tcW w:w="2624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790" w:type="dxa"/>
            <w:shd w:val="clear" w:color="auto" w:fill="auto"/>
          </w:tcPr>
          <w:p w:rsidR="00DA70FA" w:rsidRPr="00935600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A71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1A71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12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57" w:type="dxa"/>
            <w:shd w:val="clear" w:color="auto" w:fill="auto"/>
          </w:tcPr>
          <w:p w:rsidR="00DA70FA" w:rsidRPr="00935600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A71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12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5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48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379,18</w:t>
            </w:r>
            <w:r w:rsidR="00472F7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A70FA" w:rsidRPr="00DC6B0D" w:rsidTr="00E45F43">
        <w:trPr>
          <w:trHeight w:val="423"/>
        </w:trPr>
        <w:tc>
          <w:tcPr>
            <w:tcW w:w="2624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90" w:type="dxa"/>
            <w:shd w:val="clear" w:color="auto" w:fill="auto"/>
          </w:tcPr>
          <w:p w:rsidR="00DA70FA" w:rsidRPr="00935600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1A71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57" w:type="dxa"/>
            <w:shd w:val="clear" w:color="auto" w:fill="auto"/>
          </w:tcPr>
          <w:p w:rsidR="00DA70FA" w:rsidRPr="00935600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0.20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189,59</w:t>
            </w:r>
            <w:r w:rsidR="00472F70">
              <w:rPr>
                <w:rFonts w:ascii="Angsana New" w:hAnsi="Angsana New"/>
                <w:sz w:val="30"/>
                <w:szCs w:val="30"/>
              </w:rPr>
              <w:t>3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A70FA" w:rsidRPr="00DC6B0D" w:rsidTr="00E45F43">
        <w:trPr>
          <w:trHeight w:val="423"/>
        </w:trPr>
        <w:tc>
          <w:tcPr>
            <w:tcW w:w="2624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7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12D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8" w:type="dxa"/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DA70FA" w:rsidRPr="00DC6B0D" w:rsidRDefault="00DA70FA" w:rsidP="00FF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189,59</w:t>
            </w:r>
            <w:r w:rsidR="00BB6F6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DA70FA" w:rsidRPr="00406547" w:rsidRDefault="00DA70F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20"/>
          <w:szCs w:val="20"/>
          <w:lang w:eastAsia="x-none"/>
        </w:rPr>
      </w:pPr>
    </w:p>
    <w:p w:rsidR="00BA310A" w:rsidRPr="001E6993" w:rsidRDefault="00DA70FA" w:rsidP="00C22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11</w:t>
      </w:r>
      <w:r w:rsidR="001E6993">
        <w:rPr>
          <w:rFonts w:ascii="Angsana New" w:hAnsi="Angsana New"/>
          <w:b/>
          <w:bCs/>
          <w:color w:val="000000"/>
          <w:sz w:val="30"/>
          <w:szCs w:val="30"/>
        </w:rPr>
        <w:t xml:space="preserve">     </w:t>
      </w:r>
      <w:r w:rsidR="00C2216C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1E699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BA310A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BA310A" w:rsidRPr="00406547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BA310A" w:rsidRPr="0038316D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316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3831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:rsidR="00BA310A" w:rsidRPr="00406547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290B0F" w:rsidRDefault="00BA310A" w:rsidP="0067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1A0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>
        <w:rPr>
          <w:rFonts w:ascii="Angsana New" w:hAnsi="Angsana New"/>
          <w:sz w:val="30"/>
          <w:szCs w:val="30"/>
          <w:cs/>
        </w:rPr>
        <w:t>์ทางการเงินและหนี้สินทางการเง</w:t>
      </w:r>
      <w:r>
        <w:rPr>
          <w:rFonts w:ascii="Angsana New" w:hAnsi="Angsana New" w:hint="cs"/>
          <w:sz w:val="30"/>
          <w:szCs w:val="30"/>
          <w:cs/>
        </w:rPr>
        <w:t xml:space="preserve">ิน </w:t>
      </w:r>
      <w:r w:rsidRPr="00BD1A02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</w:t>
      </w:r>
      <w:r>
        <w:rPr>
          <w:rFonts w:ascii="Angsana New" w:hAnsi="Angsana New"/>
          <w:sz w:val="30"/>
          <w:szCs w:val="30"/>
          <w:cs/>
        </w:rPr>
        <w:t>นที่วัดมูลค่าด้วยมูลค่ายุติธรรม</w:t>
      </w:r>
      <w:r w:rsidRPr="00BD1A02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708FD" w:rsidRPr="00406547" w:rsidRDefault="00F708FD" w:rsidP="0067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6"/>
        <w:gridCol w:w="1350"/>
        <w:gridCol w:w="191"/>
        <w:gridCol w:w="1080"/>
        <w:gridCol w:w="180"/>
        <w:gridCol w:w="990"/>
        <w:gridCol w:w="180"/>
        <w:gridCol w:w="990"/>
        <w:gridCol w:w="180"/>
        <w:gridCol w:w="1033"/>
      </w:tblGrid>
      <w:tr w:rsidR="00430969" w:rsidRPr="00EB4367" w:rsidTr="005E291C">
        <w:trPr>
          <w:trHeight w:val="363"/>
          <w:tblHeader/>
        </w:trPr>
        <w:tc>
          <w:tcPr>
            <w:tcW w:w="3006" w:type="dxa"/>
            <w:vMerge w:val="restart"/>
            <w:shd w:val="clear" w:color="auto" w:fill="auto"/>
            <w:vAlign w:val="bottom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33" w:type="dxa"/>
            <w:gridSpan w:val="7"/>
            <w:shd w:val="clear" w:color="auto" w:fill="auto"/>
            <w:vAlign w:val="bottom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620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969" w:rsidRPr="00EB4367" w:rsidTr="005E291C">
        <w:trPr>
          <w:trHeight w:val="363"/>
          <w:tblHeader/>
        </w:trPr>
        <w:tc>
          <w:tcPr>
            <w:tcW w:w="3006" w:type="dxa"/>
            <w:vMerge/>
            <w:shd w:val="clear" w:color="auto" w:fill="auto"/>
            <w:vAlign w:val="bottom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0969" w:rsidRPr="008C4C53" w:rsidRDefault="00430969" w:rsidP="00F708F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C4C5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="008F75C1" w:rsidRPr="008C4C5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91" w:type="dxa"/>
          </w:tcPr>
          <w:p w:rsidR="00430969" w:rsidRPr="008C4C53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0969" w:rsidRPr="008C4C53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C4C5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0969" w:rsidRPr="00EB4367" w:rsidTr="005E291C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969" w:rsidRPr="002620E1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20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20E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20E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6547" w:rsidRPr="00EB4367" w:rsidTr="005E291C">
        <w:trPr>
          <w:tblHeader/>
        </w:trPr>
        <w:tc>
          <w:tcPr>
            <w:tcW w:w="3006" w:type="dxa"/>
            <w:shd w:val="clear" w:color="auto" w:fill="auto"/>
          </w:tcPr>
          <w:p w:rsidR="00406547" w:rsidRPr="002620E1" w:rsidRDefault="00406547" w:rsidP="00F708F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74" w:type="dxa"/>
            <w:gridSpan w:val="9"/>
          </w:tcPr>
          <w:p w:rsidR="00406547" w:rsidRPr="002620E1" w:rsidRDefault="00406547" w:rsidP="00F708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620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620E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20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0969" w:rsidRPr="00EB4367" w:rsidTr="005E291C">
        <w:tc>
          <w:tcPr>
            <w:tcW w:w="3006" w:type="dxa"/>
            <w:shd w:val="clear" w:color="auto" w:fill="auto"/>
          </w:tcPr>
          <w:p w:rsidR="00430969" w:rsidRPr="002620E1" w:rsidRDefault="00430969" w:rsidP="00F708F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708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F708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6085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1" w:type="dxa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:rsidR="00430969" w:rsidRPr="002620E1" w:rsidRDefault="00430969" w:rsidP="00F708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30969" w:rsidRPr="00EB4367" w:rsidTr="005E291C">
        <w:tc>
          <w:tcPr>
            <w:tcW w:w="3006" w:type="dxa"/>
            <w:shd w:val="clear" w:color="auto" w:fill="auto"/>
          </w:tcPr>
          <w:p w:rsidR="00430969" w:rsidRPr="002620E1" w:rsidRDefault="008C4C53" w:rsidP="00F708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430969" w:rsidRPr="009D7B52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1" w:type="dxa"/>
          </w:tcPr>
          <w:p w:rsidR="00430969" w:rsidRPr="009D7B52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430969" w:rsidRPr="009D7B52" w:rsidRDefault="00430969" w:rsidP="00F708FD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9D7B52" w:rsidRDefault="00430969" w:rsidP="00F708F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9D7B52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9D7B52" w:rsidRDefault="00430969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9D7B52" w:rsidRDefault="00430969" w:rsidP="00F708FD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9D7B52" w:rsidRDefault="00430969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:rsidR="00430969" w:rsidRPr="009D7B52" w:rsidRDefault="00430969" w:rsidP="00F708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94B58" w:rsidRPr="00EB4367" w:rsidTr="005E291C">
        <w:tc>
          <w:tcPr>
            <w:tcW w:w="3006" w:type="dxa"/>
            <w:shd w:val="clear" w:color="auto" w:fill="auto"/>
            <w:vAlign w:val="bottom"/>
          </w:tcPr>
          <w:p w:rsidR="00C94B58" w:rsidRPr="002620E1" w:rsidRDefault="00C94B58" w:rsidP="00F708FD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:rsidR="00C94B58" w:rsidRPr="00A20F92" w:rsidRDefault="00A92821" w:rsidP="00F708FD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(313)</w:t>
            </w:r>
          </w:p>
        </w:tc>
        <w:tc>
          <w:tcPr>
            <w:tcW w:w="191" w:type="dxa"/>
          </w:tcPr>
          <w:p w:rsidR="00C94B58" w:rsidRPr="00A92AF6" w:rsidRDefault="00C94B58" w:rsidP="00F708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4B58" w:rsidRPr="00135763" w:rsidRDefault="00A92821" w:rsidP="00F708F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F708F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Pr="00A20F92" w:rsidRDefault="00A92821" w:rsidP="00F708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821">
              <w:rPr>
                <w:rFonts w:ascii="Angsana New" w:hAnsi="Angsana New"/>
                <w:sz w:val="30"/>
                <w:szCs w:val="30"/>
              </w:rPr>
              <w:t>(313)</w:t>
            </w: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Pr="00135763" w:rsidRDefault="00A92821" w:rsidP="00F708FD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4B58" w:rsidRPr="00A20F92" w:rsidRDefault="00C94B58" w:rsidP="00F708F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94B58" w:rsidRPr="00A20F92" w:rsidRDefault="00A92821" w:rsidP="00F708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821">
              <w:rPr>
                <w:rFonts w:ascii="Angsana New" w:hAnsi="Angsana New"/>
                <w:sz w:val="30"/>
                <w:szCs w:val="30"/>
              </w:rPr>
              <w:t>(313)</w:t>
            </w:r>
          </w:p>
        </w:tc>
      </w:tr>
      <w:tr w:rsidR="00406547" w:rsidRPr="00F708FD" w:rsidTr="005E291C">
        <w:trPr>
          <w:trHeight w:val="92"/>
        </w:trPr>
        <w:tc>
          <w:tcPr>
            <w:tcW w:w="3006" w:type="dxa"/>
            <w:shd w:val="clear" w:color="auto" w:fill="auto"/>
            <w:vAlign w:val="bottom"/>
          </w:tcPr>
          <w:p w:rsidR="00406547" w:rsidRPr="00406547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:rsidR="00406547" w:rsidRPr="00406547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1" w:type="dxa"/>
          </w:tcPr>
          <w:p w:rsidR="00406547" w:rsidRPr="00406547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6547" w:rsidRPr="00406547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406547" w:rsidRDefault="00406547" w:rsidP="004065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06547" w:rsidRPr="00406547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406547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06547" w:rsidRPr="00406547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406547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406547" w:rsidRPr="00406547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06547" w:rsidRPr="00EB4367" w:rsidTr="005E291C">
        <w:tc>
          <w:tcPr>
            <w:tcW w:w="3006" w:type="dxa"/>
            <w:shd w:val="clear" w:color="auto" w:fill="auto"/>
            <w:vAlign w:val="bottom"/>
          </w:tcPr>
          <w:p w:rsidR="00406547" w:rsidRPr="00107B5A" w:rsidRDefault="00406547" w:rsidP="00406547">
            <w:pPr>
              <w:tabs>
                <w:tab w:val="clear" w:pos="227"/>
                <w:tab w:val="clear" w:pos="5387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20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62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06547" w:rsidRDefault="00406547" w:rsidP="004065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:rsidR="00406547" w:rsidRPr="00A92AF6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A92AF6" w:rsidRDefault="00406547" w:rsidP="004065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A92AF6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A20F92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547" w:rsidRPr="00EB4367" w:rsidTr="005E291C">
        <w:tc>
          <w:tcPr>
            <w:tcW w:w="3006" w:type="dxa"/>
            <w:shd w:val="clear" w:color="auto" w:fill="auto"/>
          </w:tcPr>
          <w:p w:rsidR="00406547" w:rsidRPr="002620E1" w:rsidRDefault="00406547" w:rsidP="0040654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406547" w:rsidRDefault="00406547" w:rsidP="004065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:rsidR="00406547" w:rsidRPr="00A92AF6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A92AF6" w:rsidRDefault="00406547" w:rsidP="004065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A92AF6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06547" w:rsidRPr="00A20F92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406547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547" w:rsidRPr="00EB4367" w:rsidTr="005E291C">
        <w:tc>
          <w:tcPr>
            <w:tcW w:w="3006" w:type="dxa"/>
            <w:shd w:val="clear" w:color="auto" w:fill="auto"/>
            <w:vAlign w:val="bottom"/>
          </w:tcPr>
          <w:p w:rsidR="00406547" w:rsidRPr="002620E1" w:rsidRDefault="00406547" w:rsidP="00406547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:rsidR="00406547" w:rsidRPr="00135763" w:rsidRDefault="00406547" w:rsidP="0040654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1" w:type="dxa"/>
          </w:tcPr>
          <w:p w:rsidR="00406547" w:rsidRPr="00A92AF6" w:rsidRDefault="00406547" w:rsidP="004065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06547" w:rsidRPr="00135763" w:rsidRDefault="00406547" w:rsidP="0040654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06547" w:rsidRPr="00A92AF6" w:rsidRDefault="00406547" w:rsidP="004065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6547" w:rsidRPr="00A20F92" w:rsidRDefault="00406547" w:rsidP="005E29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(79)</w:t>
            </w:r>
          </w:p>
        </w:tc>
        <w:tc>
          <w:tcPr>
            <w:tcW w:w="180" w:type="dxa"/>
            <w:shd w:val="clear" w:color="auto" w:fill="auto"/>
          </w:tcPr>
          <w:p w:rsidR="00406547" w:rsidRPr="00A92AF6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6547" w:rsidRPr="00135763" w:rsidRDefault="00406547" w:rsidP="00406547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06547" w:rsidRPr="00A20F92" w:rsidRDefault="00406547" w:rsidP="004065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406547" w:rsidRPr="00A20F92" w:rsidRDefault="00406547" w:rsidP="005E291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(79)</w:t>
            </w:r>
          </w:p>
        </w:tc>
      </w:tr>
    </w:tbl>
    <w:p w:rsidR="00BA310A" w:rsidRPr="00834A21" w:rsidRDefault="00BA310A" w:rsidP="00B1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834A21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834A21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834A21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834A21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p w:rsidR="00BA310A" w:rsidRPr="00834A21" w:rsidRDefault="00BA310A" w:rsidP="003E5E13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58"/>
        <w:gridCol w:w="236"/>
        <w:gridCol w:w="6676"/>
      </w:tblGrid>
      <w:tr w:rsidR="00BA310A" w:rsidRPr="00474634" w:rsidTr="00B146A4">
        <w:trPr>
          <w:tblHeader/>
        </w:trPr>
        <w:tc>
          <w:tcPr>
            <w:tcW w:w="2358" w:type="dxa"/>
            <w:shd w:val="clear" w:color="auto" w:fill="auto"/>
          </w:tcPr>
          <w:p w:rsidR="00BA310A" w:rsidRPr="0065759C" w:rsidRDefault="00BA310A" w:rsidP="00B916DC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BA310A" w:rsidRPr="0065759C" w:rsidRDefault="00BA310A" w:rsidP="00D34E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:rsidR="00BA310A" w:rsidRPr="00195725" w:rsidRDefault="00BA310A" w:rsidP="00834A21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A310A" w:rsidRPr="00474634" w:rsidTr="00B146A4">
        <w:tc>
          <w:tcPr>
            <w:tcW w:w="2358" w:type="dxa"/>
            <w:shd w:val="clear" w:color="auto" w:fill="auto"/>
          </w:tcPr>
          <w:p w:rsidR="00BA310A" w:rsidRPr="0065759C" w:rsidRDefault="00BA310A" w:rsidP="004E7CAB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BA310A" w:rsidRPr="0065759C" w:rsidRDefault="00BA310A" w:rsidP="00D34E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:rsidR="00BA310A" w:rsidRPr="004E7CAB" w:rsidRDefault="004E7CAB" w:rsidP="004E7CAB">
            <w:pPr>
              <w:pStyle w:val="block"/>
              <w:spacing w:after="0" w:line="240" w:lineRule="atLeast"/>
              <w:ind w:left="264" w:right="-108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7CA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E7C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7B5FEF" w:rsidRDefault="007B5FEF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C0D52" w:rsidRDefault="000C0D52" w:rsidP="00B1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bCs/>
          <w:i/>
          <w:iCs/>
          <w:sz w:val="30"/>
          <w:szCs w:val="30"/>
        </w:rPr>
      </w:pPr>
      <w:r w:rsidRPr="000C0D5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0C0D52" w:rsidRPr="00834A21" w:rsidRDefault="000C0D52" w:rsidP="000C0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C0D52" w:rsidRPr="000C0D52" w:rsidRDefault="000C0D52" w:rsidP="00B1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D52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0C0D5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0C0D52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0C0D52">
        <w:rPr>
          <w:rFonts w:ascii="Angsana New" w:hAnsi="Angsana New" w:hint="cs"/>
          <w:sz w:val="30"/>
          <w:szCs w:val="30"/>
        </w:rPr>
        <w:t xml:space="preserve"> </w:t>
      </w:r>
      <w:r w:rsidRPr="000C0D52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C0D52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C0D52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0C0D52" w:rsidRPr="00834A21" w:rsidRDefault="000C0D52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  <w:gridCol w:w="1511"/>
        <w:gridCol w:w="269"/>
        <w:gridCol w:w="1459"/>
      </w:tblGrid>
      <w:tr w:rsidR="006C3E73" w:rsidRPr="009A7C69" w:rsidTr="00B146A4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:rsidR="006C3E73" w:rsidRPr="006C3E73" w:rsidRDefault="006C3E73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3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E73" w:rsidRPr="009A7C69" w:rsidTr="00B146A4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:rsidR="006C3E73" w:rsidRPr="00EF210D" w:rsidRDefault="006C3E73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7F7B"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708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F708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2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11" w:type="dxa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6C3E73" w:rsidRPr="009A7C69" w:rsidTr="00B146A4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:rsidR="006C3E73" w:rsidRPr="006C3E73" w:rsidRDefault="006C3E73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3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11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488,78</w:t>
            </w:r>
            <w:r w:rsidR="00DA51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A92821" w:rsidP="00B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1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45,471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(264)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91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-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(437)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181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-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(1,057)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EF210D">
              <w:rPr>
                <w:rFonts w:ascii="Angsana New" w:hAnsi="Angsana New"/>
                <w:sz w:val="30"/>
                <w:szCs w:val="30"/>
              </w:rPr>
              <w:t>360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5,892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(5,862)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543,032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:rsidR="006C3E73" w:rsidRPr="00E051DA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(7,620)</w:t>
            </w:r>
          </w:p>
        </w:tc>
      </w:tr>
      <w:tr w:rsidR="006C3E73" w:rsidRPr="0090746C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(7,620)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E73" w:rsidRPr="0090746C" w:rsidTr="00B146A4">
        <w:trPr>
          <w:trHeight w:val="451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6C3E73" w:rsidRPr="006C3E73" w:rsidRDefault="00A92821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535,412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A7C69" w:rsidRDefault="009A7C69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p w:rsidR="00406547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p w:rsidR="00406547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p w:rsidR="00406547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p w:rsidR="00406547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p w:rsidR="00406547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p w:rsidR="00406547" w:rsidRPr="00834A21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620"/>
      </w:tblGrid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6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Default="00A8387F" w:rsidP="00A8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:rsidR="00A8387F" w:rsidRPr="00AE3631" w:rsidRDefault="00A8387F" w:rsidP="00A8387F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E96" w:rsidRPr="00BD5A52" w:rsidTr="001C5E96">
        <w:trPr>
          <w:trHeight w:val="353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5E96" w:rsidRPr="00AE3631" w:rsidRDefault="001C5E96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C5E96" w:rsidRPr="005D2FFC" w:rsidRDefault="001C5E96" w:rsidP="00A8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AE3631" w:rsidRDefault="00A8387F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407</w:t>
            </w:r>
            <w:r w:rsidRPr="00BF1E64">
              <w:rPr>
                <w:rFonts w:ascii="Angsana New" w:hAnsi="Angsana New"/>
                <w:sz w:val="30"/>
                <w:szCs w:val="30"/>
              </w:rPr>
              <w:t>,</w:t>
            </w: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348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15243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210D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EF210D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EF210D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B62C68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87F" w:rsidRPr="00BF1E64" w:rsidRDefault="00A8387F" w:rsidP="00A8387F">
            <w:pPr>
              <w:pStyle w:val="acctfourfigures"/>
              <w:tabs>
                <w:tab w:val="clear" w:pos="765"/>
                <w:tab w:val="decimal" w:pos="114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466,256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(8,210)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458,046</w:t>
            </w:r>
          </w:p>
        </w:tc>
      </w:tr>
    </w:tbl>
    <w:p w:rsidR="00406547" w:rsidRPr="00B146A4" w:rsidRDefault="00406547" w:rsidP="00FB59E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24"/>
          <w:szCs w:val="24"/>
        </w:rPr>
      </w:pPr>
    </w:p>
    <w:p w:rsidR="00BA310A" w:rsidRDefault="00BA310A" w:rsidP="00FB59E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DA70FA">
        <w:rPr>
          <w:rFonts w:ascii="Angsana New" w:hAnsi="Angsana New"/>
          <w:b/>
          <w:bCs/>
          <w:color w:val="000000"/>
          <w:sz w:val="30"/>
          <w:szCs w:val="30"/>
        </w:rPr>
        <w:t>2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:rsidR="00BA310A" w:rsidRPr="00B146A4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041"/>
        <w:gridCol w:w="1618"/>
        <w:gridCol w:w="1620"/>
      </w:tblGrid>
      <w:tr w:rsidR="00367533" w:rsidRPr="00526E2F" w:rsidTr="00367533">
        <w:trPr>
          <w:trHeight w:val="695"/>
        </w:trPr>
        <w:tc>
          <w:tcPr>
            <w:tcW w:w="3255" w:type="pct"/>
            <w:vAlign w:val="bottom"/>
          </w:tcPr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93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93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493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493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872" w:type="pct"/>
            <w:vAlign w:val="bottom"/>
          </w:tcPr>
          <w:p w:rsidR="00367533" w:rsidRPr="00526E2F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vAlign w:val="bottom"/>
          </w:tcPr>
          <w:p w:rsidR="00367533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:rsidR="00367533" w:rsidRPr="00526E2F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533" w:rsidRPr="00526E2F" w:rsidTr="001C5E96">
        <w:trPr>
          <w:trHeight w:val="245"/>
        </w:trPr>
        <w:tc>
          <w:tcPr>
            <w:tcW w:w="3255" w:type="pct"/>
            <w:vAlign w:val="bottom"/>
          </w:tcPr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2" w:type="pct"/>
            <w:vAlign w:val="bottom"/>
          </w:tcPr>
          <w:p w:rsidR="00367533" w:rsidRPr="00367533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73" w:type="pct"/>
            <w:vAlign w:val="bottom"/>
          </w:tcPr>
          <w:p w:rsidR="00367533" w:rsidRPr="00367533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7533" w:rsidRPr="00F4323B" w:rsidTr="00367533">
        <w:tc>
          <w:tcPr>
            <w:tcW w:w="3255" w:type="pct"/>
          </w:tcPr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872" w:type="pct"/>
          </w:tcPr>
          <w:p w:rsidR="00367533" w:rsidRPr="00F4323B" w:rsidRDefault="0036753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F4323B" w:rsidRDefault="00367533" w:rsidP="00834A2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533" w:rsidRPr="00773D28" w:rsidTr="00367533">
        <w:tc>
          <w:tcPr>
            <w:tcW w:w="3255" w:type="pct"/>
          </w:tcPr>
          <w:p w:rsidR="00367533" w:rsidRPr="00493F83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sz w:val="30"/>
                <w:szCs w:val="30"/>
              </w:rPr>
            </w:pPr>
            <w:r w:rsidRPr="00493F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สัญญาก่อสร้างและซื้อเครื่องจักรและอุปกรณ์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  <w:vAlign w:val="bottom"/>
          </w:tcPr>
          <w:p w:rsidR="00367533" w:rsidRPr="00DA70FA" w:rsidRDefault="00367533" w:rsidP="005E291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170,114</w:t>
            </w:r>
          </w:p>
        </w:tc>
      </w:tr>
      <w:tr w:rsidR="00367533" w:rsidRPr="00537A61" w:rsidTr="00367533">
        <w:tc>
          <w:tcPr>
            <w:tcW w:w="3255" w:type="pct"/>
          </w:tcPr>
          <w:p w:rsidR="00367533" w:rsidRPr="00537A61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72" w:type="pct"/>
          </w:tcPr>
          <w:p w:rsidR="00367533" w:rsidRPr="00537A61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:rsidR="00367533" w:rsidRPr="00537A61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170,114</w:t>
            </w:r>
          </w:p>
        </w:tc>
      </w:tr>
      <w:tr w:rsidR="00367533" w:rsidRPr="00B022B4" w:rsidTr="001C5E96">
        <w:trPr>
          <w:trHeight w:val="161"/>
        </w:trPr>
        <w:tc>
          <w:tcPr>
            <w:tcW w:w="3255" w:type="pct"/>
          </w:tcPr>
          <w:p w:rsidR="00367533" w:rsidRPr="00B022B4" w:rsidRDefault="00367533" w:rsidP="00DA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2" w:type="pct"/>
          </w:tcPr>
          <w:p w:rsidR="00367533" w:rsidRPr="00B022B4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:rsidR="00367533" w:rsidRPr="00B022B4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67533" w:rsidRPr="00F4323B" w:rsidTr="00367533">
        <w:tc>
          <w:tcPr>
            <w:tcW w:w="3255" w:type="pct"/>
          </w:tcPr>
          <w:p w:rsidR="00367533" w:rsidRDefault="00367533" w:rsidP="00ED5B42">
            <w:pPr>
              <w:pStyle w:val="block"/>
              <w:spacing w:after="0" w:line="240" w:lineRule="atLeast"/>
              <w:ind w:left="270" w:right="-108" w:hanging="2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  <w:p w:rsidR="00367533" w:rsidRPr="00493F83" w:rsidRDefault="00367533" w:rsidP="00DA70FA">
            <w:pPr>
              <w:pStyle w:val="block"/>
              <w:spacing w:after="0" w:line="240" w:lineRule="atLeast"/>
              <w:ind w:left="270" w:right="-108" w:hanging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เลิกไม่ได้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F4323B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533" w:rsidRPr="00273D5D" w:rsidTr="00367533">
        <w:tc>
          <w:tcPr>
            <w:tcW w:w="3255" w:type="pct"/>
          </w:tcPr>
          <w:p w:rsidR="00367533" w:rsidRPr="006215A0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273D5D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181</w:t>
            </w:r>
          </w:p>
        </w:tc>
      </w:tr>
      <w:tr w:rsidR="00367533" w:rsidRPr="00273D5D" w:rsidTr="00367533">
        <w:tc>
          <w:tcPr>
            <w:tcW w:w="3255" w:type="pct"/>
          </w:tcPr>
          <w:p w:rsidR="00367533" w:rsidRPr="006215A0" w:rsidRDefault="00367533" w:rsidP="006215A0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1 - 5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273D5D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</w:tr>
      <w:tr w:rsidR="00367533" w:rsidRPr="00273D5D" w:rsidTr="00367533">
        <w:tc>
          <w:tcPr>
            <w:tcW w:w="3255" w:type="pct"/>
          </w:tcPr>
          <w:p w:rsidR="00367533" w:rsidRPr="00526E2F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72" w:type="pct"/>
          </w:tcPr>
          <w:p w:rsidR="00367533" w:rsidRPr="00526E2F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:rsidR="00367533" w:rsidRPr="00273D5D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200</w:t>
            </w:r>
          </w:p>
        </w:tc>
      </w:tr>
      <w:tr w:rsidR="00367533" w:rsidRPr="00B022B4" w:rsidTr="00367533">
        <w:tc>
          <w:tcPr>
            <w:tcW w:w="3255" w:type="pct"/>
          </w:tcPr>
          <w:p w:rsidR="00367533" w:rsidRPr="00B022B4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872" w:type="pct"/>
          </w:tcPr>
          <w:p w:rsidR="00367533" w:rsidRPr="00B022B4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:rsidR="00367533" w:rsidRPr="00B022B4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367533" w:rsidRPr="00F4323B" w:rsidTr="001C5E96">
        <w:trPr>
          <w:trHeight w:val="236"/>
        </w:trPr>
        <w:tc>
          <w:tcPr>
            <w:tcW w:w="3255" w:type="pct"/>
          </w:tcPr>
          <w:p w:rsidR="001C5E96" w:rsidRDefault="001C5E96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1C5E96" w:rsidRDefault="001C5E96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1C5E96" w:rsidRDefault="001C5E96" w:rsidP="001C5E96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1C5E96" w:rsidRDefault="001C5E96" w:rsidP="001C5E96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367533" w:rsidRPr="00485AA2" w:rsidRDefault="001C5E96" w:rsidP="00ED5B42">
            <w:pPr>
              <w:pStyle w:val="block"/>
              <w:spacing w:after="0" w:line="240" w:lineRule="atLeast"/>
              <w:ind w:left="79" w:right="-108" w:hanging="18"/>
              <w:rPr>
                <w:rFonts w:ascii="Angsana New" w:hAnsi="Angsana New"/>
                <w:sz w:val="30"/>
                <w:szCs w:val="30"/>
              </w:rPr>
            </w:pPr>
            <w:r w:rsidRPr="00493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93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493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493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:rsidR="001C5E96" w:rsidRDefault="001C5E96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:rsidR="001C5E96" w:rsidRDefault="001C5E96" w:rsidP="001C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:rsidR="001C5E96" w:rsidRPr="00F4323B" w:rsidRDefault="001C5E96" w:rsidP="001C5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533" w:rsidRPr="00273D5D" w:rsidTr="00367533">
        <w:tc>
          <w:tcPr>
            <w:tcW w:w="3255" w:type="pct"/>
          </w:tcPr>
          <w:p w:rsidR="00367533" w:rsidRPr="00773D28" w:rsidRDefault="00367533" w:rsidP="00DA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vAlign w:val="bottom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273D5D" w:rsidRDefault="00ED5B42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D5B42" w:rsidRPr="00273D5D" w:rsidTr="00367533">
        <w:tc>
          <w:tcPr>
            <w:tcW w:w="3255" w:type="pct"/>
          </w:tcPr>
          <w:p w:rsidR="00ED5B42" w:rsidRDefault="00ED5B42" w:rsidP="00ED5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2" w:type="pct"/>
            <w:vAlign w:val="bottom"/>
          </w:tcPr>
          <w:p w:rsidR="00ED5B42" w:rsidRPr="00F4323B" w:rsidRDefault="00ED5B42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ED5B42" w:rsidRPr="00273D5D" w:rsidRDefault="00ED5B42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E96" w:rsidRPr="00273D5D" w:rsidTr="00367533">
        <w:tc>
          <w:tcPr>
            <w:tcW w:w="3255" w:type="pct"/>
          </w:tcPr>
          <w:p w:rsidR="001C5E96" w:rsidRPr="00773D28" w:rsidRDefault="001C5E96" w:rsidP="00ED5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3D2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872" w:type="pct"/>
            <w:vAlign w:val="bottom"/>
          </w:tcPr>
          <w:p w:rsidR="001C5E96" w:rsidRPr="00F4323B" w:rsidRDefault="001C5E96" w:rsidP="001C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1C5E96" w:rsidRPr="00273D5D" w:rsidRDefault="001C5E96" w:rsidP="001C5E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99,817</w:t>
            </w:r>
          </w:p>
        </w:tc>
      </w:tr>
      <w:tr w:rsidR="001C5E96" w:rsidRPr="00273D5D" w:rsidTr="00367533">
        <w:tc>
          <w:tcPr>
            <w:tcW w:w="3255" w:type="pct"/>
          </w:tcPr>
          <w:p w:rsidR="001C5E96" w:rsidRPr="00526E2F" w:rsidRDefault="001C5E96" w:rsidP="00ED5B42">
            <w:pPr>
              <w:pStyle w:val="block"/>
              <w:spacing w:after="0" w:line="240" w:lineRule="atLeast"/>
              <w:ind w:left="50" w:right="-108" w:firstLine="2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72" w:type="pct"/>
            <w:vAlign w:val="bottom"/>
          </w:tcPr>
          <w:p w:rsidR="001C5E96" w:rsidRPr="00526E2F" w:rsidRDefault="001C5E96" w:rsidP="001C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:rsidR="001C5E96" w:rsidRPr="00273D5D" w:rsidRDefault="001C5E96" w:rsidP="001C5E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99,817</w:t>
            </w:r>
          </w:p>
        </w:tc>
      </w:tr>
    </w:tbl>
    <w:p w:rsidR="001C5E96" w:rsidRDefault="001C5E96" w:rsidP="00367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BA310A" w:rsidRPr="004907DA" w:rsidRDefault="00BA310A" w:rsidP="00ED5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BA310A" w:rsidRPr="009A7C69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D27819" w:rsidRPr="006E0DD4" w:rsidRDefault="00BA310A" w:rsidP="00ED5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</w:t>
      </w:r>
      <w:r w:rsidR="00FB59E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สัญญาบริการอื่น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 xml:space="preserve">มีกำหนดระยะเวลา </w:t>
      </w:r>
      <w:r w:rsidRPr="004907DA">
        <w:rPr>
          <w:rFonts w:ascii="Angsana New" w:hAnsi="Angsana New"/>
          <w:color w:val="000000"/>
          <w:sz w:val="30"/>
          <w:szCs w:val="30"/>
        </w:rPr>
        <w:t xml:space="preserve">1 - 3 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ปี สิ้นสุดจนถึงเดือน</w:t>
      </w:r>
      <w:r w:rsidR="004907DA" w:rsidRPr="004907DA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="00232645">
        <w:rPr>
          <w:rFonts w:ascii="Angsana New" w:hAnsi="Angsana New"/>
          <w:color w:val="000000"/>
          <w:sz w:val="30"/>
          <w:szCs w:val="30"/>
        </w:rPr>
        <w:t>2565</w:t>
      </w:r>
      <w:r w:rsidR="004907DA" w:rsidRPr="004907DA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:rsidR="0048449F" w:rsidRPr="00DA70FA" w:rsidRDefault="0048449F" w:rsidP="00DA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48449F" w:rsidRPr="00DA70FA" w:rsidSect="00EE4D33"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EBE" w:rsidRDefault="00486EB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486EBE" w:rsidRDefault="00486EBE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BE" w:rsidRPr="00B82E37" w:rsidRDefault="00486EBE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 w:rsidR="001428DD">
      <w:rPr>
        <w:rFonts w:ascii="Angsana New" w:hAnsi="Angsana New"/>
        <w:noProof/>
        <w:sz w:val="30"/>
        <w:szCs w:val="30"/>
      </w:rPr>
      <w:t>21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BE" w:rsidRPr="00CA448A" w:rsidRDefault="00486EBE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28DD">
      <w:rPr>
        <w:rStyle w:val="PageNumber"/>
        <w:rFonts w:ascii="Angsana New" w:hAnsi="Angsana New"/>
        <w:noProof/>
        <w:sz w:val="30"/>
        <w:szCs w:val="30"/>
        <w:cs/>
      </w:rPr>
      <w:t>22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6EBE" w:rsidRPr="002C3A6E" w:rsidRDefault="00486EBE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BE" w:rsidRPr="00CA448A" w:rsidRDefault="00486EBE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28DD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6EBE" w:rsidRPr="002C3A6E" w:rsidRDefault="00486EBE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EBE" w:rsidRDefault="00486EB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486EBE" w:rsidRDefault="00486EBE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BE" w:rsidRPr="00B34CCD" w:rsidRDefault="00486EBE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486EBE" w:rsidRPr="008C507D" w:rsidRDefault="00486EBE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:rsidR="00486EBE" w:rsidRDefault="00486EBE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486EBE" w:rsidRPr="007A52D5" w:rsidRDefault="00486EBE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5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48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0C"/>
    <w:rsid w:val="00004C81"/>
    <w:rsid w:val="00004FDC"/>
    <w:rsid w:val="000057F1"/>
    <w:rsid w:val="0000581A"/>
    <w:rsid w:val="000059D3"/>
    <w:rsid w:val="00005C07"/>
    <w:rsid w:val="00005D33"/>
    <w:rsid w:val="0000701F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8F5"/>
    <w:rsid w:val="00017BBE"/>
    <w:rsid w:val="00021635"/>
    <w:rsid w:val="00021AB1"/>
    <w:rsid w:val="00022459"/>
    <w:rsid w:val="00022F95"/>
    <w:rsid w:val="00024401"/>
    <w:rsid w:val="00024599"/>
    <w:rsid w:val="00025BB2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341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902ED"/>
    <w:rsid w:val="00090A7C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406"/>
    <w:rsid w:val="001375A7"/>
    <w:rsid w:val="001406FD"/>
    <w:rsid w:val="00140D25"/>
    <w:rsid w:val="00141358"/>
    <w:rsid w:val="0014226F"/>
    <w:rsid w:val="0014285E"/>
    <w:rsid w:val="001428DD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37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4106"/>
    <w:rsid w:val="00174A7A"/>
    <w:rsid w:val="00175CB8"/>
    <w:rsid w:val="0017687F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C71"/>
    <w:rsid w:val="00195CA0"/>
    <w:rsid w:val="00196944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5E96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E7E6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13A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7B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21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E0E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533"/>
    <w:rsid w:val="00367947"/>
    <w:rsid w:val="00367DA7"/>
    <w:rsid w:val="00370C49"/>
    <w:rsid w:val="00370C5E"/>
    <w:rsid w:val="0037199A"/>
    <w:rsid w:val="00371B0E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547"/>
    <w:rsid w:val="004068D6"/>
    <w:rsid w:val="00406A13"/>
    <w:rsid w:val="00406A74"/>
    <w:rsid w:val="00407214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311D"/>
    <w:rsid w:val="00443320"/>
    <w:rsid w:val="00443D02"/>
    <w:rsid w:val="00443F71"/>
    <w:rsid w:val="004442F2"/>
    <w:rsid w:val="004444A3"/>
    <w:rsid w:val="00444DFB"/>
    <w:rsid w:val="00444EF4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8B7"/>
    <w:rsid w:val="0047196C"/>
    <w:rsid w:val="00471C41"/>
    <w:rsid w:val="00472F70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6EBE"/>
    <w:rsid w:val="00487C03"/>
    <w:rsid w:val="0049044F"/>
    <w:rsid w:val="004907DA"/>
    <w:rsid w:val="0049088C"/>
    <w:rsid w:val="00490AC7"/>
    <w:rsid w:val="00491474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C0A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16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450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338"/>
    <w:rsid w:val="005459B2"/>
    <w:rsid w:val="0054677D"/>
    <w:rsid w:val="005467CB"/>
    <w:rsid w:val="00546CE0"/>
    <w:rsid w:val="00546E28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E2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5BB5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F4A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AD8"/>
    <w:rsid w:val="005D2D1C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29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15A0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4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744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DD4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35EB4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AEB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10"/>
    <w:rsid w:val="00834A21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05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947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B05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C37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9B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2CE0"/>
    <w:rsid w:val="009130D4"/>
    <w:rsid w:val="0091437D"/>
    <w:rsid w:val="009146CF"/>
    <w:rsid w:val="00914E22"/>
    <w:rsid w:val="00915079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394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8B8"/>
    <w:rsid w:val="0093590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4B2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E3"/>
    <w:rsid w:val="00971DD6"/>
    <w:rsid w:val="00971FA2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28C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FA9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BAA"/>
    <w:rsid w:val="009D3D6A"/>
    <w:rsid w:val="009D4B05"/>
    <w:rsid w:val="009D4DF6"/>
    <w:rsid w:val="009D5350"/>
    <w:rsid w:val="009D5372"/>
    <w:rsid w:val="009D5486"/>
    <w:rsid w:val="009D6521"/>
    <w:rsid w:val="009D661A"/>
    <w:rsid w:val="009D6C4B"/>
    <w:rsid w:val="009D7AB3"/>
    <w:rsid w:val="009E0FEC"/>
    <w:rsid w:val="009E10FF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5BC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6AF"/>
    <w:rsid w:val="00A76D33"/>
    <w:rsid w:val="00A77790"/>
    <w:rsid w:val="00A77A2A"/>
    <w:rsid w:val="00A81384"/>
    <w:rsid w:val="00A81556"/>
    <w:rsid w:val="00A82929"/>
    <w:rsid w:val="00A8387F"/>
    <w:rsid w:val="00A838E3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821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2B4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46A4"/>
    <w:rsid w:val="00B1527F"/>
    <w:rsid w:val="00B1613F"/>
    <w:rsid w:val="00B17341"/>
    <w:rsid w:val="00B17371"/>
    <w:rsid w:val="00B17570"/>
    <w:rsid w:val="00B20852"/>
    <w:rsid w:val="00B20E73"/>
    <w:rsid w:val="00B20F58"/>
    <w:rsid w:val="00B22E8F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6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6F65"/>
    <w:rsid w:val="00BB765F"/>
    <w:rsid w:val="00BC0202"/>
    <w:rsid w:val="00BC0B9E"/>
    <w:rsid w:val="00BC2015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BF7B8D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6C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219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607"/>
    <w:rsid w:val="00CC6762"/>
    <w:rsid w:val="00CC7072"/>
    <w:rsid w:val="00CC70AB"/>
    <w:rsid w:val="00CD0A5E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52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A2F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2FEE"/>
    <w:rsid w:val="00D6335D"/>
    <w:rsid w:val="00D63A6D"/>
    <w:rsid w:val="00D63B2D"/>
    <w:rsid w:val="00D647F3"/>
    <w:rsid w:val="00D64BE6"/>
    <w:rsid w:val="00D64FAB"/>
    <w:rsid w:val="00D651D0"/>
    <w:rsid w:val="00D65D02"/>
    <w:rsid w:val="00D6627B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858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17B"/>
    <w:rsid w:val="00DA6061"/>
    <w:rsid w:val="00DA6308"/>
    <w:rsid w:val="00DA70FA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422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5F4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B4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6C8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2D8"/>
    <w:rsid w:val="00F2486F"/>
    <w:rsid w:val="00F24C90"/>
    <w:rsid w:val="00F2505B"/>
    <w:rsid w:val="00F252B3"/>
    <w:rsid w:val="00F2569C"/>
    <w:rsid w:val="00F257C6"/>
    <w:rsid w:val="00F25952"/>
    <w:rsid w:val="00F26230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8FD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4D3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619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B2"/>
    <w:rsid w:val="00FF16D0"/>
    <w:rsid w:val="00FF32CD"/>
    <w:rsid w:val="00FF3802"/>
    <w:rsid w:val="00FF3B1E"/>
    <w:rsid w:val="00FF3BF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161B-342E-4A6C-B706-AD13F731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424</TotalTime>
  <Pages>16</Pages>
  <Words>3390</Words>
  <Characters>14499</Characters>
  <Application>Microsoft Office Word</Application>
  <DocSecurity>0</DocSecurity>
  <Lines>120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Sitanan Pongoen</cp:lastModifiedBy>
  <cp:revision>54</cp:revision>
  <cp:lastPrinted>2020-07-29T04:50:00Z</cp:lastPrinted>
  <dcterms:created xsi:type="dcterms:W3CDTF">2020-07-20T08:50:00Z</dcterms:created>
  <dcterms:modified xsi:type="dcterms:W3CDTF">2020-08-07T07:30:00Z</dcterms:modified>
</cp:coreProperties>
</file>