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92ED6" w14:textId="77777777"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14:paraId="7FC6BB47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60B9698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59D0C2E" w14:textId="77777777"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14:paraId="74E8F4B5" w14:textId="77777777"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14:paraId="2800C635" w14:textId="77777777"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14:paraId="40C09BDF" w14:textId="77777777"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14:paraId="382891D4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>เงิน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14:paraId="076F475D" w14:textId="6883684A"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E71F8A" w:rsidRPr="005964EA">
        <w:rPr>
          <w:rFonts w:ascii="Angsana New" w:hAnsi="Angsana New"/>
          <w:b/>
          <w:bCs/>
          <w:sz w:val="32"/>
          <w:szCs w:val="32"/>
        </w:rPr>
        <w:t>3</w:t>
      </w:r>
      <w:r w:rsidR="00F66CEC">
        <w:rPr>
          <w:rFonts w:ascii="Angsana New" w:hAnsi="Angsana New"/>
          <w:b/>
          <w:bCs/>
          <w:sz w:val="32"/>
          <w:szCs w:val="32"/>
        </w:rPr>
        <w:t>0</w:t>
      </w:r>
      <w:r w:rsidR="00E71F8A" w:rsidRPr="005964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31E9" w:rsidRPr="005964EA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F66CEC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="006B31E9" w:rsidRPr="005964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31E9" w:rsidRPr="005964EA">
        <w:rPr>
          <w:rFonts w:ascii="Angsana New" w:hAnsi="Angsana New"/>
          <w:b/>
          <w:bCs/>
          <w:sz w:val="32"/>
          <w:szCs w:val="32"/>
        </w:rPr>
        <w:t>256</w:t>
      </w:r>
      <w:r w:rsidR="00B90A26" w:rsidRPr="005964EA">
        <w:rPr>
          <w:rFonts w:ascii="Angsana New" w:hAnsi="Angsana New"/>
          <w:b/>
          <w:bCs/>
          <w:sz w:val="32"/>
          <w:szCs w:val="32"/>
        </w:rPr>
        <w:t>3</w:t>
      </w:r>
    </w:p>
    <w:p w14:paraId="531169FD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5E1BF962" w14:textId="77777777" w:rsidR="006B31E9" w:rsidRPr="00C0516B" w:rsidRDefault="006B31E9" w:rsidP="006B31E9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5964EA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5964EA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14:paraId="723B02B5" w14:textId="77777777"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14:paraId="5CE3DF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FC547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403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93DDE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B3B57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465174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AFAF33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E10C46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A09D9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CB751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58B4A5" w14:textId="77777777"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1719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344B77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3FEFC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DF1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8B467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D1C269E" w14:textId="77777777"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0242E2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6DCC9684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5CB72B8E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7A0ECC1C" w14:textId="77777777"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24B95319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5A28C" w14:textId="77777777"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2FEC069" w14:textId="77777777" w:rsidR="00A92EDD" w:rsidRDefault="00A92EDD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729C519" w14:textId="77777777"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7B542F" w14:textId="77777777" w:rsidR="00B66AEF" w:rsidRPr="00027205" w:rsidRDefault="003C7711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4E594B8A" w14:textId="77777777"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14:paraId="52B3DD60" w14:textId="44989226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F106A3" w:rsidRPr="005A31EE">
        <w:rPr>
          <w:rFonts w:ascii="Angsana New" w:hAnsi="Angsana New" w:hint="cs"/>
          <w:sz w:val="28"/>
          <w:szCs w:val="28"/>
          <w:cs/>
        </w:rPr>
        <w:t>คณะกรรมการ</w:t>
      </w:r>
      <w:r w:rsidR="00087C6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F106A3" w:rsidRPr="005A31EE">
        <w:rPr>
          <w:rFonts w:ascii="Angsana New" w:hAnsi="Angsana New" w:hint="cs"/>
          <w:sz w:val="28"/>
          <w:szCs w:val="28"/>
          <w:cs/>
        </w:rPr>
        <w:t>บริษัท นิวซิตี้ (กรุงเทพฯ) จำกัด (มหาชน)</w:t>
      </w:r>
      <w:r w:rsidR="00F66CEC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9408976" w14:textId="77777777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14:paraId="1BE648B0" w14:textId="3FDE7F45" w:rsidR="0013490A" w:rsidRPr="005A31EE" w:rsidRDefault="0013490A" w:rsidP="0013490A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Pr="005A31EE">
        <w:rPr>
          <w:rFonts w:ascii="Angsana New" w:hAnsi="Angsana New" w:hint="cs"/>
          <w:cs/>
        </w:rPr>
        <w:t>นงบแสดงฐานะการเงินที่แสดงเงินลงทุนตามวิธีส่วนได้เสีย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</w:rPr>
        <w:t>3</w:t>
      </w:r>
      <w:r w:rsidR="00625CFD">
        <w:rPr>
          <w:rFonts w:ascii="Angsana New" w:hAnsi="Angsana New"/>
        </w:rPr>
        <w:t>0</w:t>
      </w:r>
      <w:r w:rsidRPr="000E7E7F">
        <w:rPr>
          <w:rFonts w:ascii="Angsana New" w:hAnsi="Angsana New"/>
        </w:rPr>
        <w:t xml:space="preserve"> </w:t>
      </w:r>
      <w:r w:rsidR="00F66CEC">
        <w:rPr>
          <w:rFonts w:ascii="Angsana New" w:hAnsi="Angsana New"/>
          <w:cs/>
        </w:rPr>
        <w:t>มิถุนายน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</w:rPr>
        <w:t>256</w:t>
      </w:r>
      <w:r w:rsidR="00B90A26" w:rsidRPr="000E7E7F">
        <w:rPr>
          <w:rFonts w:ascii="Angsana New" w:hAnsi="Angsana New"/>
        </w:rPr>
        <w:t>3</w:t>
      </w:r>
      <w:r w:rsidR="002710ED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 w:hint="cs"/>
          <w:cs/>
        </w:rPr>
        <w:t>งบกำไรขาดทุนเบ็ดเสร็จที่แสดงเงินลงทุนตามวิธีส่วนได้เสีย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 w:hint="cs"/>
          <w:cs/>
        </w:rPr>
        <w:t>งบกำไรขาดทุนเบ็ดเสร็จ</w:t>
      </w:r>
      <w:r w:rsidR="00A86D8F">
        <w:rPr>
          <w:rFonts w:ascii="Angsana New" w:hAnsi="Angsana New" w:hint="cs"/>
          <w:cs/>
        </w:rPr>
        <w:t>เฉพาะกิจการ</w:t>
      </w:r>
      <w:r w:rsidR="00F66CEC">
        <w:rPr>
          <w:rFonts w:ascii="Angsana New" w:hAnsi="Angsana New" w:hint="cs"/>
          <w:cs/>
        </w:rPr>
        <w:t>สำหรับงวดสามเดือนและหกเดือนสิ้นสุดวันเดียวกัน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Pr="000E7E7F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="00A86D8F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>และ</w:t>
      </w:r>
      <w:r w:rsidRPr="000E7E7F">
        <w:rPr>
          <w:rFonts w:ascii="Angsana New" w:hAnsi="Angsana New"/>
          <w:cs/>
        </w:rPr>
        <w:t>งบกระแสเงินสด</w:t>
      </w:r>
      <w:r w:rsidRPr="000E7E7F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/>
          <w:cs/>
        </w:rPr>
        <w:t>งบกระแสเงินสด</w:t>
      </w:r>
      <w:r w:rsidR="00777BE3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 xml:space="preserve"> สำหรับงวด</w:t>
      </w:r>
      <w:r w:rsidR="00F66CEC">
        <w:rPr>
          <w:rFonts w:ascii="Angsana New" w:hAnsi="Angsana New" w:hint="cs"/>
          <w:cs/>
        </w:rPr>
        <w:t>หก</w:t>
      </w:r>
      <w:r w:rsidRPr="000E7E7F">
        <w:rPr>
          <w:rFonts w:ascii="Angsana New" w:hAnsi="Angsana New" w:hint="cs"/>
          <w:cs/>
        </w:rPr>
        <w:t>เดือนสิ้นสุด</w:t>
      </w:r>
      <w:r w:rsidR="00477AEE">
        <w:rPr>
          <w:rFonts w:ascii="Angsana New" w:hAnsi="Angsana New" w:hint="cs"/>
          <w:cs/>
        </w:rPr>
        <w:t>วัน</w:t>
      </w:r>
      <w:r w:rsidR="00F66CEC">
        <w:rPr>
          <w:rFonts w:ascii="Angsana New" w:hAnsi="Angsana New" w:hint="cs"/>
          <w:cs/>
        </w:rPr>
        <w:t xml:space="preserve">ที่ </w:t>
      </w:r>
      <w:r w:rsidR="00F66CEC">
        <w:rPr>
          <w:rFonts w:ascii="Angsana New" w:hAnsi="Angsana New"/>
        </w:rPr>
        <w:t>30</w:t>
      </w:r>
      <w:r w:rsidR="00F66CEC">
        <w:rPr>
          <w:rFonts w:ascii="Angsana New" w:hAnsi="Angsana New" w:hint="cs"/>
          <w:cs/>
        </w:rPr>
        <w:t xml:space="preserve"> มิถุนายน </w:t>
      </w:r>
      <w:r w:rsidR="00F66CEC">
        <w:rPr>
          <w:rFonts w:ascii="Angsana New" w:hAnsi="Angsana New"/>
        </w:rPr>
        <w:t>2563</w:t>
      </w:r>
      <w:r w:rsidRPr="000E7E7F">
        <w:rPr>
          <w:rFonts w:ascii="Angsana New" w:hAnsi="Angsana New" w:hint="cs"/>
          <w:cs/>
        </w:rPr>
        <w:t xml:space="preserve">  และหมายเหตุประกอบงบการเงินแบบย่อ (“ข้อมูลทางการเงินระหว่างกาล”) </w:t>
      </w:r>
      <w:r w:rsidRPr="000E7E7F">
        <w:rPr>
          <w:rFonts w:ascii="Angsana New" w:hAnsi="Angsana New"/>
          <w:cs/>
        </w:rPr>
        <w:t>ของบริษัท</w:t>
      </w:r>
      <w:r w:rsidRPr="000E7E7F">
        <w:rPr>
          <w:rFonts w:ascii="Angsana New" w:hAnsi="Angsana New" w:hint="cs"/>
          <w:cs/>
        </w:rPr>
        <w:t xml:space="preserve"> นิวซิตี้ (กรุงเทพฯ) </w:t>
      </w:r>
      <w:r w:rsidRPr="000E7E7F">
        <w:rPr>
          <w:rFonts w:ascii="Angsana New" w:hAnsi="Angsana New"/>
          <w:cs/>
        </w:rPr>
        <w:t>จำกัด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  <w:cs/>
        </w:rPr>
        <w:t>(มหาชน)</w:t>
      </w:r>
      <w:r w:rsidRPr="000E7E7F">
        <w:rPr>
          <w:rFonts w:ascii="Angsana New" w:hAnsi="Angsana New" w:hint="cs"/>
          <w:cs/>
        </w:rPr>
        <w:t xml:space="preserve"> </w:t>
      </w:r>
      <w:r w:rsidR="002710ED">
        <w:rPr>
          <w:rFonts w:ascii="Angsana New" w:hAnsi="Angsana New" w:hint="cs"/>
          <w:cs/>
        </w:rPr>
        <w:t>ซึ่ง</w:t>
      </w:r>
      <w:r w:rsidRPr="000E7E7F">
        <w:rPr>
          <w:rFonts w:ascii="Angsana New" w:hAnsi="Angsana New"/>
          <w:cs/>
        </w:rPr>
        <w:t>ผู้บริหารของ</w:t>
      </w:r>
      <w:r w:rsidRPr="000E7E7F">
        <w:rPr>
          <w:rFonts w:ascii="Angsana New" w:hAnsi="Angsana New" w:hint="cs"/>
          <w:cs/>
        </w:rPr>
        <w:t>กิจการ</w:t>
      </w:r>
      <w:r w:rsidRPr="000E7E7F">
        <w:rPr>
          <w:rFonts w:ascii="Angsana New" w:hAnsi="Angsana New"/>
          <w:cs/>
        </w:rPr>
        <w:t>เป็นผู้รับผิดชอบ</w:t>
      </w:r>
      <w:r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>
        <w:rPr>
          <w:rFonts w:ascii="Angsana New" w:hAnsi="Angsana New" w:hint="cs"/>
          <w:cs/>
        </w:rPr>
        <w:t xml:space="preserve">ตรฐานการบัญชี ฉบับที่ </w:t>
      </w:r>
      <w:r>
        <w:rPr>
          <w:rFonts w:ascii="Angsana New" w:hAnsi="Angsana New"/>
        </w:rPr>
        <w:t>34</w:t>
      </w:r>
      <w:r>
        <w:rPr>
          <w:rFonts w:ascii="Angsana New" w:hAnsi="Angsana New" w:hint="cs"/>
          <w:cs/>
        </w:rPr>
        <w:t xml:space="preserve">  เรื่อง การรายงานทาง</w:t>
      </w:r>
      <w:r w:rsidRPr="005A31EE">
        <w:rPr>
          <w:rFonts w:ascii="Angsana New" w:hAnsi="Angsana New" w:hint="cs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14:paraId="6C7F5317" w14:textId="77777777" w:rsidR="0013490A" w:rsidRPr="005A31EE" w:rsidRDefault="0013490A" w:rsidP="0080678C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14:paraId="6BA37A4F" w14:textId="77777777" w:rsidR="0013490A" w:rsidRPr="00DE16C0" w:rsidRDefault="0013490A" w:rsidP="00A92EDD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>
        <w:rPr>
          <w:rFonts w:ascii="Angsana New" w:hAnsi="Angsana New" w:cs="Angsana New"/>
          <w:sz w:val="28"/>
          <w:szCs w:val="28"/>
          <w:lang w:val="en-US"/>
        </w:rPr>
        <w:t>2410</w:t>
      </w:r>
      <w:r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Pr="00DE16C0">
        <w:rPr>
          <w:rFonts w:ascii="Angsana New" w:hAnsi="Angsana New" w:cs="Angsana New" w:hint="cs"/>
          <w:sz w:val="28"/>
          <w:szCs w:val="28"/>
          <w:cs/>
          <w:lang w:val="en-US"/>
        </w:rPr>
        <w:t>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9982AB2" w14:textId="77777777" w:rsidR="00DE16C0" w:rsidRPr="005A31EE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14:paraId="5DAAF48F" w14:textId="77777777" w:rsidR="00DE16C0" w:rsidRPr="00A900C9" w:rsidRDefault="00DE16C0" w:rsidP="00DE16C0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120EF6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Pr="00120EF6">
        <w:rPr>
          <w:rFonts w:ascii="Angsana New" w:hAnsi="Angsana New" w:cs="Angsana New" w:hint="cs"/>
          <w:spacing w:val="2"/>
          <w:sz w:val="28"/>
          <w:szCs w:val="28"/>
          <w:cs/>
          <w:lang w:val="en-US"/>
        </w:rPr>
        <w:t>ขึ้นตามมาตรฐานการบัญชี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ฉบับที่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 </w:t>
      </w:r>
      <w:r w:rsidRPr="00A900C9">
        <w:rPr>
          <w:rFonts w:ascii="Angsana New" w:hAnsi="Angsana New" w:cs="Angsana New" w:hint="cs"/>
          <w:sz w:val="28"/>
          <w:szCs w:val="28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26676A" w14:textId="77777777" w:rsidR="00A92EDD" w:rsidRPr="00A900C9" w:rsidRDefault="00A92EDD" w:rsidP="00A92E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40" w:lineRule="auto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A900C9">
        <w:rPr>
          <w:rFonts w:ascii="Angsana New" w:eastAsia="Times New Roman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5DF04EBD" w14:textId="048D1C53" w:rsidR="0080678C" w:rsidRPr="00A900C9" w:rsidRDefault="00A92EDD" w:rsidP="00A92ED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A06D78"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lang w:val="en-US"/>
        </w:rPr>
        <w:t>2.1</w:t>
      </w: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เนื่องด้วยผลกระทบจากสถานการณ์การแพร่ระบ</w:t>
      </w:r>
      <w:r w:rsidR="00DD1955"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าดของโรคติดเชื้อไวรัสโคโรนา </w:t>
      </w:r>
      <w:r w:rsidR="00DD1955"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lang w:val="en-US"/>
        </w:rPr>
        <w:t>2019</w:t>
      </w: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บริษัทได้จัดทำข้อมูลทางการเงินระหว่างกาลสำหรับ</w:t>
      </w:r>
      <w:r w:rsidRPr="00625CFD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งวด</w:t>
      </w:r>
      <w:r w:rsidR="00CD3A09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สามเดือนและ</w:t>
      </w:r>
      <w:r w:rsidR="007560D7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หก</w:t>
      </w:r>
      <w:r w:rsidRPr="00625CFD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เดือนสิ้นสุด</w:t>
      </w:r>
      <w:r w:rsidR="00DD1955" w:rsidRPr="00625CFD">
        <w:rPr>
          <w:rFonts w:ascii="Angsana New" w:eastAsia="Times New Roman" w:hAnsi="Angsana New" w:cs="Angsana New"/>
          <w:sz w:val="28"/>
          <w:szCs w:val="28"/>
          <w:cs/>
        </w:rPr>
        <w:t xml:space="preserve">วันที่ </w:t>
      </w:r>
      <w:r w:rsidR="00DD1955" w:rsidRPr="00625CFD">
        <w:rPr>
          <w:rFonts w:ascii="Angsana New" w:eastAsia="Times New Roman" w:hAnsi="Angsana New" w:cs="Angsana New"/>
          <w:sz w:val="28"/>
          <w:szCs w:val="28"/>
          <w:lang w:val="en-US"/>
        </w:rPr>
        <w:t>3</w:t>
      </w:r>
      <w:r w:rsidR="007560D7">
        <w:rPr>
          <w:rFonts w:ascii="Angsana New" w:eastAsia="Times New Roman" w:hAnsi="Angsana New" w:cs="Angsana New"/>
          <w:sz w:val="28"/>
          <w:szCs w:val="28"/>
          <w:lang w:val="en-US"/>
        </w:rPr>
        <w:t>0</w:t>
      </w:r>
      <w:r w:rsidR="00DD1955" w:rsidRPr="00625CFD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7560D7">
        <w:rPr>
          <w:rFonts w:ascii="Angsana New" w:eastAsia="Times New Roman" w:hAnsi="Angsana New" w:cs="Angsana New" w:hint="cs"/>
          <w:sz w:val="28"/>
          <w:szCs w:val="28"/>
          <w:cs/>
        </w:rPr>
        <w:t>มิถุนายน</w:t>
      </w:r>
      <w:r w:rsidR="00DD1955" w:rsidRPr="00625CFD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DD1955" w:rsidRPr="00625CFD">
        <w:rPr>
          <w:rFonts w:ascii="Angsana New" w:eastAsia="Times New Roman" w:hAnsi="Angsana New" w:cs="Angsana New"/>
          <w:sz w:val="28"/>
          <w:szCs w:val="28"/>
          <w:lang w:val="en-US"/>
        </w:rPr>
        <w:t>2563</w:t>
      </w:r>
      <w:r w:rsidRPr="00A900C9">
        <w:rPr>
          <w:rFonts w:ascii="Angsana New" w:eastAsia="Times New Roman" w:hAnsi="Angsana New" w:cs="Angsana New"/>
          <w:sz w:val="28"/>
          <w:szCs w:val="28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</w:t>
      </w:r>
      <w:r w:rsidR="00DD1955" w:rsidRPr="00A900C9">
        <w:rPr>
          <w:rFonts w:ascii="Angsana New" w:eastAsia="Times New Roman" w:hAnsi="Angsana New" w:cs="Angsana New"/>
          <w:sz w:val="28"/>
          <w:szCs w:val="28"/>
          <w:cs/>
        </w:rPr>
        <w:t xml:space="preserve">าดของโรคติดเชื้อไวรัสโคโรนา </w:t>
      </w:r>
      <w:r w:rsidR="00DD1955" w:rsidRPr="00A900C9">
        <w:rPr>
          <w:rFonts w:ascii="Angsana New" w:eastAsia="Times New Roman" w:hAnsi="Angsana New" w:cs="Angsana New"/>
          <w:sz w:val="28"/>
          <w:szCs w:val="28"/>
          <w:lang w:val="en-US"/>
        </w:rPr>
        <w:t>2019</w:t>
      </w:r>
      <w:r w:rsidRPr="00A900C9">
        <w:rPr>
          <w:rFonts w:ascii="Angsana New" w:eastAsia="Times New Roman" w:hAnsi="Angsana New" w:cs="Angsana New"/>
          <w:sz w:val="28"/>
          <w:szCs w:val="28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7098F3D" w14:textId="77777777" w:rsidR="0080678C" w:rsidRPr="00A900C9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4C8FB30" w14:textId="77777777" w:rsidR="0080678C" w:rsidRPr="00A900C9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D594D15" w14:textId="77777777" w:rsidR="00DE16C0" w:rsidRPr="00A900C9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5EF0727" w14:textId="77777777" w:rsidR="00DE16C0" w:rsidRPr="00A900C9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DF24BEA" w14:textId="77777777" w:rsidR="00DE16C0" w:rsidRPr="00A900C9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DBB36B" w14:textId="77777777" w:rsidR="0080678C" w:rsidRPr="00A900C9" w:rsidRDefault="0080678C" w:rsidP="00347CDE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A900C9">
        <w:rPr>
          <w:rFonts w:ascii="Angsana New" w:hAnsi="Angsana New"/>
          <w:sz w:val="28"/>
          <w:szCs w:val="28"/>
        </w:rPr>
        <w:t>****/2</w:t>
      </w:r>
    </w:p>
    <w:p w14:paraId="527EE510" w14:textId="77777777" w:rsidR="0080678C" w:rsidRPr="00A900C9" w:rsidRDefault="0080678C" w:rsidP="0080678C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A900C9">
        <w:rPr>
          <w:rFonts w:ascii="Angsana New" w:hAnsi="Angsana New"/>
          <w:sz w:val="28"/>
          <w:szCs w:val="28"/>
        </w:rPr>
        <w:lastRenderedPageBreak/>
        <w:t>-2-</w:t>
      </w:r>
    </w:p>
    <w:p w14:paraId="692684CE" w14:textId="06DF86A8" w:rsidR="00DE16C0" w:rsidRPr="00A900C9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A900C9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เรื่องอื่น</w:t>
      </w:r>
    </w:p>
    <w:p w14:paraId="32BA822D" w14:textId="198CFD7F" w:rsidR="00087C6C" w:rsidRPr="00A900C9" w:rsidRDefault="00087C6C" w:rsidP="00A92E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D2057B">
        <w:rPr>
          <w:rFonts w:ascii="Angsana New" w:eastAsia="Times New Roman" w:hAnsi="Angsana New" w:hint="cs"/>
          <w:sz w:val="28"/>
          <w:szCs w:val="28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D2057B">
        <w:rPr>
          <w:rFonts w:ascii="Angsana New" w:eastAsia="Times New Roman" w:hAnsi="Angsana New"/>
          <w:sz w:val="28"/>
          <w:szCs w:val="28"/>
        </w:rPr>
        <w:t xml:space="preserve">2019 </w:t>
      </w:r>
      <w:r w:rsidR="00777BE3" w:rsidRPr="00D2057B">
        <w:rPr>
          <w:rFonts w:ascii="Angsana New" w:eastAsia="Times New Roman" w:hAnsi="Angsana New" w:hint="cs"/>
          <w:sz w:val="28"/>
          <w:szCs w:val="28"/>
          <w:cs/>
        </w:rPr>
        <w:t>เป็นเหตุให้บริษัท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>ต้องเลื่อนการจัดประชุมสามัญประจำปีผู้ถือหุ้นออกไป จึงยังไม่มีมติที่ประชุมผู้ถือหุ้นของบริษัทเรื</w:t>
      </w:r>
      <w:r w:rsidR="00A92EDD" w:rsidRPr="00D2057B">
        <w:rPr>
          <w:rFonts w:ascii="Angsana New" w:eastAsia="Times New Roman" w:hAnsi="Angsana New" w:hint="cs"/>
          <w:sz w:val="28"/>
          <w:szCs w:val="28"/>
          <w:cs/>
        </w:rPr>
        <w:t>่องการแต่งตั้งผู้สอบบัญชีของ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>บริษัท</w:t>
      </w:r>
      <w:r w:rsidR="00A92EDD" w:rsidRPr="00D2057B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 xml:space="preserve">สำหรับรอบบัญชีปี </w:t>
      </w:r>
      <w:r w:rsidRPr="00D2057B">
        <w:rPr>
          <w:rFonts w:ascii="Angsana New" w:eastAsia="Times New Roman" w:hAnsi="Angsana New"/>
          <w:sz w:val="28"/>
          <w:szCs w:val="28"/>
        </w:rPr>
        <w:t xml:space="preserve">2563 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>อย่างไรก็ตาม คณะกรรมการบริษัทได้มีมติให้นำเสนอต่อที่ประชุมผู้ถือหุ้นของบริษัทให้แต่งตั้งข้</w:t>
      </w:r>
      <w:r w:rsidR="00A92EDD" w:rsidRPr="00D2057B">
        <w:rPr>
          <w:rFonts w:ascii="Angsana New" w:eastAsia="Times New Roman" w:hAnsi="Angsana New" w:hint="cs"/>
          <w:sz w:val="28"/>
          <w:szCs w:val="28"/>
          <w:cs/>
        </w:rPr>
        <w:t>าพเจ้าให้เป็นผู้สอบบัญชีของ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 xml:space="preserve">บริษัทสำหรับรอบบัญชีปี </w:t>
      </w:r>
      <w:r w:rsidRPr="00D2057B">
        <w:rPr>
          <w:rFonts w:ascii="Angsana New" w:eastAsia="Times New Roman" w:hAnsi="Angsana New"/>
          <w:sz w:val="28"/>
          <w:szCs w:val="28"/>
        </w:rPr>
        <w:t xml:space="preserve">2563 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="00FB5BDC" w:rsidRPr="00D2057B">
        <w:rPr>
          <w:rFonts w:ascii="Angsana New" w:eastAsia="Times New Roman" w:hAnsi="Angsana New"/>
          <w:sz w:val="28"/>
          <w:szCs w:val="28"/>
        </w:rPr>
        <w:t>2</w:t>
      </w:r>
      <w:r w:rsidRPr="00D2057B">
        <w:rPr>
          <w:rFonts w:ascii="Angsana New" w:eastAsia="Times New Roman" w:hAnsi="Angsana New"/>
          <w:sz w:val="28"/>
          <w:szCs w:val="28"/>
        </w:rPr>
        <w:t xml:space="preserve"> 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 xml:space="preserve">ปี </w:t>
      </w:r>
      <w:r w:rsidRPr="00D2057B">
        <w:rPr>
          <w:rFonts w:ascii="Angsana New" w:eastAsia="Times New Roman" w:hAnsi="Angsana New"/>
          <w:sz w:val="28"/>
          <w:szCs w:val="28"/>
        </w:rPr>
        <w:t xml:space="preserve">2563 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D2057B">
        <w:rPr>
          <w:rFonts w:ascii="Angsana New" w:eastAsia="Times New Roman" w:hAnsi="Angsana New"/>
          <w:sz w:val="28"/>
          <w:szCs w:val="28"/>
        </w:rPr>
        <w:t xml:space="preserve">28/2563 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>ลงวันที่</w:t>
      </w:r>
      <w:r w:rsidRPr="00D2057B">
        <w:rPr>
          <w:rFonts w:ascii="Angsana New" w:eastAsia="Times New Roman" w:hAnsi="Angsana New"/>
          <w:sz w:val="28"/>
          <w:szCs w:val="28"/>
        </w:rPr>
        <w:t xml:space="preserve"> 27 </w:t>
      </w:r>
      <w:r w:rsidRPr="00D2057B">
        <w:rPr>
          <w:rFonts w:ascii="Angsana New" w:eastAsia="Times New Roman" w:hAnsi="Angsana New" w:hint="cs"/>
          <w:sz w:val="28"/>
          <w:szCs w:val="28"/>
          <w:cs/>
        </w:rPr>
        <w:t xml:space="preserve">มีนาคม </w:t>
      </w:r>
      <w:r w:rsidRPr="00D2057B">
        <w:rPr>
          <w:rFonts w:ascii="Angsana New" w:eastAsia="Times New Roman" w:hAnsi="Angsana New"/>
          <w:sz w:val="28"/>
          <w:szCs w:val="28"/>
        </w:rPr>
        <w:t>2563</w:t>
      </w:r>
    </w:p>
    <w:p w14:paraId="37D648FA" w14:textId="5BCAE56A" w:rsidR="00087C6C" w:rsidRPr="00A92EDD" w:rsidRDefault="00A92EDD" w:rsidP="00DE16C0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A900C9">
        <w:rPr>
          <w:rFonts w:ascii="Angsana New" w:hAnsi="Angsana New"/>
          <w:sz w:val="28"/>
          <w:szCs w:val="28"/>
          <w:cs/>
          <w:lang w:val="th-TH"/>
        </w:rPr>
        <w:t>งบแสดงฐานะการเงิน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ของบริษัท 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 xml:space="preserve">นิวซิตี้ (กรุงเทพฯ) 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 ณ วันที่ </w:t>
      </w:r>
      <w:r w:rsidRPr="00A900C9">
        <w:rPr>
          <w:rFonts w:ascii="Angsana New" w:hAnsi="Angsana New"/>
          <w:sz w:val="28"/>
          <w:szCs w:val="28"/>
        </w:rPr>
        <w:t>31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A900C9">
        <w:rPr>
          <w:rFonts w:ascii="Angsana New" w:hAnsi="Angsana New"/>
          <w:sz w:val="28"/>
          <w:szCs w:val="28"/>
        </w:rPr>
        <w:t>2562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 w:rsidRPr="00A900C9">
        <w:rPr>
          <w:rFonts w:ascii="Angsana New" w:hAnsi="Angsana New"/>
          <w:sz w:val="28"/>
          <w:szCs w:val="28"/>
        </w:rPr>
        <w:t>21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กุมภาพันธ์ </w:t>
      </w:r>
      <w:r w:rsidRPr="00A900C9">
        <w:rPr>
          <w:rFonts w:ascii="Angsana New" w:hAnsi="Angsana New"/>
          <w:sz w:val="28"/>
          <w:szCs w:val="28"/>
        </w:rPr>
        <w:t>2563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งบกำไรขาดทุน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เบ็ดเสร็จที่แสดงเงินลงทุนตามวิธีส่วนได้เสียและงบกำไรขาดทุนเบ็ดเสร็จเฉพาะกิจการ</w:t>
      </w:r>
      <w:r w:rsidR="00625CFD">
        <w:rPr>
          <w:rFonts w:ascii="Angsana New" w:hAnsi="Angsana New" w:hint="cs"/>
          <w:sz w:val="28"/>
          <w:szCs w:val="28"/>
          <w:cs/>
          <w:lang w:val="th-TH"/>
        </w:rPr>
        <w:t xml:space="preserve">สำหรับงวดสามเดือนและหกเดือนสิ้นสุดวันที่ </w:t>
      </w:r>
      <w:r w:rsidR="00625CFD">
        <w:rPr>
          <w:rFonts w:ascii="Angsana New" w:hAnsi="Angsana New"/>
          <w:sz w:val="28"/>
          <w:szCs w:val="28"/>
        </w:rPr>
        <w:t xml:space="preserve">30 </w:t>
      </w:r>
      <w:r w:rsidR="00625CF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625CFD">
        <w:rPr>
          <w:rFonts w:ascii="Angsana New" w:hAnsi="Angsana New"/>
          <w:sz w:val="28"/>
          <w:szCs w:val="28"/>
        </w:rPr>
        <w:t>2562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งบแสดงการเปลี่ยนแปลงส่วนของผู้ถือหุ้น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="003B42D7">
        <w:rPr>
          <w:rFonts w:ascii="Angsana New" w:hAnsi="Angsana New" w:hint="cs"/>
          <w:sz w:val="28"/>
          <w:szCs w:val="28"/>
          <w:cs/>
          <w:lang w:val="th-TH"/>
        </w:rPr>
        <w:t>สำหรับงวด</w:t>
      </w:r>
      <w:bookmarkStart w:id="1" w:name="_GoBack"/>
      <w:bookmarkEnd w:id="1"/>
      <w:r w:rsidR="00625CFD">
        <w:rPr>
          <w:rFonts w:ascii="Angsana New" w:hAnsi="Angsana New" w:hint="cs"/>
          <w:sz w:val="28"/>
          <w:szCs w:val="28"/>
          <w:cs/>
          <w:lang w:val="th-TH"/>
        </w:rPr>
        <w:t xml:space="preserve">หกเดือนสิ้นสุดวันที่ </w:t>
      </w:r>
      <w:r w:rsidR="00625CFD">
        <w:rPr>
          <w:rFonts w:ascii="Angsana New" w:hAnsi="Angsana New"/>
          <w:sz w:val="28"/>
          <w:szCs w:val="28"/>
        </w:rPr>
        <w:t>30</w:t>
      </w:r>
      <w:r w:rsidR="00625CFD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625CFD">
        <w:rPr>
          <w:rFonts w:ascii="Angsana New" w:hAnsi="Angsana New"/>
          <w:sz w:val="28"/>
          <w:szCs w:val="28"/>
        </w:rPr>
        <w:t>2562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และงบกระแสเงินสด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แสดงเงินลงทุนตามวิธีส่วนได้เสีย และงบกระแสเงินสดเฉพาะกิจการ</w:t>
      </w:r>
      <w:r w:rsidRPr="00A900C9">
        <w:rPr>
          <w:rFonts w:ascii="Angsana New" w:hAnsi="Angsana New"/>
          <w:sz w:val="28"/>
          <w:szCs w:val="28"/>
          <w:cs/>
          <w:lang w:val="th-TH"/>
        </w:rPr>
        <w:t>สำหรับงวด</w:t>
      </w:r>
      <w:r w:rsidR="00625CFD">
        <w:rPr>
          <w:rFonts w:ascii="Angsana New" w:hAnsi="Angsana New" w:hint="cs"/>
          <w:sz w:val="28"/>
          <w:szCs w:val="28"/>
          <w:cs/>
          <w:lang w:val="th-TH"/>
        </w:rPr>
        <w:t>หก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เดือนสิ้นสุดวันที่ </w:t>
      </w:r>
      <w:r w:rsidRPr="00A900C9">
        <w:rPr>
          <w:rFonts w:ascii="Angsana New" w:hAnsi="Angsana New"/>
          <w:sz w:val="28"/>
          <w:szCs w:val="28"/>
        </w:rPr>
        <w:t>3</w:t>
      </w:r>
      <w:r w:rsidR="00625CFD">
        <w:rPr>
          <w:rFonts w:ascii="Angsana New" w:hAnsi="Angsana New"/>
          <w:sz w:val="28"/>
          <w:szCs w:val="28"/>
        </w:rPr>
        <w:t>0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ม</w:t>
      </w:r>
      <w:r w:rsidR="00625CFD">
        <w:rPr>
          <w:rFonts w:ascii="Angsana New" w:hAnsi="Angsana New" w:hint="cs"/>
          <w:sz w:val="28"/>
          <w:szCs w:val="28"/>
          <w:cs/>
          <w:lang w:val="th-TH"/>
        </w:rPr>
        <w:t>ิถุนายน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A900C9">
        <w:rPr>
          <w:rFonts w:ascii="Angsana New" w:hAnsi="Angsana New"/>
          <w:sz w:val="28"/>
          <w:szCs w:val="28"/>
        </w:rPr>
        <w:t>2562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ของบริษัท 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นิวซิตี้ (กรุงเทพฯ)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A900C9">
        <w:rPr>
          <w:rFonts w:ascii="Angsana New" w:hAnsi="Angsana New"/>
          <w:sz w:val="28"/>
          <w:szCs w:val="28"/>
        </w:rPr>
        <w:t>34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CC2419">
        <w:rPr>
          <w:rFonts w:ascii="Angsana New" w:hAnsi="Angsana New"/>
          <w:sz w:val="28"/>
          <w:szCs w:val="28"/>
        </w:rPr>
        <w:t xml:space="preserve">9 </w:t>
      </w:r>
      <w:r w:rsidR="00CC2419">
        <w:rPr>
          <w:rFonts w:ascii="Angsana New" w:hAnsi="Angsana New" w:hint="cs"/>
          <w:sz w:val="28"/>
          <w:szCs w:val="28"/>
          <w:cs/>
        </w:rPr>
        <w:t>สิงหาคม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A900C9">
        <w:rPr>
          <w:rFonts w:ascii="Angsana New" w:hAnsi="Angsana New"/>
          <w:sz w:val="28"/>
          <w:szCs w:val="28"/>
        </w:rPr>
        <w:t>2562</w:t>
      </w:r>
    </w:p>
    <w:p w14:paraId="75C48F95" w14:textId="77777777" w:rsidR="00120EF6" w:rsidRDefault="00120EF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10C52D69" w14:textId="77777777" w:rsid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76BC65F" w14:textId="77777777" w:rsidR="00DE16C0" w:rsidRP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CA6114F" w14:textId="1B62E176" w:rsidR="0062407A" w:rsidRDefault="0062407A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3B7036DF" w14:textId="5AF5DC08" w:rsidR="00652E45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250702A3" w14:textId="77777777" w:rsidR="00652E45" w:rsidRPr="00A92EDD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09F30BFF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E361AE">
        <w:rPr>
          <w:rFonts w:ascii="Angsana New" w:hAnsi="Angsana New" w:hint="cs"/>
          <w:sz w:val="28"/>
          <w:szCs w:val="28"/>
          <w:cs/>
        </w:rPr>
        <w:t>นางสุมนา เสนีวงศ์ ณ อยุธยา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14:paraId="4C1FF8B2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0194B450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E361AE">
        <w:rPr>
          <w:rFonts w:ascii="Angsana New" w:hAnsi="Angsana New"/>
          <w:sz w:val="28"/>
          <w:szCs w:val="28"/>
        </w:rPr>
        <w:t>5897</w:t>
      </w:r>
    </w:p>
    <w:p w14:paraId="40D606E7" w14:textId="77777777" w:rsidR="00B66AEF" w:rsidRPr="0062407A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10"/>
          <w:szCs w:val="10"/>
        </w:rPr>
      </w:pPr>
    </w:p>
    <w:p w14:paraId="6DD39B57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14:paraId="69FB5296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99C399A" w14:textId="5363F27A"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7D0366">
        <w:rPr>
          <w:rFonts w:ascii="Angsana New" w:hAnsi="Angsana New" w:hint="cs"/>
          <w:sz w:val="28"/>
          <w:szCs w:val="28"/>
          <w:cs/>
        </w:rPr>
        <w:t>วันที่</w:t>
      </w:r>
      <w:r w:rsidR="0013490A" w:rsidRPr="007D0366">
        <w:rPr>
          <w:rFonts w:ascii="Angsana New" w:hAnsi="Angsana New"/>
          <w:sz w:val="28"/>
          <w:szCs w:val="28"/>
        </w:rPr>
        <w:t xml:space="preserve"> </w:t>
      </w:r>
      <w:r w:rsidR="00D2057B" w:rsidRPr="007D0366">
        <w:rPr>
          <w:rFonts w:ascii="Angsana New" w:hAnsi="Angsana New"/>
          <w:sz w:val="28"/>
          <w:szCs w:val="28"/>
        </w:rPr>
        <w:t>10</w:t>
      </w:r>
      <w:r w:rsidR="0013490A" w:rsidRPr="007D0366">
        <w:rPr>
          <w:rFonts w:ascii="Angsana New" w:hAnsi="Angsana New"/>
          <w:sz w:val="28"/>
          <w:szCs w:val="28"/>
        </w:rPr>
        <w:t xml:space="preserve"> </w:t>
      </w:r>
      <w:r w:rsidR="00F66CEC" w:rsidRPr="007D0366">
        <w:rPr>
          <w:rFonts w:ascii="Angsana New" w:hAnsi="Angsana New" w:hint="cs"/>
          <w:sz w:val="28"/>
          <w:szCs w:val="28"/>
          <w:cs/>
        </w:rPr>
        <w:t>สิงหาคม</w:t>
      </w:r>
      <w:r w:rsidR="003368E9" w:rsidRPr="00320719">
        <w:rPr>
          <w:rFonts w:ascii="Angsana New" w:hAnsi="Angsana New" w:hint="cs"/>
          <w:sz w:val="28"/>
          <w:szCs w:val="28"/>
          <w:cs/>
        </w:rPr>
        <w:t xml:space="preserve"> </w:t>
      </w:r>
      <w:r w:rsidR="00C6777F" w:rsidRPr="00320719">
        <w:rPr>
          <w:rFonts w:ascii="Angsana New" w:hAnsi="Angsana New"/>
          <w:sz w:val="28"/>
          <w:szCs w:val="28"/>
        </w:rPr>
        <w:t>256</w:t>
      </w:r>
      <w:r w:rsidR="00B90A26" w:rsidRPr="00320719">
        <w:rPr>
          <w:rFonts w:ascii="Angsana New" w:hAnsi="Angsana New"/>
          <w:sz w:val="28"/>
          <w:szCs w:val="28"/>
        </w:rPr>
        <w:t>3</w:t>
      </w:r>
    </w:p>
    <w:sectPr w:rsidR="008F5326" w:rsidRPr="005A31EE" w:rsidSect="00795219">
      <w:footerReference w:type="default" r:id="rId9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25301" w14:textId="77777777" w:rsidR="00C424EE" w:rsidRDefault="00C424EE">
      <w:r>
        <w:separator/>
      </w:r>
    </w:p>
  </w:endnote>
  <w:endnote w:type="continuationSeparator" w:id="0">
    <w:p w14:paraId="07FE6F96" w14:textId="77777777" w:rsidR="00C424EE" w:rsidRDefault="00C4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0E69B" w14:textId="77777777" w:rsidR="00C424EE" w:rsidRDefault="00C424EE">
      <w:r>
        <w:separator/>
      </w:r>
    </w:p>
  </w:footnote>
  <w:footnote w:type="continuationSeparator" w:id="0">
    <w:p w14:paraId="5FDAF2A1" w14:textId="77777777" w:rsidR="00C424EE" w:rsidRDefault="00C42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61C9"/>
    <w:rsid w:val="000D78D4"/>
    <w:rsid w:val="000E3774"/>
    <w:rsid w:val="000E71E1"/>
    <w:rsid w:val="000E7241"/>
    <w:rsid w:val="000E7E7F"/>
    <w:rsid w:val="000F1D40"/>
    <w:rsid w:val="000F6CF3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B2519"/>
    <w:rsid w:val="001B28DF"/>
    <w:rsid w:val="001B749A"/>
    <w:rsid w:val="001B7E1A"/>
    <w:rsid w:val="001C1CF1"/>
    <w:rsid w:val="001C2CF2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3FB5"/>
    <w:rsid w:val="002243B1"/>
    <w:rsid w:val="00226821"/>
    <w:rsid w:val="00227B58"/>
    <w:rsid w:val="00227C6E"/>
    <w:rsid w:val="00230AA6"/>
    <w:rsid w:val="00232A89"/>
    <w:rsid w:val="00232CDE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42FC"/>
    <w:rsid w:val="002652C8"/>
    <w:rsid w:val="002710ED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BAF"/>
    <w:rsid w:val="00351ECE"/>
    <w:rsid w:val="00354BF5"/>
    <w:rsid w:val="00361425"/>
    <w:rsid w:val="00364D51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42D7"/>
    <w:rsid w:val="003C0B96"/>
    <w:rsid w:val="003C175B"/>
    <w:rsid w:val="003C2D7F"/>
    <w:rsid w:val="003C2DB5"/>
    <w:rsid w:val="003C3617"/>
    <w:rsid w:val="003C5BE3"/>
    <w:rsid w:val="003C7711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CA0"/>
    <w:rsid w:val="00457ADB"/>
    <w:rsid w:val="00460DC8"/>
    <w:rsid w:val="004631FE"/>
    <w:rsid w:val="00464EAB"/>
    <w:rsid w:val="0046668C"/>
    <w:rsid w:val="0047149E"/>
    <w:rsid w:val="00472BA8"/>
    <w:rsid w:val="00472DAE"/>
    <w:rsid w:val="00477AE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97398"/>
    <w:rsid w:val="004A2FE6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B73FB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5C0C"/>
    <w:rsid w:val="005964EA"/>
    <w:rsid w:val="00596F9A"/>
    <w:rsid w:val="005A2059"/>
    <w:rsid w:val="005A31EE"/>
    <w:rsid w:val="005A5D9A"/>
    <w:rsid w:val="005B65FE"/>
    <w:rsid w:val="005B7C7C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926"/>
    <w:rsid w:val="005D6DA6"/>
    <w:rsid w:val="005E0D7A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25CFD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31E9"/>
    <w:rsid w:val="006B5919"/>
    <w:rsid w:val="006B5C64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560D7"/>
    <w:rsid w:val="00762489"/>
    <w:rsid w:val="00763E1B"/>
    <w:rsid w:val="00763E93"/>
    <w:rsid w:val="007657C6"/>
    <w:rsid w:val="00766DB9"/>
    <w:rsid w:val="00770507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1CF9"/>
    <w:rsid w:val="007C263D"/>
    <w:rsid w:val="007C31E5"/>
    <w:rsid w:val="007C3C5F"/>
    <w:rsid w:val="007C3F00"/>
    <w:rsid w:val="007C4BEE"/>
    <w:rsid w:val="007D0366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678C"/>
    <w:rsid w:val="008074F4"/>
    <w:rsid w:val="00807FBF"/>
    <w:rsid w:val="00811AE1"/>
    <w:rsid w:val="008135A3"/>
    <w:rsid w:val="00813E0E"/>
    <w:rsid w:val="00813F8E"/>
    <w:rsid w:val="00815296"/>
    <w:rsid w:val="00816E00"/>
    <w:rsid w:val="00817867"/>
    <w:rsid w:val="00826DD1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2A5"/>
    <w:rsid w:val="008D13A7"/>
    <w:rsid w:val="008D30EE"/>
    <w:rsid w:val="008D4C2C"/>
    <w:rsid w:val="008D4E9D"/>
    <w:rsid w:val="008D5208"/>
    <w:rsid w:val="008D5C9E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05829"/>
    <w:rsid w:val="009123B5"/>
    <w:rsid w:val="00913D42"/>
    <w:rsid w:val="00914F4E"/>
    <w:rsid w:val="009177A9"/>
    <w:rsid w:val="009205C5"/>
    <w:rsid w:val="00923D96"/>
    <w:rsid w:val="0093289E"/>
    <w:rsid w:val="0093297C"/>
    <w:rsid w:val="00934CBA"/>
    <w:rsid w:val="0093538F"/>
    <w:rsid w:val="00944A8E"/>
    <w:rsid w:val="00954681"/>
    <w:rsid w:val="00961E9B"/>
    <w:rsid w:val="0096391A"/>
    <w:rsid w:val="00963D35"/>
    <w:rsid w:val="00967CC1"/>
    <w:rsid w:val="00970A20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6D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86D8F"/>
    <w:rsid w:val="00A900C9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2E2C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24EE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2419"/>
    <w:rsid w:val="00CC34F7"/>
    <w:rsid w:val="00CC5302"/>
    <w:rsid w:val="00CC6988"/>
    <w:rsid w:val="00CC6A7F"/>
    <w:rsid w:val="00CC7C64"/>
    <w:rsid w:val="00CD18CF"/>
    <w:rsid w:val="00CD2267"/>
    <w:rsid w:val="00CD3A09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057B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50A8"/>
    <w:rsid w:val="00D86216"/>
    <w:rsid w:val="00D8681E"/>
    <w:rsid w:val="00D86CCA"/>
    <w:rsid w:val="00D90C8E"/>
    <w:rsid w:val="00D90C90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4CC0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1AE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589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06A3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435E"/>
    <w:rsid w:val="00F56B35"/>
    <w:rsid w:val="00F615C2"/>
    <w:rsid w:val="00F63477"/>
    <w:rsid w:val="00F66CEC"/>
    <w:rsid w:val="00F7113F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6D0"/>
    <w:rsid w:val="00FA68BF"/>
    <w:rsid w:val="00FA757C"/>
    <w:rsid w:val="00FB07E5"/>
    <w:rsid w:val="00FB0D46"/>
    <w:rsid w:val="00FB1E57"/>
    <w:rsid w:val="00FB424C"/>
    <w:rsid w:val="00FB5BD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4DB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5DCFD-E993-473D-A7DB-5A3182475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108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Admins</cp:lastModifiedBy>
  <cp:revision>58</cp:revision>
  <cp:lastPrinted>2020-07-27T09:07:00Z</cp:lastPrinted>
  <dcterms:created xsi:type="dcterms:W3CDTF">2019-03-01T02:12:00Z</dcterms:created>
  <dcterms:modified xsi:type="dcterms:W3CDTF">2020-07-27T11:05:00Z</dcterms:modified>
</cp:coreProperties>
</file>