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76015C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76015C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76015C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76015C" w14:paraId="1A2DD95D" w14:textId="77777777" w:rsidTr="005A623B">
        <w:tc>
          <w:tcPr>
            <w:tcW w:w="1458" w:type="dxa"/>
          </w:tcPr>
          <w:p w14:paraId="2CB25226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77777777" w:rsidR="00685193" w:rsidRPr="0076015C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76015C" w14:paraId="0BB287E3" w14:textId="77777777" w:rsidTr="005A623B">
        <w:tc>
          <w:tcPr>
            <w:tcW w:w="1458" w:type="dxa"/>
          </w:tcPr>
          <w:p w14:paraId="6BF87E41" w14:textId="77777777" w:rsidR="00685193" w:rsidRPr="0076015C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14:paraId="371069AB" w14:textId="77777777" w:rsidR="00685193" w:rsidRPr="0076015C" w:rsidRDefault="00E0363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</w:t>
            </w:r>
            <w:r w:rsidR="002C420B" w:rsidRPr="0076015C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460917" w:rsidRPr="0076015C" w14:paraId="31CC07F4" w14:textId="77777777" w:rsidTr="005A623B">
        <w:tc>
          <w:tcPr>
            <w:tcW w:w="1458" w:type="dxa"/>
          </w:tcPr>
          <w:p w14:paraId="5B13BCDF" w14:textId="77777777" w:rsidR="00460917" w:rsidRPr="0076015C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F4193B3" w14:textId="77777777" w:rsidR="00460917" w:rsidRPr="0076015C" w:rsidRDefault="009C52D0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460917" w:rsidRPr="0076015C" w14:paraId="7A433ED8" w14:textId="77777777" w:rsidTr="005A623B">
        <w:tc>
          <w:tcPr>
            <w:tcW w:w="1458" w:type="dxa"/>
          </w:tcPr>
          <w:p w14:paraId="7B59F1E1" w14:textId="77777777" w:rsidR="00460917" w:rsidRPr="0076015C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44A14790" w14:textId="6BCBCF43" w:rsidR="00460917" w:rsidRPr="00B3453E" w:rsidRDefault="00A6445E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4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B3453E">
              <w:rPr>
                <w:rFonts w:asciiTheme="majorBidi" w:hAnsiTheme="majorBidi" w:cstheme="majorBidi"/>
                <w:sz w:val="30"/>
                <w:szCs w:val="30"/>
              </w:rPr>
              <w:t>2019</w:t>
            </w:r>
            <w:r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spellStart"/>
            <w:r w:rsidRPr="00B3453E">
              <w:rPr>
                <w:rFonts w:asciiTheme="majorBidi" w:hAnsiTheme="majorBidi" w:cstheme="majorBidi"/>
                <w:sz w:val="30"/>
                <w:szCs w:val="30"/>
              </w:rPr>
              <w:t>Covid</w:t>
            </w:r>
            <w:proofErr w:type="spellEnd"/>
            <w:r w:rsidRPr="00B3453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3453E" w:rsidRPr="00B3453E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B345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2E34" w:rsidRPr="0076015C" w14:paraId="27F66084" w14:textId="77777777" w:rsidTr="005A623B">
        <w:tc>
          <w:tcPr>
            <w:tcW w:w="1458" w:type="dxa"/>
          </w:tcPr>
          <w:p w14:paraId="00CED504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19CEA756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E37AF" w:rsidRPr="0076015C" w14:paraId="36B985C0" w14:textId="77777777" w:rsidTr="005A623B">
        <w:tc>
          <w:tcPr>
            <w:tcW w:w="1458" w:type="dxa"/>
          </w:tcPr>
          <w:p w14:paraId="31E177DE" w14:textId="77777777" w:rsidR="00EE37AF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1C03B8E" w14:textId="77777777" w:rsidR="00EE37AF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142E34" w:rsidRPr="0076015C" w14:paraId="707D20E6" w14:textId="77777777" w:rsidTr="005A623B">
        <w:tc>
          <w:tcPr>
            <w:tcW w:w="1458" w:type="dxa"/>
          </w:tcPr>
          <w:p w14:paraId="064CD9B4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4D487A00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</w:t>
            </w:r>
            <w:r w:rsidR="00EE37AF" w:rsidRPr="0076015C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</w:tr>
      <w:tr w:rsidR="00142E34" w:rsidRPr="0076015C" w14:paraId="278E5133" w14:textId="77777777" w:rsidTr="005A623B">
        <w:tc>
          <w:tcPr>
            <w:tcW w:w="1458" w:type="dxa"/>
          </w:tcPr>
          <w:p w14:paraId="0B63FBAA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15BA4FA6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42E34" w:rsidRPr="0076015C" w14:paraId="448869B1" w14:textId="77777777" w:rsidTr="005A623B">
        <w:tc>
          <w:tcPr>
            <w:tcW w:w="1458" w:type="dxa"/>
          </w:tcPr>
          <w:p w14:paraId="19CDC65B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063F46B6" w14:textId="77777777" w:rsidR="00142E34" w:rsidRPr="0076015C" w:rsidRDefault="00EE37AF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42E34" w:rsidRPr="0076015C" w14:paraId="1C66C740" w14:textId="77777777" w:rsidTr="005A623B">
        <w:tc>
          <w:tcPr>
            <w:tcW w:w="1458" w:type="dxa"/>
          </w:tcPr>
          <w:p w14:paraId="404B8045" w14:textId="77777777" w:rsidR="00142E34" w:rsidRPr="0076015C" w:rsidRDefault="00142E34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 w:rsidR="00EE37AF" w:rsidRPr="0076015C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2B84B028" w14:textId="77777777" w:rsidR="00142E34" w:rsidRPr="0076015C" w:rsidRDefault="00455B7E" w:rsidP="00142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</w:t>
            </w:r>
            <w:r w:rsidR="00EE37AF" w:rsidRPr="0076015C">
              <w:rPr>
                <w:rFonts w:ascii="Angsana New" w:hAnsi="Angsana New" w:hint="cs"/>
                <w:sz w:val="30"/>
                <w:szCs w:val="30"/>
                <w:cs/>
              </w:rPr>
              <w:t>การจำแนกรายได้</w:t>
            </w:r>
          </w:p>
        </w:tc>
      </w:tr>
      <w:tr w:rsidR="00B50DD6" w:rsidRPr="0076015C" w14:paraId="198DAA6B" w14:textId="77777777" w:rsidTr="005A623B">
        <w:tc>
          <w:tcPr>
            <w:tcW w:w="1458" w:type="dxa"/>
          </w:tcPr>
          <w:p w14:paraId="2DF69820" w14:textId="77777777" w:rsidR="00B50DD6" w:rsidRPr="0076015C" w:rsidRDefault="00B50DD6" w:rsidP="00B5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 w:rsidR="00EE37AF" w:rsidRPr="007601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836CE1A" w14:textId="77777777" w:rsidR="00B50DD6" w:rsidRPr="0076015C" w:rsidRDefault="0028006C" w:rsidP="00B50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550EC3" w:rsidRPr="0076015C" w14:paraId="0BCD8749" w14:textId="77777777" w:rsidTr="005A623B">
        <w:tc>
          <w:tcPr>
            <w:tcW w:w="1458" w:type="dxa"/>
          </w:tcPr>
          <w:p w14:paraId="6ACF7EB8" w14:textId="77777777" w:rsidR="00550EC3" w:rsidRPr="0076015C" w:rsidRDefault="00EE37AF" w:rsidP="0055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353D4D5C" w14:textId="46D3B88A" w:rsidR="00550EC3" w:rsidRPr="0076015C" w:rsidRDefault="00753BA2" w:rsidP="00550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ค่าใช้จ่าย (รายได้) ภาษีเงินได้</w:t>
            </w:r>
          </w:p>
        </w:tc>
      </w:tr>
      <w:tr w:rsidR="0028006C" w:rsidRPr="0076015C" w14:paraId="0706E823" w14:textId="77777777" w:rsidTr="005A623B">
        <w:tc>
          <w:tcPr>
            <w:tcW w:w="1458" w:type="dxa"/>
          </w:tcPr>
          <w:p w14:paraId="66CBAC39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2E9AE318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8006C" w:rsidRPr="0076015C" w14:paraId="55FA8F8A" w14:textId="77777777" w:rsidTr="005A623B">
        <w:tc>
          <w:tcPr>
            <w:tcW w:w="1458" w:type="dxa"/>
          </w:tcPr>
          <w:p w14:paraId="2F044714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5227A53A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8006C" w:rsidRPr="0076015C" w14:paraId="2204C447" w14:textId="77777777" w:rsidTr="005A623B">
        <w:tc>
          <w:tcPr>
            <w:tcW w:w="1458" w:type="dxa"/>
          </w:tcPr>
          <w:p w14:paraId="08618970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20E23B2C" w14:textId="77777777" w:rsidR="0028006C" w:rsidRPr="0076015C" w:rsidRDefault="0028006C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30889" w:rsidRPr="0076015C" w14:paraId="7558ED17" w14:textId="77777777" w:rsidTr="005A623B">
        <w:tc>
          <w:tcPr>
            <w:tcW w:w="1458" w:type="dxa"/>
          </w:tcPr>
          <w:p w14:paraId="682D68FE" w14:textId="130C65A8" w:rsidR="00930889" w:rsidRPr="0076015C" w:rsidRDefault="00930889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3121B63C" w14:textId="77E45E55" w:rsidR="00930889" w:rsidRPr="0076015C" w:rsidRDefault="00930889" w:rsidP="00280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E6258" w:rsidRPr="0076015C" w14:paraId="38B57201" w14:textId="77777777" w:rsidTr="005A623B">
        <w:tc>
          <w:tcPr>
            <w:tcW w:w="1458" w:type="dxa"/>
          </w:tcPr>
          <w:p w14:paraId="4B44385F" w14:textId="7E489951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</w:t>
            </w:r>
            <w:r w:rsidR="0093088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133378FE" w14:textId="1D8398CA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BE6258" w:rsidRPr="0076015C" w14:paraId="142F1293" w14:textId="77777777" w:rsidTr="005A623B">
        <w:tc>
          <w:tcPr>
            <w:tcW w:w="1458" w:type="dxa"/>
          </w:tcPr>
          <w:p w14:paraId="23E36004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6258" w:rsidRPr="0076015C" w14:paraId="05E7EBF3" w14:textId="77777777" w:rsidTr="005A623B">
        <w:tc>
          <w:tcPr>
            <w:tcW w:w="1458" w:type="dxa"/>
          </w:tcPr>
          <w:p w14:paraId="6CE8530A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27C684F8" w14:textId="77777777" w:rsidR="00BE6258" w:rsidRPr="0076015C" w:rsidRDefault="00BE6258" w:rsidP="00BE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D537231" w14:textId="77777777" w:rsidR="003C6FF5" w:rsidRPr="0076015C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</w:rPr>
        <w:br w:type="page"/>
      </w:r>
      <w:r w:rsidR="003C6FF5" w:rsidRPr="0076015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9108E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="003C6FF5" w:rsidRPr="0076015C">
        <w:rPr>
          <w:rFonts w:ascii="Angsana New" w:hAnsi="Angsana New"/>
          <w:sz w:val="30"/>
          <w:szCs w:val="30"/>
          <w:cs/>
        </w:rPr>
        <w:t>นี้</w:t>
      </w:r>
    </w:p>
    <w:p w14:paraId="75507C04" w14:textId="77777777" w:rsidR="005417F0" w:rsidRPr="0076015C" w:rsidRDefault="005417F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BB2AAD4" w14:textId="3732B24B" w:rsidR="00F82FDA" w:rsidRPr="0076015C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งบการเงิน</w:t>
      </w:r>
      <w:r w:rsidR="001D711F"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6015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BA44A6" w:rsidRPr="0076015C">
        <w:rPr>
          <w:rFonts w:ascii="Angsana New" w:hAnsi="Angsana New"/>
          <w:sz w:val="30"/>
          <w:szCs w:val="30"/>
          <w:cs/>
        </w:rPr>
        <w:t>คณะ</w:t>
      </w:r>
      <w:r w:rsidRPr="0076015C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76015C">
        <w:rPr>
          <w:rFonts w:ascii="Angsana New" w:hAnsi="Angsana New"/>
          <w:sz w:val="30"/>
          <w:szCs w:val="30"/>
        </w:rPr>
        <w:t xml:space="preserve"> </w:t>
      </w:r>
      <w:r w:rsidR="00C0066F" w:rsidRPr="0076015C">
        <w:rPr>
          <w:rFonts w:ascii="Angsana New" w:hAnsi="Angsana New"/>
          <w:sz w:val="30"/>
          <w:szCs w:val="30"/>
        </w:rPr>
        <w:t>10</w:t>
      </w:r>
      <w:r w:rsidR="005C4DCA" w:rsidRPr="0076015C">
        <w:rPr>
          <w:rFonts w:ascii="Angsana New" w:hAnsi="Angsana New"/>
          <w:sz w:val="30"/>
          <w:szCs w:val="30"/>
        </w:rPr>
        <w:t xml:space="preserve"> </w:t>
      </w:r>
      <w:r w:rsidR="005C4DCA" w:rsidRPr="0076015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C4DCA" w:rsidRPr="0076015C">
        <w:rPr>
          <w:rFonts w:ascii="Angsana New" w:hAnsi="Angsana New"/>
          <w:sz w:val="30"/>
          <w:szCs w:val="30"/>
        </w:rPr>
        <w:t>2563</w:t>
      </w:r>
    </w:p>
    <w:p w14:paraId="005046C9" w14:textId="77777777" w:rsidR="00E470B0" w:rsidRPr="0076015C" w:rsidRDefault="00E470B0" w:rsidP="001D711F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2B8303D" w14:textId="77777777" w:rsidR="000D22E7" w:rsidRPr="0076015C" w:rsidRDefault="000D22E7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015C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F1F55E1" w14:textId="77777777" w:rsidR="000C0D65" w:rsidRPr="0076015C" w:rsidRDefault="000C0D65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402E3FB4" w14:textId="689258E9" w:rsidR="00A109E6" w:rsidRPr="0076015C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rFonts w:hint="cs"/>
          <w:sz w:val="30"/>
          <w:szCs w:val="30"/>
          <w:cs/>
        </w:rPr>
        <w:t xml:space="preserve">บริษัท เซ็น คอร์ปอเรชั่น กรุ๊ป จำกัด (มหาชน) </w:t>
      </w:r>
      <w:r w:rsidR="00F27509" w:rsidRPr="0076015C">
        <w:rPr>
          <w:rFonts w:hint="cs"/>
          <w:sz w:val="30"/>
          <w:szCs w:val="30"/>
          <w:cs/>
        </w:rPr>
        <w:t>(</w:t>
      </w:r>
      <w:r w:rsidRPr="0076015C">
        <w:rPr>
          <w:rFonts w:hint="cs"/>
          <w:sz w:val="30"/>
          <w:szCs w:val="30"/>
          <w:cs/>
        </w:rPr>
        <w:t>“บริษัท”</w:t>
      </w:r>
      <w:r w:rsidR="00F27509" w:rsidRPr="0076015C">
        <w:rPr>
          <w:rFonts w:hint="cs"/>
          <w:sz w:val="30"/>
          <w:szCs w:val="30"/>
          <w:cs/>
        </w:rPr>
        <w:t>) และบริษัทย่อย (“กลุ่มบริษัท”)</w:t>
      </w:r>
      <w:r w:rsidRPr="0076015C">
        <w:rPr>
          <w:rFonts w:hint="cs"/>
          <w:sz w:val="30"/>
          <w:szCs w:val="30"/>
          <w:cs/>
        </w:rPr>
        <w:t xml:space="preserve"> ดำเนินธ</w:t>
      </w:r>
      <w:r w:rsidR="00431637" w:rsidRPr="0076015C">
        <w:rPr>
          <w:rFonts w:hint="cs"/>
          <w:sz w:val="30"/>
          <w:szCs w:val="30"/>
          <w:cs/>
        </w:rPr>
        <w:t>ุ</w:t>
      </w:r>
      <w:r w:rsidRPr="0076015C">
        <w:rPr>
          <w:rFonts w:hint="cs"/>
          <w:sz w:val="30"/>
          <w:szCs w:val="30"/>
          <w:cs/>
        </w:rPr>
        <w:t>รกิจหลัก</w:t>
      </w:r>
      <w:r w:rsidR="006E205A" w:rsidRPr="0076015C">
        <w:rPr>
          <w:rFonts w:hint="cs"/>
          <w:sz w:val="30"/>
          <w:szCs w:val="30"/>
          <w:cs/>
        </w:rPr>
        <w:t>เกี่ยวกับ</w:t>
      </w:r>
      <w:r w:rsidRPr="0076015C">
        <w:rPr>
          <w:rFonts w:hint="cs"/>
          <w:sz w:val="30"/>
          <w:szCs w:val="30"/>
          <w:cs/>
        </w:rPr>
        <w:t>การให้บริการการจัดการแก่บริษัทย่อย</w:t>
      </w:r>
      <w:r w:rsidR="00F27509" w:rsidRPr="0076015C">
        <w:rPr>
          <w:rFonts w:hint="cs"/>
          <w:sz w:val="30"/>
          <w:szCs w:val="30"/>
          <w:cs/>
        </w:rPr>
        <w:t xml:space="preserve"> และธุรกิจร้านอาหาร</w:t>
      </w:r>
    </w:p>
    <w:p w14:paraId="494EA140" w14:textId="77777777" w:rsidR="00A44F0B" w:rsidRPr="0076015C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688CEB51" w14:textId="5364B2EF" w:rsidR="00A44F0B" w:rsidRPr="0076015C" w:rsidRDefault="007F02D2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76015C">
        <w:rPr>
          <w:rFonts w:hint="cs"/>
          <w:sz w:val="30"/>
          <w:szCs w:val="30"/>
          <w:cs/>
        </w:rPr>
        <w:t>รายละเอียดของบริษัท</w:t>
      </w:r>
      <w:r w:rsidR="00717978" w:rsidRPr="0076015C">
        <w:rPr>
          <w:rFonts w:hint="cs"/>
          <w:sz w:val="30"/>
          <w:szCs w:val="30"/>
          <w:cs/>
        </w:rPr>
        <w:t>ร่วม</w:t>
      </w:r>
      <w:r w:rsidR="00125750" w:rsidRPr="0076015C">
        <w:rPr>
          <w:rFonts w:hint="cs"/>
          <w:sz w:val="30"/>
          <w:szCs w:val="30"/>
          <w:cs/>
        </w:rPr>
        <w:t>และบริษัท</w:t>
      </w:r>
      <w:r w:rsidR="00717978" w:rsidRPr="0076015C">
        <w:rPr>
          <w:rFonts w:hint="cs"/>
          <w:sz w:val="30"/>
          <w:szCs w:val="30"/>
          <w:cs/>
        </w:rPr>
        <w:t>ย่อย</w:t>
      </w:r>
      <w:r w:rsidRPr="0076015C">
        <w:rPr>
          <w:rFonts w:hint="cs"/>
          <w:sz w:val="30"/>
          <w:szCs w:val="30"/>
          <w:cs/>
        </w:rPr>
        <w:t xml:space="preserve"> ณ วันที่ </w:t>
      </w:r>
      <w:r w:rsidRPr="0076015C">
        <w:rPr>
          <w:sz w:val="30"/>
          <w:szCs w:val="30"/>
        </w:rPr>
        <w:t>3</w:t>
      </w:r>
      <w:r w:rsidR="00F87A1F" w:rsidRPr="0076015C">
        <w:rPr>
          <w:sz w:val="30"/>
          <w:szCs w:val="30"/>
        </w:rPr>
        <w:t>0</w:t>
      </w:r>
      <w:r w:rsidRPr="0076015C">
        <w:rPr>
          <w:sz w:val="30"/>
          <w:szCs w:val="30"/>
        </w:rPr>
        <w:t xml:space="preserve"> </w:t>
      </w:r>
      <w:r w:rsidR="00F87A1F" w:rsidRPr="0076015C">
        <w:rPr>
          <w:rFonts w:hint="cs"/>
          <w:sz w:val="30"/>
          <w:szCs w:val="30"/>
          <w:cs/>
        </w:rPr>
        <w:t>มิถุนายน</w:t>
      </w:r>
      <w:r w:rsidRPr="0076015C">
        <w:rPr>
          <w:rFonts w:hint="cs"/>
          <w:sz w:val="30"/>
          <w:szCs w:val="30"/>
          <w:cs/>
        </w:rPr>
        <w:t xml:space="preserve"> </w:t>
      </w:r>
      <w:r w:rsidRPr="0076015C">
        <w:rPr>
          <w:sz w:val="30"/>
          <w:szCs w:val="30"/>
        </w:rPr>
        <w:t xml:space="preserve">2563 </w:t>
      </w:r>
      <w:r w:rsidRPr="0076015C">
        <w:rPr>
          <w:rFonts w:hint="cs"/>
          <w:sz w:val="30"/>
          <w:szCs w:val="30"/>
          <w:cs/>
        </w:rPr>
        <w:t xml:space="preserve">และ </w:t>
      </w:r>
      <w:r w:rsidRPr="0076015C">
        <w:rPr>
          <w:sz w:val="30"/>
          <w:szCs w:val="30"/>
        </w:rPr>
        <w:t xml:space="preserve">31 </w:t>
      </w:r>
      <w:r w:rsidRPr="0076015C">
        <w:rPr>
          <w:rFonts w:hint="cs"/>
          <w:sz w:val="30"/>
          <w:szCs w:val="30"/>
          <w:cs/>
        </w:rPr>
        <w:t xml:space="preserve">ธันวาคม </w:t>
      </w:r>
      <w:r w:rsidRPr="0076015C">
        <w:rPr>
          <w:sz w:val="30"/>
          <w:szCs w:val="30"/>
        </w:rPr>
        <w:t xml:space="preserve">2562 </w:t>
      </w:r>
      <w:r w:rsidRPr="0076015C">
        <w:rPr>
          <w:rFonts w:hint="cs"/>
          <w:sz w:val="30"/>
          <w:szCs w:val="30"/>
          <w:cs/>
        </w:rPr>
        <w:t>ได้เปิดเผยไว้ใน</w:t>
      </w:r>
      <w:r w:rsidR="009248F0" w:rsidRPr="0076015C">
        <w:rPr>
          <w:sz w:val="30"/>
          <w:szCs w:val="30"/>
          <w:cs/>
        </w:rPr>
        <w:br/>
      </w:r>
      <w:r w:rsidRPr="0076015C">
        <w:rPr>
          <w:rFonts w:hint="cs"/>
          <w:sz w:val="30"/>
          <w:szCs w:val="30"/>
          <w:cs/>
        </w:rPr>
        <w:t xml:space="preserve">หมายเหตุข้อ </w:t>
      </w:r>
      <w:r w:rsidR="00125750" w:rsidRPr="0076015C">
        <w:rPr>
          <w:sz w:val="30"/>
          <w:szCs w:val="30"/>
        </w:rPr>
        <w:t xml:space="preserve">6 </w:t>
      </w:r>
      <w:r w:rsidR="00125750" w:rsidRPr="0076015C">
        <w:rPr>
          <w:rFonts w:hint="cs"/>
          <w:sz w:val="30"/>
          <w:szCs w:val="30"/>
          <w:cs/>
        </w:rPr>
        <w:t xml:space="preserve">และ </w:t>
      </w:r>
      <w:r w:rsidR="00125750" w:rsidRPr="0076015C">
        <w:rPr>
          <w:sz w:val="30"/>
          <w:szCs w:val="30"/>
        </w:rPr>
        <w:t>7</w:t>
      </w:r>
    </w:p>
    <w:p w14:paraId="012C5ED1" w14:textId="77777777" w:rsidR="00A44F0B" w:rsidRPr="0076015C" w:rsidRDefault="00A44F0B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1E3E29FB" w14:textId="77777777" w:rsidR="003057D6" w:rsidRPr="0076015C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76015C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  <w:r w:rsidR="004B3674" w:rsidRPr="0076015C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76015C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</w:p>
    <w:p w14:paraId="304EDB53" w14:textId="77777777" w:rsidR="005421E0" w:rsidRPr="0076015C" w:rsidRDefault="004E5E3C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76015C">
        <w:rPr>
          <w:rFonts w:hint="cs"/>
          <w:i/>
          <w:iCs/>
          <w:sz w:val="30"/>
          <w:szCs w:val="30"/>
          <w:cs/>
        </w:rPr>
        <w:t>เกณฑ์การถือปฏิบัติ</w:t>
      </w:r>
    </w:p>
    <w:p w14:paraId="5C40D4DE" w14:textId="77777777" w:rsidR="004E5E3C" w:rsidRPr="0076015C" w:rsidRDefault="004E5E3C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3E33410F" w14:textId="77777777" w:rsidR="005E25B8" w:rsidRPr="0076015C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6015C">
        <w:rPr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27ED" w:rsidRPr="0076015C">
        <w:rPr>
          <w:sz w:val="30"/>
          <w:szCs w:val="30"/>
        </w:rPr>
        <w:t>34</w:t>
      </w:r>
      <w:r w:rsidRPr="0076015C">
        <w:rPr>
          <w:sz w:val="30"/>
          <w:szCs w:val="30"/>
          <w:cs/>
        </w:rPr>
        <w:t xml:space="preserve"> เรื่อง </w:t>
      </w:r>
      <w:r w:rsidRPr="0076015C">
        <w:rPr>
          <w:i/>
          <w:iCs/>
          <w:sz w:val="30"/>
          <w:szCs w:val="30"/>
          <w:cs/>
        </w:rPr>
        <w:t>การรายงานทางการเงินระหว่างกาล</w:t>
      </w:r>
      <w:r w:rsidRPr="0076015C">
        <w:rPr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4F53B251" w14:textId="77777777" w:rsidR="005E25B8" w:rsidRPr="0076015C" w:rsidRDefault="005E25B8" w:rsidP="005E25B8">
      <w:pPr>
        <w:pStyle w:val="FSBlank"/>
        <w:ind w:left="540"/>
        <w:rPr>
          <w:sz w:val="30"/>
          <w:szCs w:val="30"/>
        </w:rPr>
      </w:pPr>
    </w:p>
    <w:p w14:paraId="58ECAD68" w14:textId="77777777" w:rsidR="005E25B8" w:rsidRPr="0076015C" w:rsidRDefault="005E25B8" w:rsidP="005E25B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D27ED" w:rsidRPr="0076015C">
        <w:rPr>
          <w:sz w:val="30"/>
          <w:szCs w:val="30"/>
        </w:rPr>
        <w:t>31</w:t>
      </w:r>
      <w:r w:rsidRPr="0076015C">
        <w:rPr>
          <w:sz w:val="30"/>
          <w:szCs w:val="30"/>
          <w:cs/>
        </w:rPr>
        <w:t xml:space="preserve"> ธันวาคม </w:t>
      </w:r>
      <w:r w:rsidR="00CD27ED" w:rsidRPr="0076015C">
        <w:rPr>
          <w:sz w:val="30"/>
          <w:szCs w:val="30"/>
        </w:rPr>
        <w:t>2562</w:t>
      </w:r>
    </w:p>
    <w:p w14:paraId="0AC562C6" w14:textId="77777777" w:rsidR="005E25B8" w:rsidRPr="0076015C" w:rsidRDefault="005E25B8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516B004C" w14:textId="77777777" w:rsidR="00CD27ED" w:rsidRPr="0076015C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6C1E90" w:rsidRPr="0076015C">
        <w:rPr>
          <w:rFonts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="00E9366A" w:rsidRPr="0076015C">
        <w:rPr>
          <w:rFonts w:hint="cs"/>
          <w:sz w:val="30"/>
          <w:szCs w:val="30"/>
          <w:cs/>
        </w:rPr>
        <w:t xml:space="preserve"> </w:t>
      </w:r>
      <w:r w:rsidRPr="0076015C">
        <w:rPr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76015C">
        <w:rPr>
          <w:sz w:val="30"/>
          <w:szCs w:val="30"/>
        </w:rPr>
        <w:t>16</w:t>
      </w:r>
      <w:r w:rsidRPr="0076015C">
        <w:rPr>
          <w:sz w:val="30"/>
          <w:szCs w:val="30"/>
          <w:cs/>
        </w:rPr>
        <w:t xml:space="preserve"> เรื่อง </w:t>
      </w:r>
      <w:r w:rsidRPr="0076015C">
        <w:rPr>
          <w:i/>
          <w:iCs/>
          <w:sz w:val="30"/>
          <w:szCs w:val="30"/>
          <w:cs/>
        </w:rPr>
        <w:t>สัญญาเช่า</w:t>
      </w:r>
      <w:r w:rsidRPr="0076015C">
        <w:rPr>
          <w:sz w:val="30"/>
          <w:szCs w:val="30"/>
          <w:cs/>
        </w:rPr>
        <w:t xml:space="preserve"> (</w:t>
      </w:r>
      <w:r w:rsidR="00201857" w:rsidRPr="0076015C">
        <w:rPr>
          <w:sz w:val="30"/>
          <w:szCs w:val="30"/>
        </w:rPr>
        <w:t>“</w:t>
      </w:r>
      <w:r w:rsidRPr="0076015C">
        <w:rPr>
          <w:sz w:val="30"/>
          <w:szCs w:val="30"/>
        </w:rPr>
        <w:t>TFRS 16</w:t>
      </w:r>
      <w:r w:rsidR="00201857" w:rsidRPr="0076015C">
        <w:rPr>
          <w:sz w:val="30"/>
          <w:szCs w:val="30"/>
        </w:rPr>
        <w:t>”</w:t>
      </w:r>
      <w:r w:rsidRPr="0076015C">
        <w:rPr>
          <w:sz w:val="30"/>
          <w:szCs w:val="30"/>
          <w:cs/>
        </w:rPr>
        <w:t>) เป็นครั้งแรกซึ่ง</w:t>
      </w:r>
      <w:r w:rsidR="00E9366A" w:rsidRPr="0076015C">
        <w:rPr>
          <w:rFonts w:hint="cs"/>
          <w:sz w:val="30"/>
          <w:szCs w:val="30"/>
          <w:cs/>
        </w:rPr>
        <w:t>ได้</w:t>
      </w:r>
      <w:r w:rsidRPr="0076015C">
        <w:rPr>
          <w:sz w:val="30"/>
          <w:szCs w:val="30"/>
          <w:cs/>
        </w:rPr>
        <w:t xml:space="preserve">เปิดเผยผลกระทบจากการเปลี่ยนแปลงนโยบายการบัญชีไว้ในหมายเหตุข้อ </w:t>
      </w:r>
      <w:r w:rsidRPr="0076015C">
        <w:rPr>
          <w:sz w:val="30"/>
          <w:szCs w:val="30"/>
        </w:rPr>
        <w:t xml:space="preserve">3 </w:t>
      </w:r>
    </w:p>
    <w:p w14:paraId="10F7508F" w14:textId="77777777" w:rsidR="00B61CE0" w:rsidRPr="0076015C" w:rsidRDefault="00B61C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6015C">
        <w:rPr>
          <w:sz w:val="30"/>
          <w:szCs w:val="30"/>
          <w:cs/>
        </w:rPr>
        <w:br w:type="page"/>
      </w:r>
    </w:p>
    <w:p w14:paraId="7ADA3578" w14:textId="77777777" w:rsidR="00B61CE0" w:rsidRPr="0076015C" w:rsidRDefault="00B61CE0" w:rsidP="006B6463">
      <w:pPr>
        <w:pStyle w:val="FSBlank"/>
        <w:numPr>
          <w:ilvl w:val="0"/>
          <w:numId w:val="19"/>
        </w:numPr>
        <w:tabs>
          <w:tab w:val="clear" w:pos="540"/>
        </w:tabs>
        <w:ind w:left="540" w:hanging="540"/>
        <w:rPr>
          <w:i/>
          <w:iCs/>
          <w:sz w:val="30"/>
          <w:szCs w:val="30"/>
        </w:rPr>
      </w:pPr>
      <w:r w:rsidRPr="0076015C">
        <w:rPr>
          <w:rFonts w:hint="cs"/>
          <w:i/>
          <w:iCs/>
          <w:sz w:val="30"/>
          <w:szCs w:val="30"/>
          <w:cs/>
        </w:rPr>
        <w:lastRenderedPageBreak/>
        <w:t>การใช้วิจารณญาณและการประมาณการ</w:t>
      </w:r>
    </w:p>
    <w:p w14:paraId="20422D4A" w14:textId="77777777" w:rsidR="00220718" w:rsidRPr="0076015C" w:rsidRDefault="00220718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</w:p>
    <w:p w14:paraId="25D02A8E" w14:textId="79D970AF" w:rsidR="00220718" w:rsidRPr="0076015C" w:rsidRDefault="00BD5A1F" w:rsidP="00220718">
      <w:pPr>
        <w:pStyle w:val="FSBlank"/>
        <w:tabs>
          <w:tab w:val="clear" w:pos="540"/>
        </w:tabs>
        <w:ind w:left="540" w:firstLine="0"/>
        <w:rPr>
          <w:sz w:val="30"/>
          <w:szCs w:val="30"/>
        </w:rPr>
      </w:pPr>
      <w:r w:rsidRPr="0076015C">
        <w:rPr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67CD9" w:rsidRPr="0076015C">
        <w:rPr>
          <w:sz w:val="30"/>
          <w:szCs w:val="30"/>
        </w:rPr>
        <w:t xml:space="preserve"> </w:t>
      </w:r>
      <w:r w:rsidRPr="0076015C">
        <w:rPr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="00767CD9" w:rsidRPr="0076015C">
        <w:rPr>
          <w:sz w:val="30"/>
          <w:szCs w:val="30"/>
        </w:rPr>
        <w:br/>
      </w:r>
      <w:r w:rsidRPr="0076015C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76015C">
        <w:rPr>
          <w:sz w:val="30"/>
          <w:szCs w:val="30"/>
        </w:rPr>
        <w:t>31</w:t>
      </w:r>
      <w:r w:rsidRPr="0076015C">
        <w:rPr>
          <w:sz w:val="30"/>
          <w:szCs w:val="30"/>
          <w:cs/>
        </w:rPr>
        <w:t xml:space="preserve"> ธันวาคม </w:t>
      </w:r>
      <w:r w:rsidRPr="0076015C">
        <w:rPr>
          <w:sz w:val="30"/>
          <w:szCs w:val="30"/>
        </w:rPr>
        <w:t>2562</w:t>
      </w:r>
      <w:r w:rsidRPr="0076015C">
        <w:rPr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134F40" w:rsidRPr="0076015C">
        <w:rPr>
          <w:rFonts w:hint="cs"/>
          <w:sz w:val="30"/>
          <w:szCs w:val="30"/>
          <w:cs/>
        </w:rPr>
        <w:t>และ</w:t>
      </w:r>
      <w:r w:rsidR="00134F40" w:rsidRPr="0076015C">
        <w:rPr>
          <w:sz w:val="30"/>
          <w:szCs w:val="30"/>
          <w:cs/>
        </w:rPr>
        <w:t>การแพร่ระบาดของโรค</w:t>
      </w:r>
      <w:r w:rsidR="00134F40" w:rsidRPr="0076015C">
        <w:rPr>
          <w:rFonts w:hint="cs"/>
          <w:sz w:val="30"/>
          <w:szCs w:val="30"/>
          <w:cs/>
        </w:rPr>
        <w:t xml:space="preserve">ติดเชื้อไวรัสโคโรนา </w:t>
      </w:r>
      <w:r w:rsidR="001D76DC" w:rsidRPr="0076015C">
        <w:rPr>
          <w:sz w:val="30"/>
          <w:szCs w:val="30"/>
        </w:rPr>
        <w:t>2019</w:t>
      </w:r>
      <w:r w:rsidR="00134F40" w:rsidRPr="0076015C">
        <w:rPr>
          <w:rFonts w:hint="cs"/>
          <w:sz w:val="30"/>
          <w:szCs w:val="30"/>
          <w:cs/>
        </w:rPr>
        <w:t xml:space="preserve"> </w:t>
      </w:r>
      <w:r w:rsidR="00134F40" w:rsidRPr="0076015C">
        <w:rPr>
          <w:sz w:val="30"/>
          <w:szCs w:val="30"/>
        </w:rPr>
        <w:t>(Covid-19)</w:t>
      </w:r>
      <w:r w:rsidR="00134F40" w:rsidRPr="0076015C">
        <w:rPr>
          <w:rFonts w:hint="cs"/>
          <w:sz w:val="30"/>
          <w:szCs w:val="30"/>
          <w:cs/>
        </w:rPr>
        <w:t xml:space="preserve"> </w:t>
      </w:r>
      <w:r w:rsidR="00134F40" w:rsidRPr="0076015C">
        <w:rPr>
          <w:sz w:val="30"/>
          <w:szCs w:val="30"/>
          <w:cs/>
        </w:rPr>
        <w:t xml:space="preserve">ตามที่ได้อธิบายไว้ในหมายเหตุข้อ </w:t>
      </w:r>
      <w:r w:rsidR="00134F40" w:rsidRPr="0076015C">
        <w:rPr>
          <w:sz w:val="30"/>
          <w:szCs w:val="30"/>
        </w:rPr>
        <w:t>3</w:t>
      </w:r>
      <w:r w:rsidR="00134F40" w:rsidRPr="0076015C">
        <w:rPr>
          <w:rFonts w:hint="cs"/>
          <w:sz w:val="30"/>
          <w:szCs w:val="30"/>
          <w:cs/>
        </w:rPr>
        <w:t xml:space="preserve"> และ </w:t>
      </w:r>
      <w:r w:rsidR="0031184B" w:rsidRPr="0076015C">
        <w:rPr>
          <w:sz w:val="30"/>
          <w:szCs w:val="30"/>
        </w:rPr>
        <w:t>4</w:t>
      </w:r>
      <w:r w:rsidR="00134F40" w:rsidRPr="0076015C">
        <w:rPr>
          <w:rFonts w:hint="cs"/>
          <w:sz w:val="30"/>
          <w:szCs w:val="30"/>
          <w:cs/>
        </w:rPr>
        <w:t xml:space="preserve"> ตามลำดับ</w:t>
      </w:r>
      <w:r w:rsidR="00134F40" w:rsidRPr="0076015C">
        <w:rPr>
          <w:sz w:val="30"/>
          <w:szCs w:val="30"/>
        </w:rPr>
        <w:t xml:space="preserve"> </w:t>
      </w:r>
    </w:p>
    <w:p w14:paraId="3DFD45AE" w14:textId="77777777" w:rsidR="00CD27ED" w:rsidRPr="0076015C" w:rsidRDefault="00CD27ED" w:rsidP="00A44F0B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</w:p>
    <w:p w14:paraId="3866F19D" w14:textId="77777777" w:rsidR="00860F63" w:rsidRPr="0076015C" w:rsidRDefault="00F12E69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การเปลี่ยนแปลง</w:t>
      </w:r>
      <w:r w:rsidR="00860F63" w:rsidRPr="0076015C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</w:p>
    <w:p w14:paraId="604FDFDC" w14:textId="77777777" w:rsidR="00860F63" w:rsidRPr="0076015C" w:rsidRDefault="00860F63" w:rsidP="00B01D5F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734BF43A" w14:textId="77777777" w:rsidR="006D55E6" w:rsidRPr="0076015C" w:rsidRDefault="006D55E6" w:rsidP="006D55E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1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6015C">
        <w:rPr>
          <w:rFonts w:asciiTheme="majorBidi" w:hAnsiTheme="majorBidi" w:cstheme="majorBidi"/>
          <w:sz w:val="30"/>
          <w:szCs w:val="30"/>
        </w:rPr>
        <w:t xml:space="preserve">2563 </w:t>
      </w:r>
      <w:r w:rsidR="005D1C36" w:rsidRPr="0076015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 </w:t>
      </w:r>
      <w:r w:rsidRPr="0076015C">
        <w:rPr>
          <w:rFonts w:asciiTheme="majorBidi" w:hAnsiTheme="majorBidi" w:cstheme="majorBidi"/>
          <w:sz w:val="30"/>
          <w:szCs w:val="30"/>
        </w:rPr>
        <w:t xml:space="preserve">TFRS </w:t>
      </w:r>
      <w:r w:rsidR="00C86FCE" w:rsidRPr="0076015C">
        <w:rPr>
          <w:rFonts w:asciiTheme="majorBidi" w:hAnsiTheme="majorBidi" w:cstheme="majorBidi"/>
          <w:sz w:val="30"/>
          <w:szCs w:val="30"/>
        </w:rPr>
        <w:t>16</w:t>
      </w:r>
      <w:r w:rsidRPr="0076015C">
        <w:rPr>
          <w:rFonts w:asciiTheme="majorBidi" w:hAnsiTheme="majorBidi" w:cstheme="majorBidi"/>
          <w:sz w:val="30"/>
          <w:szCs w:val="30"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3E55832" w14:textId="77777777" w:rsidR="006D55E6" w:rsidRPr="0076015C" w:rsidRDefault="006D55E6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899"/>
        <w:gridCol w:w="271"/>
        <w:gridCol w:w="1169"/>
        <w:gridCol w:w="181"/>
        <w:gridCol w:w="900"/>
        <w:gridCol w:w="180"/>
        <w:gridCol w:w="1081"/>
      </w:tblGrid>
      <w:tr w:rsidR="00CD44B6" w:rsidRPr="0076015C" w14:paraId="08D507EC" w14:textId="77777777" w:rsidTr="00AF6F60">
        <w:trPr>
          <w:cantSplit/>
          <w:trHeight w:val="299"/>
          <w:tblHeader/>
        </w:trPr>
        <w:tc>
          <w:tcPr>
            <w:tcW w:w="3510" w:type="dxa"/>
            <w:vAlign w:val="bottom"/>
          </w:tcPr>
          <w:p w14:paraId="50754B35" w14:textId="77777777" w:rsidR="006D55E6" w:rsidRPr="0076015C" w:rsidRDefault="006D55E6" w:rsidP="00230D3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31050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4225A1A8" w14:textId="77777777" w:rsidR="006D55E6" w:rsidRPr="0076015C" w:rsidRDefault="006D55E6" w:rsidP="00230D3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7601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</w:tcPr>
          <w:p w14:paraId="38B786A5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3B52EE5" w14:textId="77777777" w:rsidR="006D55E6" w:rsidRPr="0076015C" w:rsidRDefault="006D55E6" w:rsidP="00230D3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67ED" w:rsidRPr="0076015C" w14:paraId="67123868" w14:textId="77777777" w:rsidTr="00AF6F60">
        <w:trPr>
          <w:cantSplit/>
          <w:trHeight w:val="20"/>
          <w:tblHeader/>
        </w:trPr>
        <w:tc>
          <w:tcPr>
            <w:tcW w:w="3510" w:type="dxa"/>
            <w:vAlign w:val="bottom"/>
          </w:tcPr>
          <w:p w14:paraId="6F9D9E9B" w14:textId="77777777" w:rsidR="006F67ED" w:rsidRPr="0076015C" w:rsidRDefault="006F67ED" w:rsidP="00CD44B6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A9127" w14:textId="7B790ED2" w:rsidR="006F67ED" w:rsidRPr="0076015C" w:rsidRDefault="00DA62BE" w:rsidP="00AF6F60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339" w:type="dxa"/>
            <w:gridSpan w:val="3"/>
            <w:vAlign w:val="bottom"/>
          </w:tcPr>
          <w:p w14:paraId="37FF4DED" w14:textId="77777777" w:rsidR="006F67ED" w:rsidRPr="0076015C" w:rsidRDefault="006F67ED" w:rsidP="00CD44B6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BF3C30" w:rsidRPr="007601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BF3C30" w:rsidRPr="0076015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(ขาดทุน)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สะสม</w:t>
            </w:r>
            <w:r w:rsidR="00BF3C30" w:rsidRPr="007601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585D3EE2" w14:textId="77777777" w:rsidR="006F67ED" w:rsidRPr="0076015C" w:rsidRDefault="006F67ED" w:rsidP="00CD44B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0C425060" w14:textId="77777777" w:rsidR="006F67ED" w:rsidRPr="0076015C" w:rsidRDefault="006F67ED" w:rsidP="00CD44B6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2B70E6" w:rsidRPr="0076015C" w14:paraId="393E941A" w14:textId="77777777" w:rsidTr="00AF6F60">
        <w:trPr>
          <w:cantSplit/>
          <w:trHeight w:val="20"/>
          <w:tblHeader/>
        </w:trPr>
        <w:tc>
          <w:tcPr>
            <w:tcW w:w="3510" w:type="dxa"/>
          </w:tcPr>
          <w:p w14:paraId="410ADD33" w14:textId="77777777" w:rsidR="006D55E6" w:rsidRPr="0076015C" w:rsidRDefault="006D55E6" w:rsidP="00230D3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8D4CB30" w14:textId="19AC20F5" w:rsidR="006D55E6" w:rsidRPr="0076015C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681" w:type="dxa"/>
            <w:gridSpan w:val="7"/>
            <w:vAlign w:val="bottom"/>
          </w:tcPr>
          <w:p w14:paraId="7683CC39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F67ED"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F67ED" w:rsidRPr="0076015C" w14:paraId="4E89A81F" w14:textId="77777777" w:rsidTr="00AF6F60">
        <w:trPr>
          <w:cantSplit/>
          <w:trHeight w:val="20"/>
        </w:trPr>
        <w:tc>
          <w:tcPr>
            <w:tcW w:w="3510" w:type="dxa"/>
          </w:tcPr>
          <w:p w14:paraId="30C48AC7" w14:textId="77777777" w:rsidR="006F67ED" w:rsidRPr="0076015C" w:rsidRDefault="006F67ED" w:rsidP="00230D3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7F0CCC41" w14:textId="77777777" w:rsidR="006F67ED" w:rsidRPr="0076015C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2904E342" w14:textId="77777777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(3,722)</w:t>
            </w:r>
          </w:p>
        </w:tc>
        <w:tc>
          <w:tcPr>
            <w:tcW w:w="181" w:type="dxa"/>
            <w:vAlign w:val="bottom"/>
          </w:tcPr>
          <w:p w14:paraId="3B8F2861" w14:textId="77777777" w:rsidR="006F67ED" w:rsidRPr="0076015C" w:rsidRDefault="006F67ED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E0CDD10" w14:textId="77777777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402B94" w:rsidRPr="0076015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44B6" w:rsidRPr="0076015C" w14:paraId="1804AF64" w14:textId="77777777" w:rsidTr="00AF6F60">
        <w:trPr>
          <w:cantSplit/>
          <w:trHeight w:val="254"/>
        </w:trPr>
        <w:tc>
          <w:tcPr>
            <w:tcW w:w="3510" w:type="dxa"/>
          </w:tcPr>
          <w:p w14:paraId="12038A1A" w14:textId="77777777" w:rsidR="006D55E6" w:rsidRPr="0076015C" w:rsidRDefault="00FE2F95" w:rsidP="00230D3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ลดลง</w:t>
            </w:r>
            <w:r w:rsidR="006D55E6"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เนื่องจาก</w:t>
            </w:r>
          </w:p>
        </w:tc>
        <w:tc>
          <w:tcPr>
            <w:tcW w:w="990" w:type="dxa"/>
            <w:vAlign w:val="bottom"/>
          </w:tcPr>
          <w:p w14:paraId="2CD5BCF2" w14:textId="77777777" w:rsidR="006D55E6" w:rsidRPr="0076015C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EBE5DEB" w14:textId="77777777" w:rsidR="006D55E6" w:rsidRPr="0076015C" w:rsidRDefault="006D55E6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825B739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9F2B7B0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F7D9455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05FF6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5E4D76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8CE93B1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67ED" w:rsidRPr="0076015C" w14:paraId="116033B1" w14:textId="77777777" w:rsidTr="00AF6F60">
        <w:trPr>
          <w:cantSplit/>
          <w:trHeight w:val="20"/>
        </w:trPr>
        <w:tc>
          <w:tcPr>
            <w:tcW w:w="3510" w:type="dxa"/>
          </w:tcPr>
          <w:p w14:paraId="06C94AC0" w14:textId="77777777" w:rsidR="006F67ED" w:rsidRPr="0076015C" w:rsidRDefault="006F67ED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73455CCC" w14:textId="77777777" w:rsidR="006F67ED" w:rsidRPr="0076015C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</w:p>
        </w:tc>
        <w:tc>
          <w:tcPr>
            <w:tcW w:w="2339" w:type="dxa"/>
            <w:gridSpan w:val="3"/>
            <w:vAlign w:val="bottom"/>
          </w:tcPr>
          <w:p w14:paraId="4705EF07" w14:textId="40C06632" w:rsidR="006F67ED" w:rsidRPr="0076015C" w:rsidRDefault="00D765AB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20ABE" w:rsidRPr="0076015C">
              <w:rPr>
                <w:rFonts w:asciiTheme="majorBidi" w:hAnsiTheme="majorBidi" w:cstheme="majorBidi"/>
                <w:sz w:val="30"/>
                <w:szCs w:val="30"/>
              </w:rPr>
              <w:t>30,557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49AFAF31" w14:textId="77777777" w:rsidR="006F67ED" w:rsidRPr="0076015C" w:rsidRDefault="006F67ED" w:rsidP="00230D38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73E0C7DC" w14:textId="77777777" w:rsidR="006F67ED" w:rsidRPr="0076015C" w:rsidRDefault="00D765AB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(5,966)</w:t>
            </w:r>
          </w:p>
        </w:tc>
      </w:tr>
      <w:tr w:rsidR="006F67ED" w:rsidRPr="0076015C" w14:paraId="321CF934" w14:textId="77777777" w:rsidTr="00AF6F60">
        <w:trPr>
          <w:cantSplit/>
          <w:trHeight w:val="20"/>
        </w:trPr>
        <w:tc>
          <w:tcPr>
            <w:tcW w:w="3510" w:type="dxa"/>
          </w:tcPr>
          <w:p w14:paraId="32ABCF04" w14:textId="77777777" w:rsidR="006F67ED" w:rsidRPr="0076015C" w:rsidRDefault="006F67ED" w:rsidP="00230D38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04318B66" w14:textId="77777777" w:rsidR="006F67ED" w:rsidRPr="0076015C" w:rsidRDefault="006F67ED" w:rsidP="00230D3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D6B58" w14:textId="64FA543E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33B28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34,279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2CCBFE04" w14:textId="77777777" w:rsidR="006F67ED" w:rsidRPr="0076015C" w:rsidRDefault="006F67ED" w:rsidP="00230D38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C9A6C" w14:textId="77777777" w:rsidR="006F67ED" w:rsidRPr="0076015C" w:rsidRDefault="006F67ED" w:rsidP="006F67ED">
            <w:pPr>
              <w:pStyle w:val="acctfourfigures"/>
              <w:tabs>
                <w:tab w:val="clear" w:pos="765"/>
                <w:tab w:val="decimal" w:pos="1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D765AB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</w:t>
            </w:r>
            <w:r w:rsidR="00402B94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1C90FCCF" w14:textId="35DE6C99" w:rsidR="00D76F5F" w:rsidRPr="0076015C" w:rsidRDefault="00D76F5F" w:rsidP="006D55E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F90D20" w14:textId="77777777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1A25E6" w14:textId="77777777" w:rsidR="006D55E6" w:rsidRPr="0076015C" w:rsidRDefault="006D55E6" w:rsidP="006B646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6015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76015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12CE5FC" w14:textId="77777777" w:rsidR="006D55E6" w:rsidRPr="00E57666" w:rsidRDefault="006D55E6" w:rsidP="006D55E6">
      <w:pPr>
        <w:spacing w:line="240" w:lineRule="auto"/>
        <w:ind w:left="1260"/>
        <w:jc w:val="thaiDistribute"/>
        <w:rPr>
          <w:rFonts w:asciiTheme="majorBidi" w:hAnsiTheme="majorBidi" w:cstheme="majorBidi"/>
          <w:sz w:val="22"/>
          <w:szCs w:val="22"/>
        </w:rPr>
      </w:pPr>
    </w:p>
    <w:p w14:paraId="727FDC78" w14:textId="77777777" w:rsidR="006D55E6" w:rsidRPr="0076015C" w:rsidRDefault="006D55E6" w:rsidP="006D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1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6015C">
        <w:rPr>
          <w:rFonts w:asciiTheme="majorBidi" w:hAnsiTheme="majorBidi" w:cstheme="majorBidi"/>
          <w:sz w:val="30"/>
          <w:szCs w:val="30"/>
        </w:rPr>
        <w:t xml:space="preserve">2563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76015C">
        <w:rPr>
          <w:rFonts w:asciiTheme="majorBidi" w:hAnsiTheme="majorBidi" w:cstheme="majorBidi"/>
          <w:sz w:val="30"/>
          <w:szCs w:val="30"/>
        </w:rPr>
        <w:t xml:space="preserve">TFRS 16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17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6015C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</w:rPr>
        <w:t>(</w:t>
      </w:r>
      <w:r w:rsidR="00201857" w:rsidRPr="0076015C">
        <w:rPr>
          <w:rFonts w:asciiTheme="majorBidi" w:hAnsiTheme="majorBidi" w:cstheme="majorBidi"/>
          <w:sz w:val="30"/>
          <w:szCs w:val="30"/>
        </w:rPr>
        <w:t>“</w:t>
      </w:r>
      <w:r w:rsidRPr="0076015C">
        <w:rPr>
          <w:rFonts w:asciiTheme="majorBidi" w:hAnsiTheme="majorBidi" w:cstheme="majorBidi"/>
          <w:sz w:val="30"/>
          <w:szCs w:val="30"/>
        </w:rPr>
        <w:t>TAS 17</w:t>
      </w:r>
      <w:r w:rsidR="00201857" w:rsidRPr="0076015C">
        <w:rPr>
          <w:rFonts w:asciiTheme="majorBidi" w:hAnsiTheme="majorBidi" w:cstheme="majorBidi"/>
          <w:sz w:val="30"/>
          <w:szCs w:val="30"/>
        </w:rPr>
        <w:t>”</w:t>
      </w:r>
      <w:r w:rsidRPr="0076015C">
        <w:rPr>
          <w:rFonts w:asciiTheme="majorBidi" w:hAnsiTheme="majorBidi" w:cstheme="majorBidi"/>
          <w:sz w:val="30"/>
          <w:szCs w:val="30"/>
        </w:rPr>
        <w:t xml:space="preserve">)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4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6015C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</w:rPr>
        <w:t>(</w:t>
      </w:r>
      <w:r w:rsidR="00201857" w:rsidRPr="0076015C">
        <w:rPr>
          <w:rFonts w:asciiTheme="majorBidi" w:hAnsiTheme="majorBidi" w:cstheme="majorBidi"/>
          <w:sz w:val="30"/>
          <w:szCs w:val="30"/>
        </w:rPr>
        <w:t>“</w:t>
      </w:r>
      <w:r w:rsidRPr="0076015C">
        <w:rPr>
          <w:rFonts w:asciiTheme="majorBidi" w:hAnsiTheme="majorBidi" w:cstheme="majorBidi"/>
          <w:sz w:val="30"/>
          <w:szCs w:val="30"/>
        </w:rPr>
        <w:t>TFRIC 4</w:t>
      </w:r>
      <w:r w:rsidR="00201857" w:rsidRPr="0076015C">
        <w:rPr>
          <w:rFonts w:asciiTheme="majorBidi" w:hAnsiTheme="majorBidi" w:cstheme="majorBidi"/>
          <w:sz w:val="30"/>
          <w:szCs w:val="30"/>
        </w:rPr>
        <w:t>”</w:t>
      </w:r>
      <w:r w:rsidRPr="0076015C">
        <w:rPr>
          <w:rFonts w:asciiTheme="majorBidi" w:hAnsiTheme="majorBidi" w:cstheme="majorBidi"/>
          <w:sz w:val="30"/>
          <w:szCs w:val="30"/>
        </w:rPr>
        <w:t xml:space="preserve">)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76015C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E39E553" w14:textId="77777777" w:rsidR="006D55E6" w:rsidRPr="00E57666" w:rsidRDefault="006D55E6" w:rsidP="006D5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7E1F7332" w14:textId="64914D3C" w:rsidR="006D55E6" w:rsidRPr="0076015C" w:rsidRDefault="006D55E6" w:rsidP="006D55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6015C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="000756DF" w:rsidRPr="0076015C">
        <w:rPr>
          <w:rFonts w:asciiTheme="majorBidi" w:eastAsia="Calibri" w:hAnsiTheme="majorBidi" w:cstheme="majorBidi"/>
          <w:sz w:val="30"/>
          <w:szCs w:val="30"/>
        </w:rPr>
        <w:br/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 xml:space="preserve">ณ </w:t>
      </w:r>
      <w:r w:rsidRPr="0076015C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6015C">
        <w:rPr>
          <w:rFonts w:asciiTheme="majorBidi" w:hAnsiTheme="majorBidi" w:cstheme="majorBidi"/>
          <w:sz w:val="30"/>
          <w:szCs w:val="30"/>
        </w:rPr>
        <w:t xml:space="preserve"> 1 </w:t>
      </w:r>
      <w:r w:rsidRPr="0076015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6015C">
        <w:rPr>
          <w:rFonts w:asciiTheme="majorBidi" w:hAnsiTheme="majorBidi" w:cstheme="majorBidi"/>
          <w:sz w:val="30"/>
          <w:szCs w:val="30"/>
        </w:rPr>
        <w:t>2563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76015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7934166" w14:textId="77777777" w:rsidR="006D55E6" w:rsidRPr="00E57666" w:rsidRDefault="006D55E6" w:rsidP="00201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22"/>
          <w:szCs w:val="22"/>
        </w:rPr>
      </w:pPr>
    </w:p>
    <w:p w14:paraId="07409FD4" w14:textId="77777777" w:rsidR="006D55E6" w:rsidRPr="0076015C" w:rsidRDefault="006D55E6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6015C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ในการปฏิบัติในช่วงเปลี่ยนแปลง</w:t>
      </w:r>
      <w:r w:rsidRPr="0076015C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76015C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</w:p>
    <w:p w14:paraId="55403D37" w14:textId="77777777" w:rsidR="00B73611" w:rsidRPr="00E57666" w:rsidRDefault="00B73611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43C60EC5" w14:textId="77777777" w:rsidR="00F22317" w:rsidRPr="00F22317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76015C">
        <w:rPr>
          <w:rFonts w:asciiTheme="majorBidi" w:hAnsiTheme="majorBidi" w:cstheme="majorBidi"/>
          <w:sz w:val="30"/>
          <w:szCs w:val="30"/>
        </w:rPr>
        <w:t>12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1C793F79" w14:textId="3B4D54D0" w:rsidR="006D55E6" w:rsidRPr="0076015C" w:rsidRDefault="00F22317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ไม่รับรู้สินทรัพย์สิทธิการใช้และหนี้สินตามสัญญาเช่าสำหรับสัญญาเช่าสินทรัพย์ที่มีมูลค่าต่ำ</w:t>
      </w:r>
      <w:r w:rsidR="006D55E6" w:rsidRPr="007601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55E6" w:rsidRPr="0076015C">
        <w:rPr>
          <w:rFonts w:asciiTheme="majorBidi" w:hAnsiTheme="majorBidi" w:cstheme="majorBidi"/>
          <w:sz w:val="30"/>
          <w:szCs w:val="30"/>
        </w:rPr>
        <w:t xml:space="preserve"> </w:t>
      </w:r>
    </w:p>
    <w:p w14:paraId="7284CC49" w14:textId="77777777" w:rsidR="006D55E6" w:rsidRPr="0076015C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6B9E09B9" w14:textId="4C498AF1" w:rsidR="006D55E6" w:rsidRPr="00E57666" w:rsidRDefault="006D55E6" w:rsidP="006B6463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76015C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3C642C92" w14:textId="77777777" w:rsidR="00E57666" w:rsidRPr="00E57666" w:rsidRDefault="00E57666" w:rsidP="00E57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sz w:val="22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9"/>
        <w:gridCol w:w="1350"/>
        <w:gridCol w:w="181"/>
        <w:gridCol w:w="1350"/>
      </w:tblGrid>
      <w:tr w:rsidR="006D55E6" w:rsidRPr="0076015C" w14:paraId="68A2B79B" w14:textId="77777777" w:rsidTr="00E57666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645A7372" w14:textId="77777777" w:rsidR="006D55E6" w:rsidRPr="0076015C" w:rsidRDefault="006D55E6" w:rsidP="00230D3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76015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7D0BC4DC" w14:textId="77777777" w:rsidR="006D55E6" w:rsidRPr="0076015C" w:rsidRDefault="006D55E6" w:rsidP="00230D38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78C3411" w14:textId="77777777" w:rsidR="006D55E6" w:rsidRPr="0076015C" w:rsidRDefault="006D55E6" w:rsidP="00230D3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B64BA9" w14:textId="77777777" w:rsidR="006D55E6" w:rsidRPr="0076015C" w:rsidRDefault="006D55E6" w:rsidP="00230D3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4818A48" w14:textId="77777777" w:rsidR="006D55E6" w:rsidRPr="0076015C" w:rsidRDefault="006D55E6" w:rsidP="00230D38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D55E6" w:rsidRPr="0076015C" w14:paraId="37FB2AA6" w14:textId="77777777" w:rsidTr="00E57666">
        <w:trPr>
          <w:cantSplit/>
          <w:trHeight w:val="20"/>
        </w:trPr>
        <w:tc>
          <w:tcPr>
            <w:tcW w:w="5669" w:type="dxa"/>
          </w:tcPr>
          <w:p w14:paraId="456AB224" w14:textId="77777777" w:rsidR="006D55E6" w:rsidRPr="0076015C" w:rsidRDefault="006D55E6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2940DA15" w14:textId="77777777" w:rsidR="006D55E6" w:rsidRPr="0076015C" w:rsidRDefault="006D55E6" w:rsidP="00230D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55E6" w:rsidRPr="0076015C" w14:paraId="6682707D" w14:textId="77777777" w:rsidTr="00E57666">
        <w:trPr>
          <w:cantSplit/>
          <w:trHeight w:val="20"/>
        </w:trPr>
        <w:tc>
          <w:tcPr>
            <w:tcW w:w="5669" w:type="dxa"/>
          </w:tcPr>
          <w:p w14:paraId="39A00609" w14:textId="77777777" w:rsidR="006D55E6" w:rsidRPr="0076015C" w:rsidRDefault="006D55E6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1" w:type="dxa"/>
            <w:gridSpan w:val="3"/>
          </w:tcPr>
          <w:p w14:paraId="4B14580B" w14:textId="77777777" w:rsidR="006D55E6" w:rsidRPr="0076015C" w:rsidRDefault="006D55E6" w:rsidP="00230D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D55E6" w:rsidRPr="0076015C" w14:paraId="2674714B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35226B17" w14:textId="77777777" w:rsidR="006D55E6" w:rsidRPr="0076015C" w:rsidRDefault="00DC03E0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6D55E6"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473189E" w14:textId="4B59B588" w:rsidR="006D55E6" w:rsidRPr="0076015C" w:rsidRDefault="00D765AB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81" w:type="dxa"/>
            <w:vAlign w:val="bottom"/>
          </w:tcPr>
          <w:p w14:paraId="4E840EE8" w14:textId="77777777" w:rsidR="006D55E6" w:rsidRPr="0076015C" w:rsidRDefault="006D55E6" w:rsidP="00230D3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3CCC3F" w14:textId="794B347C" w:rsidR="006D55E6" w:rsidRPr="0076015C" w:rsidRDefault="00D765AB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182,17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D55E6" w:rsidRPr="0076015C" w14:paraId="5F5160E1" w14:textId="77777777" w:rsidTr="00E57666">
        <w:trPr>
          <w:cantSplit/>
          <w:trHeight w:val="20"/>
        </w:trPr>
        <w:tc>
          <w:tcPr>
            <w:tcW w:w="5669" w:type="dxa"/>
          </w:tcPr>
          <w:p w14:paraId="5C2B0D01" w14:textId="77777777" w:rsidR="006D55E6" w:rsidRPr="0076015C" w:rsidRDefault="006D55E6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7A9ED97E" w14:textId="791C0D7C" w:rsidR="006D55E6" w:rsidRPr="0076015C" w:rsidRDefault="00733B28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8,596</w:t>
            </w:r>
          </w:p>
        </w:tc>
        <w:tc>
          <w:tcPr>
            <w:tcW w:w="181" w:type="dxa"/>
          </w:tcPr>
          <w:p w14:paraId="3B0AB9D3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87A1A8" w14:textId="77777777" w:rsidR="006D55E6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2,333</w:t>
            </w:r>
          </w:p>
        </w:tc>
      </w:tr>
      <w:tr w:rsidR="00877A49" w:rsidRPr="0076015C" w14:paraId="26B3A105" w14:textId="77777777" w:rsidTr="00E57666">
        <w:trPr>
          <w:cantSplit/>
          <w:trHeight w:val="20"/>
        </w:trPr>
        <w:tc>
          <w:tcPr>
            <w:tcW w:w="5669" w:type="dxa"/>
          </w:tcPr>
          <w:p w14:paraId="4FFE7014" w14:textId="77777777" w:rsidR="00877A49" w:rsidRPr="0076015C" w:rsidRDefault="00877A49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อาคารและอุปกรณ์ลดลง</w:t>
            </w:r>
          </w:p>
        </w:tc>
        <w:tc>
          <w:tcPr>
            <w:tcW w:w="1350" w:type="dxa"/>
            <w:vAlign w:val="bottom"/>
          </w:tcPr>
          <w:p w14:paraId="6F1E8F05" w14:textId="77777777" w:rsidR="00877A49" w:rsidRPr="0076015C" w:rsidRDefault="00FE5627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(1,132)</w:t>
            </w:r>
          </w:p>
        </w:tc>
        <w:tc>
          <w:tcPr>
            <w:tcW w:w="181" w:type="dxa"/>
          </w:tcPr>
          <w:p w14:paraId="0261B845" w14:textId="77777777" w:rsidR="00877A49" w:rsidRPr="0076015C" w:rsidRDefault="00877A49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E6CF82" w14:textId="77777777" w:rsidR="00877A49" w:rsidRPr="0076015C" w:rsidRDefault="00FE5627" w:rsidP="00733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(1,132)</w:t>
            </w:r>
          </w:p>
        </w:tc>
      </w:tr>
      <w:tr w:rsidR="006D55E6" w:rsidRPr="0076015C" w14:paraId="405BA6B0" w14:textId="77777777" w:rsidTr="00E57666">
        <w:trPr>
          <w:cantSplit/>
          <w:trHeight w:val="20"/>
        </w:trPr>
        <w:tc>
          <w:tcPr>
            <w:tcW w:w="5669" w:type="dxa"/>
          </w:tcPr>
          <w:p w14:paraId="43C49486" w14:textId="77777777" w:rsidR="006D55E6" w:rsidRPr="0076015C" w:rsidRDefault="006D55E6" w:rsidP="00230D3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782B4EA" w14:textId="77777777" w:rsidR="006D55E6" w:rsidRPr="0076015C" w:rsidRDefault="00FE5627" w:rsidP="00230D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03E0" w:rsidRPr="0076015C">
              <w:rPr>
                <w:rFonts w:asciiTheme="majorBidi" w:hAnsiTheme="majorBidi" w:cstheme="majorBidi"/>
                <w:sz w:val="30"/>
                <w:szCs w:val="30"/>
              </w:rPr>
              <w:t>1,094,526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1C6365DA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4724CD" w14:textId="77777777" w:rsidR="006D55E6" w:rsidRPr="0076015C" w:rsidRDefault="00FE5627" w:rsidP="00733B2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C03E0" w:rsidRPr="0076015C">
              <w:rPr>
                <w:rFonts w:asciiTheme="majorBidi" w:hAnsiTheme="majorBidi" w:cstheme="majorBidi"/>
                <w:sz w:val="30"/>
                <w:szCs w:val="30"/>
              </w:rPr>
              <w:t>192,709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03E0" w:rsidRPr="0076015C" w14:paraId="04B6FB9A" w14:textId="77777777" w:rsidTr="00E57666">
        <w:trPr>
          <w:cantSplit/>
          <w:trHeight w:val="20"/>
        </w:trPr>
        <w:tc>
          <w:tcPr>
            <w:tcW w:w="5669" w:type="dxa"/>
          </w:tcPr>
          <w:p w14:paraId="17167C17" w14:textId="77777777" w:rsidR="00DC03E0" w:rsidRPr="0076015C" w:rsidRDefault="00DC03E0" w:rsidP="002A3CED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ค่าใช้จ่ายค้างจ่าย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54A34324" w14:textId="77777777" w:rsidR="00DC03E0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81" w:type="dxa"/>
          </w:tcPr>
          <w:p w14:paraId="16538C2E" w14:textId="77777777" w:rsidR="00DC03E0" w:rsidRPr="0076015C" w:rsidRDefault="00DC03E0" w:rsidP="002A3C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357ADC" w14:textId="7207D7BF" w:rsidR="00DC03E0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733B28" w:rsidRPr="0076015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D55E6" w:rsidRPr="0076015C" w14:paraId="62DF9892" w14:textId="77777777" w:rsidTr="00E57666">
        <w:trPr>
          <w:cantSplit/>
          <w:trHeight w:val="20"/>
        </w:trPr>
        <w:tc>
          <w:tcPr>
            <w:tcW w:w="5669" w:type="dxa"/>
          </w:tcPr>
          <w:p w14:paraId="7ADF06D4" w14:textId="77777777" w:rsidR="006D55E6" w:rsidRPr="0076015C" w:rsidRDefault="006D55E6" w:rsidP="00230D3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5915E295" w14:textId="664E6225" w:rsidR="006D55E6" w:rsidRPr="0076015C" w:rsidRDefault="00733B28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30,557</w:t>
            </w:r>
          </w:p>
        </w:tc>
        <w:tc>
          <w:tcPr>
            <w:tcW w:w="181" w:type="dxa"/>
            <w:vAlign w:val="bottom"/>
          </w:tcPr>
          <w:p w14:paraId="37A259CD" w14:textId="77777777" w:rsidR="006D55E6" w:rsidRPr="0076015C" w:rsidRDefault="006D55E6" w:rsidP="00230D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5BE7FC" w14:textId="77777777" w:rsidR="006D55E6" w:rsidRPr="0076015C" w:rsidRDefault="00DC03E0" w:rsidP="00FE56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5,966</w:t>
            </w:r>
          </w:p>
        </w:tc>
      </w:tr>
      <w:tr w:rsidR="00E9366A" w:rsidRPr="0076015C" w14:paraId="5316D1FE" w14:textId="77777777" w:rsidTr="00E57666">
        <w:trPr>
          <w:cantSplit/>
          <w:trHeight w:val="20"/>
        </w:trPr>
        <w:tc>
          <w:tcPr>
            <w:tcW w:w="5669" w:type="dxa"/>
            <w:shd w:val="clear" w:color="auto" w:fill="auto"/>
            <w:vAlign w:val="bottom"/>
          </w:tcPr>
          <w:p w14:paraId="3B4E11FD" w14:textId="0C2F2582" w:rsidR="00E9366A" w:rsidRPr="0076015C" w:rsidRDefault="00E9366A" w:rsidP="00E9366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14E955" w14:textId="77777777" w:rsidR="00E9366A" w:rsidRPr="0076015C" w:rsidRDefault="00E9366A" w:rsidP="00E9366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66483439" w14:textId="77777777" w:rsidR="00E9366A" w:rsidRPr="0076015C" w:rsidRDefault="00E9366A" w:rsidP="00E9366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086072" w14:textId="77777777" w:rsidR="00E9366A" w:rsidRPr="0076015C" w:rsidRDefault="00E9366A" w:rsidP="00E936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B68EB48" w14:textId="77777777" w:rsidR="00E9366A" w:rsidRPr="0076015C" w:rsidRDefault="00E9366A" w:rsidP="00E9366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9366A" w:rsidRPr="0076015C" w14:paraId="6F2F9DF8" w14:textId="77777777" w:rsidTr="00E57666">
        <w:trPr>
          <w:cantSplit/>
          <w:trHeight w:val="146"/>
        </w:trPr>
        <w:tc>
          <w:tcPr>
            <w:tcW w:w="5669" w:type="dxa"/>
          </w:tcPr>
          <w:p w14:paraId="2D82D6E4" w14:textId="77777777" w:rsidR="00E9366A" w:rsidRPr="0076015C" w:rsidRDefault="00E9366A" w:rsidP="00B702D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1" w:type="dxa"/>
            <w:gridSpan w:val="3"/>
          </w:tcPr>
          <w:p w14:paraId="0F7AA599" w14:textId="77777777" w:rsidR="00E9366A" w:rsidRPr="0076015C" w:rsidRDefault="00E9366A" w:rsidP="00B702D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9366A" w:rsidRPr="0076015C" w14:paraId="4BAB2639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10CC2690" w14:textId="77777777" w:rsidR="00E9366A" w:rsidRPr="0076015C" w:rsidRDefault="00E9366A" w:rsidP="00B702D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2F01258" w14:textId="77777777" w:rsidR="00E9366A" w:rsidRPr="0076015C" w:rsidRDefault="00DC03E0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876,169</w:t>
            </w:r>
          </w:p>
        </w:tc>
        <w:tc>
          <w:tcPr>
            <w:tcW w:w="181" w:type="dxa"/>
            <w:vAlign w:val="bottom"/>
          </w:tcPr>
          <w:p w14:paraId="4EFC7E01" w14:textId="77777777" w:rsidR="00E9366A" w:rsidRPr="0076015C" w:rsidRDefault="00E9366A" w:rsidP="00B702D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7AC382" w14:textId="77777777" w:rsidR="00E9366A" w:rsidRPr="0076015C" w:rsidRDefault="00DC03E0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234,516</w:t>
            </w:r>
          </w:p>
        </w:tc>
      </w:tr>
      <w:tr w:rsidR="003D3476" w:rsidRPr="0076015C" w14:paraId="42DC43EE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7FE623EE" w14:textId="77777777" w:rsidR="003D3476" w:rsidRPr="0076015C" w:rsidRDefault="003D3476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vAlign w:val="bottom"/>
          </w:tcPr>
          <w:p w14:paraId="3AFD6FC0" w14:textId="2DF31D78" w:rsidR="003D3476" w:rsidRPr="0076015C" w:rsidRDefault="003D3476" w:rsidP="003D34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327,456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27B4F031" w14:textId="77777777" w:rsidR="003D3476" w:rsidRPr="0076015C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6F60AA" w14:textId="4B3A2B41" w:rsidR="003D3476" w:rsidRPr="0076015C" w:rsidRDefault="00B93D0D" w:rsidP="00B93D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0D81" w:rsidRPr="0076015C" w14:paraId="5E768F8B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181F3B21" w14:textId="0FA03F76" w:rsidR="00360D81" w:rsidRPr="0076015C" w:rsidRDefault="00360D81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vAlign w:val="bottom"/>
          </w:tcPr>
          <w:p w14:paraId="012C124C" w14:textId="64A0D22A" w:rsidR="00360D81" w:rsidRPr="0076015C" w:rsidRDefault="00360D81" w:rsidP="003D347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(5,986)</w:t>
            </w:r>
          </w:p>
        </w:tc>
        <w:tc>
          <w:tcPr>
            <w:tcW w:w="181" w:type="dxa"/>
            <w:vAlign w:val="bottom"/>
          </w:tcPr>
          <w:p w14:paraId="12C68EA8" w14:textId="77777777" w:rsidR="00360D81" w:rsidRPr="0076015C" w:rsidRDefault="00360D81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5B7A7A" w14:textId="08AB8DE5" w:rsidR="00360D81" w:rsidRPr="0076015C" w:rsidRDefault="00360D81" w:rsidP="00B93D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476" w:rsidRPr="0076015C" w14:paraId="02C5E132" w14:textId="77777777" w:rsidTr="00E57666">
        <w:trPr>
          <w:cantSplit/>
          <w:trHeight w:val="20"/>
        </w:trPr>
        <w:tc>
          <w:tcPr>
            <w:tcW w:w="5669" w:type="dxa"/>
          </w:tcPr>
          <w:p w14:paraId="1726EA10" w14:textId="1F2E25FA" w:rsidR="003D3476" w:rsidRPr="0076015C" w:rsidRDefault="00360D81" w:rsidP="003D347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</w:t>
            </w:r>
            <w:r w:rsidR="003D3476"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2EE111CB" w14:textId="2CB3817E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60D81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 w:rsidR="00360D81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B74640D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6903DC" w14:textId="54072AA0" w:rsidR="003D3476" w:rsidRPr="0076015C" w:rsidRDefault="003D3476" w:rsidP="003D347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</w:t>
            </w:r>
            <w:r w:rsidR="00B93D0D"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7601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3D3476" w:rsidRPr="0076015C" w14:paraId="196CA64F" w14:textId="77777777" w:rsidTr="00E57666">
        <w:trPr>
          <w:cantSplit/>
          <w:trHeight w:val="20"/>
        </w:trPr>
        <w:tc>
          <w:tcPr>
            <w:tcW w:w="5669" w:type="dxa"/>
          </w:tcPr>
          <w:p w14:paraId="7C5CFF92" w14:textId="77777777" w:rsidR="003D3476" w:rsidRPr="0076015C" w:rsidRDefault="003D3476" w:rsidP="003D3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16C57E07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643,188</w:t>
            </w:r>
          </w:p>
        </w:tc>
        <w:tc>
          <w:tcPr>
            <w:tcW w:w="181" w:type="dxa"/>
          </w:tcPr>
          <w:p w14:paraId="31809202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6E2ACC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476" w:rsidRPr="0076015C" w14:paraId="3A693467" w14:textId="77777777" w:rsidTr="00E57666">
        <w:trPr>
          <w:cantSplit/>
          <w:trHeight w:val="20"/>
        </w:trPr>
        <w:tc>
          <w:tcPr>
            <w:tcW w:w="5669" w:type="dxa"/>
          </w:tcPr>
          <w:p w14:paraId="7834E223" w14:textId="77777777" w:rsidR="003D3476" w:rsidRPr="0076015C" w:rsidRDefault="003D3476" w:rsidP="003D34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D456D2" w14:textId="3A1AEEE0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93D0D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173,945</w:t>
            </w:r>
          </w:p>
        </w:tc>
        <w:tc>
          <w:tcPr>
            <w:tcW w:w="181" w:type="dxa"/>
            <w:vAlign w:val="bottom"/>
          </w:tcPr>
          <w:p w14:paraId="301384BE" w14:textId="77777777" w:rsidR="003D3476" w:rsidRPr="0076015C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D82751" w14:textId="38224629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232,4</w:t>
            </w:r>
            <w:r w:rsidR="00B93D0D"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  <w:tr w:rsidR="003D3476" w:rsidRPr="0076015C" w14:paraId="05F17CB6" w14:textId="77777777" w:rsidTr="00E57666">
        <w:trPr>
          <w:cantSplit/>
          <w:trHeight w:val="20"/>
        </w:trPr>
        <w:tc>
          <w:tcPr>
            <w:tcW w:w="5669" w:type="dxa"/>
          </w:tcPr>
          <w:p w14:paraId="710C357F" w14:textId="77777777" w:rsidR="003D3476" w:rsidRPr="0076015C" w:rsidRDefault="003D3476" w:rsidP="003D3476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7C6D406B" w14:textId="77777777" w:rsidR="003D3476" w:rsidRPr="0076015C" w:rsidRDefault="003D3476" w:rsidP="003D3476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4D4FAC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1,094,526</w:t>
            </w:r>
          </w:p>
        </w:tc>
        <w:tc>
          <w:tcPr>
            <w:tcW w:w="181" w:type="dxa"/>
            <w:vAlign w:val="bottom"/>
          </w:tcPr>
          <w:p w14:paraId="5EF62444" w14:textId="77777777" w:rsidR="003D3476" w:rsidRPr="0076015C" w:rsidRDefault="003D3476" w:rsidP="003D347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DA3A0B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192,709</w:t>
            </w:r>
          </w:p>
        </w:tc>
      </w:tr>
      <w:tr w:rsidR="003D3476" w:rsidRPr="0076015C" w14:paraId="79E76C81" w14:textId="77777777" w:rsidTr="00E57666">
        <w:trPr>
          <w:cantSplit/>
          <w:trHeight w:val="20"/>
        </w:trPr>
        <w:tc>
          <w:tcPr>
            <w:tcW w:w="5669" w:type="dxa"/>
          </w:tcPr>
          <w:p w14:paraId="1C49F4E3" w14:textId="77777777" w:rsidR="003D3476" w:rsidRPr="0076015C" w:rsidRDefault="003D3476" w:rsidP="003D347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5C4466BB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81" w:type="dxa"/>
          </w:tcPr>
          <w:p w14:paraId="4725EB99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CC3A5B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</w:tr>
      <w:tr w:rsidR="003D3476" w:rsidRPr="0076015C" w14:paraId="7FF28214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3E3A7A96" w14:textId="77777777" w:rsidR="003D3476" w:rsidRPr="0076015C" w:rsidRDefault="003D3476" w:rsidP="003D347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DB1B8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1,095,409</w:t>
            </w:r>
          </w:p>
        </w:tc>
        <w:tc>
          <w:tcPr>
            <w:tcW w:w="181" w:type="dxa"/>
          </w:tcPr>
          <w:p w14:paraId="4517C8E5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2C5FE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193,592</w:t>
            </w:r>
          </w:p>
        </w:tc>
      </w:tr>
      <w:tr w:rsidR="003D3476" w:rsidRPr="0076015C" w14:paraId="3E69D95B" w14:textId="77777777" w:rsidTr="00E57666">
        <w:trPr>
          <w:cantSplit/>
          <w:trHeight w:val="20"/>
        </w:trPr>
        <w:tc>
          <w:tcPr>
            <w:tcW w:w="5669" w:type="dxa"/>
            <w:vAlign w:val="bottom"/>
          </w:tcPr>
          <w:p w14:paraId="15752D2F" w14:textId="77777777" w:rsidR="003D3476" w:rsidRPr="0076015C" w:rsidRDefault="003D3476" w:rsidP="003D3476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53178D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4.00</w:t>
            </w:r>
          </w:p>
        </w:tc>
        <w:tc>
          <w:tcPr>
            <w:tcW w:w="181" w:type="dxa"/>
          </w:tcPr>
          <w:p w14:paraId="4DBB4DE5" w14:textId="77777777" w:rsidR="003D3476" w:rsidRPr="0076015C" w:rsidRDefault="003D3476" w:rsidP="003D347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5A82395" w14:textId="77777777" w:rsidR="003D3476" w:rsidRPr="0076015C" w:rsidRDefault="003D3476" w:rsidP="00B93D0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4.25</w:t>
            </w:r>
          </w:p>
        </w:tc>
      </w:tr>
    </w:tbl>
    <w:p w14:paraId="7DC443CF" w14:textId="74DAB40E" w:rsidR="00D76F5F" w:rsidRPr="0076015C" w:rsidRDefault="00D76F5F" w:rsidP="006D5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3A7340" w14:textId="77777777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8B5ECB" w14:textId="578AC6ED" w:rsidR="00E85E8D" w:rsidRPr="0076015C" w:rsidRDefault="00E85E8D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ผลกระทบจาก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การแพร่ระบาดของโรคติดเชื้อโคโรนา </w:t>
      </w:r>
      <w:r w:rsidR="004101F9" w:rsidRPr="0076015C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/>
          <w:b/>
          <w:bCs/>
          <w:sz w:val="30"/>
          <w:szCs w:val="30"/>
        </w:rPr>
        <w:t>(Covid-19)</w:t>
      </w:r>
    </w:p>
    <w:p w14:paraId="08C03FC1" w14:textId="77777777" w:rsidR="0070723F" w:rsidRPr="0076015C" w:rsidRDefault="0070723F" w:rsidP="0070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5A96D2" w14:textId="308485D6" w:rsidR="001938DF" w:rsidRPr="0076015C" w:rsidRDefault="001C5F16" w:rsidP="00A64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6015C">
        <w:rPr>
          <w:rFonts w:asciiTheme="majorBidi" w:hAnsiTheme="majorBidi"/>
          <w:sz w:val="30"/>
          <w:szCs w:val="30"/>
          <w:cs/>
        </w:rPr>
        <w:t>ในเดือน</w:t>
      </w:r>
      <w:r w:rsidR="00B46E75" w:rsidRPr="0076015C">
        <w:rPr>
          <w:rFonts w:asciiTheme="majorBidi" w:hAnsiTheme="majorBidi" w:hint="cs"/>
          <w:sz w:val="30"/>
          <w:szCs w:val="30"/>
          <w:cs/>
        </w:rPr>
        <w:t>มีนาคม</w:t>
      </w:r>
      <w:r w:rsidRPr="0076015C">
        <w:rPr>
          <w:rFonts w:asciiTheme="majorBidi" w:hAnsiTheme="majorBidi"/>
          <w:sz w:val="30"/>
          <w:szCs w:val="30"/>
          <w:cs/>
        </w:rPr>
        <w:t xml:space="preserve"> </w:t>
      </w:r>
      <w:r w:rsidRPr="0076015C">
        <w:rPr>
          <w:rFonts w:asciiTheme="majorBidi" w:hAnsiTheme="majorBidi"/>
          <w:sz w:val="30"/>
          <w:szCs w:val="30"/>
        </w:rPr>
        <w:t xml:space="preserve">2563 </w:t>
      </w:r>
      <w:r w:rsidR="00580D98">
        <w:rPr>
          <w:rFonts w:asciiTheme="majorBidi" w:hAnsiTheme="majorBidi" w:hint="cs"/>
          <w:sz w:val="30"/>
          <w:szCs w:val="30"/>
          <w:cs/>
        </w:rPr>
        <w:t>ส่วนงานราชการ</w:t>
      </w:r>
      <w:r w:rsidRPr="0076015C">
        <w:rPr>
          <w:rFonts w:asciiTheme="majorBidi" w:hAnsiTheme="majorBidi"/>
          <w:sz w:val="30"/>
          <w:szCs w:val="30"/>
          <w:cs/>
        </w:rPr>
        <w:t>ได้กำหนดให้มีการปิดสถาน</w:t>
      </w:r>
      <w:r w:rsidR="00580D98">
        <w:rPr>
          <w:rFonts w:asciiTheme="majorBidi" w:hAnsiTheme="majorBidi" w:hint="cs"/>
          <w:sz w:val="30"/>
          <w:szCs w:val="30"/>
          <w:cs/>
        </w:rPr>
        <w:t>ประกอบการหรือ</w:t>
      </w:r>
      <w:r w:rsidRPr="0076015C">
        <w:rPr>
          <w:rFonts w:asciiTheme="majorBidi" w:hAnsiTheme="majorBidi"/>
          <w:sz w:val="30"/>
          <w:szCs w:val="30"/>
          <w:cs/>
        </w:rPr>
        <w:t xml:space="preserve">ลดเวลาประกอบกิจการของกลุ่มบริษัทเป็นการชั่วคราว ตั้งแต่วันที่ </w:t>
      </w:r>
      <w:r w:rsidR="00E85E8D" w:rsidRPr="0076015C">
        <w:rPr>
          <w:rFonts w:asciiTheme="majorBidi" w:hAnsiTheme="majorBidi"/>
          <w:sz w:val="30"/>
          <w:szCs w:val="30"/>
        </w:rPr>
        <w:t>2</w:t>
      </w:r>
      <w:r w:rsidR="00B3453E">
        <w:rPr>
          <w:rFonts w:asciiTheme="majorBidi" w:hAnsiTheme="majorBidi"/>
          <w:sz w:val="30"/>
          <w:szCs w:val="30"/>
        </w:rPr>
        <w:t>2</w:t>
      </w:r>
      <w:r w:rsidR="00E85E8D" w:rsidRPr="0076015C">
        <w:rPr>
          <w:rFonts w:asciiTheme="majorBidi" w:hAnsiTheme="majorBidi"/>
          <w:sz w:val="30"/>
          <w:szCs w:val="30"/>
        </w:rPr>
        <w:t xml:space="preserve"> </w:t>
      </w:r>
      <w:r w:rsidR="00E85E8D" w:rsidRPr="0076015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E85E8D" w:rsidRPr="0076015C">
        <w:rPr>
          <w:rFonts w:asciiTheme="majorBidi" w:hAnsiTheme="majorBidi"/>
          <w:sz w:val="30"/>
          <w:szCs w:val="30"/>
        </w:rPr>
        <w:t>2563</w:t>
      </w:r>
      <w:r w:rsidRPr="0076015C">
        <w:rPr>
          <w:rFonts w:asciiTheme="majorBidi" w:hAnsiTheme="majorBidi"/>
          <w:sz w:val="30"/>
          <w:szCs w:val="30"/>
          <w:cs/>
        </w:rPr>
        <w:t xml:space="preserve"> เพื่อจะจำกัดผลกระทบจากการแพร่ระบาดของ</w:t>
      </w:r>
      <w:r w:rsidR="001938DF" w:rsidRPr="0076015C">
        <w:rPr>
          <w:rFonts w:asciiTheme="majorBidi" w:hAnsiTheme="majorBidi"/>
          <w:sz w:val="30"/>
          <w:szCs w:val="30"/>
          <w:cs/>
        </w:rPr>
        <w:t>โรค</w:t>
      </w:r>
      <w:r w:rsidR="001938DF" w:rsidRPr="0076015C">
        <w:rPr>
          <w:rFonts w:asciiTheme="majorBidi" w:hAnsiTheme="majorBidi" w:hint="cs"/>
          <w:sz w:val="30"/>
          <w:szCs w:val="30"/>
          <w:cs/>
        </w:rPr>
        <w:t xml:space="preserve">ติดเชื้อไวรัสโคโรนา </w:t>
      </w:r>
      <w:r w:rsidR="009D7994" w:rsidRPr="0076015C">
        <w:rPr>
          <w:rFonts w:asciiTheme="majorBidi" w:hAnsiTheme="majorBidi"/>
          <w:sz w:val="30"/>
          <w:szCs w:val="30"/>
        </w:rPr>
        <w:t>2019</w:t>
      </w:r>
      <w:r w:rsidR="001938DF" w:rsidRPr="0076015C">
        <w:rPr>
          <w:rFonts w:asciiTheme="majorBidi" w:hAnsiTheme="majorBidi" w:hint="cs"/>
          <w:sz w:val="30"/>
          <w:szCs w:val="30"/>
          <w:cs/>
        </w:rPr>
        <w:t xml:space="preserve"> </w:t>
      </w:r>
      <w:r w:rsidR="001938DF" w:rsidRPr="0076015C">
        <w:rPr>
          <w:rFonts w:asciiTheme="majorBidi" w:hAnsiTheme="majorBidi"/>
          <w:sz w:val="30"/>
          <w:szCs w:val="30"/>
        </w:rPr>
        <w:t>(Covid-19)</w:t>
      </w:r>
      <w:r w:rsidRPr="0076015C">
        <w:rPr>
          <w:rFonts w:asciiTheme="majorBidi" w:hAnsiTheme="majorBidi"/>
          <w:sz w:val="30"/>
          <w:szCs w:val="30"/>
        </w:rPr>
        <w:t xml:space="preserve"> </w:t>
      </w:r>
      <w:r w:rsidRPr="0076015C">
        <w:rPr>
          <w:rFonts w:asciiTheme="majorBidi" w:hAnsiTheme="majorBidi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</w:t>
      </w:r>
      <w:r w:rsidR="001938DF" w:rsidRPr="0076015C">
        <w:rPr>
          <w:rFonts w:asciiTheme="majorBidi" w:hAnsiTheme="majorBidi" w:hint="cs"/>
          <w:sz w:val="30"/>
          <w:szCs w:val="30"/>
          <w:cs/>
        </w:rPr>
        <w:t>้</w:t>
      </w:r>
      <w:r w:rsidR="00A6445E" w:rsidRPr="0076015C">
        <w:rPr>
          <w:rFonts w:asciiTheme="majorBidi" w:hAnsiTheme="majorBidi"/>
          <w:sz w:val="30"/>
          <w:szCs w:val="30"/>
        </w:rPr>
        <w:t xml:space="preserve"> </w:t>
      </w:r>
      <w:r w:rsidR="001938DF" w:rsidRPr="0076015C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="001938DF" w:rsidRPr="0076015C">
        <w:rPr>
          <w:rFonts w:ascii="Angsana New" w:hAnsi="Angsana New"/>
          <w:sz w:val="30"/>
          <w:szCs w:val="30"/>
          <w:cs/>
        </w:rPr>
        <w:t xml:space="preserve">วันที่ </w:t>
      </w:r>
      <w:r w:rsidR="001938DF" w:rsidRPr="0076015C">
        <w:rPr>
          <w:rFonts w:ascii="Angsana New" w:hAnsi="Angsana New"/>
          <w:sz w:val="30"/>
          <w:szCs w:val="30"/>
        </w:rPr>
        <w:t>3</w:t>
      </w:r>
      <w:r w:rsidR="00697EC2" w:rsidRPr="0076015C">
        <w:rPr>
          <w:rFonts w:ascii="Angsana New" w:hAnsi="Angsana New"/>
          <w:sz w:val="30"/>
          <w:szCs w:val="30"/>
        </w:rPr>
        <w:t>0</w:t>
      </w:r>
      <w:r w:rsidR="001938DF" w:rsidRPr="0076015C">
        <w:rPr>
          <w:rFonts w:ascii="Angsana New" w:hAnsi="Angsana New"/>
          <w:sz w:val="30"/>
          <w:szCs w:val="30"/>
        </w:rPr>
        <w:t xml:space="preserve"> </w:t>
      </w:r>
      <w:r w:rsidR="00697EC2" w:rsidRPr="0076015C">
        <w:rPr>
          <w:rFonts w:ascii="Angsana New" w:hAnsi="Angsana New" w:hint="cs"/>
          <w:sz w:val="30"/>
          <w:szCs w:val="30"/>
          <w:cs/>
        </w:rPr>
        <w:t>มิถุนายน</w:t>
      </w:r>
      <w:r w:rsidR="001938DF" w:rsidRPr="0076015C">
        <w:rPr>
          <w:rFonts w:ascii="Angsana New" w:hAnsi="Angsana New"/>
          <w:sz w:val="30"/>
          <w:szCs w:val="30"/>
          <w:cs/>
        </w:rPr>
        <w:t xml:space="preserve"> </w:t>
      </w:r>
      <w:r w:rsidR="001938DF" w:rsidRPr="0076015C">
        <w:rPr>
          <w:rFonts w:ascii="Angsana New" w:hAnsi="Angsana New"/>
          <w:sz w:val="30"/>
          <w:szCs w:val="30"/>
        </w:rPr>
        <w:t xml:space="preserve">2563 </w:t>
      </w:r>
      <w:r w:rsidR="001938DF" w:rsidRPr="0076015C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="001938DF" w:rsidRPr="0076015C">
        <w:rPr>
          <w:rFonts w:ascii="Angsana New" w:hAnsi="Angsana New"/>
          <w:sz w:val="30"/>
          <w:szCs w:val="30"/>
          <w:cs/>
        </w:rPr>
        <w:t>กลุ่มบริษัท</w:t>
      </w:r>
      <w:r w:rsidR="001938DF" w:rsidRPr="0076015C">
        <w:rPr>
          <w:rFonts w:ascii="Angsana New" w:hAnsi="Angsana New" w:hint="cs"/>
          <w:color w:val="000000"/>
          <w:sz w:val="30"/>
          <w:szCs w:val="30"/>
          <w:cs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="001938DF" w:rsidRPr="0076015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60FC9" w:rsidRPr="0076015C">
        <w:rPr>
          <w:rFonts w:ascii="Angsana New" w:hAnsi="Angsana New"/>
          <w:color w:val="000000"/>
          <w:sz w:val="30"/>
          <w:szCs w:val="30"/>
        </w:rPr>
        <w:t>20</w:t>
      </w:r>
      <w:bookmarkStart w:id="0" w:name="_Hlk47278116"/>
      <w:r w:rsidR="00260FC9" w:rsidRPr="0076015C">
        <w:rPr>
          <w:rFonts w:ascii="Angsana New" w:hAnsi="Angsana New"/>
          <w:color w:val="000000"/>
          <w:sz w:val="30"/>
          <w:szCs w:val="30"/>
        </w:rPr>
        <w:t>19</w:t>
      </w:r>
      <w:bookmarkEnd w:id="0"/>
      <w:r w:rsidR="001938DF" w:rsidRPr="0076015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1938DF" w:rsidRPr="0076015C">
        <w:rPr>
          <w:rFonts w:ascii="Angsana New" w:hAnsi="Angsana New"/>
          <w:color w:val="000000"/>
          <w:sz w:val="30"/>
          <w:szCs w:val="30"/>
        </w:rPr>
        <w:t>COVID-</w:t>
      </w:r>
      <w:r w:rsidR="00B3453E">
        <w:rPr>
          <w:rFonts w:ascii="Angsana New" w:hAnsi="Angsana New"/>
          <w:color w:val="000000"/>
          <w:sz w:val="30"/>
          <w:szCs w:val="30"/>
        </w:rPr>
        <w:t>19</w:t>
      </w:r>
      <w:r w:rsidR="001938DF" w:rsidRPr="0076015C">
        <w:rPr>
          <w:rFonts w:ascii="Angsana New" w:hAnsi="Angsana New"/>
          <w:color w:val="000000"/>
          <w:sz w:val="30"/>
          <w:szCs w:val="30"/>
          <w:cs/>
        </w:rPr>
        <w:t>)</w:t>
      </w:r>
      <w:r w:rsidR="001938DF"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14:paraId="7858C99B" w14:textId="77777777" w:rsidR="001938DF" w:rsidRPr="0076015C" w:rsidRDefault="001938DF" w:rsidP="005C50AF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13B3EEA" w14:textId="1C96AD4D" w:rsidR="001938DF" w:rsidRPr="0076015C" w:rsidRDefault="001938DF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015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58E9575F" w14:textId="77777777" w:rsidR="001938DF" w:rsidRPr="0076015C" w:rsidRDefault="001938DF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0AC9B27B" w14:textId="56B612AC" w:rsidR="001938DF" w:rsidRPr="0076015C" w:rsidRDefault="001938DF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กลุ่มบริษัท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</w:t>
      </w:r>
      <w:r w:rsidR="00580D98">
        <w:rPr>
          <w:rFonts w:ascii="Angsana New" w:hAnsi="Angsana New" w:hint="cs"/>
          <w:color w:val="000000"/>
          <w:sz w:val="30"/>
          <w:szCs w:val="30"/>
          <w:cs/>
        </w:rPr>
        <w:t>และลูกหนี้หมุนเวียนอื่น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>ตามวิธีการอย่างง่าย</w:t>
      </w:r>
      <w:r w:rsidRPr="0076015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6015C">
        <w:rPr>
          <w:rFonts w:ascii="Angsana New" w:hAnsi="Angsana New"/>
          <w:color w:val="000000"/>
          <w:sz w:val="30"/>
          <w:szCs w:val="30"/>
        </w:rPr>
        <w:t>Simplified approach)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76015C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76015C">
        <w:rPr>
          <w:rFonts w:ascii="Angsana New" w:hAnsi="Angsana New"/>
          <w:color w:val="000000"/>
          <w:sz w:val="30"/>
          <w:szCs w:val="30"/>
        </w:rPr>
        <w:t>loss rate)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76015C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76015C">
        <w:rPr>
          <w:rFonts w:ascii="Angsana New" w:hAnsi="Angsana New"/>
          <w:sz w:val="30"/>
          <w:szCs w:val="30"/>
        </w:rPr>
        <w:t xml:space="preserve">(Forward-looking information) </w:t>
      </w:r>
      <w:r w:rsidRPr="0076015C">
        <w:rPr>
          <w:rFonts w:ascii="Angsana New" w:hAnsi="Angsana New"/>
          <w:sz w:val="30"/>
          <w:szCs w:val="30"/>
          <w:cs/>
        </w:rPr>
        <w:t>มา</w:t>
      </w:r>
      <w:r w:rsidRPr="0076015C">
        <w:rPr>
          <w:rFonts w:ascii="Angsana New" w:hAnsi="Angsana New" w:hint="cs"/>
          <w:sz w:val="30"/>
          <w:szCs w:val="30"/>
          <w:cs/>
        </w:rPr>
        <w:t>พิจารณา</w:t>
      </w:r>
    </w:p>
    <w:p w14:paraId="76D0C4E3" w14:textId="77777777" w:rsidR="00A6445E" w:rsidRPr="0076015C" w:rsidRDefault="00A6445E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232DB7AB" w14:textId="6D87C1FC" w:rsidR="00580D98" w:rsidRPr="00580D98" w:rsidRDefault="00A6445E" w:rsidP="00580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76015C">
        <w:rPr>
          <w:rFonts w:ascii="Angsana New" w:hAnsi="Angsana New" w:hint="cs"/>
          <w:color w:val="000000"/>
          <w:sz w:val="30"/>
          <w:szCs w:val="30"/>
        </w:rPr>
        <w:t xml:space="preserve">COVID-19 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มาถือเป็นข้อบ่งชี้การด้อยค่าของที่ดิน อาคารและอุปกรณ์ สินทรัพย์ไม่มีตัวตน และเลือกไม่นำข้อมูลสถานการณ์ </w:t>
      </w:r>
      <w:r w:rsidRPr="0076015C">
        <w:rPr>
          <w:rFonts w:ascii="Angsana New" w:hAnsi="Angsana New" w:hint="cs"/>
          <w:color w:val="000000"/>
          <w:sz w:val="30"/>
          <w:szCs w:val="30"/>
        </w:rPr>
        <w:t>COVID-19</w:t>
      </w:r>
      <w:r w:rsidRPr="0076015C">
        <w:rPr>
          <w:rFonts w:ascii="Angsana New" w:hAnsi="Angsana New" w:hint="cs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และสินทรัพย์ไม่มีตัวตนที่มีอายุการใช้ประโยชน์ไม่ทราบแน่นอน </w:t>
      </w:r>
    </w:p>
    <w:p w14:paraId="1D67FEC0" w14:textId="77777777" w:rsidR="00A6445E" w:rsidRPr="0076015C" w:rsidRDefault="00A6445E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3A755BF8" w14:textId="556D931C" w:rsidR="00580D98" w:rsidRDefault="00580D98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5D7A41A5" w14:textId="51ECB7F9" w:rsidR="00580D98" w:rsidRDefault="00580D98" w:rsidP="00580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15AA2E7" w14:textId="670F3024" w:rsidR="00580D98" w:rsidRDefault="00580D98" w:rsidP="00580D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กลุ่มบริษัทได้รับการลดค่าเช่าจ่าย เนื่องจากสถานการณ์ </w:t>
      </w:r>
      <w:r>
        <w:rPr>
          <w:rFonts w:ascii="Angsana New" w:hAnsi="Angsana New"/>
          <w:color w:val="000000"/>
          <w:sz w:val="30"/>
          <w:szCs w:val="30"/>
        </w:rPr>
        <w:t xml:space="preserve">COVID-19 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กลุ่มบริษัทได้ทยอยปรับลดหนี้สิน</w:t>
      </w:r>
      <w:r w:rsidR="00B3453E">
        <w:rPr>
          <w:rFonts w:ascii="Angsana New" w:hAnsi="Angsana New"/>
          <w:color w:val="000000"/>
          <w:sz w:val="30"/>
          <w:szCs w:val="30"/>
        </w:rPr>
        <w:br/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ตามสัญญาเช่าตามสัดส่วนที่ได้รับการลดค่าเช่า 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ค่าเช่าที่ลดลง และบันทึกผลต่างเป็นกำไรจากการได้รับการลดค่าเช่าในกำไรหรือขาดทุนสำหรับงวดสามเดือนและหกเดือนสิ้นสุด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30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color w:val="000000"/>
          <w:sz w:val="30"/>
          <w:szCs w:val="30"/>
        </w:rPr>
        <w:t xml:space="preserve">2563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เป็นจำนวน </w:t>
      </w:r>
      <w:r w:rsidR="00262240">
        <w:rPr>
          <w:rFonts w:ascii="Angsana New" w:hAnsi="Angsana New"/>
          <w:color w:val="000000"/>
          <w:sz w:val="30"/>
          <w:szCs w:val="30"/>
        </w:rPr>
        <w:t>0.2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 ในงบการเงินรวม</w:t>
      </w:r>
    </w:p>
    <w:p w14:paraId="3F0AC20E" w14:textId="77777777" w:rsidR="00580D98" w:rsidRDefault="00580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39A4BC9B" w14:textId="0C29CB9F" w:rsidR="001938DF" w:rsidRPr="0076015C" w:rsidRDefault="001938DF" w:rsidP="001938DF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015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FE44A44" w14:textId="77777777" w:rsidR="001938DF" w:rsidRPr="0076015C" w:rsidRDefault="001938DF" w:rsidP="005C50AF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autoSpaceDE w:val="0"/>
        <w:autoSpaceDN w:val="0"/>
        <w:adjustRightInd w:val="0"/>
        <w:spacing w:line="240" w:lineRule="auto"/>
        <w:ind w:left="547"/>
        <w:jc w:val="thaiDistribute"/>
        <w:textAlignment w:val="center"/>
        <w:rPr>
          <w:rFonts w:ascii="Angsana New" w:hAnsi="Angsana New"/>
          <w:color w:val="000000"/>
          <w:sz w:val="30"/>
          <w:szCs w:val="30"/>
        </w:rPr>
      </w:pPr>
    </w:p>
    <w:p w14:paraId="7402093D" w14:textId="67C270C4" w:rsidR="00A6445E" w:rsidRPr="0076015C" w:rsidRDefault="00A6445E" w:rsidP="001938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015C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เลือกไม่นำข้อมูลสถานการณ์ </w:t>
      </w:r>
      <w:r w:rsidRPr="0076015C">
        <w:rPr>
          <w:rFonts w:ascii="Angsana New" w:hAnsi="Angsana New" w:hint="cs"/>
          <w:sz w:val="30"/>
          <w:szCs w:val="30"/>
        </w:rPr>
        <w:t xml:space="preserve">COVID-19 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76015C">
        <w:rPr>
          <w:rFonts w:ascii="Angsana New" w:hAnsi="Angsana New" w:hint="cs"/>
          <w:sz w:val="30"/>
          <w:szCs w:val="30"/>
        </w:rPr>
        <w:t>3</w:t>
      </w:r>
      <w:r w:rsidR="005C50AF" w:rsidRPr="0076015C">
        <w:rPr>
          <w:rFonts w:ascii="Angsana New" w:hAnsi="Angsana New"/>
          <w:sz w:val="30"/>
          <w:szCs w:val="30"/>
        </w:rPr>
        <w:t xml:space="preserve">0 </w:t>
      </w:r>
      <w:r w:rsidR="005C50AF"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6015C">
        <w:rPr>
          <w:rFonts w:ascii="Angsana New" w:hAnsi="Angsana New" w:hint="cs"/>
          <w:sz w:val="30"/>
          <w:szCs w:val="30"/>
        </w:rPr>
        <w:t>2563</w:t>
      </w:r>
    </w:p>
    <w:p w14:paraId="0D2950CA" w14:textId="15CDFA43" w:rsidR="00D76F5F" w:rsidRPr="0076015C" w:rsidRDefault="00D76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615023A0" w14:textId="77777777" w:rsidR="00D01D44" w:rsidRPr="0076015C" w:rsidRDefault="00605C5A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</w:t>
      </w:r>
      <w:r w:rsidR="008321B1"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หรือ</w:t>
      </w: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7777777" w:rsidR="00605C5A" w:rsidRPr="0076015C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FE01DCC" w14:textId="7324DB2C" w:rsidR="00605C5A" w:rsidRPr="0076015C" w:rsidRDefault="0090142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76015C">
        <w:rPr>
          <w:rFonts w:asciiTheme="majorBidi" w:hAnsiTheme="majorBidi"/>
          <w:sz w:val="30"/>
          <w:szCs w:val="30"/>
          <w:cs/>
        </w:rPr>
        <w:t>ความสัมพันธ์ที่มีกับ</w:t>
      </w:r>
      <w:r w:rsidR="005F34CA" w:rsidRPr="0076015C">
        <w:rPr>
          <w:rFonts w:asciiTheme="majorBidi" w:hAnsiTheme="majorBidi"/>
          <w:sz w:val="30"/>
          <w:szCs w:val="30"/>
          <w:cs/>
        </w:rPr>
        <w:t>บริษัทร่วม</w:t>
      </w:r>
      <w:r w:rsidR="005F34CA" w:rsidRPr="0076015C">
        <w:rPr>
          <w:rFonts w:asciiTheme="majorBidi" w:hAnsiTheme="majorBidi" w:hint="cs"/>
          <w:sz w:val="30"/>
          <w:szCs w:val="30"/>
          <w:cs/>
        </w:rPr>
        <w:t>และ</w:t>
      </w:r>
      <w:r w:rsidRPr="0076015C">
        <w:rPr>
          <w:rFonts w:asciiTheme="majorBidi" w:hAnsiTheme="majorBidi"/>
          <w:sz w:val="30"/>
          <w:szCs w:val="30"/>
          <w:cs/>
        </w:rPr>
        <w:t>ย่อย</w:t>
      </w:r>
      <w:r w:rsidR="001C5F16" w:rsidRPr="0076015C">
        <w:rPr>
          <w:rFonts w:asciiTheme="majorBidi" w:hAnsiTheme="majorBidi" w:hint="cs"/>
          <w:sz w:val="30"/>
          <w:szCs w:val="30"/>
          <w:cs/>
        </w:rPr>
        <w:t xml:space="preserve"> </w:t>
      </w:r>
      <w:r w:rsidRPr="0076015C">
        <w:rPr>
          <w:rFonts w:asciiTheme="majorBidi" w:hAnsiTheme="majorBidi"/>
          <w:sz w:val="30"/>
          <w:szCs w:val="30"/>
          <w:cs/>
        </w:rPr>
        <w:t>ได้เปิดเผยในหมายเหต</w:t>
      </w:r>
      <w:r w:rsidR="002F3722" w:rsidRPr="0076015C">
        <w:rPr>
          <w:rFonts w:asciiTheme="majorBidi" w:hAnsiTheme="majorBidi" w:hint="cs"/>
          <w:sz w:val="30"/>
          <w:szCs w:val="30"/>
          <w:cs/>
        </w:rPr>
        <w:t>ุ</w:t>
      </w:r>
      <w:r w:rsidRPr="0076015C">
        <w:rPr>
          <w:rFonts w:asciiTheme="majorBidi" w:hAnsiTheme="majorBidi"/>
          <w:sz w:val="30"/>
          <w:szCs w:val="30"/>
          <w:cs/>
        </w:rPr>
        <w:t xml:space="preserve">ข้อ </w:t>
      </w:r>
      <w:r w:rsidR="00906739" w:rsidRPr="0076015C">
        <w:rPr>
          <w:rFonts w:asciiTheme="majorBidi" w:hAnsiTheme="majorBidi"/>
          <w:sz w:val="30"/>
          <w:szCs w:val="30"/>
        </w:rPr>
        <w:t>6</w:t>
      </w:r>
      <w:r w:rsidRPr="0076015C">
        <w:rPr>
          <w:rFonts w:asciiTheme="majorBidi" w:hAnsiTheme="majorBidi"/>
          <w:sz w:val="30"/>
          <w:szCs w:val="30"/>
          <w:cs/>
        </w:rPr>
        <w:t xml:space="preserve"> และ </w:t>
      </w:r>
      <w:r w:rsidR="00906739" w:rsidRPr="0076015C">
        <w:rPr>
          <w:rFonts w:asciiTheme="majorBidi" w:hAnsiTheme="majorBidi"/>
          <w:sz w:val="30"/>
          <w:szCs w:val="30"/>
        </w:rPr>
        <w:t>7</w:t>
      </w:r>
      <w:r w:rsidRPr="0076015C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</w:t>
      </w:r>
      <w:r w:rsidR="00BB36E3" w:rsidRPr="0076015C">
        <w:rPr>
          <w:rFonts w:asciiTheme="majorBidi" w:hAnsiTheme="majorBidi"/>
          <w:sz w:val="30"/>
          <w:szCs w:val="30"/>
        </w:rPr>
        <w:br/>
      </w:r>
      <w:r w:rsidRPr="0076015C">
        <w:rPr>
          <w:rFonts w:asciiTheme="majorBidi" w:hAnsiTheme="majorBidi"/>
          <w:sz w:val="30"/>
          <w:szCs w:val="30"/>
          <w:cs/>
        </w:rPr>
        <w:t>มีดังต่อไปนี้</w:t>
      </w:r>
    </w:p>
    <w:p w14:paraId="73E3EA28" w14:textId="77777777" w:rsidR="00901424" w:rsidRPr="0076015C" w:rsidRDefault="00901424" w:rsidP="008F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605C5A" w:rsidRPr="0076015C" w14:paraId="76F0BCBA" w14:textId="77777777" w:rsidTr="00AF6F60">
        <w:trPr>
          <w:tblHeader/>
        </w:trPr>
        <w:tc>
          <w:tcPr>
            <w:tcW w:w="1716" w:type="pct"/>
          </w:tcPr>
          <w:p w14:paraId="099AF293" w14:textId="77777777" w:rsidR="00605C5A" w:rsidRPr="0076015C" w:rsidRDefault="00605C5A" w:rsidP="00605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1858B690" w14:textId="77777777" w:rsidR="00605C5A" w:rsidRPr="0076015C" w:rsidRDefault="00605C5A" w:rsidP="00605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1E607EE4" w14:textId="77777777" w:rsidR="00605C5A" w:rsidRPr="0076015C" w:rsidRDefault="00605C5A" w:rsidP="00605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E0CD2" w:rsidRPr="0076015C" w14:paraId="7E7816D1" w14:textId="77777777" w:rsidTr="001C5F16">
        <w:tc>
          <w:tcPr>
            <w:tcW w:w="1716" w:type="pct"/>
          </w:tcPr>
          <w:p w14:paraId="0C852BDA" w14:textId="77777777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ฟูดส์ กิมมิคส์ จำกัด</w:t>
            </w:r>
          </w:p>
        </w:tc>
        <w:tc>
          <w:tcPr>
            <w:tcW w:w="736" w:type="pct"/>
          </w:tcPr>
          <w:p w14:paraId="6BEFFC78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0B58339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</w:t>
            </w:r>
            <w:r w:rsidR="001C5F16" w:rsidRPr="0076015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76015C" w14:paraId="5C42F48D" w14:textId="77777777" w:rsidTr="001C5F16">
        <w:trPr>
          <w:trHeight w:val="344"/>
        </w:trPr>
        <w:tc>
          <w:tcPr>
            <w:tcW w:w="1716" w:type="pct"/>
          </w:tcPr>
          <w:p w14:paraId="60104C88" w14:textId="384F6E5E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สตอร์</w:t>
            </w:r>
            <w:r w:rsidR="0053710D" w:rsidRPr="0076015C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736" w:type="pct"/>
          </w:tcPr>
          <w:p w14:paraId="6C54D9F1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0E39D8E8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76015C" w14:paraId="12E6F1B3" w14:textId="77777777" w:rsidTr="001C5F16">
        <w:tc>
          <w:tcPr>
            <w:tcW w:w="1716" w:type="pct"/>
          </w:tcPr>
          <w:p w14:paraId="0FACAEE0" w14:textId="77777777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สุทธารา สวีท จำกัด</w:t>
            </w:r>
          </w:p>
        </w:tc>
        <w:tc>
          <w:tcPr>
            <w:tcW w:w="736" w:type="pct"/>
          </w:tcPr>
          <w:p w14:paraId="6EBD7F32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76C5875D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8E0CD2" w:rsidRPr="0076015C" w14:paraId="616700C5" w14:textId="77777777" w:rsidTr="001C5F16">
        <w:tc>
          <w:tcPr>
            <w:tcW w:w="1716" w:type="pct"/>
          </w:tcPr>
          <w:p w14:paraId="40D31DB2" w14:textId="07EB8051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เ</w:t>
            </w:r>
            <w:r w:rsidR="0053710D" w:rsidRPr="0076015C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ฟ เบสท์ จำกัด</w:t>
            </w:r>
          </w:p>
        </w:tc>
        <w:tc>
          <w:tcPr>
            <w:tcW w:w="736" w:type="pct"/>
          </w:tcPr>
          <w:p w14:paraId="7E26FBF1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389C5B4A" w14:textId="77777777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มีผู้ถือหุ้นร่วมกันกับบริษัท</w:t>
            </w:r>
          </w:p>
        </w:tc>
      </w:tr>
      <w:tr w:rsidR="008E0CD2" w:rsidRPr="0076015C" w14:paraId="1EBA4AE7" w14:textId="77777777" w:rsidTr="001C5F16">
        <w:tc>
          <w:tcPr>
            <w:tcW w:w="1716" w:type="pct"/>
          </w:tcPr>
          <w:p w14:paraId="47956C11" w14:textId="77777777" w:rsidR="008E0CD2" w:rsidRPr="0076015C" w:rsidRDefault="008E0CD2" w:rsidP="008E0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736" w:type="pct"/>
          </w:tcPr>
          <w:p w14:paraId="4A5FB499" w14:textId="77777777" w:rsidR="008E0CD2" w:rsidRPr="0076015C" w:rsidRDefault="008E0CD2" w:rsidP="008E0C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548" w:type="pct"/>
          </w:tcPr>
          <w:p w14:paraId="54A0250D" w14:textId="4A04F0C5" w:rsidR="008E0CD2" w:rsidRPr="0076015C" w:rsidRDefault="008E0CD2" w:rsidP="001C5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15" w:hanging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เป็นกิจการที่เกี่ยวข้องกัน มีกรรมการเป็นสมาชิกในครอบครัวที่ใก</w:t>
            </w:r>
            <w:r w:rsidR="00FF4DB5">
              <w:rPr>
                <w:rFonts w:ascii="Angsana New" w:hAnsi="Angsana New" w:hint="cs"/>
                <w:sz w:val="30"/>
                <w:szCs w:val="30"/>
                <w:cs/>
              </w:rPr>
              <w:t>ล้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ชิดกับผู้ถือหุ้นท่านหนึ่งของบริษัท</w:t>
            </w:r>
          </w:p>
        </w:tc>
      </w:tr>
    </w:tbl>
    <w:p w14:paraId="6BD837F6" w14:textId="77777777" w:rsidR="001C5F16" w:rsidRPr="0076015C" w:rsidRDefault="001C5F16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0E7D379" w14:textId="77777777" w:rsidR="00605C5A" w:rsidRPr="0076015C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นโยบายการกำหนดราคาสำหรับรายการ</w:t>
      </w:r>
      <w:r w:rsidR="008A55D9" w:rsidRPr="0076015C">
        <w:rPr>
          <w:rFonts w:asciiTheme="majorBidi" w:hAnsiTheme="majorBidi" w:cstheme="majorBidi" w:hint="cs"/>
          <w:sz w:val="30"/>
          <w:szCs w:val="30"/>
          <w:cs/>
        </w:rPr>
        <w:t>แต่ละประเภท มี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38A8B395" w14:textId="77777777" w:rsidR="00605C5A" w:rsidRPr="0076015C" w:rsidRDefault="00605C5A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760"/>
      </w:tblGrid>
      <w:tr w:rsidR="001A39BA" w:rsidRPr="0076015C" w14:paraId="5191F701" w14:textId="77777777" w:rsidTr="006F53D1">
        <w:trPr>
          <w:trHeight w:val="335"/>
          <w:tblHeader/>
        </w:trPr>
        <w:tc>
          <w:tcPr>
            <w:tcW w:w="1863" w:type="pct"/>
          </w:tcPr>
          <w:p w14:paraId="3AFE20D0" w14:textId="77777777" w:rsidR="001A39BA" w:rsidRPr="0076015C" w:rsidRDefault="001A39BA" w:rsidP="00A30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137" w:type="pct"/>
          </w:tcPr>
          <w:p w14:paraId="423DA28E" w14:textId="77777777" w:rsidR="001A39BA" w:rsidRPr="0076015C" w:rsidRDefault="001A39BA" w:rsidP="00A30F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A39BA" w:rsidRPr="0076015C" w14:paraId="0EB4D0C5" w14:textId="77777777" w:rsidTr="005461E4">
        <w:tc>
          <w:tcPr>
            <w:tcW w:w="1863" w:type="pct"/>
          </w:tcPr>
          <w:p w14:paraId="67BDBDE6" w14:textId="08FB28F8" w:rsidR="001A39BA" w:rsidRPr="0076015C" w:rsidRDefault="001A39BA" w:rsidP="00A30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15534" w:rsidRPr="0076015C"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137" w:type="pct"/>
          </w:tcPr>
          <w:p w14:paraId="752B06E7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39BA" w:rsidRPr="0076015C" w14:paraId="4B7C46AB" w14:textId="77777777" w:rsidTr="005461E4">
        <w:tc>
          <w:tcPr>
            <w:tcW w:w="1863" w:type="pct"/>
          </w:tcPr>
          <w:p w14:paraId="49B9CAFD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ค่าบริหารจัดการและอื่นๆ </w:t>
            </w:r>
          </w:p>
        </w:tc>
        <w:tc>
          <w:tcPr>
            <w:tcW w:w="3137" w:type="pct"/>
          </w:tcPr>
          <w:p w14:paraId="77AD394D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A39BA" w:rsidRPr="0076015C" w14:paraId="47225DCC" w14:textId="77777777" w:rsidTr="005461E4">
        <w:tc>
          <w:tcPr>
            <w:tcW w:w="1863" w:type="pct"/>
          </w:tcPr>
          <w:p w14:paraId="79AFE629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3137" w:type="pct"/>
          </w:tcPr>
          <w:p w14:paraId="6C1D9D24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ตามสัญญาที่ตกลงร่วมกัน</w:t>
            </w:r>
          </w:p>
        </w:tc>
      </w:tr>
      <w:tr w:rsidR="001A39BA" w:rsidRPr="0076015C" w14:paraId="7E0B2049" w14:textId="77777777" w:rsidTr="005461E4">
        <w:tc>
          <w:tcPr>
            <w:tcW w:w="1863" w:type="pct"/>
          </w:tcPr>
          <w:p w14:paraId="0C752E5C" w14:textId="4E25F72C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A15534" w:rsidRPr="0076015C"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สินทรัพย์ถาวร</w:t>
            </w:r>
          </w:p>
        </w:tc>
        <w:tc>
          <w:tcPr>
            <w:tcW w:w="3137" w:type="pct"/>
          </w:tcPr>
          <w:p w14:paraId="06802B55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ตามที่ตกลงร่วมกัน</w:t>
            </w:r>
          </w:p>
        </w:tc>
      </w:tr>
      <w:tr w:rsidR="001A39BA" w:rsidRPr="0076015C" w14:paraId="1DFA1B0B" w14:textId="77777777" w:rsidTr="005461E4">
        <w:tc>
          <w:tcPr>
            <w:tcW w:w="1863" w:type="pct"/>
          </w:tcPr>
          <w:p w14:paraId="75679662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3137" w:type="pct"/>
          </w:tcPr>
          <w:p w14:paraId="2201111C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ต้นทุนการกู้ยืมบวกร้อยละ 0.5 ต่อปี</w:t>
            </w:r>
          </w:p>
        </w:tc>
      </w:tr>
      <w:tr w:rsidR="001A39BA" w:rsidRPr="0076015C" w14:paraId="62D65F8D" w14:textId="77777777" w:rsidTr="005461E4">
        <w:tc>
          <w:tcPr>
            <w:tcW w:w="1863" w:type="pct"/>
          </w:tcPr>
          <w:p w14:paraId="1EEC2D7F" w14:textId="77777777" w:rsidR="001A39BA" w:rsidRPr="0076015C" w:rsidRDefault="001A39BA" w:rsidP="001A3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3137" w:type="pct"/>
          </w:tcPr>
          <w:p w14:paraId="659A12F6" w14:textId="77777777" w:rsidR="001A39BA" w:rsidRPr="0076015C" w:rsidRDefault="001A39BA" w:rsidP="001A39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อัตราดอกเบี้ยคงที่ร้อยละ 1.05 ต่อปี </w:t>
            </w:r>
          </w:p>
        </w:tc>
      </w:tr>
      <w:tr w:rsidR="00A15534" w:rsidRPr="0076015C" w14:paraId="6D4564EC" w14:textId="77777777" w:rsidTr="005461E4">
        <w:tc>
          <w:tcPr>
            <w:tcW w:w="1863" w:type="pct"/>
          </w:tcPr>
          <w:p w14:paraId="630DA375" w14:textId="6E751D82" w:rsidR="00A15534" w:rsidRPr="0076015C" w:rsidRDefault="00A15534" w:rsidP="00A1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3137" w:type="pct"/>
          </w:tcPr>
          <w:p w14:paraId="1D44A39C" w14:textId="1DF9E556" w:rsidR="00A15534" w:rsidRPr="0076015C" w:rsidRDefault="00A15534" w:rsidP="00A15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A15534" w:rsidRPr="0076015C" w14:paraId="19B7CBC2" w14:textId="77777777" w:rsidTr="005461E4">
        <w:tc>
          <w:tcPr>
            <w:tcW w:w="1863" w:type="pct"/>
          </w:tcPr>
          <w:p w14:paraId="551C8B8C" w14:textId="77777777" w:rsidR="00A15534" w:rsidRPr="0076015C" w:rsidRDefault="00A15534" w:rsidP="00A1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137" w:type="pct"/>
          </w:tcPr>
          <w:p w14:paraId="43226635" w14:textId="77777777" w:rsidR="00A15534" w:rsidRPr="0076015C" w:rsidRDefault="00A15534" w:rsidP="00A15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1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ตามหลักเกณฑ์ที่กำหนดโดยคณะกรรมการสรรหา ซึ่งไม่เกินกว่า  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   จำนวนเงินที่ผู้ถือหุ้นอนุมัติ</w:t>
            </w:r>
          </w:p>
        </w:tc>
      </w:tr>
    </w:tbl>
    <w:p w14:paraId="7F2F77B4" w14:textId="77777777" w:rsidR="00A15534" w:rsidRPr="0076015C" w:rsidRDefault="00A15534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70315808" w14:textId="0030665D" w:rsidR="0033012B" w:rsidRPr="0076015C" w:rsidRDefault="0033012B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82041E" w:rsidRPr="0076015C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17236A" w:rsidRPr="0076015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Theme="majorBidi" w:hAnsiTheme="majorBidi" w:cstheme="majorBidi"/>
          <w:sz w:val="30"/>
          <w:szCs w:val="30"/>
        </w:rPr>
        <w:t xml:space="preserve">30 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82041E" w:rsidRPr="0076015C">
        <w:rPr>
          <w:rFonts w:asciiTheme="majorBidi" w:hAnsiTheme="majorBidi" w:cstheme="majorBidi"/>
          <w:sz w:val="30"/>
          <w:szCs w:val="30"/>
        </w:rPr>
        <w:br/>
      </w:r>
      <w:r w:rsidRPr="0076015C">
        <w:rPr>
          <w:rFonts w:asciiTheme="majorBidi" w:hAnsiTheme="majorBidi" w:cstheme="majorBidi" w:hint="cs"/>
          <w:sz w:val="30"/>
          <w:szCs w:val="30"/>
          <w:cs/>
        </w:rPr>
        <w:t>สรุปได้ดังนี้</w:t>
      </w:r>
    </w:p>
    <w:p w14:paraId="34E749F4" w14:textId="5918581E" w:rsidR="0033012B" w:rsidRPr="0076015C" w:rsidRDefault="0033012B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1"/>
        <w:gridCol w:w="1083"/>
        <w:gridCol w:w="269"/>
        <w:gridCol w:w="1076"/>
        <w:gridCol w:w="269"/>
        <w:gridCol w:w="1082"/>
      </w:tblGrid>
      <w:tr w:rsidR="0082041E" w:rsidRPr="0076015C" w14:paraId="0744B568" w14:textId="77777777" w:rsidTr="00115D17">
        <w:trPr>
          <w:tblHeader/>
        </w:trPr>
        <w:tc>
          <w:tcPr>
            <w:tcW w:w="2199" w:type="pct"/>
          </w:tcPr>
          <w:p w14:paraId="621274F3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791D7A52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AEA9924" w14:textId="77777777" w:rsidR="0082041E" w:rsidRPr="0076015C" w:rsidRDefault="0082041E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1501F5F0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041E" w:rsidRPr="0076015C" w14:paraId="2B13ACA5" w14:textId="77777777" w:rsidTr="00115D17">
        <w:trPr>
          <w:tblHeader/>
        </w:trPr>
        <w:tc>
          <w:tcPr>
            <w:tcW w:w="2199" w:type="pct"/>
          </w:tcPr>
          <w:p w14:paraId="71F0199D" w14:textId="61332161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91" w:type="pct"/>
          </w:tcPr>
          <w:p w14:paraId="23139D24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4280205B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661854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FC01D1E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829D021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57225FB9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CBF1EF6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2041E" w:rsidRPr="0076015C" w14:paraId="36783F68" w14:textId="77777777" w:rsidTr="00115D17">
        <w:trPr>
          <w:tblHeader/>
        </w:trPr>
        <w:tc>
          <w:tcPr>
            <w:tcW w:w="2199" w:type="pct"/>
          </w:tcPr>
          <w:p w14:paraId="2CD2F149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337F51F7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041E" w:rsidRPr="0076015C" w14:paraId="7B45BB67" w14:textId="77777777" w:rsidTr="00115D17">
        <w:tc>
          <w:tcPr>
            <w:tcW w:w="2199" w:type="pct"/>
            <w:vAlign w:val="center"/>
          </w:tcPr>
          <w:p w14:paraId="3E2547FB" w14:textId="77777777" w:rsidR="0082041E" w:rsidRPr="0076015C" w:rsidRDefault="0082041E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374741CC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3B4123D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E2C93E9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F33451C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CEF1991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BB493B5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9938443" w14:textId="77777777" w:rsidR="0082041E" w:rsidRPr="0076015C" w:rsidRDefault="0082041E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94A1B" w:rsidRPr="0076015C" w14:paraId="5F475C50" w14:textId="77777777" w:rsidTr="00115D17">
        <w:tc>
          <w:tcPr>
            <w:tcW w:w="2199" w:type="pct"/>
          </w:tcPr>
          <w:p w14:paraId="3D33600B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76F86920" w14:textId="7BDDFC4C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E5D661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65E147E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44E3AA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DECBF2" w14:textId="3205F524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7" w:type="pct"/>
          </w:tcPr>
          <w:p w14:paraId="7942DEEC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56F060A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A1B" w:rsidRPr="0076015C" w14:paraId="0D369FFC" w14:textId="77777777" w:rsidTr="00115D17">
        <w:tc>
          <w:tcPr>
            <w:tcW w:w="2199" w:type="pct"/>
          </w:tcPr>
          <w:p w14:paraId="00F61258" w14:textId="6FF8D35B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</w:t>
            </w:r>
            <w:r w:rsidRPr="0076015C">
              <w:rPr>
                <w:rFonts w:asciiTheme="majorBidi" w:hAnsiTheme="majorBidi" w:hint="cs"/>
                <w:sz w:val="30"/>
                <w:szCs w:val="30"/>
                <w:cs/>
              </w:rPr>
              <w:t>า</w:t>
            </w: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วร</w:t>
            </w:r>
          </w:p>
        </w:tc>
        <w:tc>
          <w:tcPr>
            <w:tcW w:w="591" w:type="pct"/>
          </w:tcPr>
          <w:p w14:paraId="7B2A7516" w14:textId="3A448DFB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6DAC9E5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280150F" w14:textId="093A902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B4A322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E34285" w14:textId="1282B72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  <w:tc>
          <w:tcPr>
            <w:tcW w:w="147" w:type="pct"/>
          </w:tcPr>
          <w:p w14:paraId="4B7BA2D6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22C042" w14:textId="52D84574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A1B" w:rsidRPr="0076015C" w14:paraId="21D36BA5" w14:textId="77777777" w:rsidTr="00115D17">
        <w:tc>
          <w:tcPr>
            <w:tcW w:w="2199" w:type="pct"/>
          </w:tcPr>
          <w:p w14:paraId="1EE9D2E4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0B4C2BAE" w14:textId="0A547835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4346431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F46532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DB0E41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BE73FC" w14:textId="4692C4F9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147" w:type="pct"/>
          </w:tcPr>
          <w:p w14:paraId="2D745002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22E35D1" w14:textId="1B077504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2,26</w:t>
            </w:r>
            <w:r w:rsidR="00B3453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94A1B" w:rsidRPr="0076015C" w14:paraId="7D1B5C17" w14:textId="77777777" w:rsidTr="00115D17">
        <w:tc>
          <w:tcPr>
            <w:tcW w:w="2199" w:type="pct"/>
          </w:tcPr>
          <w:p w14:paraId="46D54ED1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003D7269" w14:textId="65943C6E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5AC863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5C6582E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31B93F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9C8C3D" w14:textId="2ED11A44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147" w:type="pct"/>
          </w:tcPr>
          <w:p w14:paraId="73BCDEA4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B63BA8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794A1B" w:rsidRPr="0076015C" w14:paraId="28E966C2" w14:textId="77777777" w:rsidTr="00115D17">
        <w:tc>
          <w:tcPr>
            <w:tcW w:w="2199" w:type="pct"/>
          </w:tcPr>
          <w:p w14:paraId="1DA8EA2D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742C71B9" w14:textId="02DF2420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13BAF1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7F7AFC0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41E50C9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0E0869" w14:textId="26E97F8B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65725E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E17245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47,350</w:t>
            </w:r>
          </w:p>
        </w:tc>
      </w:tr>
      <w:tr w:rsidR="00794A1B" w:rsidRPr="0076015C" w14:paraId="5C8CCD12" w14:textId="77777777" w:rsidTr="00115D17">
        <w:tc>
          <w:tcPr>
            <w:tcW w:w="2199" w:type="pct"/>
          </w:tcPr>
          <w:p w14:paraId="1D17E1F7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รายได้ค่าบริหารจัดการและอื่นๆ</w:t>
            </w:r>
          </w:p>
        </w:tc>
        <w:tc>
          <w:tcPr>
            <w:tcW w:w="591" w:type="pct"/>
          </w:tcPr>
          <w:p w14:paraId="38449121" w14:textId="4579A323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807502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159549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0CD6E8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29D3D67" w14:textId="7C4C5CAA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25,8</w:t>
            </w:r>
            <w:r w:rsidR="00941B3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7" w:type="pct"/>
          </w:tcPr>
          <w:p w14:paraId="554957F5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9C02D0A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58,896</w:t>
            </w:r>
          </w:p>
        </w:tc>
      </w:tr>
      <w:tr w:rsidR="00794A1B" w:rsidRPr="0076015C" w14:paraId="1542CFF0" w14:textId="77777777" w:rsidTr="00115D17">
        <w:tc>
          <w:tcPr>
            <w:tcW w:w="2199" w:type="pct"/>
          </w:tcPr>
          <w:p w14:paraId="1170CCBA" w14:textId="5FCA8BC8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2F6AC214" w14:textId="66744271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A4502F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3A4E987" w14:textId="4C6899CE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89F9A57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F0BB38" w14:textId="532ED162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7" w:type="pct"/>
          </w:tcPr>
          <w:p w14:paraId="774B3559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4A87A7" w14:textId="3BA48894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A1B" w:rsidRPr="0076015C" w14:paraId="4A42AA20" w14:textId="77777777" w:rsidTr="00115D17">
        <w:tc>
          <w:tcPr>
            <w:tcW w:w="2199" w:type="pct"/>
          </w:tcPr>
          <w:p w14:paraId="20A40FDF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510199CE" w14:textId="1525D9E5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764BBA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43FAE1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8FC818C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A02C2B4" w14:textId="3B3F537C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7" w:type="pct"/>
          </w:tcPr>
          <w:p w14:paraId="06F47459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201E98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115D17" w:rsidRPr="0076015C" w14:paraId="0054B3CE" w14:textId="77777777" w:rsidTr="00115D17">
        <w:tc>
          <w:tcPr>
            <w:tcW w:w="2199" w:type="pct"/>
            <w:vAlign w:val="center"/>
          </w:tcPr>
          <w:p w14:paraId="7A855FAB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9B41F5A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239FD4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B76393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73FD41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C79462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94516A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D0412DE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D17" w:rsidRPr="0076015C" w14:paraId="05460375" w14:textId="77777777" w:rsidTr="00115D17">
        <w:tc>
          <w:tcPr>
            <w:tcW w:w="2199" w:type="pct"/>
            <w:vAlign w:val="center"/>
          </w:tcPr>
          <w:p w14:paraId="4C82A18E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4A7C9582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8808B0C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66317A2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8E9E9C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678AB5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4118E7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65038C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4A1B" w:rsidRPr="0076015C" w14:paraId="37997D2A" w14:textId="77777777" w:rsidTr="00115D17">
        <w:tc>
          <w:tcPr>
            <w:tcW w:w="2199" w:type="pct"/>
          </w:tcPr>
          <w:p w14:paraId="69FF51C7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02F13AEE" w14:textId="10CFDBFC" w:rsidR="00794A1B" w:rsidRPr="0076015C" w:rsidRDefault="00941B3E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148" w:type="pct"/>
          </w:tcPr>
          <w:p w14:paraId="7B6E64B2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519EF42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FCABCA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57450B" w14:textId="1BB0E49C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00769D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DD320AD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A1B" w:rsidRPr="0076015C" w14:paraId="0C21973D" w14:textId="77777777" w:rsidTr="00115D17">
        <w:tc>
          <w:tcPr>
            <w:tcW w:w="2199" w:type="pct"/>
          </w:tcPr>
          <w:p w14:paraId="166398D0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91" w:type="pct"/>
          </w:tcPr>
          <w:p w14:paraId="05EA3444" w14:textId="63F877F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8" w:type="pct"/>
          </w:tcPr>
          <w:p w14:paraId="04E3B9DF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5E5716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13FADE0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FE3DC6" w14:textId="4D1E639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948EC6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4362475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A1B" w:rsidRPr="0076015C" w14:paraId="666D0259" w14:textId="77777777" w:rsidTr="00115D17">
        <w:tc>
          <w:tcPr>
            <w:tcW w:w="2199" w:type="pct"/>
          </w:tcPr>
          <w:p w14:paraId="7FB3C6DD" w14:textId="7777777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91" w:type="pct"/>
          </w:tcPr>
          <w:p w14:paraId="2EE105F8" w14:textId="4E1F308C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9AED456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314A789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6BE067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8C9AA6" w14:textId="15CB97D0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1593DE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ED68303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94A1B" w:rsidRPr="0076015C" w14:paraId="6E06D8EE" w14:textId="77777777" w:rsidTr="00115D17">
        <w:tc>
          <w:tcPr>
            <w:tcW w:w="2199" w:type="pct"/>
          </w:tcPr>
          <w:p w14:paraId="7EFFFE9F" w14:textId="7DC27BB7" w:rsidR="00794A1B" w:rsidRPr="0076015C" w:rsidRDefault="00794A1B" w:rsidP="00794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3DD8285A" w14:textId="11370520" w:rsidR="00794A1B" w:rsidRPr="0076015C" w:rsidRDefault="00941B3E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794A1B" w:rsidRPr="0076015C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8" w:type="pct"/>
          </w:tcPr>
          <w:p w14:paraId="2890D1A6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C795AF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C6463F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E81B966" w14:textId="1016D2B3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B26815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4FA201" w14:textId="77777777" w:rsidR="00794A1B" w:rsidRPr="0076015C" w:rsidRDefault="00794A1B" w:rsidP="00794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5D17" w:rsidRPr="0076015C" w14:paraId="6A167FA8" w14:textId="77777777" w:rsidTr="00115D17">
        <w:tc>
          <w:tcPr>
            <w:tcW w:w="2199" w:type="pct"/>
          </w:tcPr>
          <w:p w14:paraId="17BD07C4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9DFB3DB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603C79B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A0D4020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61FC04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0E10F9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AE1367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2AFC1B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569" w:rsidRPr="0076015C" w14:paraId="49A20E7D" w14:textId="77777777" w:rsidTr="00115D17">
        <w:tc>
          <w:tcPr>
            <w:tcW w:w="2199" w:type="pct"/>
          </w:tcPr>
          <w:p w14:paraId="0C26A917" w14:textId="77777777" w:rsidR="009B4569" w:rsidRDefault="009B4569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65C208" w14:textId="77777777" w:rsidR="009B4569" w:rsidRDefault="009B4569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32383E" w14:textId="4231891C" w:rsidR="009B4569" w:rsidRPr="0076015C" w:rsidRDefault="009B4569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2A46583" w14:textId="77777777" w:rsidR="009B4569" w:rsidRPr="0076015C" w:rsidRDefault="009B456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D714E7" w14:textId="77777777" w:rsidR="009B4569" w:rsidRPr="0076015C" w:rsidRDefault="009B456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149B23E" w14:textId="77777777" w:rsidR="009B4569" w:rsidRPr="0076015C" w:rsidRDefault="009B456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47C393" w14:textId="77777777" w:rsidR="009B4569" w:rsidRPr="0076015C" w:rsidRDefault="009B456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326AA15" w14:textId="77777777" w:rsidR="009B4569" w:rsidRPr="0076015C" w:rsidRDefault="009B456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57ACA3" w14:textId="77777777" w:rsidR="009B4569" w:rsidRPr="0076015C" w:rsidRDefault="009B456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786CE38" w14:textId="77777777" w:rsidR="009B4569" w:rsidRPr="0076015C" w:rsidRDefault="009B4569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5D17" w:rsidRPr="0076015C" w14:paraId="3BA20B8A" w14:textId="77777777" w:rsidTr="00115D17">
        <w:tc>
          <w:tcPr>
            <w:tcW w:w="2199" w:type="pct"/>
          </w:tcPr>
          <w:p w14:paraId="7C2C46F0" w14:textId="467D1D35" w:rsidR="00115D17" w:rsidRPr="009B4569" w:rsidRDefault="00115D17" w:rsidP="009B4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</w:tcPr>
          <w:p w14:paraId="49AA6F81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A848DB1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A3C935F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EE75B5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268490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BB839B1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58A09AD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033" w:rsidRPr="0076015C" w14:paraId="36A7C808" w14:textId="77777777" w:rsidTr="00115D17">
        <w:tc>
          <w:tcPr>
            <w:tcW w:w="2199" w:type="pct"/>
          </w:tcPr>
          <w:p w14:paraId="52A170DE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1673D648" w14:textId="5ECD443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F055A1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311FAA6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23C98135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46E8C00" w14:textId="6B14EBFE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FFD82E4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9322B8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053BA0B0" w14:textId="77777777" w:rsidTr="00115D17">
        <w:tc>
          <w:tcPr>
            <w:tcW w:w="2199" w:type="pct"/>
          </w:tcPr>
          <w:p w14:paraId="5DB1B6EB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05C33150" w14:textId="03BED2A4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C4778A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CED1136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1,982</w:t>
            </w:r>
          </w:p>
        </w:tc>
        <w:tc>
          <w:tcPr>
            <w:tcW w:w="147" w:type="pct"/>
          </w:tcPr>
          <w:p w14:paraId="3DBA1D55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04221E" w14:textId="1CAE5FBE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9DA361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79188D8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76C4E073" w14:textId="77777777" w:rsidTr="00115D17">
        <w:tc>
          <w:tcPr>
            <w:tcW w:w="2199" w:type="pct"/>
          </w:tcPr>
          <w:p w14:paraId="0DCA256B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1" w:type="pct"/>
          </w:tcPr>
          <w:p w14:paraId="1F0A44E0" w14:textId="7A59C926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8" w:type="pct"/>
          </w:tcPr>
          <w:p w14:paraId="68011865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D11BE6D" w14:textId="63EABFA2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1,10</w:t>
            </w:r>
            <w:r w:rsidR="00B3453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CC30601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CA4D39" w14:textId="3B5D287F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015D19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B5D564E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07BA37C3" w14:textId="77777777" w:rsidTr="00D60026">
        <w:tc>
          <w:tcPr>
            <w:tcW w:w="2199" w:type="pct"/>
          </w:tcPr>
          <w:p w14:paraId="79E38E31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29D2D5BA" w14:textId="0EFF35FB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5E1804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CCC03F4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69C091D0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1BA6C13D" w14:textId="7FE7584A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50117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5BB911A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5D17" w:rsidRPr="0076015C" w14:paraId="1274A310" w14:textId="77777777" w:rsidTr="00115D17">
        <w:tc>
          <w:tcPr>
            <w:tcW w:w="2199" w:type="pct"/>
          </w:tcPr>
          <w:p w14:paraId="0DF9F8DA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9CC81D6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9DC2E3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4A57A1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109B2C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1DBF1A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39134C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BA6360E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15D17" w:rsidRPr="0076015C" w14:paraId="046CF2D2" w14:textId="77777777" w:rsidTr="00115D17">
        <w:tc>
          <w:tcPr>
            <w:tcW w:w="2199" w:type="pct"/>
          </w:tcPr>
          <w:p w14:paraId="1FA0467A" w14:textId="5E4FE971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</w:tcPr>
          <w:p w14:paraId="62BC697F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128094C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F9927C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756BDA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B744A4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D11522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04246CC2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115D17" w:rsidRPr="0076015C" w14:paraId="3CF2F701" w14:textId="77777777" w:rsidTr="00115D17">
        <w:tc>
          <w:tcPr>
            <w:tcW w:w="2199" w:type="pct"/>
          </w:tcPr>
          <w:p w14:paraId="62AC196F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7F58AB89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B99C69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76B22283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2E88A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DFFADCE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BB901A" w14:textId="77777777" w:rsidR="00115D17" w:rsidRPr="0076015C" w:rsidRDefault="00115D17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A940E3D" w14:textId="77777777" w:rsidR="00115D17" w:rsidRPr="0076015C" w:rsidRDefault="00115D17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74" w:rsidRPr="0076015C" w14:paraId="47F8B058" w14:textId="77777777" w:rsidTr="00115D17">
        <w:tc>
          <w:tcPr>
            <w:tcW w:w="2199" w:type="pct"/>
          </w:tcPr>
          <w:p w14:paraId="4FFAA7B8" w14:textId="77777777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1" w:type="pct"/>
          </w:tcPr>
          <w:p w14:paraId="5E012D30" w14:textId="6ED790FD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  <w:tc>
          <w:tcPr>
            <w:tcW w:w="148" w:type="pct"/>
          </w:tcPr>
          <w:p w14:paraId="6E2F6121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AAE0EE6" w14:textId="6DF91016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A3E8C">
              <w:rPr>
                <w:rFonts w:ascii="Angsana New" w:eastAsia="Arial" w:hAnsi="Angsana New"/>
                <w:sz w:val="30"/>
                <w:szCs w:val="30"/>
              </w:rPr>
              <w:t>8,82</w:t>
            </w:r>
            <w:r w:rsidR="00B3453E">
              <w:rPr>
                <w:rFonts w:ascii="Angsana New" w:eastAsia="Arial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27E5436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718078" w14:textId="04F1FB5F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5,430</w:t>
            </w:r>
          </w:p>
        </w:tc>
        <w:tc>
          <w:tcPr>
            <w:tcW w:w="147" w:type="pct"/>
          </w:tcPr>
          <w:p w14:paraId="645A6850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7B60B47A" w14:textId="684D93B1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A3E8C">
              <w:rPr>
                <w:rFonts w:ascii="Angsana New" w:eastAsia="Arial" w:hAnsi="Angsana New"/>
                <w:sz w:val="30"/>
                <w:szCs w:val="30"/>
              </w:rPr>
              <w:t>8,82</w:t>
            </w:r>
            <w:r w:rsidR="00B3453E">
              <w:rPr>
                <w:rFonts w:ascii="Angsana New" w:eastAsia="Arial" w:hAnsi="Angsana New"/>
                <w:sz w:val="30"/>
                <w:szCs w:val="30"/>
              </w:rPr>
              <w:t>2</w:t>
            </w:r>
          </w:p>
        </w:tc>
      </w:tr>
      <w:tr w:rsidR="003A3874" w:rsidRPr="0076015C" w14:paraId="72BFA9F2" w14:textId="77777777" w:rsidTr="00115D17">
        <w:tc>
          <w:tcPr>
            <w:tcW w:w="2199" w:type="pct"/>
          </w:tcPr>
          <w:p w14:paraId="2A91FBE8" w14:textId="77777777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D79C840" w14:textId="479FE7EB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8" w:type="pct"/>
          </w:tcPr>
          <w:p w14:paraId="04041858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2C269A52" w14:textId="77777777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A3E8C">
              <w:rPr>
                <w:rFonts w:ascii="Angsana New" w:eastAsia="Arial" w:hAnsi="Angsana New"/>
                <w:sz w:val="30"/>
                <w:szCs w:val="30"/>
              </w:rPr>
              <w:t>378</w:t>
            </w:r>
          </w:p>
        </w:tc>
        <w:tc>
          <w:tcPr>
            <w:tcW w:w="147" w:type="pct"/>
          </w:tcPr>
          <w:p w14:paraId="5FFB1806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ED58F06" w14:textId="52452AFA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7" w:type="pct"/>
          </w:tcPr>
          <w:p w14:paraId="21DCA1CA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2837763C" w14:textId="77777777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0A3E8C">
              <w:rPr>
                <w:rFonts w:ascii="Angsana New" w:eastAsia="Arial" w:hAnsi="Angsana New"/>
                <w:sz w:val="30"/>
                <w:szCs w:val="30"/>
              </w:rPr>
              <w:t>378</w:t>
            </w:r>
          </w:p>
        </w:tc>
      </w:tr>
      <w:tr w:rsidR="003A3874" w:rsidRPr="0076015C" w14:paraId="29CF12C3" w14:textId="77777777" w:rsidTr="00115D17">
        <w:tc>
          <w:tcPr>
            <w:tcW w:w="2199" w:type="pct"/>
          </w:tcPr>
          <w:p w14:paraId="3DE79410" w14:textId="77777777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827FA0F" w14:textId="5130DD16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</w:t>
            </w:r>
          </w:p>
        </w:tc>
        <w:tc>
          <w:tcPr>
            <w:tcW w:w="148" w:type="pct"/>
          </w:tcPr>
          <w:p w14:paraId="30B0FFE5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55C425" w14:textId="037D6929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E8C">
              <w:rPr>
                <w:rFonts w:ascii="Angsana New" w:eastAsia="Arial" w:hAnsi="Angsana New"/>
                <w:b/>
                <w:bCs/>
                <w:sz w:val="30"/>
                <w:szCs w:val="30"/>
              </w:rPr>
              <w:t>9,20</w:t>
            </w:r>
            <w:r w:rsidR="00B3453E">
              <w:rPr>
                <w:rFonts w:ascii="Angsana New" w:eastAsia="Arial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2526BA7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EF89F96" w14:textId="428E8CE4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5,728</w:t>
            </w:r>
          </w:p>
        </w:tc>
        <w:tc>
          <w:tcPr>
            <w:tcW w:w="147" w:type="pct"/>
          </w:tcPr>
          <w:p w14:paraId="330F26FE" w14:textId="77777777" w:rsidR="003A3874" w:rsidRPr="000A3E8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57AE85" w14:textId="2893BBCD" w:rsidR="003A3874" w:rsidRPr="000A3E8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3E8C">
              <w:rPr>
                <w:rFonts w:ascii="Angsana New" w:eastAsia="Arial" w:hAnsi="Angsana New"/>
                <w:b/>
                <w:bCs/>
                <w:sz w:val="30"/>
                <w:szCs w:val="30"/>
              </w:rPr>
              <w:t>9,20</w:t>
            </w:r>
            <w:r w:rsidR="00B3453E">
              <w:rPr>
                <w:rFonts w:ascii="Angsana New" w:eastAsia="Arial" w:hAnsi="Angsana New"/>
                <w:b/>
                <w:bCs/>
                <w:sz w:val="30"/>
                <w:szCs w:val="30"/>
              </w:rPr>
              <w:t>0</w:t>
            </w:r>
          </w:p>
        </w:tc>
      </w:tr>
    </w:tbl>
    <w:p w14:paraId="108BE665" w14:textId="77777777" w:rsidR="0082041E" w:rsidRPr="0076015C" w:rsidRDefault="0082041E" w:rsidP="00605C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1"/>
        <w:gridCol w:w="1083"/>
        <w:gridCol w:w="269"/>
        <w:gridCol w:w="1076"/>
        <w:gridCol w:w="269"/>
        <w:gridCol w:w="1082"/>
      </w:tblGrid>
      <w:tr w:rsidR="0033012B" w:rsidRPr="0076015C" w14:paraId="70D3E241" w14:textId="77777777" w:rsidTr="0017236A">
        <w:trPr>
          <w:tblHeader/>
        </w:trPr>
        <w:tc>
          <w:tcPr>
            <w:tcW w:w="2199" w:type="pct"/>
          </w:tcPr>
          <w:p w14:paraId="629270F7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2704AC24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94CB6F1" w14:textId="77777777" w:rsidR="0033012B" w:rsidRPr="0076015C" w:rsidRDefault="0033012B" w:rsidP="00DA6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0F1341E7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012B" w:rsidRPr="0076015C" w14:paraId="01F1D4CB" w14:textId="77777777" w:rsidTr="0017236A">
        <w:trPr>
          <w:tblHeader/>
        </w:trPr>
        <w:tc>
          <w:tcPr>
            <w:tcW w:w="2199" w:type="pct"/>
          </w:tcPr>
          <w:p w14:paraId="0B9BBF51" w14:textId="72073E6A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7236A"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7236A"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17236A"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591" w:type="pct"/>
          </w:tcPr>
          <w:p w14:paraId="710748E2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F840ABA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79C4887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1973D68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21B9ADF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811198D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0E2D6E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3012B" w:rsidRPr="0076015C" w14:paraId="441C8F31" w14:textId="77777777" w:rsidTr="0017236A">
        <w:trPr>
          <w:tblHeader/>
        </w:trPr>
        <w:tc>
          <w:tcPr>
            <w:tcW w:w="2199" w:type="pct"/>
          </w:tcPr>
          <w:p w14:paraId="357D1EBA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1C109B25" w14:textId="77777777" w:rsidR="0033012B" w:rsidRPr="0076015C" w:rsidRDefault="0033012B" w:rsidP="00DA6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012B" w:rsidRPr="0076015C" w14:paraId="2244BC82" w14:textId="77777777" w:rsidTr="00721BAD">
        <w:tc>
          <w:tcPr>
            <w:tcW w:w="2199" w:type="pct"/>
            <w:vAlign w:val="center"/>
          </w:tcPr>
          <w:p w14:paraId="16AE1FD9" w14:textId="0BB3893D" w:rsidR="0033012B" w:rsidRPr="0076015C" w:rsidRDefault="00D76F5F" w:rsidP="00330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31088187" w14:textId="77777777" w:rsidR="0033012B" w:rsidRPr="0076015C" w:rsidRDefault="0033012B" w:rsidP="0033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E5DECA3" w14:textId="77777777" w:rsidR="0033012B" w:rsidRPr="0076015C" w:rsidRDefault="0033012B" w:rsidP="0033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644C05D3" w14:textId="77777777" w:rsidR="0033012B" w:rsidRPr="0076015C" w:rsidRDefault="0033012B" w:rsidP="0033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3885CF9" w14:textId="77777777" w:rsidR="0033012B" w:rsidRPr="0076015C" w:rsidRDefault="0033012B" w:rsidP="0033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316396D2" w14:textId="77777777" w:rsidR="0033012B" w:rsidRPr="0076015C" w:rsidRDefault="0033012B" w:rsidP="0033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DD260" w14:textId="77777777" w:rsidR="0033012B" w:rsidRPr="0076015C" w:rsidRDefault="0033012B" w:rsidP="0033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59C8FC8" w14:textId="77777777" w:rsidR="0033012B" w:rsidRPr="0076015C" w:rsidRDefault="0033012B" w:rsidP="00330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0033" w:rsidRPr="0076015C" w14:paraId="62C775F8" w14:textId="77777777" w:rsidTr="00115D17">
        <w:tc>
          <w:tcPr>
            <w:tcW w:w="2199" w:type="pct"/>
          </w:tcPr>
          <w:p w14:paraId="7D8477E9" w14:textId="1099B246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5DF91C54" w14:textId="7152B723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8C0B7EE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45CF123" w14:textId="197A1A20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9BB717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CBABFF" w14:textId="4C89B049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3C9229C8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E59B6D2" w14:textId="550C6405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4682A502" w14:textId="77777777" w:rsidTr="00115D17">
        <w:tc>
          <w:tcPr>
            <w:tcW w:w="2199" w:type="pct"/>
          </w:tcPr>
          <w:p w14:paraId="2B8E16F7" w14:textId="7358EA0A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591" w:type="pct"/>
          </w:tcPr>
          <w:p w14:paraId="0513C026" w14:textId="0D489F19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BF310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C95885" w14:textId="250BECB0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D55EB3E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2E65FE" w14:textId="593CC6A5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30B8B26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E634C2" w14:textId="051635DD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050033" w:rsidRPr="0076015C" w14:paraId="464A85E2" w14:textId="77777777" w:rsidTr="00115D17">
        <w:tc>
          <w:tcPr>
            <w:tcW w:w="2199" w:type="pct"/>
          </w:tcPr>
          <w:p w14:paraId="3933DD79" w14:textId="7E89336E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91" w:type="pct"/>
          </w:tcPr>
          <w:p w14:paraId="15C444CD" w14:textId="360C2C6B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59017C8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ED2D0C" w14:textId="158ABF6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CE5F395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BE8D3E" w14:textId="6D23AFF5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  <w:tc>
          <w:tcPr>
            <w:tcW w:w="147" w:type="pct"/>
          </w:tcPr>
          <w:p w14:paraId="353D75DD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1DF8052" w14:textId="0D2246C3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53F54AD7" w14:textId="77777777" w:rsidTr="00115D17">
        <w:tc>
          <w:tcPr>
            <w:tcW w:w="2199" w:type="pct"/>
          </w:tcPr>
          <w:p w14:paraId="18AB1D27" w14:textId="35176DD5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778A30D0" w14:textId="7C17B67D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7F9EFE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A031A77" w14:textId="04A4436F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1B16CE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46B2EE" w14:textId="7B7AE8D4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5,915</w:t>
            </w:r>
          </w:p>
        </w:tc>
        <w:tc>
          <w:tcPr>
            <w:tcW w:w="147" w:type="pct"/>
          </w:tcPr>
          <w:p w14:paraId="394B22FD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8A052D" w14:textId="4529741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</w:tr>
      <w:tr w:rsidR="00050033" w:rsidRPr="0076015C" w14:paraId="43578671" w14:textId="77777777" w:rsidTr="00115D17">
        <w:tc>
          <w:tcPr>
            <w:tcW w:w="2199" w:type="pct"/>
          </w:tcPr>
          <w:p w14:paraId="7190025E" w14:textId="5EDD42F1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1" w:type="pct"/>
          </w:tcPr>
          <w:p w14:paraId="3CB7B527" w14:textId="34C0C6A8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EAD6D4F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E476F3B" w14:textId="05544598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2E3E7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6DFAF8" w14:textId="53FBAEFF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147" w:type="pct"/>
          </w:tcPr>
          <w:p w14:paraId="3B41E512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9FDA95F" w14:textId="2D87BA81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</w:tr>
      <w:tr w:rsidR="00050033" w:rsidRPr="0076015C" w14:paraId="22D0C40F" w14:textId="77777777" w:rsidTr="00115D17">
        <w:tc>
          <w:tcPr>
            <w:tcW w:w="2199" w:type="pct"/>
          </w:tcPr>
          <w:p w14:paraId="7965B99F" w14:textId="695E0B1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4E8F0D9C" w14:textId="6291EE93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09F575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61A76E6" w14:textId="40E2883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5036E3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567A6F" w14:textId="79755B74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A3B13F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D364DA" w14:textId="6E9CD475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212,859</w:t>
            </w:r>
          </w:p>
        </w:tc>
      </w:tr>
      <w:tr w:rsidR="00050033" w:rsidRPr="0076015C" w14:paraId="07AE57C5" w14:textId="77777777" w:rsidTr="00115D17">
        <w:tc>
          <w:tcPr>
            <w:tcW w:w="2199" w:type="pct"/>
          </w:tcPr>
          <w:p w14:paraId="4E10C41C" w14:textId="57DC4EA4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รายได้ค่าบริหารจัดการและอื่นๆ</w:t>
            </w:r>
          </w:p>
        </w:tc>
        <w:tc>
          <w:tcPr>
            <w:tcW w:w="591" w:type="pct"/>
          </w:tcPr>
          <w:p w14:paraId="74404853" w14:textId="137A6B8D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1239668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D4DF02B" w14:textId="5D6C289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037A0A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6D91FE" w14:textId="71C66DE1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75,</w:t>
            </w:r>
            <w:r w:rsidR="0000333C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47" w:type="pct"/>
          </w:tcPr>
          <w:p w14:paraId="5886BE99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44AE134" w14:textId="55172113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116,248</w:t>
            </w:r>
          </w:p>
        </w:tc>
      </w:tr>
      <w:tr w:rsidR="00050033" w:rsidRPr="0076015C" w14:paraId="7CCA6313" w14:textId="77777777" w:rsidTr="00115D17">
        <w:tc>
          <w:tcPr>
            <w:tcW w:w="2199" w:type="pct"/>
          </w:tcPr>
          <w:p w14:paraId="7C001F87" w14:textId="03ED3C2E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2BC66F30" w14:textId="5A7CB426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A442B3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69FCB0F" w14:textId="66F7660A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3DC602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E2001C" w14:textId="5B09F7D0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47" w:type="pct"/>
          </w:tcPr>
          <w:p w14:paraId="082B13A8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9DD391" w14:textId="2874C01B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253DAC70" w14:textId="77777777" w:rsidTr="00115D17">
        <w:tc>
          <w:tcPr>
            <w:tcW w:w="2199" w:type="pct"/>
          </w:tcPr>
          <w:p w14:paraId="14DE07AD" w14:textId="39C1C8E3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24D943AD" w14:textId="7D17EAEB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0616C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A54683" w14:textId="60014096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8EBE20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207D62" w14:textId="2671DEDB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7" w:type="pct"/>
          </w:tcPr>
          <w:p w14:paraId="6576F570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FB2B104" w14:textId="78989AF0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325</w:t>
            </w:r>
          </w:p>
        </w:tc>
      </w:tr>
      <w:tr w:rsidR="00050033" w:rsidRPr="0076015C" w14:paraId="67F30DA1" w14:textId="77777777" w:rsidTr="00721BAD">
        <w:tc>
          <w:tcPr>
            <w:tcW w:w="2199" w:type="pct"/>
            <w:vAlign w:val="center"/>
          </w:tcPr>
          <w:p w14:paraId="257863B3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16959389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49A984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3BF8F004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1C92BC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B361980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7D3039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EAFC3AF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569" w:rsidRPr="0076015C" w14:paraId="76B3EE0A" w14:textId="77777777" w:rsidTr="00721BAD">
        <w:tc>
          <w:tcPr>
            <w:tcW w:w="2199" w:type="pct"/>
            <w:vAlign w:val="center"/>
          </w:tcPr>
          <w:p w14:paraId="2F4A5547" w14:textId="77777777" w:rsidR="009B4569" w:rsidRDefault="009B4569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</w:rPr>
            </w:pPr>
          </w:p>
          <w:p w14:paraId="5A2B979D" w14:textId="77777777" w:rsidR="009B4569" w:rsidRDefault="009B4569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</w:rPr>
            </w:pPr>
          </w:p>
          <w:p w14:paraId="0D65869A" w14:textId="51B65018" w:rsidR="009B4569" w:rsidRPr="0076015C" w:rsidRDefault="009B4569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0AE96E3C" w14:textId="77777777" w:rsidR="009B4569" w:rsidRPr="0076015C" w:rsidRDefault="009B4569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83699D3" w14:textId="77777777" w:rsidR="009B4569" w:rsidRPr="0076015C" w:rsidRDefault="009B4569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1B80151" w14:textId="77777777" w:rsidR="009B4569" w:rsidRPr="0076015C" w:rsidRDefault="009B4569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175180" w14:textId="77777777" w:rsidR="009B4569" w:rsidRPr="0076015C" w:rsidRDefault="009B4569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9E6382" w14:textId="77777777" w:rsidR="009B4569" w:rsidRPr="0076015C" w:rsidRDefault="009B4569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5C3B0F" w14:textId="77777777" w:rsidR="009B4569" w:rsidRPr="0076015C" w:rsidRDefault="009B4569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0527735" w14:textId="77777777" w:rsidR="009B4569" w:rsidRPr="0076015C" w:rsidRDefault="009B4569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033" w:rsidRPr="0076015C" w14:paraId="58180A80" w14:textId="77777777" w:rsidTr="00721BAD">
        <w:tc>
          <w:tcPr>
            <w:tcW w:w="2199" w:type="pct"/>
            <w:vAlign w:val="center"/>
          </w:tcPr>
          <w:p w14:paraId="73DE2738" w14:textId="38B053C0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2C93855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6FD132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6B93C8A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B5437A7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E7BA04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D7F5B5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F9FAD1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033" w:rsidRPr="0076015C" w14:paraId="4CBF9A6E" w14:textId="77777777" w:rsidTr="00115D17">
        <w:tc>
          <w:tcPr>
            <w:tcW w:w="2199" w:type="pct"/>
          </w:tcPr>
          <w:p w14:paraId="4386F022" w14:textId="3E1B8113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2AB731C7" w14:textId="7643C159" w:rsidR="00050033" w:rsidRPr="0076015C" w:rsidRDefault="0000333C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148" w:type="pct"/>
          </w:tcPr>
          <w:p w14:paraId="50FD6892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A19B9B" w14:textId="01925BDF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DB58B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E7EC75" w14:textId="64A2499A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66F4E8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3CE4F28" w14:textId="0B467A02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2EA06B94" w14:textId="77777777" w:rsidTr="00115D17">
        <w:tc>
          <w:tcPr>
            <w:tcW w:w="2199" w:type="pct"/>
          </w:tcPr>
          <w:p w14:paraId="0B2367CC" w14:textId="4033844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รายได้จากการให้สิทธิแฟรนไชส์</w:t>
            </w:r>
          </w:p>
        </w:tc>
        <w:tc>
          <w:tcPr>
            <w:tcW w:w="591" w:type="pct"/>
          </w:tcPr>
          <w:p w14:paraId="6851AF3C" w14:textId="75AEA8F9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48" w:type="pct"/>
          </w:tcPr>
          <w:p w14:paraId="20BC7E7E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A4D7E9D" w14:textId="66DB378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9FF3AE2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82AEAB" w14:textId="40EE770E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73A34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4C77E5" w14:textId="7DBC4E6F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2590E3F9" w14:textId="77777777" w:rsidTr="00115D17">
        <w:tc>
          <w:tcPr>
            <w:tcW w:w="2199" w:type="pct"/>
          </w:tcPr>
          <w:p w14:paraId="28EC722E" w14:textId="1366717C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591" w:type="pct"/>
          </w:tcPr>
          <w:p w14:paraId="11E524A8" w14:textId="67388C68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148" w:type="pct"/>
          </w:tcPr>
          <w:p w14:paraId="1EBC019F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D96FA45" w14:textId="02EE14C2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0BE3D0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2F65A0" w14:textId="175A3353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5A7467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3085FD" w14:textId="318A9AD9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0033" w:rsidRPr="0076015C" w14:paraId="7225E580" w14:textId="77777777" w:rsidTr="00115D17">
        <w:tc>
          <w:tcPr>
            <w:tcW w:w="2199" w:type="pct"/>
          </w:tcPr>
          <w:p w14:paraId="3FF1E1BC" w14:textId="10D004CA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3D6DB161" w14:textId="395A60CB" w:rsidR="00050033" w:rsidRPr="0076015C" w:rsidRDefault="0000333C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50033" w:rsidRPr="0076015C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343AA60A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009244" w14:textId="058C4060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F8233B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B6C50D3" w14:textId="7A6FA574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655F94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D10A20F" w14:textId="708E5154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3304" w:rsidRPr="0076015C" w14:paraId="16E1A3CB" w14:textId="77777777" w:rsidTr="00115D17">
        <w:tc>
          <w:tcPr>
            <w:tcW w:w="2199" w:type="pct"/>
          </w:tcPr>
          <w:p w14:paraId="272CBD30" w14:textId="77777777" w:rsidR="00DF3304" w:rsidRPr="0076015C" w:rsidRDefault="00DF3304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7A62A6DC" w14:textId="77777777" w:rsidR="00DF3304" w:rsidRDefault="00DF3304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5A8509D" w14:textId="77777777" w:rsidR="00DF3304" w:rsidRPr="0076015C" w:rsidRDefault="00DF3304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297945" w14:textId="77777777" w:rsidR="00DF3304" w:rsidRPr="0076015C" w:rsidRDefault="00DF3304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1E048F" w14:textId="77777777" w:rsidR="00DF3304" w:rsidRPr="0076015C" w:rsidRDefault="00DF3304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1A1E080" w14:textId="77777777" w:rsidR="00DF3304" w:rsidRPr="0076015C" w:rsidRDefault="00DF3304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2E86C3" w14:textId="77777777" w:rsidR="00DF3304" w:rsidRPr="0076015C" w:rsidRDefault="00DF3304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5F4AEC6" w14:textId="77777777" w:rsidR="00DF3304" w:rsidRPr="0076015C" w:rsidRDefault="00DF3304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0033" w:rsidRPr="0076015C" w14:paraId="07B41F9A" w14:textId="77777777" w:rsidTr="0033012B">
        <w:tc>
          <w:tcPr>
            <w:tcW w:w="2199" w:type="pct"/>
          </w:tcPr>
          <w:p w14:paraId="6C405119" w14:textId="15439A01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91" w:type="pct"/>
          </w:tcPr>
          <w:p w14:paraId="7A7410DB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1B7AD99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E8BB328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64C094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3CA656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5C61067" w14:textId="77777777" w:rsidR="00050033" w:rsidRPr="0076015C" w:rsidRDefault="00050033" w:rsidP="00050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A700D1F" w14:textId="77777777" w:rsidR="00050033" w:rsidRPr="0076015C" w:rsidRDefault="00050033" w:rsidP="0005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56B2" w:rsidRPr="0076015C" w14:paraId="0FFC6D51" w14:textId="77777777" w:rsidTr="0033012B">
        <w:tc>
          <w:tcPr>
            <w:tcW w:w="2199" w:type="pct"/>
          </w:tcPr>
          <w:p w14:paraId="604B5C39" w14:textId="41C21A9C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91" w:type="pct"/>
          </w:tcPr>
          <w:p w14:paraId="461DDEDB" w14:textId="49E9DB3C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2FB63D6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31A7EB" w14:textId="37531179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7" w:type="pct"/>
          </w:tcPr>
          <w:p w14:paraId="69038510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714AB78" w14:textId="681BBF91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030091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139C30C" w14:textId="0CC0565C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6B2" w:rsidRPr="0076015C" w14:paraId="06C8AA3C" w14:textId="77777777" w:rsidTr="0033012B">
        <w:tc>
          <w:tcPr>
            <w:tcW w:w="2199" w:type="pct"/>
          </w:tcPr>
          <w:p w14:paraId="414CBE4D" w14:textId="2180B1C1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91" w:type="pct"/>
          </w:tcPr>
          <w:p w14:paraId="382D5595" w14:textId="786C4553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390527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C8782B5" w14:textId="6F097945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3,919</w:t>
            </w:r>
          </w:p>
        </w:tc>
        <w:tc>
          <w:tcPr>
            <w:tcW w:w="147" w:type="pct"/>
          </w:tcPr>
          <w:p w14:paraId="65AE35EA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7573BE1" w14:textId="0B91181D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A119D5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768B3DA" w14:textId="52AFEA9B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6B2" w:rsidRPr="0076015C" w14:paraId="006FC683" w14:textId="77777777" w:rsidTr="0033012B">
        <w:tc>
          <w:tcPr>
            <w:tcW w:w="2199" w:type="pct"/>
          </w:tcPr>
          <w:p w14:paraId="6B578FE3" w14:textId="612FEFCF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591" w:type="pct"/>
          </w:tcPr>
          <w:p w14:paraId="1937EDDB" w14:textId="5AF2498E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AC9DBD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2C1176" w14:textId="05689E6E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14:paraId="03A69F62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D18F7" w14:textId="5856BC5E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F39593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FBDD3B7" w14:textId="54501244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6B2" w:rsidRPr="0076015C" w14:paraId="62F79A27" w14:textId="77777777" w:rsidTr="000D1E08">
        <w:tc>
          <w:tcPr>
            <w:tcW w:w="2199" w:type="pct"/>
          </w:tcPr>
          <w:p w14:paraId="0EC82289" w14:textId="070FC8F8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591" w:type="pct"/>
          </w:tcPr>
          <w:p w14:paraId="2EE189DC" w14:textId="0F2DB8F4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707</w:t>
            </w:r>
          </w:p>
        </w:tc>
        <w:tc>
          <w:tcPr>
            <w:tcW w:w="148" w:type="pct"/>
          </w:tcPr>
          <w:p w14:paraId="1D727738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B545EF5" w14:textId="690D2979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2,311</w:t>
            </w:r>
          </w:p>
        </w:tc>
        <w:tc>
          <w:tcPr>
            <w:tcW w:w="147" w:type="pct"/>
          </w:tcPr>
          <w:p w14:paraId="7ECBBF02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6BA00B" w14:textId="128545F5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E7AAA0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8993CB" w14:textId="4FF1287B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6B2" w:rsidRPr="0076015C" w14:paraId="640169FD" w14:textId="77777777" w:rsidTr="00D60026">
        <w:tc>
          <w:tcPr>
            <w:tcW w:w="2199" w:type="pct"/>
          </w:tcPr>
          <w:p w14:paraId="7150C2A1" w14:textId="039D93BC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1" w:type="pct"/>
          </w:tcPr>
          <w:p w14:paraId="42478363" w14:textId="384B62AB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C885231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C60ADA" w14:textId="14756ACB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7" w:type="pct"/>
          </w:tcPr>
          <w:p w14:paraId="5C9B19FF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center"/>
          </w:tcPr>
          <w:p w14:paraId="45412C72" w14:textId="1DD97962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52DEF6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3640837F" w14:textId="2FA73AC5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56B2" w:rsidRPr="0076015C" w14:paraId="633F3955" w14:textId="77777777" w:rsidTr="000D1E08">
        <w:tc>
          <w:tcPr>
            <w:tcW w:w="2199" w:type="pct"/>
          </w:tcPr>
          <w:p w14:paraId="55B9357E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3D460634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268D427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A9FBF26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74EC9E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A6651B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F819274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68DC3737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EE56B2" w:rsidRPr="0076015C" w14:paraId="753B4DA7" w14:textId="77777777" w:rsidTr="000D1E08">
        <w:tc>
          <w:tcPr>
            <w:tcW w:w="2199" w:type="pct"/>
          </w:tcPr>
          <w:p w14:paraId="5F6332D1" w14:textId="29AA552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1" w:type="pct"/>
          </w:tcPr>
          <w:p w14:paraId="7BA15FE0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8E8206A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C306F13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2233BF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280C5D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B6F2DCA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733C8EB3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EE56B2" w:rsidRPr="0076015C" w14:paraId="468EDBFC" w14:textId="77777777" w:rsidTr="00115D17">
        <w:tc>
          <w:tcPr>
            <w:tcW w:w="2199" w:type="pct"/>
          </w:tcPr>
          <w:p w14:paraId="7EF0F6F1" w14:textId="179F5DF9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7D3E69B1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E69AC1A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16FC4494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DFA127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3648A2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D452B" w14:textId="77777777" w:rsidR="00EE56B2" w:rsidRPr="0076015C" w:rsidRDefault="00EE56B2" w:rsidP="00EE5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BA3660C" w14:textId="77777777" w:rsidR="00EE56B2" w:rsidRPr="0076015C" w:rsidRDefault="00EE56B2" w:rsidP="00EE5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3874" w:rsidRPr="0076015C" w14:paraId="73995264" w14:textId="77777777" w:rsidTr="00DA62BE">
        <w:tc>
          <w:tcPr>
            <w:tcW w:w="2199" w:type="pct"/>
          </w:tcPr>
          <w:p w14:paraId="62D82DD0" w14:textId="01E1241E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91" w:type="pct"/>
          </w:tcPr>
          <w:p w14:paraId="1A6260CD" w14:textId="02E979B5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9,815</w:t>
            </w:r>
          </w:p>
        </w:tc>
        <w:tc>
          <w:tcPr>
            <w:tcW w:w="148" w:type="pct"/>
          </w:tcPr>
          <w:p w14:paraId="4B2862F3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768F33E" w14:textId="17D71DEF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17,461</w:t>
            </w:r>
          </w:p>
        </w:tc>
        <w:tc>
          <w:tcPr>
            <w:tcW w:w="147" w:type="pct"/>
          </w:tcPr>
          <w:p w14:paraId="4048921A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B19BD99" w14:textId="2350DB3E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9,815</w:t>
            </w:r>
          </w:p>
        </w:tc>
        <w:tc>
          <w:tcPr>
            <w:tcW w:w="147" w:type="pct"/>
          </w:tcPr>
          <w:p w14:paraId="658B5B5D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E3CF540" w14:textId="72EA0568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17,461</w:t>
            </w:r>
          </w:p>
        </w:tc>
      </w:tr>
      <w:tr w:rsidR="003A3874" w:rsidRPr="0076015C" w14:paraId="68345A69" w14:textId="77777777" w:rsidTr="00DA62BE">
        <w:tc>
          <w:tcPr>
            <w:tcW w:w="2199" w:type="pct"/>
          </w:tcPr>
          <w:p w14:paraId="6F0BBF78" w14:textId="0B8CDDA3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0BD44F2" w14:textId="38BE8531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8" w:type="pct"/>
          </w:tcPr>
          <w:p w14:paraId="680AD68C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center"/>
          </w:tcPr>
          <w:p w14:paraId="02D5A283" w14:textId="76F7AAA1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47" w:type="pct"/>
          </w:tcPr>
          <w:p w14:paraId="58C83369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369295A" w14:textId="6FF79730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7" w:type="pct"/>
          </w:tcPr>
          <w:p w14:paraId="446422E2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center"/>
          </w:tcPr>
          <w:p w14:paraId="509B12FD" w14:textId="3B925EB8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3A3874" w:rsidRPr="0076015C" w14:paraId="191EB8B1" w14:textId="77777777" w:rsidTr="00DA62BE">
        <w:tc>
          <w:tcPr>
            <w:tcW w:w="2199" w:type="pct"/>
          </w:tcPr>
          <w:p w14:paraId="79109A83" w14:textId="710EFB79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D048EED" w14:textId="52B764CE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10,412</w:t>
            </w:r>
          </w:p>
        </w:tc>
        <w:tc>
          <w:tcPr>
            <w:tcW w:w="148" w:type="pct"/>
          </w:tcPr>
          <w:p w14:paraId="02EBCCFA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23531C" w14:textId="43CBBB53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18,196</w:t>
            </w:r>
          </w:p>
        </w:tc>
        <w:tc>
          <w:tcPr>
            <w:tcW w:w="147" w:type="pct"/>
          </w:tcPr>
          <w:p w14:paraId="05382D2C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729ACDA" w14:textId="086FF916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10,412</w:t>
            </w:r>
          </w:p>
        </w:tc>
        <w:tc>
          <w:tcPr>
            <w:tcW w:w="147" w:type="pct"/>
          </w:tcPr>
          <w:p w14:paraId="74D9060D" w14:textId="77777777" w:rsidR="003A3874" w:rsidRPr="0076015C" w:rsidRDefault="003A3874" w:rsidP="003A3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CA1F47" w14:textId="615B5390" w:rsidR="003A3874" w:rsidRPr="0076015C" w:rsidRDefault="003A3874" w:rsidP="003A3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18,196</w:t>
            </w:r>
          </w:p>
        </w:tc>
      </w:tr>
    </w:tbl>
    <w:p w14:paraId="0DFB9B1F" w14:textId="77777777" w:rsidR="0090077E" w:rsidRPr="0076015C" w:rsidRDefault="0090077E" w:rsidP="00275020">
      <w:pPr>
        <w:pStyle w:val="FSContent"/>
        <w:ind w:left="540"/>
      </w:pPr>
    </w:p>
    <w:p w14:paraId="4B8A4034" w14:textId="1A3C14ED" w:rsidR="00275020" w:rsidRPr="0076015C" w:rsidRDefault="00275020" w:rsidP="00275020">
      <w:pPr>
        <w:pStyle w:val="FSContent"/>
        <w:ind w:left="540"/>
        <w:rPr>
          <w:cs/>
        </w:rPr>
      </w:pPr>
      <w:r w:rsidRPr="0076015C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407211" w:rsidRPr="0076015C">
        <w:t>3</w:t>
      </w:r>
      <w:r w:rsidR="00CA7C62" w:rsidRPr="0076015C">
        <w:t xml:space="preserve">0 </w:t>
      </w:r>
      <w:r w:rsidR="00CA7C62" w:rsidRPr="0076015C">
        <w:rPr>
          <w:rFonts w:hint="cs"/>
          <w:cs/>
        </w:rPr>
        <w:t xml:space="preserve">มิถุนายน </w:t>
      </w:r>
      <w:r w:rsidR="00945138" w:rsidRPr="0076015C">
        <w:t xml:space="preserve">2563 </w:t>
      </w:r>
      <w:r w:rsidR="00945138" w:rsidRPr="0076015C">
        <w:rPr>
          <w:rFonts w:hint="cs"/>
          <w:cs/>
        </w:rPr>
        <w:t xml:space="preserve">และ </w:t>
      </w:r>
      <w:r w:rsidR="00945138" w:rsidRPr="0076015C">
        <w:t xml:space="preserve">31 </w:t>
      </w:r>
      <w:r w:rsidRPr="0076015C">
        <w:rPr>
          <w:rFonts w:hint="cs"/>
          <w:cs/>
        </w:rPr>
        <w:t xml:space="preserve">ธันวาคม </w:t>
      </w:r>
      <w:r w:rsidR="00945138" w:rsidRPr="0076015C">
        <w:t xml:space="preserve">2562 </w:t>
      </w:r>
      <w:r w:rsidRPr="0076015C">
        <w:rPr>
          <w:rFonts w:hint="cs"/>
          <w:cs/>
        </w:rPr>
        <w:t>มีดังนี้</w:t>
      </w:r>
    </w:p>
    <w:p w14:paraId="11CDF61E" w14:textId="77777777" w:rsidR="00275020" w:rsidRPr="0076015C" w:rsidRDefault="00275020" w:rsidP="00275020">
      <w:pPr>
        <w:pStyle w:val="FSContent"/>
        <w:ind w:left="540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6"/>
        <w:gridCol w:w="1115"/>
      </w:tblGrid>
      <w:tr w:rsidR="00654590" w:rsidRPr="0076015C" w14:paraId="1BB8AC6C" w14:textId="77777777" w:rsidTr="00A30C91">
        <w:tc>
          <w:tcPr>
            <w:tcW w:w="2199" w:type="pct"/>
          </w:tcPr>
          <w:p w14:paraId="25678D9B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10B02956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12E7A4B" w14:textId="77777777" w:rsidR="00654590" w:rsidRPr="0076015C" w:rsidRDefault="00654590" w:rsidP="00654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7F1675F8" w14:textId="77777777" w:rsidR="00654590" w:rsidRPr="0076015C" w:rsidRDefault="00654590" w:rsidP="00654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C91" w:rsidRPr="0076015C" w14:paraId="68DDDF83" w14:textId="77777777" w:rsidTr="00A30C91">
        <w:tc>
          <w:tcPr>
            <w:tcW w:w="2199" w:type="pct"/>
          </w:tcPr>
          <w:p w14:paraId="16BB727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30241BA6" w14:textId="59F9864A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4457AE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888FAB0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A05F4B3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41894ACC" w14:textId="4A21E189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4B0750C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2B37008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0C91" w:rsidRPr="0076015C" w14:paraId="53A96853" w14:textId="77777777" w:rsidTr="00A30C91">
        <w:tc>
          <w:tcPr>
            <w:tcW w:w="2199" w:type="pct"/>
          </w:tcPr>
          <w:p w14:paraId="22D48121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1" w:type="pct"/>
          </w:tcPr>
          <w:p w14:paraId="4D6A8EFA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0BFBEB4F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A7EEB0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20C11C9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4133179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F5DC68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B96CFAA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0C91" w:rsidRPr="0076015C" w14:paraId="5150D2AC" w14:textId="77777777" w:rsidTr="00A30C91">
        <w:tc>
          <w:tcPr>
            <w:tcW w:w="2199" w:type="pct"/>
          </w:tcPr>
          <w:p w14:paraId="25142181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14:paraId="1056142E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C91" w:rsidRPr="0076015C" w14:paraId="41E8BB85" w14:textId="77777777" w:rsidTr="00A30C91">
        <w:tc>
          <w:tcPr>
            <w:tcW w:w="2199" w:type="pct"/>
          </w:tcPr>
          <w:p w14:paraId="24AEDF89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3C25672" w14:textId="0C612A8F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7B3ECA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60248A05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4CFDC52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443551" w14:textId="2E66242B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20,553</w:t>
            </w:r>
          </w:p>
        </w:tc>
        <w:tc>
          <w:tcPr>
            <w:tcW w:w="129" w:type="pct"/>
          </w:tcPr>
          <w:p w14:paraId="04BE4443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124D7E08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28,455</w:t>
            </w:r>
          </w:p>
        </w:tc>
      </w:tr>
      <w:tr w:rsidR="00A30C91" w:rsidRPr="0076015C" w14:paraId="40835252" w14:textId="77777777" w:rsidTr="00A30C91">
        <w:tc>
          <w:tcPr>
            <w:tcW w:w="2199" w:type="pct"/>
          </w:tcPr>
          <w:p w14:paraId="186EA327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591" w:type="pct"/>
          </w:tcPr>
          <w:p w14:paraId="6775CDBB" w14:textId="4E9D3FFA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 w:rsidR="0000333C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29" w:type="pct"/>
          </w:tcPr>
          <w:p w14:paraId="2D627279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34CE693E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A84ED4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CE51D04" w14:textId="1F864F21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9701FD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4112A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0C91" w:rsidRPr="0076015C" w14:paraId="05C8EB38" w14:textId="77777777" w:rsidTr="00A30C91">
        <w:tc>
          <w:tcPr>
            <w:tcW w:w="2199" w:type="pct"/>
          </w:tcPr>
          <w:p w14:paraId="08F9FA5F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7906B52C" w14:textId="66EBFFCA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0333C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29" w:type="pct"/>
          </w:tcPr>
          <w:p w14:paraId="11614EB3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D14EA4A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6CFABE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DDC070B" w14:textId="04549E3F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20,553</w:t>
            </w:r>
          </w:p>
        </w:tc>
        <w:tc>
          <w:tcPr>
            <w:tcW w:w="129" w:type="pct"/>
          </w:tcPr>
          <w:p w14:paraId="1D06F76E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F4F06E9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28,455</w:t>
            </w:r>
          </w:p>
        </w:tc>
      </w:tr>
      <w:tr w:rsidR="00A30C91" w:rsidRPr="0076015C" w14:paraId="1F41E143" w14:textId="77777777" w:rsidTr="00A30C91">
        <w:tc>
          <w:tcPr>
            <w:tcW w:w="2199" w:type="pct"/>
          </w:tcPr>
          <w:p w14:paraId="07F47D44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14:paraId="49765CD7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5CD4745A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5D808F23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80027E1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2906A760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" w:type="pct"/>
          </w:tcPr>
          <w:p w14:paraId="7F4FD008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33ECD205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30C91" w:rsidRPr="0076015C" w14:paraId="07F2BA89" w14:textId="77777777" w:rsidTr="00A30C91">
        <w:tc>
          <w:tcPr>
            <w:tcW w:w="2199" w:type="pct"/>
          </w:tcPr>
          <w:p w14:paraId="3D6B79D8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5F2E1747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063FE766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14:paraId="5C9CD70B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0C91" w:rsidRPr="0076015C" w14:paraId="07D4D8B4" w14:textId="77777777" w:rsidTr="00A30C91">
        <w:tc>
          <w:tcPr>
            <w:tcW w:w="2199" w:type="pct"/>
          </w:tcPr>
          <w:p w14:paraId="05EABEB7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</w:tcPr>
          <w:p w14:paraId="19A314A7" w14:textId="7C93710E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05BF78D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0334AE7F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717028D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8C9887B" w14:textId="660494A1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1685BC70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239AE1CA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0C91" w:rsidRPr="0076015C" w14:paraId="23F47A5E" w14:textId="77777777" w:rsidTr="00A30C91">
        <w:tc>
          <w:tcPr>
            <w:tcW w:w="2199" w:type="pct"/>
          </w:tcPr>
          <w:p w14:paraId="0B8A2E76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591" w:type="pct"/>
          </w:tcPr>
          <w:p w14:paraId="4F2519C4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D5A572F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DCF7DE3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4C1D692C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F5892A1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3FDF592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60C295AA" w14:textId="77777777" w:rsidR="00A30C91" w:rsidRPr="0076015C" w:rsidRDefault="00A30C91" w:rsidP="00A30C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30C91" w:rsidRPr="0076015C" w14:paraId="491A2A5A" w14:textId="77777777" w:rsidTr="00A30C91">
        <w:tc>
          <w:tcPr>
            <w:tcW w:w="2199" w:type="pct"/>
          </w:tcPr>
          <w:p w14:paraId="7507394B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801" w:type="pct"/>
            <w:gridSpan w:val="7"/>
          </w:tcPr>
          <w:p w14:paraId="312DE796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0C91" w:rsidRPr="0076015C" w14:paraId="62891410" w14:textId="77777777" w:rsidTr="00A30C91">
        <w:tc>
          <w:tcPr>
            <w:tcW w:w="2199" w:type="pct"/>
          </w:tcPr>
          <w:p w14:paraId="0BD795C4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</w:tcPr>
          <w:p w14:paraId="68993639" w14:textId="3D478412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C2277C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71A6C6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17D4E5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4F1C4D" w14:textId="6A50668F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225,057</w:t>
            </w:r>
          </w:p>
        </w:tc>
        <w:tc>
          <w:tcPr>
            <w:tcW w:w="129" w:type="pct"/>
          </w:tcPr>
          <w:p w14:paraId="20FD77E9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8" w:type="pct"/>
          </w:tcPr>
          <w:p w14:paraId="36EDF97D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A30C91" w:rsidRPr="0076015C" w14:paraId="46F839FA" w14:textId="77777777" w:rsidTr="00A30C91">
        <w:tc>
          <w:tcPr>
            <w:tcW w:w="2199" w:type="pct"/>
          </w:tcPr>
          <w:p w14:paraId="3FD399FB" w14:textId="77777777" w:rsidR="00A30C91" w:rsidRPr="0076015C" w:rsidRDefault="00A30C91" w:rsidP="00A30C9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3C708CD" w14:textId="7BA26E51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5A97969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1A3A24A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95AF25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26D1C78" w14:textId="430DD96E" w:rsidR="00A30C91" w:rsidRPr="0076015C" w:rsidRDefault="00EE56B2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225,057</w:t>
            </w:r>
          </w:p>
        </w:tc>
        <w:tc>
          <w:tcPr>
            <w:tcW w:w="129" w:type="pct"/>
          </w:tcPr>
          <w:p w14:paraId="5EEA20E7" w14:textId="77777777" w:rsidR="00A30C91" w:rsidRPr="0076015C" w:rsidRDefault="00A30C91" w:rsidP="00A30C9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6FD1AC1" w14:textId="77777777" w:rsidR="00A30C91" w:rsidRPr="0076015C" w:rsidRDefault="00A30C91" w:rsidP="00A30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97"/>
        <w:gridCol w:w="249"/>
        <w:gridCol w:w="1074"/>
        <w:gridCol w:w="270"/>
        <w:gridCol w:w="1170"/>
        <w:gridCol w:w="270"/>
        <w:gridCol w:w="1080"/>
        <w:gridCol w:w="265"/>
        <w:gridCol w:w="1072"/>
        <w:gridCol w:w="236"/>
        <w:gridCol w:w="1100"/>
      </w:tblGrid>
      <w:tr w:rsidR="005121C5" w:rsidRPr="0076015C" w14:paraId="6DFAD5AC" w14:textId="77777777" w:rsidTr="00AE1D55">
        <w:tc>
          <w:tcPr>
            <w:tcW w:w="1170" w:type="dxa"/>
            <w:vAlign w:val="bottom"/>
          </w:tcPr>
          <w:p w14:paraId="0126F4DC" w14:textId="77777777" w:rsidR="005121C5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  <w:p w14:paraId="687BFC40" w14:textId="70C99A07" w:rsidR="00A5304A" w:rsidRPr="0076015C" w:rsidRDefault="00A5304A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89033B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5E4DE26C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76BADA24" w14:textId="77777777" w:rsidR="00A5304A" w:rsidRDefault="00A5304A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6CF429F7" w14:textId="4E8C4834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</w:t>
            </w:r>
            <w:r w:rsidR="002E3F20"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รเงินเฉพาะกิจการ</w:t>
            </w:r>
          </w:p>
        </w:tc>
      </w:tr>
      <w:tr w:rsidR="00476899" w:rsidRPr="0076015C" w14:paraId="5E89649E" w14:textId="77777777" w:rsidTr="00AE1D55">
        <w:tc>
          <w:tcPr>
            <w:tcW w:w="1170" w:type="dxa"/>
            <w:vAlign w:val="bottom"/>
          </w:tcPr>
          <w:p w14:paraId="4AE42BE2" w14:textId="10DF738E" w:rsidR="005121C5" w:rsidRPr="0076015C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1197" w:type="dxa"/>
            <w:vAlign w:val="bottom"/>
          </w:tcPr>
          <w:p w14:paraId="2E745572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FFEAFCF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49" w:type="dxa"/>
            <w:vAlign w:val="bottom"/>
          </w:tcPr>
          <w:p w14:paraId="28AB7749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550BF240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6596D12" w14:textId="0AA20DF3" w:rsidR="005121C5" w:rsidRPr="0076015C" w:rsidRDefault="005121C5" w:rsidP="005D212F">
            <w:pPr>
              <w:pStyle w:val="a"/>
              <w:tabs>
                <w:tab w:val="clear" w:pos="1080"/>
              </w:tabs>
              <w:ind w:left="-113" w:right="-104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3</w:t>
            </w:r>
            <w:r w:rsidR="00A30C91" w:rsidRPr="0076015C">
              <w:rPr>
                <w:rFonts w:ascii="Angsana New" w:hAnsi="Angsana New" w:cs="Angsana New"/>
                <w:lang w:val="en-US"/>
              </w:rPr>
              <w:t>0</w:t>
            </w:r>
            <w:r w:rsidR="005D212F" w:rsidRPr="0076015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A30C91" w:rsidRPr="0076015C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FBA33FD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6952B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44962BC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01AB5E7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BC150BC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324312C4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5233B435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4952847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0936E92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1A9B9AAB" w14:textId="6E758D09" w:rsidR="005121C5" w:rsidRPr="0076015C" w:rsidRDefault="005121C5" w:rsidP="005D212F">
            <w:pPr>
              <w:pStyle w:val="a"/>
              <w:tabs>
                <w:tab w:val="clear" w:pos="1080"/>
              </w:tabs>
              <w:ind w:left="-61" w:right="-138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3</w:t>
            </w:r>
            <w:r w:rsidR="005D212F" w:rsidRPr="0076015C">
              <w:rPr>
                <w:rFonts w:ascii="Angsana New" w:hAnsi="Angsana New" w:cs="Angsana New"/>
                <w:lang w:val="en-US"/>
              </w:rPr>
              <w:t xml:space="preserve">0 </w:t>
            </w:r>
            <w:r w:rsidR="005D212F" w:rsidRPr="0076015C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</w:tr>
      <w:tr w:rsidR="00476899" w:rsidRPr="0076015C" w14:paraId="2EFD26AD" w14:textId="77777777" w:rsidTr="00AE1D55">
        <w:tc>
          <w:tcPr>
            <w:tcW w:w="1170" w:type="dxa"/>
            <w:vAlign w:val="bottom"/>
          </w:tcPr>
          <w:p w14:paraId="57E5DAB6" w14:textId="0C3622F2" w:rsidR="005121C5" w:rsidRPr="0076015C" w:rsidRDefault="00FF2617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AD208B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97" w:type="dxa"/>
            <w:vAlign w:val="bottom"/>
          </w:tcPr>
          <w:p w14:paraId="280465BD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49" w:type="dxa"/>
            <w:vAlign w:val="bottom"/>
          </w:tcPr>
          <w:p w14:paraId="4BBFD389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1922FA60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DEBF2E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D2E423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886C033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48821D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65" w:type="dxa"/>
            <w:vAlign w:val="bottom"/>
          </w:tcPr>
          <w:p w14:paraId="05863F19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2" w:type="dxa"/>
            <w:vAlign w:val="bottom"/>
          </w:tcPr>
          <w:p w14:paraId="0A2F5257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476862E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  <w:vAlign w:val="bottom"/>
          </w:tcPr>
          <w:p w14:paraId="620683D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5121C5" w:rsidRPr="0076015C" w14:paraId="3E1CA20D" w14:textId="77777777" w:rsidTr="00AE1D55">
        <w:tc>
          <w:tcPr>
            <w:tcW w:w="1170" w:type="dxa"/>
          </w:tcPr>
          <w:p w14:paraId="40C18494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B07F16A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5AC54C9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93" w:type="dxa"/>
            <w:gridSpan w:val="7"/>
            <w:tcBorders>
              <w:left w:val="nil"/>
              <w:right w:val="nil"/>
            </w:tcBorders>
          </w:tcPr>
          <w:p w14:paraId="5E174771" w14:textId="77777777" w:rsidR="005121C5" w:rsidRPr="0076015C" w:rsidRDefault="005121C5" w:rsidP="005121C5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AD795B"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515EB8" w:rsidRPr="0076015C" w14:paraId="46EA21FA" w14:textId="77777777" w:rsidTr="007407C2">
        <w:tc>
          <w:tcPr>
            <w:tcW w:w="1170" w:type="dxa"/>
          </w:tcPr>
          <w:p w14:paraId="6B81AB0E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197" w:type="dxa"/>
          </w:tcPr>
          <w:p w14:paraId="688C2C39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49" w:type="dxa"/>
          </w:tcPr>
          <w:p w14:paraId="64897586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086E8853" w14:textId="273AE9AF" w:rsidR="00515EB8" w:rsidRPr="0076015C" w:rsidRDefault="00C8747C" w:rsidP="00515EB8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>4.15</w:t>
            </w:r>
          </w:p>
        </w:tc>
        <w:tc>
          <w:tcPr>
            <w:tcW w:w="270" w:type="dxa"/>
          </w:tcPr>
          <w:p w14:paraId="1370882F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5371C" w14:textId="77777777" w:rsidR="00515EB8" w:rsidRPr="0076015C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271,16</w:t>
            </w:r>
            <w:r w:rsidR="006D0572" w:rsidRPr="0076015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1C00451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E72546B" w14:textId="2C23D402" w:rsidR="00515EB8" w:rsidRPr="0076015C" w:rsidRDefault="00EE56B2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746,740</w:t>
            </w:r>
          </w:p>
        </w:tc>
        <w:tc>
          <w:tcPr>
            <w:tcW w:w="265" w:type="dxa"/>
          </w:tcPr>
          <w:p w14:paraId="731D612A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2" w:type="dxa"/>
          </w:tcPr>
          <w:p w14:paraId="49256F5C" w14:textId="54DE54F4" w:rsidR="00515EB8" w:rsidRPr="0076015C" w:rsidRDefault="00EE56B2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(750,561)</w:t>
            </w:r>
          </w:p>
        </w:tc>
        <w:tc>
          <w:tcPr>
            <w:tcW w:w="236" w:type="dxa"/>
          </w:tcPr>
          <w:p w14:paraId="3C2DF3DD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left w:val="nil"/>
              <w:right w:val="nil"/>
            </w:tcBorders>
          </w:tcPr>
          <w:p w14:paraId="49F13E26" w14:textId="6EA27999" w:rsidR="00515EB8" w:rsidRPr="0076015C" w:rsidRDefault="00EE56B2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267,348</w:t>
            </w:r>
          </w:p>
        </w:tc>
      </w:tr>
      <w:tr w:rsidR="00515EB8" w:rsidRPr="0076015C" w14:paraId="0DD3B654" w14:textId="77777777" w:rsidTr="007407C2">
        <w:tc>
          <w:tcPr>
            <w:tcW w:w="1170" w:type="dxa"/>
          </w:tcPr>
          <w:p w14:paraId="1F265C6C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97" w:type="dxa"/>
          </w:tcPr>
          <w:p w14:paraId="1DB46497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9" w:type="dxa"/>
          </w:tcPr>
          <w:p w14:paraId="2C83C807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</w:tcPr>
          <w:p w14:paraId="569D7FD8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33E705C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97308" w14:textId="77777777" w:rsidR="00515EB8" w:rsidRPr="0076015C" w:rsidRDefault="00515EB8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271,16</w:t>
            </w:r>
            <w:r w:rsidR="006D0572" w:rsidRPr="0076015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16ECC41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29EA4FD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5" w:type="dxa"/>
          </w:tcPr>
          <w:p w14:paraId="7B2C73C5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2" w:type="dxa"/>
          </w:tcPr>
          <w:p w14:paraId="7362420D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1B8CE5BC" w14:textId="77777777" w:rsidR="00515EB8" w:rsidRPr="0076015C" w:rsidRDefault="00515EB8" w:rsidP="00515EB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61E43" w14:textId="2E2D07A9" w:rsidR="00515EB8" w:rsidRPr="0076015C" w:rsidRDefault="00EE56B2" w:rsidP="0051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267,348</w:t>
            </w:r>
          </w:p>
        </w:tc>
      </w:tr>
    </w:tbl>
    <w:p w14:paraId="5364D92F" w14:textId="149B8ED1" w:rsidR="00227EE0" w:rsidRPr="0076015C" w:rsidRDefault="00227E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7"/>
        <w:gridCol w:w="237"/>
        <w:gridCol w:w="1118"/>
        <w:gridCol w:w="270"/>
        <w:gridCol w:w="1076"/>
        <w:gridCol w:w="239"/>
        <w:gridCol w:w="1113"/>
        <w:gridCol w:w="11"/>
      </w:tblGrid>
      <w:tr w:rsidR="00571CFF" w:rsidRPr="0076015C" w14:paraId="7609A835" w14:textId="77777777" w:rsidTr="00A5304A">
        <w:tc>
          <w:tcPr>
            <w:tcW w:w="2156" w:type="pct"/>
          </w:tcPr>
          <w:p w14:paraId="732F18C3" w14:textId="77777777" w:rsidR="00571CFF" w:rsidRPr="0076015C" w:rsidRDefault="00571CFF" w:rsidP="00571CF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</w:tcPr>
          <w:p w14:paraId="70D5EF77" w14:textId="77777777" w:rsidR="00571CFF" w:rsidRPr="0076015C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A50A788" w14:textId="77777777" w:rsidR="00571CFF" w:rsidRPr="0076015C" w:rsidRDefault="00571CFF" w:rsidP="00571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4"/>
            <w:vAlign w:val="bottom"/>
          </w:tcPr>
          <w:p w14:paraId="6337FD9F" w14:textId="77777777" w:rsidR="00571CFF" w:rsidRPr="0076015C" w:rsidRDefault="00571CFF" w:rsidP="00571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5DC39CEB" w14:textId="77777777" w:rsidTr="00D101B9">
        <w:tc>
          <w:tcPr>
            <w:tcW w:w="2156" w:type="pct"/>
          </w:tcPr>
          <w:p w14:paraId="6B86E539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</w:tcPr>
          <w:p w14:paraId="3114B22B" w14:textId="417BC27A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203FC3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DEF35E6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CF39EB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91B8027" w14:textId="34FACB2B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2F105D8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1E15D43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51A6E0F9" w14:textId="77777777" w:rsidTr="00D101B9">
        <w:tc>
          <w:tcPr>
            <w:tcW w:w="2156" w:type="pct"/>
          </w:tcPr>
          <w:p w14:paraId="3467CB73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เงินทดรองจ่าย</w:t>
            </w:r>
          </w:p>
        </w:tc>
        <w:tc>
          <w:tcPr>
            <w:tcW w:w="630" w:type="pct"/>
          </w:tcPr>
          <w:p w14:paraId="0CF4B9B8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385918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62BA42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34659E4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1CF3703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4224FFD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078B43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49AEA870" w14:textId="77777777" w:rsidTr="00D101B9">
        <w:tc>
          <w:tcPr>
            <w:tcW w:w="2156" w:type="pct"/>
          </w:tcPr>
          <w:p w14:paraId="0A118A60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844" w:type="pct"/>
            <w:gridSpan w:val="8"/>
          </w:tcPr>
          <w:p w14:paraId="5DF63726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3EBE888F" w14:textId="77777777" w:rsidTr="00D101B9">
        <w:tc>
          <w:tcPr>
            <w:tcW w:w="2156" w:type="pct"/>
          </w:tcPr>
          <w:p w14:paraId="4C809F49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0" w:type="pct"/>
          </w:tcPr>
          <w:p w14:paraId="7D6BA21C" w14:textId="108BB70A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371046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</w:tcPr>
          <w:p w14:paraId="4C7809E5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420866F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D22DE8" w14:textId="36E9E1BC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381877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30F5862" w14:textId="77777777" w:rsidR="005D212F" w:rsidRPr="0076015C" w:rsidRDefault="005D212F" w:rsidP="008F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1,618</w:t>
            </w:r>
          </w:p>
        </w:tc>
      </w:tr>
      <w:tr w:rsidR="005D212F" w:rsidRPr="0076015C" w14:paraId="592F2525" w14:textId="77777777" w:rsidTr="00D101B9">
        <w:tc>
          <w:tcPr>
            <w:tcW w:w="2156" w:type="pct"/>
          </w:tcPr>
          <w:p w14:paraId="2E89B170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368E735" w14:textId="5AF9A989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7ACE13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4405F14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8C7A99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C4834FE" w14:textId="4585B187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25E650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017696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1,618</w:t>
            </w:r>
          </w:p>
        </w:tc>
      </w:tr>
      <w:tr w:rsidR="005D212F" w:rsidRPr="0076015C" w14:paraId="1701C28C" w14:textId="77777777" w:rsidTr="00D101B9">
        <w:tc>
          <w:tcPr>
            <w:tcW w:w="2156" w:type="pct"/>
          </w:tcPr>
          <w:p w14:paraId="00B0CF51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A0E05DC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7037B94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BA893A6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D353650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D71658B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2514E1B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242E15A9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212F" w:rsidRPr="0076015C" w14:paraId="47F32D39" w14:textId="77777777" w:rsidTr="00A5304A">
        <w:tc>
          <w:tcPr>
            <w:tcW w:w="2156" w:type="pct"/>
          </w:tcPr>
          <w:p w14:paraId="399139A5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135D3F0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B484323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4"/>
            <w:vAlign w:val="bottom"/>
          </w:tcPr>
          <w:p w14:paraId="1E44941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58A64DA0" w14:textId="77777777" w:rsidTr="00D101B9">
        <w:tc>
          <w:tcPr>
            <w:tcW w:w="2156" w:type="pct"/>
          </w:tcPr>
          <w:p w14:paraId="571AB3E1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73A637" w14:textId="758AE8E4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DBC5FE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0EB7E52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FDFDB6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09F088B0" w14:textId="71C76A33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6BB876FD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1EB9CAD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7E2DD673" w14:textId="77777777" w:rsidTr="00D101B9">
        <w:tc>
          <w:tcPr>
            <w:tcW w:w="2156" w:type="pct"/>
          </w:tcPr>
          <w:p w14:paraId="7EFCD893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0" w:type="pct"/>
          </w:tcPr>
          <w:p w14:paraId="450D7D5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18EF2F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40AA3B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3737D57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403EC5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558FEBAD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0D512CB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22CFD7F2" w14:textId="77777777" w:rsidTr="00D101B9">
        <w:tc>
          <w:tcPr>
            <w:tcW w:w="2156" w:type="pct"/>
          </w:tcPr>
          <w:p w14:paraId="3F88F5C9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4" w:type="pct"/>
            <w:gridSpan w:val="8"/>
          </w:tcPr>
          <w:p w14:paraId="0449EB2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3ADCB7C6" w14:textId="77777777" w:rsidTr="00D101B9">
        <w:tc>
          <w:tcPr>
            <w:tcW w:w="2156" w:type="pct"/>
          </w:tcPr>
          <w:p w14:paraId="1A9C140A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0" w:type="pct"/>
          </w:tcPr>
          <w:p w14:paraId="70B99527" w14:textId="0469E566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2,667</w:t>
            </w:r>
          </w:p>
        </w:tc>
        <w:tc>
          <w:tcPr>
            <w:tcW w:w="129" w:type="pct"/>
          </w:tcPr>
          <w:p w14:paraId="1A9BEAFD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929C16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14:paraId="157AF054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62956B" w14:textId="01575B0F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90AE79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2643F49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12F" w:rsidRPr="0076015C" w14:paraId="15C64D7B" w14:textId="77777777" w:rsidTr="00D101B9">
        <w:tc>
          <w:tcPr>
            <w:tcW w:w="2156" w:type="pct"/>
          </w:tcPr>
          <w:p w14:paraId="4083021E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F514E8" w14:textId="4FB51E8A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2,6</w:t>
            </w:r>
            <w:r w:rsidR="0075285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61300A94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B12CB2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3,157</w:t>
            </w:r>
          </w:p>
        </w:tc>
        <w:tc>
          <w:tcPr>
            <w:tcW w:w="147" w:type="pct"/>
          </w:tcPr>
          <w:p w14:paraId="6B09370A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B917597" w14:textId="0F4CFAE3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658FE8A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29E86C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D212F" w:rsidRPr="0076015C" w14:paraId="33937012" w14:textId="77777777" w:rsidTr="00A5304A">
        <w:tc>
          <w:tcPr>
            <w:tcW w:w="2156" w:type="pct"/>
          </w:tcPr>
          <w:p w14:paraId="73971DC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75E610B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ABD9F50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6795A25E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82D5F9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2057ABE4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E6A1C2C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27C7B5BA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4569" w:rsidRPr="0076015C" w14:paraId="778391A7" w14:textId="77777777" w:rsidTr="00A5304A">
        <w:tc>
          <w:tcPr>
            <w:tcW w:w="2156" w:type="pct"/>
          </w:tcPr>
          <w:p w14:paraId="61E8DF7D" w14:textId="77777777" w:rsidR="009B4569" w:rsidRDefault="009B4569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  <w:p w14:paraId="7BDC3C7C" w14:textId="764576BB" w:rsidR="009B4569" w:rsidRPr="0076015C" w:rsidRDefault="009B4569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0" w:type="pct"/>
            <w:shd w:val="clear" w:color="auto" w:fill="auto"/>
          </w:tcPr>
          <w:p w14:paraId="4B096359" w14:textId="77777777" w:rsidR="009B4569" w:rsidRPr="0076015C" w:rsidRDefault="009B456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2352260" w14:textId="77777777" w:rsidR="009B4569" w:rsidRPr="0076015C" w:rsidRDefault="009B4569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B749CF0" w14:textId="77777777" w:rsidR="009B4569" w:rsidRPr="0076015C" w:rsidRDefault="009B456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3B5516C" w14:textId="77777777" w:rsidR="009B4569" w:rsidRPr="0076015C" w:rsidRDefault="009B4569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E01527C" w14:textId="77777777" w:rsidR="009B4569" w:rsidRPr="0076015C" w:rsidRDefault="009B456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3C62602" w14:textId="77777777" w:rsidR="009B4569" w:rsidRPr="0076015C" w:rsidRDefault="009B4569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3ACCEBA" w14:textId="77777777" w:rsidR="009B4569" w:rsidRPr="0076015C" w:rsidRDefault="009B4569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12F" w:rsidRPr="0076015C" w14:paraId="40075320" w14:textId="77777777" w:rsidTr="00A5304A">
        <w:tc>
          <w:tcPr>
            <w:tcW w:w="2156" w:type="pct"/>
          </w:tcPr>
          <w:p w14:paraId="3A3F31A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25611968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9186BAC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4"/>
            <w:shd w:val="clear" w:color="auto" w:fill="auto"/>
            <w:vAlign w:val="bottom"/>
          </w:tcPr>
          <w:p w14:paraId="58E7647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0DE3D783" w14:textId="77777777" w:rsidTr="00D101B9">
        <w:tc>
          <w:tcPr>
            <w:tcW w:w="2156" w:type="pct"/>
          </w:tcPr>
          <w:p w14:paraId="740CB72E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6DC67A2" w14:textId="165C2D0C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70807882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B9BF81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798903F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186AC9E5" w14:textId="08BBE60E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53D006A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6E9CBBF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6EE02543" w14:textId="77777777" w:rsidTr="00D101B9">
        <w:tc>
          <w:tcPr>
            <w:tcW w:w="2156" w:type="pct"/>
          </w:tcPr>
          <w:p w14:paraId="78CF7BE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  <w:shd w:val="clear" w:color="auto" w:fill="auto"/>
          </w:tcPr>
          <w:p w14:paraId="4AD1396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579471F2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4E433F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71AA8FE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75E7C0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EC94242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49FFA16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29D8ABBD" w14:textId="77777777" w:rsidTr="00D101B9">
        <w:tc>
          <w:tcPr>
            <w:tcW w:w="2156" w:type="pct"/>
          </w:tcPr>
          <w:p w14:paraId="28027FAA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2844" w:type="pct"/>
            <w:gridSpan w:val="8"/>
            <w:shd w:val="clear" w:color="auto" w:fill="auto"/>
          </w:tcPr>
          <w:p w14:paraId="02E86E3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21379C5C" w14:textId="77777777" w:rsidTr="00D101B9">
        <w:tc>
          <w:tcPr>
            <w:tcW w:w="2156" w:type="pct"/>
          </w:tcPr>
          <w:p w14:paraId="78414C3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shd w:val="clear" w:color="auto" w:fill="auto"/>
          </w:tcPr>
          <w:p w14:paraId="7C1714E1" w14:textId="17417EEE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C88EFA8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C5EB382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81953E5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2EB477F2" w14:textId="6242F01C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1,084</w:t>
            </w:r>
          </w:p>
        </w:tc>
        <w:tc>
          <w:tcPr>
            <w:tcW w:w="130" w:type="pct"/>
          </w:tcPr>
          <w:p w14:paraId="5C6A4D23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51E29D4" w14:textId="77777777" w:rsidR="005D212F" w:rsidRPr="0076015C" w:rsidRDefault="005D212F" w:rsidP="008F2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6015C">
              <w:rPr>
                <w:rFonts w:ascii="Angsana New" w:hAnsi="Angsana New"/>
                <w:sz w:val="30"/>
                <w:szCs w:val="30"/>
              </w:rPr>
              <w:t>,023</w:t>
            </w:r>
          </w:p>
        </w:tc>
      </w:tr>
      <w:tr w:rsidR="005D212F" w:rsidRPr="0076015C" w14:paraId="248A0630" w14:textId="77777777" w:rsidTr="00D101B9">
        <w:tc>
          <w:tcPr>
            <w:tcW w:w="2156" w:type="pct"/>
          </w:tcPr>
          <w:p w14:paraId="6D76301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A1FC4CF" w14:textId="46AF32BC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FCE2D1D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3A58B4E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DDD3AE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90E715B" w14:textId="6C97D994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1,084</w:t>
            </w:r>
          </w:p>
        </w:tc>
        <w:tc>
          <w:tcPr>
            <w:tcW w:w="130" w:type="pct"/>
          </w:tcPr>
          <w:p w14:paraId="1A1FA447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EDEC2B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1,023</w:t>
            </w:r>
          </w:p>
        </w:tc>
      </w:tr>
      <w:tr w:rsidR="005D212F" w:rsidRPr="0076015C" w14:paraId="1151B81F" w14:textId="77777777" w:rsidTr="00D101B9">
        <w:tc>
          <w:tcPr>
            <w:tcW w:w="2156" w:type="pct"/>
          </w:tcPr>
          <w:p w14:paraId="5E1C2DB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  <w:shd w:val="clear" w:color="auto" w:fill="auto"/>
          </w:tcPr>
          <w:p w14:paraId="7A137E61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58E43D7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471692D6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80BF3B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D914A0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19D2089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29A09A71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4217" w:rsidRPr="0076015C" w14:paraId="5F75BE8B" w14:textId="77777777" w:rsidTr="00A5304A">
        <w:trPr>
          <w:gridAfter w:val="1"/>
          <w:wAfter w:w="7" w:type="pct"/>
        </w:trPr>
        <w:tc>
          <w:tcPr>
            <w:tcW w:w="2157" w:type="pct"/>
          </w:tcPr>
          <w:p w14:paraId="0711334A" w14:textId="4AEAB233" w:rsidR="001B4217" w:rsidRPr="0076015C" w:rsidRDefault="003C3BE5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1367" w:type="pct"/>
            <w:gridSpan w:val="3"/>
            <w:shd w:val="clear" w:color="auto" w:fill="auto"/>
          </w:tcPr>
          <w:p w14:paraId="39E94FF0" w14:textId="77777777" w:rsidR="001B4217" w:rsidRPr="0076015C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AC6A8D" w14:textId="77777777" w:rsidR="001B4217" w:rsidRPr="0076015C" w:rsidRDefault="001B4217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  <w:shd w:val="clear" w:color="auto" w:fill="auto"/>
            <w:vAlign w:val="bottom"/>
          </w:tcPr>
          <w:p w14:paraId="5F807E2F" w14:textId="77777777" w:rsidR="001B4217" w:rsidRPr="0076015C" w:rsidRDefault="001B4217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12F" w:rsidRPr="0076015C" w14:paraId="7C8EFD7D" w14:textId="77777777" w:rsidTr="00A5304A">
        <w:trPr>
          <w:gridAfter w:val="1"/>
          <w:wAfter w:w="7" w:type="pct"/>
        </w:trPr>
        <w:tc>
          <w:tcPr>
            <w:tcW w:w="2157" w:type="pct"/>
          </w:tcPr>
          <w:p w14:paraId="431BC2C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B0CDFF5" w14:textId="35B6559D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57F8774B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2056869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54838120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3FD8190" w14:textId="0DA55AE8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3F606274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FADE09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D212F" w:rsidRPr="0076015C" w14:paraId="30A07296" w14:textId="77777777" w:rsidTr="00A5304A">
        <w:trPr>
          <w:gridAfter w:val="1"/>
          <w:wAfter w:w="7" w:type="pct"/>
        </w:trPr>
        <w:tc>
          <w:tcPr>
            <w:tcW w:w="2157" w:type="pct"/>
          </w:tcPr>
          <w:p w14:paraId="149F9A6D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629" w:type="pct"/>
            <w:shd w:val="clear" w:color="auto" w:fill="auto"/>
          </w:tcPr>
          <w:p w14:paraId="49F3FE5F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07253E3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D08E8FC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9DEC3E5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020DF273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6C1AD97A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D1603E6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D212F" w:rsidRPr="0076015C" w14:paraId="22A7C927" w14:textId="77777777" w:rsidTr="00A5304A">
        <w:trPr>
          <w:gridAfter w:val="1"/>
          <w:wAfter w:w="7" w:type="pct"/>
        </w:trPr>
        <w:tc>
          <w:tcPr>
            <w:tcW w:w="2157" w:type="pct"/>
          </w:tcPr>
          <w:p w14:paraId="1658AAC7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pct"/>
            <w:gridSpan w:val="7"/>
            <w:shd w:val="clear" w:color="auto" w:fill="auto"/>
          </w:tcPr>
          <w:p w14:paraId="629C564E" w14:textId="77777777" w:rsidR="005D212F" w:rsidRPr="0076015C" w:rsidRDefault="005D212F" w:rsidP="005D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12F" w:rsidRPr="0076015C" w14:paraId="4BC10CB3" w14:textId="77777777" w:rsidTr="00A5304A">
        <w:trPr>
          <w:gridAfter w:val="1"/>
          <w:wAfter w:w="7" w:type="pct"/>
        </w:trPr>
        <w:tc>
          <w:tcPr>
            <w:tcW w:w="2157" w:type="pct"/>
          </w:tcPr>
          <w:p w14:paraId="19DC9657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629" w:type="pct"/>
            <w:shd w:val="clear" w:color="auto" w:fill="auto"/>
          </w:tcPr>
          <w:p w14:paraId="3E8051C9" w14:textId="2A055285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29" w:type="pct"/>
            <w:shd w:val="clear" w:color="auto" w:fill="auto"/>
          </w:tcPr>
          <w:p w14:paraId="5BCE5F1D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1723C63C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7" w:type="pct"/>
            <w:shd w:val="clear" w:color="auto" w:fill="auto"/>
          </w:tcPr>
          <w:p w14:paraId="5278B873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7C48E6A5" w14:textId="7C399DC1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3C5441A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6" w:type="pct"/>
          </w:tcPr>
          <w:p w14:paraId="11D24C2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212F" w:rsidRPr="0076015C" w14:paraId="7F943580" w14:textId="77777777" w:rsidTr="00A5304A">
        <w:trPr>
          <w:gridAfter w:val="1"/>
          <w:wAfter w:w="7" w:type="pct"/>
        </w:trPr>
        <w:tc>
          <w:tcPr>
            <w:tcW w:w="2157" w:type="pct"/>
          </w:tcPr>
          <w:p w14:paraId="48110B44" w14:textId="77777777" w:rsidR="005D212F" w:rsidRPr="0076015C" w:rsidRDefault="005D212F" w:rsidP="005D212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0E9FA2E" w14:textId="0640BA59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129" w:type="pct"/>
          </w:tcPr>
          <w:p w14:paraId="3B2FA5AE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DF3DE6D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47" w:type="pct"/>
          </w:tcPr>
          <w:p w14:paraId="7FA8C9BF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9508F8A" w14:textId="4965E282" w:rsidR="005D212F" w:rsidRPr="0076015C" w:rsidRDefault="00EE56B2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29F4B04" w14:textId="77777777" w:rsidR="005D212F" w:rsidRPr="0076015C" w:rsidRDefault="005D212F" w:rsidP="005D212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40DC6E5" w14:textId="77777777" w:rsidR="005D212F" w:rsidRPr="0076015C" w:rsidRDefault="005D212F" w:rsidP="005D2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3D5686E" w14:textId="2FCA8572" w:rsidR="00BC6BDB" w:rsidRPr="0076015C" w:rsidRDefault="00BC6BD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4"/>
        <w:gridCol w:w="1161"/>
        <w:gridCol w:w="236"/>
        <w:gridCol w:w="1118"/>
        <w:gridCol w:w="269"/>
        <w:gridCol w:w="1076"/>
        <w:gridCol w:w="238"/>
        <w:gridCol w:w="1104"/>
      </w:tblGrid>
      <w:tr w:rsidR="00B94F5E" w:rsidRPr="0076015C" w14:paraId="1A28F37B" w14:textId="77777777" w:rsidTr="00306872">
        <w:tc>
          <w:tcPr>
            <w:tcW w:w="2162" w:type="pct"/>
          </w:tcPr>
          <w:p w14:paraId="5D144AC1" w14:textId="77777777" w:rsidR="00B94F5E" w:rsidRPr="0076015C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6E84C59F" w14:textId="77777777" w:rsidR="00B94F5E" w:rsidRPr="0076015C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9E5A19" w14:textId="77777777" w:rsidR="00B94F5E" w:rsidRPr="0076015C" w:rsidRDefault="00B94F5E" w:rsidP="00B9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  <w:shd w:val="clear" w:color="auto" w:fill="auto"/>
            <w:vAlign w:val="bottom"/>
          </w:tcPr>
          <w:p w14:paraId="33F35C4E" w14:textId="77777777" w:rsidR="00B94F5E" w:rsidRPr="0076015C" w:rsidRDefault="00B94F5E" w:rsidP="00B9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872" w:rsidRPr="0076015C" w14:paraId="760F7F88" w14:textId="77777777" w:rsidTr="00306872">
        <w:tc>
          <w:tcPr>
            <w:tcW w:w="2162" w:type="pct"/>
          </w:tcPr>
          <w:p w14:paraId="301172A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28692B25" w14:textId="1C700E63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65A8EB2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C531B28" w14:textId="11E49DCC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3B45800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44D9D14" w14:textId="0A864692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608FF0D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D183E02" w14:textId="40EE61AE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10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6872" w:rsidRPr="0076015C" w14:paraId="5E4352C0" w14:textId="77777777" w:rsidTr="00306872">
        <w:tc>
          <w:tcPr>
            <w:tcW w:w="2162" w:type="pct"/>
          </w:tcPr>
          <w:p w14:paraId="4B9C7612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633" w:type="pct"/>
            <w:shd w:val="clear" w:color="auto" w:fill="auto"/>
          </w:tcPr>
          <w:p w14:paraId="4C6A7F82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2CAA7871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2DB5534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536070AD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35CF6CF2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193606B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DE6E747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6872" w:rsidRPr="0076015C" w14:paraId="69B75B8E" w14:textId="77777777" w:rsidTr="00B50C9F">
        <w:tc>
          <w:tcPr>
            <w:tcW w:w="2162" w:type="pct"/>
          </w:tcPr>
          <w:p w14:paraId="57CA864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0F8E8600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6872" w:rsidRPr="0076015C" w14:paraId="137343B1" w14:textId="77777777" w:rsidTr="00306872">
        <w:tc>
          <w:tcPr>
            <w:tcW w:w="2162" w:type="pct"/>
          </w:tcPr>
          <w:p w14:paraId="3A404136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4E127A4D" w14:textId="64AF768E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35EAB2F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E08327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B14255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EE960F5" w14:textId="7D320335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0" w:type="pct"/>
          </w:tcPr>
          <w:p w14:paraId="3A39757D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95D181F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306872" w:rsidRPr="0076015C" w14:paraId="19F3DC51" w14:textId="77777777" w:rsidTr="00306872">
        <w:tc>
          <w:tcPr>
            <w:tcW w:w="2162" w:type="pct"/>
          </w:tcPr>
          <w:p w14:paraId="47F89C64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27947FEC" w14:textId="3A6423EA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6FC412D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65D16E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C44F85C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CF8A3BC" w14:textId="7FD66675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30" w:type="pct"/>
          </w:tcPr>
          <w:p w14:paraId="79AE339E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AFF29D0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306872" w:rsidRPr="0076015C" w14:paraId="1B2BF5D8" w14:textId="77777777" w:rsidTr="00306872">
        <w:tc>
          <w:tcPr>
            <w:tcW w:w="2162" w:type="pct"/>
          </w:tcPr>
          <w:p w14:paraId="3B57DB67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488DF4D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1EB617F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E07F46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3877F3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5E9645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B7AB9C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3F51A4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6872" w:rsidRPr="0076015C" w14:paraId="5D013208" w14:textId="77777777" w:rsidTr="00306872">
        <w:tc>
          <w:tcPr>
            <w:tcW w:w="2162" w:type="pct"/>
          </w:tcPr>
          <w:p w14:paraId="00831D37" w14:textId="30CD2A4A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41046DDE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</w:tcPr>
          <w:p w14:paraId="61F7C1E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78D6A191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872" w:rsidRPr="0076015C" w14:paraId="64B3CE67" w14:textId="77777777" w:rsidTr="00306872">
        <w:tc>
          <w:tcPr>
            <w:tcW w:w="2162" w:type="pct"/>
          </w:tcPr>
          <w:p w14:paraId="11E94E93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3E7825EF" w14:textId="39C8BC59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22541512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EB925D0" w14:textId="64EE6ED5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6FEC60F8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A510413" w14:textId="2A1ECCAE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71164203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DEF699E" w14:textId="09116C6E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6872" w:rsidRPr="0076015C" w14:paraId="295DC50C" w14:textId="77777777" w:rsidTr="00306872">
        <w:tc>
          <w:tcPr>
            <w:tcW w:w="2162" w:type="pct"/>
          </w:tcPr>
          <w:p w14:paraId="610236EF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  <w:i/>
                <w:iCs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เงินประกันวัตถุดิบ</w:t>
            </w:r>
          </w:p>
        </w:tc>
        <w:tc>
          <w:tcPr>
            <w:tcW w:w="633" w:type="pct"/>
            <w:shd w:val="clear" w:color="auto" w:fill="auto"/>
          </w:tcPr>
          <w:p w14:paraId="2D024FC8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4CBB8725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13C67F6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156D3A3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A5DF38B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2154E68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11B8F85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6872" w:rsidRPr="0076015C" w14:paraId="348A7E26" w14:textId="77777777" w:rsidTr="00B50C9F">
        <w:tc>
          <w:tcPr>
            <w:tcW w:w="2162" w:type="pct"/>
          </w:tcPr>
          <w:p w14:paraId="0D5D2E23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4ABFA0D9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6872" w:rsidRPr="0076015C" w14:paraId="560D838B" w14:textId="77777777" w:rsidTr="00306872">
        <w:tc>
          <w:tcPr>
            <w:tcW w:w="2162" w:type="pct"/>
          </w:tcPr>
          <w:p w14:paraId="40163F10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307E18B0" w14:textId="7D0A6244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29" w:type="pct"/>
            <w:shd w:val="clear" w:color="auto" w:fill="auto"/>
          </w:tcPr>
          <w:p w14:paraId="7085E38A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5B770989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0B5B5E6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560FE5F6" w14:textId="21950C9D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F5EB0E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747517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6872" w:rsidRPr="0076015C" w14:paraId="302BC602" w14:textId="77777777" w:rsidTr="00306872">
        <w:tc>
          <w:tcPr>
            <w:tcW w:w="2162" w:type="pct"/>
          </w:tcPr>
          <w:p w14:paraId="5F7C5D9C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01C03" w14:textId="561C9536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129" w:type="pct"/>
            <w:shd w:val="clear" w:color="auto" w:fill="auto"/>
          </w:tcPr>
          <w:p w14:paraId="07DF7FFA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D47FA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DFF1776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33FB50" w14:textId="6E11AE43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3CDFB0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95E428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06872" w:rsidRPr="0076015C" w14:paraId="589A053D" w14:textId="77777777" w:rsidTr="00306872">
        <w:tc>
          <w:tcPr>
            <w:tcW w:w="2162" w:type="pct"/>
          </w:tcPr>
          <w:p w14:paraId="58B11DE9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1DD54EAF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B385DA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5C6D8D7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1D9A243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4532EAD6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D67EF61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27573BB3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872" w:rsidRPr="0076015C" w14:paraId="04164E70" w14:textId="77777777" w:rsidTr="00306872">
        <w:tc>
          <w:tcPr>
            <w:tcW w:w="2162" w:type="pct"/>
          </w:tcPr>
          <w:p w14:paraId="4050BD61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747E0E9F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2303E88B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7FCDCDB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B1BEE2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F4D192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E18B657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0517FB74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872" w:rsidRPr="0076015C" w14:paraId="58DDB779" w14:textId="77777777" w:rsidTr="00306872">
        <w:tc>
          <w:tcPr>
            <w:tcW w:w="2162" w:type="pct"/>
          </w:tcPr>
          <w:p w14:paraId="7E4A6379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06D7186A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4D04CF0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6245007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A1F0943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3B33EB0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5E78966A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32F4E5A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872" w:rsidRPr="0076015C" w14:paraId="78B5E522" w14:textId="77777777" w:rsidTr="00306872">
        <w:tc>
          <w:tcPr>
            <w:tcW w:w="2162" w:type="pct"/>
          </w:tcPr>
          <w:p w14:paraId="2D9DD229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1A94467D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560E9D9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F80BC4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3E82131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B4E171D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DD983DD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CA45DF8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6872" w:rsidRPr="0076015C" w14:paraId="3A0CB327" w14:textId="77777777" w:rsidTr="00306872">
        <w:tc>
          <w:tcPr>
            <w:tcW w:w="2162" w:type="pct"/>
          </w:tcPr>
          <w:p w14:paraId="4720EB77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54F6089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DB4C3A6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  <w:shd w:val="clear" w:color="auto" w:fill="auto"/>
            <w:vAlign w:val="bottom"/>
          </w:tcPr>
          <w:p w14:paraId="1AC2B0FE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6872" w:rsidRPr="0076015C" w14:paraId="420E8CFE" w14:textId="77777777" w:rsidTr="00306872">
        <w:tc>
          <w:tcPr>
            <w:tcW w:w="2162" w:type="pct"/>
          </w:tcPr>
          <w:p w14:paraId="14419F76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3" w:type="pct"/>
            <w:shd w:val="clear" w:color="auto" w:fill="auto"/>
          </w:tcPr>
          <w:p w14:paraId="348F1F80" w14:textId="4CD4828F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71B83CBA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3FE937F" w14:textId="0FA18D7B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186D4695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33974A2" w14:textId="43BD5FE1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3E3C2EA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5D6F1FF" w14:textId="57BFA902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6872" w:rsidRPr="0076015C" w14:paraId="559BF0A8" w14:textId="77777777" w:rsidTr="00306872">
        <w:tc>
          <w:tcPr>
            <w:tcW w:w="2162" w:type="pct"/>
          </w:tcPr>
          <w:p w14:paraId="4343BF72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ดอกเบี้ยค้างจ่าย</w:t>
            </w:r>
          </w:p>
        </w:tc>
        <w:tc>
          <w:tcPr>
            <w:tcW w:w="633" w:type="pct"/>
            <w:shd w:val="clear" w:color="auto" w:fill="auto"/>
          </w:tcPr>
          <w:p w14:paraId="191443B8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3976B26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9A5E01F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B93D789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41C0672E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0D432356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3AF42A0" w14:textId="77777777" w:rsidR="00306872" w:rsidRPr="0076015C" w:rsidRDefault="00306872" w:rsidP="00306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06872" w:rsidRPr="0076015C" w14:paraId="08BB474F" w14:textId="77777777" w:rsidTr="00B50C9F">
        <w:tc>
          <w:tcPr>
            <w:tcW w:w="2162" w:type="pct"/>
          </w:tcPr>
          <w:p w14:paraId="5A6C3286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8" w:type="pct"/>
            <w:gridSpan w:val="7"/>
            <w:shd w:val="clear" w:color="auto" w:fill="auto"/>
          </w:tcPr>
          <w:p w14:paraId="03DB2230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6872" w:rsidRPr="0076015C" w14:paraId="4C9E722E" w14:textId="77777777" w:rsidTr="00306872">
        <w:tc>
          <w:tcPr>
            <w:tcW w:w="2162" w:type="pct"/>
          </w:tcPr>
          <w:p w14:paraId="13AB5A33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633" w:type="pct"/>
            <w:shd w:val="clear" w:color="auto" w:fill="auto"/>
          </w:tcPr>
          <w:p w14:paraId="2FB0085B" w14:textId="23506C7A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F3D5CE2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0210B11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EB25129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9E05E66" w14:textId="0196B44F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30" w:type="pct"/>
          </w:tcPr>
          <w:p w14:paraId="1F9233FE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2" w:type="pct"/>
          </w:tcPr>
          <w:p w14:paraId="46E14EF2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159</w:t>
            </w:r>
          </w:p>
        </w:tc>
      </w:tr>
      <w:tr w:rsidR="00306872" w:rsidRPr="0076015C" w14:paraId="7E3AABED" w14:textId="77777777" w:rsidTr="00306872">
        <w:tc>
          <w:tcPr>
            <w:tcW w:w="2162" w:type="pct"/>
          </w:tcPr>
          <w:p w14:paraId="758F277F" w14:textId="77777777" w:rsidR="00306872" w:rsidRPr="0076015C" w:rsidRDefault="00306872" w:rsidP="003068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FEB3CB5" w14:textId="5F5E3D44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84B21C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3B1CB84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6D95DA5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BEA62DA" w14:textId="3B36FEDF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30" w:type="pct"/>
          </w:tcPr>
          <w:p w14:paraId="29DF0BDB" w14:textId="77777777" w:rsidR="00306872" w:rsidRPr="0076015C" w:rsidRDefault="00306872" w:rsidP="00306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CD68F0C" w14:textId="77777777" w:rsidR="00306872" w:rsidRPr="0076015C" w:rsidRDefault="00306872" w:rsidP="00306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</w:tr>
    </w:tbl>
    <w:p w14:paraId="38F6E8A1" w14:textId="77777777" w:rsidR="00DD6FA3" w:rsidRPr="0076015C" w:rsidRDefault="00DD6FA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70"/>
        <w:gridCol w:w="270"/>
        <w:gridCol w:w="1080"/>
        <w:gridCol w:w="270"/>
        <w:gridCol w:w="1170"/>
        <w:gridCol w:w="270"/>
        <w:gridCol w:w="1074"/>
        <w:gridCol w:w="270"/>
        <w:gridCol w:w="1118"/>
        <w:gridCol w:w="236"/>
        <w:gridCol w:w="1145"/>
      </w:tblGrid>
      <w:tr w:rsidR="002E3F20" w:rsidRPr="0076015C" w14:paraId="1F4F5D6E" w14:textId="77777777" w:rsidTr="00AE1D55">
        <w:tc>
          <w:tcPr>
            <w:tcW w:w="1080" w:type="dxa"/>
            <w:vAlign w:val="bottom"/>
          </w:tcPr>
          <w:p w14:paraId="64DAAE0C" w14:textId="28C33628" w:rsidR="002E3F20" w:rsidRPr="0076015C" w:rsidRDefault="003C3BE5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520" w:type="dxa"/>
            <w:gridSpan w:val="3"/>
            <w:vAlign w:val="bottom"/>
          </w:tcPr>
          <w:p w14:paraId="3453F2AE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อัตราดอกเบี้ย</w:t>
            </w:r>
          </w:p>
        </w:tc>
        <w:tc>
          <w:tcPr>
            <w:tcW w:w="270" w:type="dxa"/>
          </w:tcPr>
          <w:p w14:paraId="1391BB68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58CF2F1D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640E4" w:rsidRPr="0076015C" w14:paraId="19388CFC" w14:textId="77777777" w:rsidTr="00AE1D55">
        <w:tc>
          <w:tcPr>
            <w:tcW w:w="1080" w:type="dxa"/>
            <w:vAlign w:val="bottom"/>
          </w:tcPr>
          <w:p w14:paraId="42BFFC09" w14:textId="12DF1545" w:rsidR="002E3F20" w:rsidRPr="0076015C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1170" w:type="dxa"/>
            <w:vAlign w:val="bottom"/>
          </w:tcPr>
          <w:p w14:paraId="5A34AC27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1BD2790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40A39F85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02B93D8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02D3C035" w14:textId="3097CB63" w:rsidR="002E3F20" w:rsidRPr="0076015C" w:rsidRDefault="002E3F20" w:rsidP="005D212F">
            <w:pPr>
              <w:pStyle w:val="a"/>
              <w:tabs>
                <w:tab w:val="clear" w:pos="1080"/>
              </w:tabs>
              <w:ind w:left="-109"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3</w:t>
            </w:r>
            <w:r w:rsidR="005D212F" w:rsidRPr="0076015C">
              <w:rPr>
                <w:rFonts w:ascii="Angsana New" w:hAnsi="Angsana New" w:cs="Angsana New"/>
                <w:lang w:val="en-US"/>
              </w:rPr>
              <w:t xml:space="preserve">0 </w:t>
            </w:r>
            <w:r w:rsidR="005D212F" w:rsidRPr="0076015C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</w:p>
        </w:tc>
        <w:tc>
          <w:tcPr>
            <w:tcW w:w="270" w:type="dxa"/>
            <w:vAlign w:val="bottom"/>
          </w:tcPr>
          <w:p w14:paraId="1081529A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C4A8AE7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62BFB029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ED5F27A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20C42D81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1127905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5CB96F69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0F3EAA2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387D1A60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ณ วันที่</w:t>
            </w:r>
          </w:p>
          <w:p w14:paraId="3269A054" w14:textId="765A7FE0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3</w:t>
            </w:r>
            <w:r w:rsidR="005D212F" w:rsidRPr="0076015C">
              <w:rPr>
                <w:rFonts w:ascii="Angsana New" w:hAnsi="Angsana New" w:cs="Angsana New"/>
                <w:lang w:val="en-US"/>
              </w:rPr>
              <w:t xml:space="preserve">0 </w:t>
            </w:r>
            <w:r w:rsidR="005D212F" w:rsidRPr="0076015C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</w:tr>
      <w:tr w:rsidR="007640E4" w:rsidRPr="0076015C" w14:paraId="427362D7" w14:textId="77777777" w:rsidTr="00AE1D55">
        <w:tc>
          <w:tcPr>
            <w:tcW w:w="1080" w:type="dxa"/>
            <w:vAlign w:val="bottom"/>
          </w:tcPr>
          <w:p w14:paraId="29856A8D" w14:textId="010AFDF4" w:rsidR="002E3F20" w:rsidRPr="0076015C" w:rsidRDefault="00FF2617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="000D6E14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E55763D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FA60C41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030EA77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3F9F8A55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8AB412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22B0488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4" w:type="dxa"/>
            <w:vAlign w:val="bottom"/>
          </w:tcPr>
          <w:p w14:paraId="7759C81E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A5F2AB2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8" w:type="dxa"/>
            <w:vAlign w:val="bottom"/>
          </w:tcPr>
          <w:p w14:paraId="3FF5DBFC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56052CE9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vAlign w:val="bottom"/>
          </w:tcPr>
          <w:p w14:paraId="1F98C2BC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lang w:val="en-US"/>
              </w:rPr>
              <w:t>256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2E3F20" w:rsidRPr="0076015C" w14:paraId="1AFD18FE" w14:textId="77777777" w:rsidTr="00AE1D55">
        <w:tc>
          <w:tcPr>
            <w:tcW w:w="1080" w:type="dxa"/>
          </w:tcPr>
          <w:p w14:paraId="5FA3A2F4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3AF441B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(ร้อยละต่อปี)</w:t>
            </w:r>
          </w:p>
        </w:tc>
        <w:tc>
          <w:tcPr>
            <w:tcW w:w="270" w:type="dxa"/>
          </w:tcPr>
          <w:p w14:paraId="15D49501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283" w:type="dxa"/>
            <w:gridSpan w:val="7"/>
            <w:tcBorders>
              <w:left w:val="nil"/>
              <w:right w:val="nil"/>
            </w:tcBorders>
          </w:tcPr>
          <w:p w14:paraId="17650EFF" w14:textId="77777777" w:rsidR="002E3F20" w:rsidRPr="0076015C" w:rsidRDefault="002E3F20" w:rsidP="00724A6B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7640E4"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7601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บาท)</w:t>
            </w:r>
          </w:p>
        </w:tc>
      </w:tr>
      <w:tr w:rsidR="007640E4" w:rsidRPr="0076015C" w14:paraId="6382CBC5" w14:textId="77777777" w:rsidTr="00AE1D55">
        <w:tc>
          <w:tcPr>
            <w:tcW w:w="1080" w:type="dxa"/>
          </w:tcPr>
          <w:p w14:paraId="7AB47F44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บริษัท</w:t>
            </w:r>
            <w:r w:rsidR="00B94F5E" w:rsidRPr="0076015C">
              <w:rPr>
                <w:rFonts w:ascii="Angsana New" w:hAnsi="Angsana New" w:cs="Angsana New" w:hint="cs"/>
                <w:cs/>
                <w:lang w:val="en-US"/>
              </w:rPr>
              <w:t>ย่อย</w:t>
            </w:r>
          </w:p>
        </w:tc>
        <w:tc>
          <w:tcPr>
            <w:tcW w:w="1170" w:type="dxa"/>
          </w:tcPr>
          <w:p w14:paraId="79836057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 xml:space="preserve">     1.05</w:t>
            </w:r>
          </w:p>
        </w:tc>
        <w:tc>
          <w:tcPr>
            <w:tcW w:w="270" w:type="dxa"/>
          </w:tcPr>
          <w:p w14:paraId="4013E78F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A73FD3" w14:textId="66ABEAC2" w:rsidR="007640E4" w:rsidRPr="0076015C" w:rsidRDefault="00A116B5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/>
                <w:lang w:val="en-US"/>
              </w:rPr>
              <w:t xml:space="preserve">     1.05</w:t>
            </w:r>
          </w:p>
        </w:tc>
        <w:tc>
          <w:tcPr>
            <w:tcW w:w="270" w:type="dxa"/>
          </w:tcPr>
          <w:p w14:paraId="69486A8D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2C8874" w14:textId="77777777" w:rsidR="007640E4" w:rsidRPr="0076015C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14:paraId="397B8CD4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53D66DD1" w14:textId="2E1C0810" w:rsidR="007640E4" w:rsidRPr="0076015C" w:rsidRDefault="00EE56B2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202,047</w:t>
            </w:r>
          </w:p>
        </w:tc>
        <w:tc>
          <w:tcPr>
            <w:tcW w:w="270" w:type="dxa"/>
          </w:tcPr>
          <w:p w14:paraId="643FCBBB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7E77B8D8" w14:textId="7C62B654" w:rsidR="007640E4" w:rsidRPr="0076015C" w:rsidRDefault="00EE56B2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(230,134)</w:t>
            </w:r>
          </w:p>
        </w:tc>
        <w:tc>
          <w:tcPr>
            <w:tcW w:w="236" w:type="dxa"/>
          </w:tcPr>
          <w:p w14:paraId="51FB3698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left w:val="nil"/>
              <w:bottom w:val="single" w:sz="4" w:space="0" w:color="auto"/>
              <w:right w:val="nil"/>
            </w:tcBorders>
          </w:tcPr>
          <w:p w14:paraId="2D6A5670" w14:textId="09B89934" w:rsidR="007640E4" w:rsidRPr="0076015C" w:rsidRDefault="00EE56B2" w:rsidP="008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122,603</w:t>
            </w:r>
          </w:p>
        </w:tc>
      </w:tr>
      <w:tr w:rsidR="007640E4" w:rsidRPr="0076015C" w14:paraId="633E01AF" w14:textId="77777777" w:rsidTr="00AE1D55">
        <w:tc>
          <w:tcPr>
            <w:tcW w:w="1080" w:type="dxa"/>
          </w:tcPr>
          <w:p w14:paraId="2BD0308A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</w:tcPr>
          <w:p w14:paraId="6CE2EE27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58D74E12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6DAE4C6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268770C6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FE2489" w14:textId="77777777" w:rsidR="007640E4" w:rsidRPr="0076015C" w:rsidRDefault="007640E4" w:rsidP="0076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150,690</w:t>
            </w:r>
          </w:p>
        </w:tc>
        <w:tc>
          <w:tcPr>
            <w:tcW w:w="270" w:type="dxa"/>
          </w:tcPr>
          <w:p w14:paraId="14CC75FC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4" w:type="dxa"/>
          </w:tcPr>
          <w:p w14:paraId="02D712B3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FF521D1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18" w:type="dxa"/>
          </w:tcPr>
          <w:p w14:paraId="4A1EF8AA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213662E8" w14:textId="77777777" w:rsidR="007640E4" w:rsidRPr="0076015C" w:rsidRDefault="007640E4" w:rsidP="007640E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D2D42" w14:textId="48D52C73" w:rsidR="007640E4" w:rsidRPr="0076015C" w:rsidRDefault="00EE56B2" w:rsidP="0085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122,603</w:t>
            </w:r>
          </w:p>
        </w:tc>
      </w:tr>
    </w:tbl>
    <w:p w14:paraId="5CD38611" w14:textId="77777777" w:rsidR="003A2B70" w:rsidRPr="0076015C" w:rsidRDefault="003A2B70" w:rsidP="000D6E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BC7C4F7" w14:textId="77777777" w:rsidR="009E4D1F" w:rsidRPr="0076015C" w:rsidRDefault="0083358C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เงินให้กู้ยืมและเงินกู้ยืมระยะสั้นกับกิจการที่เกี่ยวข้องกันทั้งหมดไม่มีหลักประกันและ</w:t>
      </w:r>
      <w:r w:rsidR="00EA436A" w:rsidRPr="0076015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เงินกู้ยืมประเภทชำระคืนเมื่อทวงถาม</w:t>
      </w:r>
    </w:p>
    <w:p w14:paraId="1C26D865" w14:textId="77777777" w:rsidR="0017236A" w:rsidRPr="0076015C" w:rsidRDefault="0017236A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7DFC2CB" w14:textId="77777777" w:rsidR="0017236A" w:rsidRPr="0076015C" w:rsidRDefault="0017236A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D2D7698" w14:textId="19485B35" w:rsidR="0017236A" w:rsidRPr="0076015C" w:rsidRDefault="0017236A" w:rsidP="003A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17236A" w:rsidRPr="0076015C" w:rsidSect="0086093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22AB52E1" w14:textId="77777777" w:rsidR="0074717E" w:rsidRPr="0076015C" w:rsidRDefault="0074717E" w:rsidP="00D74B2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เงินลงทุนใ</w:t>
      </w:r>
      <w:r w:rsidR="00F00E90" w:rsidRPr="0076015C">
        <w:rPr>
          <w:rFonts w:ascii="Angsana New" w:hAnsi="Angsana New" w:hint="cs"/>
          <w:b/>
          <w:bCs/>
          <w:sz w:val="30"/>
          <w:szCs w:val="30"/>
          <w:cs/>
        </w:rPr>
        <w:t>น</w:t>
      </w:r>
      <w:r w:rsidRPr="0076015C">
        <w:rPr>
          <w:rFonts w:ascii="Angsana New" w:hAnsi="Angsana New" w:hint="cs"/>
          <w:b/>
          <w:bCs/>
          <w:sz w:val="30"/>
          <w:szCs w:val="30"/>
          <w:cs/>
        </w:rPr>
        <w:t>บริษัทร่วม</w:t>
      </w:r>
    </w:p>
    <w:p w14:paraId="219752AA" w14:textId="77777777" w:rsidR="00724A6B" w:rsidRPr="0076015C" w:rsidRDefault="00724A6B" w:rsidP="00724A6B">
      <w:pPr>
        <w:pStyle w:val="acctfourfigures"/>
        <w:tabs>
          <w:tab w:val="left" w:pos="720"/>
        </w:tabs>
        <w:spacing w:line="240" w:lineRule="auto"/>
        <w:ind w:left="915"/>
        <w:rPr>
          <w:rFonts w:ascii="Angsana New" w:hAnsi="Angsana New"/>
          <w:sz w:val="30"/>
          <w:szCs w:val="30"/>
        </w:rPr>
      </w:pPr>
    </w:p>
    <w:tbl>
      <w:tblPr>
        <w:tblW w:w="15030" w:type="dxa"/>
        <w:tblInd w:w="-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350"/>
        <w:gridCol w:w="1260"/>
        <w:gridCol w:w="90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214D56" w:rsidRPr="0076015C" w14:paraId="210BD474" w14:textId="77777777" w:rsidTr="0075285A">
        <w:trPr>
          <w:cantSplit/>
          <w:tblHeader/>
        </w:trPr>
        <w:tc>
          <w:tcPr>
            <w:tcW w:w="1350" w:type="dxa"/>
          </w:tcPr>
          <w:p w14:paraId="454AFDD4" w14:textId="77777777" w:rsidR="00214D56" w:rsidRPr="0076015C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8F87F16" w14:textId="77777777" w:rsidR="00214D56" w:rsidRPr="0076015C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</w:tcPr>
          <w:p w14:paraId="20305D5D" w14:textId="77777777" w:rsidR="00214D56" w:rsidRPr="0076015C" w:rsidRDefault="00214D56" w:rsidP="002A3CED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7A819D" w14:textId="77777777" w:rsidR="00214D56" w:rsidRPr="0076015C" w:rsidRDefault="00214D56" w:rsidP="002A3CE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48CB5327" w14:textId="77777777" w:rsidR="00214D56" w:rsidRPr="0076015C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B41E765" w14:textId="77777777" w:rsidR="00214D56" w:rsidRPr="0076015C" w:rsidRDefault="00214D56" w:rsidP="002A3CE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80" w:type="dxa"/>
            <w:gridSpan w:val="11"/>
          </w:tcPr>
          <w:p w14:paraId="6A56DA91" w14:textId="77777777" w:rsidR="00214D56" w:rsidRPr="0076015C" w:rsidRDefault="00214D56" w:rsidP="002A3CED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47B05" w:rsidRPr="0076015C" w14:paraId="4EDC25C0" w14:textId="77777777" w:rsidTr="0075285A">
        <w:trPr>
          <w:cantSplit/>
          <w:tblHeader/>
        </w:trPr>
        <w:tc>
          <w:tcPr>
            <w:tcW w:w="1350" w:type="dxa"/>
          </w:tcPr>
          <w:p w14:paraId="5DE22F92" w14:textId="77777777" w:rsidR="00347B05" w:rsidRPr="0076015C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947CE2D" w14:textId="77777777" w:rsidR="00347B05" w:rsidRPr="0076015C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160" w:type="dxa"/>
            <w:gridSpan w:val="3"/>
            <w:hideMark/>
          </w:tcPr>
          <w:p w14:paraId="62BD81E4" w14:textId="77777777" w:rsidR="00347B05" w:rsidRPr="0076015C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สัดส่วน</w:t>
            </w:r>
          </w:p>
          <w:p w14:paraId="1B2CF719" w14:textId="77777777" w:rsidR="00347B05" w:rsidRPr="0076015C" w:rsidRDefault="00347B0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14:paraId="271049CF" w14:textId="77777777" w:rsidR="00347B05" w:rsidRPr="0076015C" w:rsidRDefault="00347B0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36EC47DE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18DD5EF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ทุนชำระแล้ว</w:t>
            </w:r>
            <w:r w:rsidRPr="0076015C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954F3D6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2B1B338F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95AE1E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245A572" w14:textId="77777777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44E8B325" w14:textId="77777777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2E2D7D25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76015C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2226B1BC" w14:textId="77777777" w:rsidR="00347B05" w:rsidRPr="0076015C" w:rsidRDefault="00347B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hideMark/>
          </w:tcPr>
          <w:p w14:paraId="417D431A" w14:textId="77777777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7D84130F" w14:textId="3D111DE2" w:rsidR="00347B05" w:rsidRPr="0076015C" w:rsidRDefault="00347B05">
            <w:pPr>
              <w:pStyle w:val="acctfourfigures"/>
              <w:tabs>
                <w:tab w:val="left" w:pos="720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9B3D74"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B3D74" w:rsidRPr="0076015C" w14:paraId="1EE4F110" w14:textId="77777777" w:rsidTr="0075285A">
        <w:trPr>
          <w:cantSplit/>
          <w:tblHeader/>
        </w:trPr>
        <w:tc>
          <w:tcPr>
            <w:tcW w:w="1350" w:type="dxa"/>
          </w:tcPr>
          <w:p w14:paraId="6EA127F7" w14:textId="77777777" w:rsidR="009B3D74" w:rsidRPr="0076015C" w:rsidRDefault="009B3D74" w:rsidP="009B3D7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71A2E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55041C78" w14:textId="73922E06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19C5058E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3672E9E2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1836003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0735EB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7AC68B1" w14:textId="77777777" w:rsidR="009B3D74" w:rsidRPr="0076015C" w:rsidRDefault="009B3D74" w:rsidP="009B3D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7D03A71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53A10E78" w14:textId="102E93B9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4B5037C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0F53897C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12CE20EF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8D21DDC" w14:textId="77777777" w:rsidR="009B3D74" w:rsidRPr="0076015C" w:rsidRDefault="009B3D74" w:rsidP="009B3D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A76CEC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726B53BB" w14:textId="7AE7F6DE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1A7827BE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E9972C7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FD4EC19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6725094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0A1DCE3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5A6B7883" w14:textId="347CBE64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67FB1872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  <w:hideMark/>
          </w:tcPr>
          <w:p w14:paraId="26E5CBF8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58CEBAEA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DE58A56" w14:textId="77777777" w:rsidR="009B3D74" w:rsidRPr="0076015C" w:rsidRDefault="009B3D74" w:rsidP="009B3D7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5D0BBFFB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18993C93" w14:textId="26D0E94F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49B59856" w14:textId="77777777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904527E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  <w:p w14:paraId="56A1F947" w14:textId="74253CFF" w:rsidR="009B3D74" w:rsidRPr="0076015C" w:rsidRDefault="009B3D74" w:rsidP="009B3D7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14980" w:rsidRPr="007601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</w:tr>
      <w:tr w:rsidR="0075285A" w:rsidRPr="0076015C" w14:paraId="12C904B6" w14:textId="77777777" w:rsidTr="00205633">
        <w:trPr>
          <w:cantSplit/>
          <w:tblHeader/>
        </w:trPr>
        <w:tc>
          <w:tcPr>
            <w:tcW w:w="1350" w:type="dxa"/>
          </w:tcPr>
          <w:p w14:paraId="5000A53D" w14:textId="77777777" w:rsidR="0075285A" w:rsidRPr="0076015C" w:rsidRDefault="0075285A" w:rsidP="007528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CFF85E" w14:textId="77777777" w:rsidR="0075285A" w:rsidRPr="0076015C" w:rsidRDefault="0075285A" w:rsidP="0075285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6FA592A" w14:textId="5ABAA5D7" w:rsidR="0075285A" w:rsidRPr="0076015C" w:rsidRDefault="0075285A" w:rsidP="007528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ร้อยละ</w:t>
            </w: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3B9106" w14:textId="77777777" w:rsidR="0075285A" w:rsidRPr="0076015C" w:rsidRDefault="0075285A" w:rsidP="007528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34B805F3" w14:textId="1E3A18EE" w:rsidR="0075285A" w:rsidRPr="0076015C" w:rsidRDefault="0075285A" w:rsidP="0075285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76015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5285A" w:rsidRPr="0076015C" w14:paraId="0C4B873B" w14:textId="77777777" w:rsidTr="0075285A">
        <w:trPr>
          <w:cantSplit/>
          <w:trHeight w:val="270"/>
        </w:trPr>
        <w:tc>
          <w:tcPr>
            <w:tcW w:w="1350" w:type="dxa"/>
            <w:hideMark/>
          </w:tcPr>
          <w:p w14:paraId="44C66DE5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0B72B160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B78C8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256062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EF4D44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41659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8A3CDC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D8663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93BDC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A5417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8E925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514C6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FAABB8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AB01A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628B65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A7324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C6FF091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C9EE7" w14:textId="77777777" w:rsidR="0075285A" w:rsidRPr="0076015C" w:rsidRDefault="0075285A" w:rsidP="007528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18CE8D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B8A767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FAEC64" w14:textId="77777777" w:rsidR="0075285A" w:rsidRPr="0076015C" w:rsidRDefault="0075285A" w:rsidP="0075285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5285A" w:rsidRPr="0076015C" w14:paraId="755EA4BA" w14:textId="77777777" w:rsidTr="0075285A">
        <w:trPr>
          <w:cantSplit/>
          <w:trHeight w:val="270"/>
        </w:trPr>
        <w:tc>
          <w:tcPr>
            <w:tcW w:w="1350" w:type="dxa"/>
            <w:shd w:val="clear" w:color="auto" w:fill="auto"/>
            <w:hideMark/>
          </w:tcPr>
          <w:p w14:paraId="488FA02D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กินดีอยู่ดี </w:t>
            </w: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</w:p>
          <w:p w14:paraId="4900AB99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</w:rPr>
              <w:t xml:space="preserve">   2020 </w:t>
            </w: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C3F0D6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FB1CEE" w14:textId="77777777" w:rsidR="0075285A" w:rsidRPr="0076015C" w:rsidRDefault="0075285A" w:rsidP="0075285A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00" w:type="dxa"/>
          </w:tcPr>
          <w:p w14:paraId="3891B279" w14:textId="77777777" w:rsidR="0075285A" w:rsidRPr="0076015C" w:rsidRDefault="0075285A" w:rsidP="0075285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78A7E5" w14:textId="56F796CE" w:rsidR="0075285A" w:rsidRPr="00550F59" w:rsidRDefault="0075285A" w:rsidP="0075285A">
            <w:pPr>
              <w:pStyle w:val="acctfourfigures"/>
              <w:tabs>
                <w:tab w:val="decimal" w:pos="55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25.00</w:t>
            </w:r>
          </w:p>
        </w:tc>
        <w:tc>
          <w:tcPr>
            <w:tcW w:w="270" w:type="dxa"/>
          </w:tcPr>
          <w:p w14:paraId="57CDD129" w14:textId="77777777" w:rsidR="0075285A" w:rsidRPr="0076015C" w:rsidRDefault="0075285A" w:rsidP="0075285A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DDEAFD" w14:textId="77777777" w:rsidR="0075285A" w:rsidRPr="0076015C" w:rsidRDefault="0075285A" w:rsidP="0075285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58C9E44" w14:textId="77777777" w:rsidR="0075285A" w:rsidRPr="0076015C" w:rsidRDefault="0075285A" w:rsidP="0075285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A04C93" w14:textId="77777777" w:rsidR="0075285A" w:rsidRPr="0076015C" w:rsidRDefault="0075285A" w:rsidP="0075285A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A6943E" w14:textId="77777777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F91FD7D" w14:textId="44C2FAD4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12,000</w:t>
            </w:r>
          </w:p>
        </w:tc>
        <w:tc>
          <w:tcPr>
            <w:tcW w:w="270" w:type="dxa"/>
          </w:tcPr>
          <w:p w14:paraId="4EB6A510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E72C01" w14:textId="77777777" w:rsidR="0075285A" w:rsidRPr="0076015C" w:rsidRDefault="0075285A" w:rsidP="0075285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90105B" w14:textId="77777777" w:rsidR="0075285A" w:rsidRPr="0076015C" w:rsidRDefault="0075285A" w:rsidP="0075285A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BD065C7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0ED8FE" w14:textId="77777777" w:rsidR="0075285A" w:rsidRDefault="0075285A" w:rsidP="0075285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14EF08" w14:textId="5A1E7C66" w:rsidR="0075285A" w:rsidRPr="0076015C" w:rsidRDefault="0075285A" w:rsidP="0075285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270" w:type="dxa"/>
          </w:tcPr>
          <w:p w14:paraId="7C22D94C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F73F2E" w14:textId="77777777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3FAA3E" w14:textId="77777777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472E0E5" w14:textId="77777777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368B382" w14:textId="77777777" w:rsidR="0075285A" w:rsidRDefault="0075285A" w:rsidP="0075285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6CE2E0" w14:textId="599939C8" w:rsidR="0075285A" w:rsidRPr="0076015C" w:rsidRDefault="0075285A" w:rsidP="0075285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</w:t>
            </w:r>
            <w:r w:rsidR="005F41B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A48849E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1461B1" w14:textId="77777777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F470EF" w14:textId="77777777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79D4C0D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4B5359" w14:textId="77777777" w:rsidR="0075285A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8395AC" w14:textId="28C92C04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A11B961" w14:textId="77777777" w:rsidR="0075285A" w:rsidRPr="0076015C" w:rsidRDefault="0075285A" w:rsidP="0075285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272B38" w14:textId="77777777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C44C5A1" w14:textId="57B20591" w:rsidR="0075285A" w:rsidRPr="0076015C" w:rsidRDefault="0075285A" w:rsidP="0075285A">
            <w:pPr>
              <w:pStyle w:val="acctfourfigures"/>
              <w:tabs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75285A" w:rsidRPr="0076015C" w14:paraId="167CE580" w14:textId="77777777" w:rsidTr="0075285A">
        <w:trPr>
          <w:cantSplit/>
        </w:trPr>
        <w:tc>
          <w:tcPr>
            <w:tcW w:w="1350" w:type="dxa"/>
            <w:hideMark/>
          </w:tcPr>
          <w:p w14:paraId="4AE25B7F" w14:textId="77777777" w:rsidR="0075285A" w:rsidRPr="0076015C" w:rsidRDefault="0075285A" w:rsidP="0075285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</w:tcPr>
          <w:p w14:paraId="68DCEE93" w14:textId="77777777" w:rsidR="0075285A" w:rsidRPr="0076015C" w:rsidRDefault="0075285A" w:rsidP="0075285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EB97CA1" w14:textId="77777777" w:rsidR="0075285A" w:rsidRPr="0076015C" w:rsidRDefault="0075285A" w:rsidP="0075285A">
            <w:pPr>
              <w:tabs>
                <w:tab w:val="clear" w:pos="454"/>
                <w:tab w:val="decimal" w:pos="5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F16AA" w14:textId="77777777" w:rsidR="0075285A" w:rsidRPr="0076015C" w:rsidRDefault="0075285A" w:rsidP="0075285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453A11" w14:textId="77777777" w:rsidR="0075285A" w:rsidRPr="0076015C" w:rsidRDefault="0075285A" w:rsidP="0075285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9D194DC" w14:textId="77777777" w:rsidR="0075285A" w:rsidRPr="0076015C" w:rsidRDefault="0075285A" w:rsidP="0075285A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48B155" w14:textId="77777777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7C7FBEB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1851BE" w14:textId="77777777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604CB1B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F07F8F" w14:textId="76CFBEB7" w:rsidR="0075285A" w:rsidRPr="0076015C" w:rsidRDefault="0075285A" w:rsidP="0075285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3,000</w:t>
            </w:r>
          </w:p>
        </w:tc>
        <w:tc>
          <w:tcPr>
            <w:tcW w:w="270" w:type="dxa"/>
          </w:tcPr>
          <w:p w14:paraId="355A65FE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7A154" w14:textId="77777777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7C50E7A" w14:textId="77777777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91492" w14:textId="5764A078" w:rsidR="0075285A" w:rsidRPr="0076015C" w:rsidRDefault="0075285A" w:rsidP="0075285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2,5</w:t>
            </w:r>
            <w:r w:rsidR="005F41B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</w:tcPr>
          <w:p w14:paraId="1626EC00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386FFF" w14:textId="77777777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62D8C17" w14:textId="77777777" w:rsidR="0075285A" w:rsidRPr="0076015C" w:rsidRDefault="0075285A" w:rsidP="0075285A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40AFA" w14:textId="48AA4F26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505CA46" w14:textId="77777777" w:rsidR="0075285A" w:rsidRPr="0076015C" w:rsidRDefault="0075285A" w:rsidP="0075285A">
            <w:pPr>
              <w:pStyle w:val="acctfourfigures"/>
              <w:tabs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2DB4C7" w14:textId="638C8030" w:rsidR="0075285A" w:rsidRPr="0076015C" w:rsidRDefault="0075285A" w:rsidP="0075285A">
            <w:pPr>
              <w:pStyle w:val="acctfourfigures"/>
              <w:tabs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07D239C" w14:textId="77777777" w:rsidR="00724A6B" w:rsidRPr="0076015C" w:rsidRDefault="00724A6B" w:rsidP="00724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CBF5C8" w14:textId="77777777" w:rsidR="00CD589F" w:rsidRPr="0076015C" w:rsidRDefault="00CD589F" w:rsidP="0075285A">
      <w:pPr>
        <w:pStyle w:val="FSContent"/>
        <w:ind w:left="0"/>
      </w:pPr>
      <w:r w:rsidRPr="0076015C">
        <w:rPr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0AA0D8E5" w14:textId="77777777" w:rsidR="000227CE" w:rsidRPr="0076015C" w:rsidRDefault="00571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76015C" w:rsidSect="00D74B2A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76015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AD7792" w14:textId="4C64FC7E" w:rsidR="000227CE" w:rsidRPr="0076015C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MS Mincho" w:hAnsi="Angsana New"/>
          <w:sz w:val="30"/>
          <w:szCs w:val="30"/>
          <w:cs/>
        </w:rPr>
      </w:pPr>
      <w:r w:rsidRPr="0076015C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รายการเคลื่อนไหวของเงินลงทุนในบริษัทร่วมสำหรับงวด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>หก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="Angsana New" w:eastAsia="MS Mincho" w:hAnsi="Angsana New"/>
          <w:sz w:val="30"/>
          <w:szCs w:val="30"/>
        </w:rPr>
        <w:t>3</w:t>
      </w:r>
      <w:r w:rsidR="009B3D74" w:rsidRPr="0076015C">
        <w:rPr>
          <w:rFonts w:ascii="Angsana New" w:eastAsia="MS Mincho" w:hAnsi="Angsana New"/>
          <w:sz w:val="30"/>
          <w:szCs w:val="30"/>
        </w:rPr>
        <w:t xml:space="preserve">0 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76015C">
        <w:rPr>
          <w:rFonts w:ascii="Angsana New" w:eastAsia="MS Mincho" w:hAnsi="Angsana New"/>
          <w:sz w:val="30"/>
          <w:szCs w:val="30"/>
        </w:rPr>
        <w:t xml:space="preserve">2563 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Pr="0076015C">
        <w:rPr>
          <w:rFonts w:ascii="Angsana New" w:eastAsia="MS Mincho" w:hAnsi="Angsana New"/>
          <w:sz w:val="30"/>
          <w:szCs w:val="30"/>
        </w:rPr>
        <w:t xml:space="preserve">2562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มีดังนี้</w:t>
      </w:r>
    </w:p>
    <w:p w14:paraId="5D6E6A0A" w14:textId="77777777" w:rsidR="009B3D74" w:rsidRPr="0076015C" w:rsidRDefault="009B3D74" w:rsidP="009D2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8"/>
        <w:gridCol w:w="466"/>
        <w:gridCol w:w="1544"/>
        <w:gridCol w:w="270"/>
        <w:gridCol w:w="1571"/>
      </w:tblGrid>
      <w:tr w:rsidR="000227CE" w:rsidRPr="0076015C" w14:paraId="5C962DC0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51F68D92" w14:textId="77777777" w:rsidR="000227CE" w:rsidRPr="0076015C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7AA1F526" w14:textId="77777777" w:rsidR="000227CE" w:rsidRPr="0076015C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3246AE36" w14:textId="77777777" w:rsidR="000227CE" w:rsidRPr="0076015C" w:rsidRDefault="000227CE" w:rsidP="002A3CED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6015C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76015C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0227CE" w:rsidRPr="0076015C" w14:paraId="5523FFCB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0865FA51" w14:textId="07404C5C" w:rsidR="000227CE" w:rsidRPr="0076015C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</w:t>
            </w:r>
            <w:r w:rsidR="009B3D74" w:rsidRPr="0076015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หก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</w:t>
            </w:r>
            <w:r w:rsidR="009B3D74" w:rsidRPr="0076015C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0 </w:t>
            </w:r>
            <w:r w:rsidR="009B3D74" w:rsidRPr="0076015C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466" w:type="dxa"/>
          </w:tcPr>
          <w:p w14:paraId="4B40A78D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4" w:type="dxa"/>
          </w:tcPr>
          <w:p w14:paraId="0A68B9EC" w14:textId="62D09FEB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6015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 w:rsidR="00F302F0" w:rsidRPr="0076015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70" w:type="dxa"/>
          </w:tcPr>
          <w:p w14:paraId="6EB14336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71" w:type="dxa"/>
          </w:tcPr>
          <w:p w14:paraId="216C5C77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6015C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2562</w:t>
            </w:r>
          </w:p>
        </w:tc>
      </w:tr>
      <w:tr w:rsidR="000227CE" w:rsidRPr="0076015C" w14:paraId="58406C14" w14:textId="77777777" w:rsidTr="002A3CED">
        <w:trPr>
          <w:trHeight w:val="74"/>
        </w:trPr>
        <w:tc>
          <w:tcPr>
            <w:tcW w:w="5478" w:type="dxa"/>
            <w:vAlign w:val="bottom"/>
          </w:tcPr>
          <w:p w14:paraId="61190249" w14:textId="77777777" w:rsidR="000227CE" w:rsidRPr="0076015C" w:rsidRDefault="000227CE" w:rsidP="002A3CED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466" w:type="dxa"/>
          </w:tcPr>
          <w:p w14:paraId="177987CF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85" w:type="dxa"/>
            <w:gridSpan w:val="3"/>
          </w:tcPr>
          <w:p w14:paraId="2C5BC925" w14:textId="77777777" w:rsidR="000227CE" w:rsidRPr="0076015C" w:rsidRDefault="000227CE" w:rsidP="002A3CED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0227CE" w:rsidRPr="0076015C" w14:paraId="41D1ECFC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3A7F1ABA" w14:textId="21C1FED7" w:rsidR="000227CE" w:rsidRPr="0076015C" w:rsidRDefault="000227CE" w:rsidP="002A3CED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F302F0" w:rsidRPr="0076015C">
              <w:rPr>
                <w:rFonts w:ascii="Angsana New" w:hAnsi="Angsana New"/>
                <w:sz w:val="30"/>
                <w:szCs w:val="30"/>
              </w:rPr>
              <w:t>1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6" w:type="dxa"/>
          </w:tcPr>
          <w:p w14:paraId="393114C8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2AF713E0" w14:textId="6EB4E7D4" w:rsidR="000227CE" w:rsidRPr="0076015C" w:rsidRDefault="00FF0DF4" w:rsidP="00321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C23C55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2D917F6B" w14:textId="77777777" w:rsidR="000227CE" w:rsidRPr="0076015C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27CE" w:rsidRPr="0076015C" w14:paraId="14C7C40D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2D7D5378" w14:textId="77777777" w:rsidR="000227CE" w:rsidRPr="0076015C" w:rsidRDefault="000227CE" w:rsidP="002A3CED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ซื้อเงินลงทุนระหว่างงวด</w:t>
            </w:r>
          </w:p>
        </w:tc>
        <w:tc>
          <w:tcPr>
            <w:tcW w:w="466" w:type="dxa"/>
          </w:tcPr>
          <w:p w14:paraId="3BF7E6DB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3060253E" w14:textId="0FB582F5" w:rsidR="000227CE" w:rsidRPr="0076015C" w:rsidDel="00237E88" w:rsidRDefault="00FF0DF4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73819283" w14:textId="77777777" w:rsidR="000227CE" w:rsidRPr="0076015C" w:rsidRDefault="000227CE" w:rsidP="002A3CED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CDEA75F" w14:textId="77777777" w:rsidR="000227CE" w:rsidRPr="0076015C" w:rsidDel="00237E88" w:rsidRDefault="000227C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F08" w:rsidRPr="0076015C" w14:paraId="6E173C37" w14:textId="77777777" w:rsidTr="002A3CED">
        <w:trPr>
          <w:trHeight w:val="396"/>
        </w:trPr>
        <w:tc>
          <w:tcPr>
            <w:tcW w:w="5478" w:type="dxa"/>
            <w:vAlign w:val="bottom"/>
          </w:tcPr>
          <w:p w14:paraId="72412A65" w14:textId="2A1AD43F" w:rsidR="00B55F08" w:rsidRPr="0076015C" w:rsidRDefault="00B55F08" w:rsidP="00B55F08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downstream </w:t>
            </w:r>
          </w:p>
        </w:tc>
        <w:tc>
          <w:tcPr>
            <w:tcW w:w="466" w:type="dxa"/>
          </w:tcPr>
          <w:p w14:paraId="49046485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489117A9" w14:textId="7993B7FB" w:rsidR="00B55F08" w:rsidRPr="0076015C" w:rsidRDefault="00331134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41B4">
              <w:rPr>
                <w:rFonts w:ascii="Angsana New" w:hAnsi="Angsana New"/>
                <w:sz w:val="30"/>
                <w:szCs w:val="30"/>
              </w:rPr>
              <w:t>64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14583F7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2E45ED7" w14:textId="2236AEDD" w:rsidR="00B55F08" w:rsidRPr="0076015C" w:rsidRDefault="00B55F08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F08" w:rsidRPr="0076015C" w14:paraId="7B1B0F98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4EB8E6B6" w14:textId="77777777" w:rsidR="00B55F08" w:rsidRPr="0076015C" w:rsidRDefault="00B55F08" w:rsidP="00B55F08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466" w:type="dxa"/>
          </w:tcPr>
          <w:p w14:paraId="2677B29B" w14:textId="77777777" w:rsidR="00B55F08" w:rsidRPr="0076015C" w:rsidRDefault="00B55F08" w:rsidP="00B55F08">
            <w:pPr>
              <w:tabs>
                <w:tab w:val="decimal" w:pos="1355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</w:tcPr>
          <w:p w14:paraId="590B99A8" w14:textId="438D1C25" w:rsidR="00B55F08" w:rsidRPr="0076015C" w:rsidDel="00237E88" w:rsidRDefault="00331134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</w:t>
            </w:r>
            <w:r w:rsidR="003216E7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12A876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3FD575F5" w14:textId="77777777" w:rsidR="00B55F08" w:rsidRPr="0076015C" w:rsidDel="00237E88" w:rsidRDefault="00B55F08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5F08" w:rsidRPr="0076015C" w14:paraId="28C0C1B5" w14:textId="77777777" w:rsidTr="002A3CED">
        <w:trPr>
          <w:trHeight w:val="413"/>
        </w:trPr>
        <w:tc>
          <w:tcPr>
            <w:tcW w:w="5478" w:type="dxa"/>
            <w:vAlign w:val="bottom"/>
          </w:tcPr>
          <w:p w14:paraId="58322105" w14:textId="591775E5" w:rsidR="00B55F08" w:rsidRPr="0076015C" w:rsidRDefault="00B55F08" w:rsidP="00B55F0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66" w:type="dxa"/>
          </w:tcPr>
          <w:p w14:paraId="16299EC0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bottom w:val="double" w:sz="4" w:space="0" w:color="auto"/>
            </w:tcBorders>
          </w:tcPr>
          <w:p w14:paraId="55BBEEBC" w14:textId="08788708" w:rsidR="00B55F08" w:rsidRPr="0076015C" w:rsidRDefault="00331134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5F41B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C28AF9" w14:textId="77777777" w:rsidR="00B55F08" w:rsidRPr="0076015C" w:rsidRDefault="00B55F08" w:rsidP="00B55F08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35A42C8" w14:textId="77777777" w:rsidR="00B55F08" w:rsidRPr="0076015C" w:rsidRDefault="00B55F08" w:rsidP="00B55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5D4086F" w14:textId="77777777" w:rsidR="000227CE" w:rsidRPr="0076015C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eastAsia="MS Mincho" w:hAnsi="Angsana New"/>
          <w:sz w:val="30"/>
          <w:szCs w:val="30"/>
        </w:rPr>
      </w:pPr>
      <w:r w:rsidRPr="0076015C">
        <w:rPr>
          <w:rFonts w:ascii="Angsana New" w:eastAsia="MS Mincho" w:hAnsi="Angsana New"/>
          <w:sz w:val="30"/>
          <w:szCs w:val="30"/>
          <w:cs/>
        </w:rPr>
        <w:tab/>
      </w:r>
    </w:p>
    <w:p w14:paraId="32544F56" w14:textId="17871FB8" w:rsidR="000227CE" w:rsidRPr="0076015C" w:rsidRDefault="000227CE" w:rsidP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76015C">
        <w:rPr>
          <w:rFonts w:ascii="Angsana New" w:eastAsia="MS Mincho" w:hAnsi="Angsana New" w:hint="cs"/>
          <w:sz w:val="30"/>
          <w:szCs w:val="30"/>
          <w:cs/>
        </w:rPr>
        <w:t>ในระหว่างงวด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>หก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="Angsana New" w:eastAsia="MS Mincho" w:hAnsi="Angsana New"/>
          <w:sz w:val="30"/>
          <w:szCs w:val="30"/>
        </w:rPr>
        <w:t>3</w:t>
      </w:r>
      <w:r w:rsidR="009B3D74" w:rsidRPr="0076015C">
        <w:rPr>
          <w:rFonts w:ascii="Angsana New" w:eastAsia="MS Mincho" w:hAnsi="Angsana New"/>
          <w:sz w:val="30"/>
          <w:szCs w:val="30"/>
        </w:rPr>
        <w:t xml:space="preserve">0 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Pr="0076015C">
        <w:rPr>
          <w:rFonts w:ascii="Angsana New" w:eastAsia="MS Mincho" w:hAnsi="Angsana New"/>
          <w:sz w:val="30"/>
          <w:szCs w:val="30"/>
        </w:rPr>
        <w:t xml:space="preserve">2563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บริษัทย่อยแห่งหนึ่งได้เข้าทำสัญญาร่วมลงทุนกับบริษัท</w:t>
      </w:r>
      <w:r w:rsidR="009B3D74" w:rsidRPr="0076015C">
        <w:rPr>
          <w:rFonts w:ascii="Angsana New" w:eastAsia="MS Mincho" w:hAnsi="Angsana New" w:hint="cs"/>
          <w:sz w:val="30"/>
          <w:szCs w:val="30"/>
          <w:cs/>
        </w:rPr>
        <w:t xml:space="preserve">      </w:t>
      </w:r>
      <w:r w:rsidRPr="0076015C">
        <w:rPr>
          <w:rFonts w:ascii="Angsana New" w:eastAsia="MS Mincho" w:hAnsi="Angsana New" w:hint="cs"/>
          <w:sz w:val="30"/>
          <w:szCs w:val="30"/>
          <w:cs/>
        </w:rPr>
        <w:t xml:space="preserve">แห่งหนึ่ง เพื่อลงทุนในหุ้นร้อยละ </w:t>
      </w:r>
      <w:r w:rsidRPr="0076015C">
        <w:rPr>
          <w:rFonts w:ascii="Angsana New" w:eastAsia="MS Mincho" w:hAnsi="Angsana New"/>
          <w:sz w:val="30"/>
          <w:szCs w:val="30"/>
        </w:rPr>
        <w:t xml:space="preserve">25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ของหุ้นที่ออกทั้งหมดของบริษัทร่วม ซึ่งบริษัทร่วมดังกล่าวได้รับสิทธิ์ในการเป็นแฟรนไชส์แบบตัวแทน (</w:t>
      </w:r>
      <w:r w:rsidRPr="0076015C">
        <w:rPr>
          <w:rFonts w:ascii="Angsana New" w:eastAsia="MS Mincho" w:hAnsi="Angsana New"/>
          <w:sz w:val="30"/>
          <w:szCs w:val="30"/>
        </w:rPr>
        <w:t>Master franchise</w:t>
      </w:r>
      <w:r w:rsidRPr="0076015C">
        <w:rPr>
          <w:rFonts w:ascii="Angsana New" w:eastAsia="MS Mincho" w:hAnsi="Angsana New" w:hint="cs"/>
          <w:sz w:val="30"/>
          <w:szCs w:val="30"/>
          <w:cs/>
        </w:rPr>
        <w:t>)</w:t>
      </w:r>
      <w:r w:rsidRPr="0076015C">
        <w:rPr>
          <w:rFonts w:ascii="Angsana New" w:eastAsia="MS Mincho" w:hAnsi="Angsana New"/>
          <w:sz w:val="30"/>
          <w:szCs w:val="30"/>
        </w:rPr>
        <w:t xml:space="preserve"> </w:t>
      </w:r>
      <w:r w:rsidRPr="0076015C">
        <w:rPr>
          <w:rFonts w:ascii="Angsana New" w:eastAsia="MS Mincho" w:hAnsi="Angsana New" w:hint="cs"/>
          <w:sz w:val="30"/>
          <w:szCs w:val="30"/>
          <w:cs/>
        </w:rPr>
        <w:t>ในภาคใต้ของประเทศไทย</w:t>
      </w:r>
    </w:p>
    <w:p w14:paraId="677454E1" w14:textId="77777777" w:rsidR="000227CE" w:rsidRPr="0076015C" w:rsidRDefault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E9363E" w14:textId="77777777" w:rsidR="000227CE" w:rsidRPr="0076015C" w:rsidRDefault="00022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0227CE" w:rsidRPr="0076015C" w:rsidSect="000227C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76015C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5E38CE8" w14:textId="0FB1935C" w:rsidR="000B1698" w:rsidRDefault="00132BD6" w:rsidP="000B1698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A6EEBD7" w14:textId="77777777" w:rsidR="00BE6258" w:rsidRPr="000B1698" w:rsidRDefault="00BE6258" w:rsidP="00BE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522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00"/>
        <w:gridCol w:w="1260"/>
        <w:gridCol w:w="81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38"/>
      </w:tblGrid>
      <w:tr w:rsidR="00214D56" w:rsidRPr="0076015C" w14:paraId="72685617" w14:textId="77777777" w:rsidTr="00221D01">
        <w:trPr>
          <w:tblHeader/>
        </w:trPr>
        <w:tc>
          <w:tcPr>
            <w:tcW w:w="1800" w:type="dxa"/>
          </w:tcPr>
          <w:p w14:paraId="0E909FA4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D491931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85849A3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4E0DCE14" w14:textId="77777777" w:rsidR="00214D56" w:rsidRPr="0076015C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2A7A345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42F44E9" w14:textId="77777777" w:rsidR="00214D56" w:rsidRPr="0076015C" w:rsidDel="00685444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208" w:type="dxa"/>
            <w:gridSpan w:val="15"/>
            <w:vAlign w:val="bottom"/>
          </w:tcPr>
          <w:p w14:paraId="54739D5A" w14:textId="77777777" w:rsidR="00214D56" w:rsidRPr="0076015C" w:rsidRDefault="00214D56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23C0" w:rsidRPr="0076015C" w14:paraId="55D99B87" w14:textId="77777777" w:rsidTr="00221D01">
        <w:trPr>
          <w:tblHeader/>
        </w:trPr>
        <w:tc>
          <w:tcPr>
            <w:tcW w:w="1800" w:type="dxa"/>
          </w:tcPr>
          <w:p w14:paraId="27BBACBD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DE9637" w14:textId="77777777" w:rsidR="007565EE" w:rsidRPr="0076015C" w:rsidRDefault="007565EE" w:rsidP="002B4E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530" w:type="dxa"/>
            <w:gridSpan w:val="2"/>
            <w:vAlign w:val="bottom"/>
          </w:tcPr>
          <w:p w14:paraId="2735A7BB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50706C0D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3EE14A1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5F9A1929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5C42E56" w14:textId="77777777" w:rsidR="007565EE" w:rsidRPr="0076015C" w:rsidDel="00685444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2570F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042AEAC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3B641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0FE3B72E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F711D7" w14:textId="77777777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7A742C6F" w14:textId="14647FB8" w:rsidR="007565EE" w:rsidRPr="0076015C" w:rsidRDefault="007565EE" w:rsidP="00230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74717E"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  <w:r w:rsidR="009B3D74"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="0074717E"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9B3D74" w:rsidRPr="0076015C" w14:paraId="5D3FDE23" w14:textId="77777777" w:rsidTr="00221D01">
        <w:trPr>
          <w:tblHeader/>
        </w:trPr>
        <w:tc>
          <w:tcPr>
            <w:tcW w:w="1800" w:type="dxa"/>
          </w:tcPr>
          <w:p w14:paraId="183077F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677041E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E5AE04" w14:textId="4FB6F959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7C51B55A" w14:textId="672BCDD1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  <w:p w14:paraId="65A73F18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720" w:type="dxa"/>
          </w:tcPr>
          <w:p w14:paraId="5C2C703B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FDA7295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A6A8E3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14DF2795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475B3FF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28725A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  <w:p w14:paraId="41D1CA33" w14:textId="65BBBC8C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2846CBC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03CB6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F9E5CC0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4958E5AD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726FF2F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422BB15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036FF77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  <w:p w14:paraId="2229B523" w14:textId="797533BE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3516BF2E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B11BC8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8399D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28B22400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51BEBBD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6AFAB6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C4EF88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  <w:p w14:paraId="11651320" w14:textId="6CA19E79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9B6DE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D3B7AA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39EE12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186EDF0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06E51F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1988316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2E9A82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  <w:p w14:paraId="19001099" w14:textId="78E4ACBE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28972DB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E081B0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78015206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  <w:p w14:paraId="65B4ADC2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F7AD5CC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CE91EAC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164A9875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  <w:p w14:paraId="61124ACA" w14:textId="46C7909A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15CC1203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53356F7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6D9C05FD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ม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ิถุนายน</w:t>
            </w:r>
          </w:p>
          <w:p w14:paraId="734FF390" w14:textId="5DEA2585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B3D74" w:rsidRPr="0076015C" w14:paraId="503FE394" w14:textId="77777777" w:rsidTr="00221D01">
        <w:trPr>
          <w:tblHeader/>
        </w:trPr>
        <w:tc>
          <w:tcPr>
            <w:tcW w:w="1800" w:type="dxa"/>
          </w:tcPr>
          <w:p w14:paraId="7639C43F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12A956E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79B37034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14:paraId="73E47386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8" w:type="dxa"/>
            <w:gridSpan w:val="19"/>
          </w:tcPr>
          <w:p w14:paraId="1E30C69B" w14:textId="77777777" w:rsidR="009B3D74" w:rsidRPr="0076015C" w:rsidRDefault="009B3D74" w:rsidP="009B3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F0DAE" w:rsidRPr="0076015C" w14:paraId="540CDE81" w14:textId="77777777" w:rsidTr="00221D01">
        <w:trPr>
          <w:trHeight w:val="144"/>
        </w:trPr>
        <w:tc>
          <w:tcPr>
            <w:tcW w:w="1800" w:type="dxa"/>
          </w:tcPr>
          <w:p w14:paraId="3E0A723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260" w:type="dxa"/>
          </w:tcPr>
          <w:p w14:paraId="31CD8752" w14:textId="77777777" w:rsidR="009F0DAE" w:rsidRPr="0076015C" w:rsidRDefault="009F0DAE" w:rsidP="009F0DAE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2917FDF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DC1B2C" w14:textId="1875E6B0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30B385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7DDEF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7DE7BE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5B328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7A0F43" w14:textId="76EAF0CC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7FA8641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13BB2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FF1B5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</w:tcPr>
          <w:p w14:paraId="12C8823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011BC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1270CC" w14:textId="4A7BC8D6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</w:tcPr>
          <w:p w14:paraId="1F7E053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9C122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7090C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7F6FB1E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019A52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C31852" w14:textId="02E0A022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88C44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6DDA98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CCD6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208E7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38AF6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25FA3F" w14:textId="62F8DDEB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19FE1AC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56209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2DABC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300,000</w:t>
            </w:r>
          </w:p>
        </w:tc>
        <w:tc>
          <w:tcPr>
            <w:tcW w:w="270" w:type="dxa"/>
            <w:shd w:val="clear" w:color="auto" w:fill="auto"/>
          </w:tcPr>
          <w:p w14:paraId="6E22F5F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BAA8B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BE59B4" w14:textId="28E7BBB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84524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D2A2CE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9EBEDC" w14:textId="7A7F7BC2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108,5</w:t>
            </w:r>
            <w:r w:rsidR="0075285A">
              <w:rPr>
                <w:rFonts w:asciiTheme="majorBidi" w:hAnsiTheme="majorBidi" w:cstheme="majorBidi"/>
                <w:sz w:val="24"/>
                <w:szCs w:val="24"/>
              </w:rPr>
              <w:t>09</w:t>
            </w:r>
          </w:p>
        </w:tc>
      </w:tr>
      <w:tr w:rsidR="009F0DAE" w:rsidRPr="0076015C" w14:paraId="2A42448D" w14:textId="77777777" w:rsidTr="00221D01">
        <w:tc>
          <w:tcPr>
            <w:tcW w:w="1800" w:type="dxa"/>
          </w:tcPr>
          <w:p w14:paraId="0CC0D9E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โตเกียว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คอนเซปท์ จำกัด</w:t>
            </w:r>
          </w:p>
        </w:tc>
        <w:tc>
          <w:tcPr>
            <w:tcW w:w="1260" w:type="dxa"/>
          </w:tcPr>
          <w:p w14:paraId="5D732623" w14:textId="77777777" w:rsidR="009F0DAE" w:rsidRPr="0076015C" w:rsidRDefault="009F0DAE" w:rsidP="009F0DAE">
            <w:pPr>
              <w:ind w:left="-10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7E1FA32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BA11B" w14:textId="1EC24E35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39306E1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D183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3595D87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B6B954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6659AD" w14:textId="794B084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4F8B2D5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958622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BAB82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1C369FC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E938E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005C3B" w14:textId="10D949CA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</w:tcPr>
          <w:p w14:paraId="58DF23D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FCCC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107D1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5A9B79B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E6BF43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C82DD2" w14:textId="0E84E735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27E7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30AAFB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4BFF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4A26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AE94C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2ADA52" w14:textId="498F198B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1106326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C8CFF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E3CA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25,000</w:t>
            </w:r>
          </w:p>
        </w:tc>
        <w:tc>
          <w:tcPr>
            <w:tcW w:w="270" w:type="dxa"/>
            <w:shd w:val="clear" w:color="auto" w:fill="auto"/>
          </w:tcPr>
          <w:p w14:paraId="2FCA707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D1934A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D060C4" w14:textId="2B057DA0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81D402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7378088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F6204F" w14:textId="0FF12FCF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41,450</w:t>
            </w:r>
          </w:p>
        </w:tc>
      </w:tr>
      <w:tr w:rsidR="009F0DAE" w:rsidRPr="0076015C" w14:paraId="69BBB1B6" w14:textId="77777777" w:rsidTr="00221D01">
        <w:tc>
          <w:tcPr>
            <w:tcW w:w="1800" w:type="dxa"/>
          </w:tcPr>
          <w:p w14:paraId="4B4CA47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อากะอินเตอร์ฟู้ดส์ จำกัด</w:t>
            </w:r>
          </w:p>
        </w:tc>
        <w:tc>
          <w:tcPr>
            <w:tcW w:w="1260" w:type="dxa"/>
          </w:tcPr>
          <w:p w14:paraId="564F7CB8" w14:textId="77777777" w:rsidR="009F0DAE" w:rsidRPr="0076015C" w:rsidRDefault="009F0DAE" w:rsidP="009F0DA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707DDA" w14:textId="77777777" w:rsidR="009F0DAE" w:rsidRPr="0076015C" w:rsidRDefault="009F0DAE" w:rsidP="009F0DA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1F3F0EA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C80BBC" w14:textId="51224734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076ED2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750AC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E2B0F5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89882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635F32" w14:textId="0D39EDE8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6447C85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DDC73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313EE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746482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EADDA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D5D3A" w14:textId="570DA95D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351E54F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AE218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483E4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548A49F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BA6A52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046866" w14:textId="631AE59E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260C2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AD6B8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2931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D11DE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D3D59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C3315" w14:textId="06B6EC5D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34B0776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0E1B54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F3951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24AAA33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CB13B3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CE09E7" w14:textId="063A846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75ECAE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F68FAF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4C2888" w14:textId="44B3A01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47,600</w:t>
            </w:r>
          </w:p>
        </w:tc>
      </w:tr>
      <w:tr w:rsidR="009F0DAE" w:rsidRPr="0076015C" w14:paraId="143EDF90" w14:textId="77777777" w:rsidTr="00221D01">
        <w:trPr>
          <w:trHeight w:val="81"/>
        </w:trPr>
        <w:tc>
          <w:tcPr>
            <w:tcW w:w="1800" w:type="dxa"/>
          </w:tcPr>
          <w:p w14:paraId="609D77D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กิวกริลกรุ๊ป จำก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ัด</w:t>
            </w:r>
          </w:p>
        </w:tc>
        <w:tc>
          <w:tcPr>
            <w:tcW w:w="1260" w:type="dxa"/>
          </w:tcPr>
          <w:p w14:paraId="140A91ED" w14:textId="77777777" w:rsidR="009F0DAE" w:rsidRPr="0076015C" w:rsidRDefault="009F0DAE" w:rsidP="009F0DA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748CF461" w14:textId="2B127F9E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E8831C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9EAD24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928520" w14:textId="0268A2AB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009FC7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26FA8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6467028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DA21CD" w14:textId="66F11600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</w:tcPr>
          <w:p w14:paraId="714F94C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50B984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78DE54C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46746D7" w14:textId="19E7C26E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552F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1D862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7D7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127D1AA" w14:textId="329656B8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4FA35BD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08502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29,999</w:t>
            </w:r>
          </w:p>
        </w:tc>
        <w:tc>
          <w:tcPr>
            <w:tcW w:w="270" w:type="dxa"/>
            <w:shd w:val="clear" w:color="auto" w:fill="auto"/>
          </w:tcPr>
          <w:p w14:paraId="5EF8CA3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721066" w14:textId="0DF54253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EBD4E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D544098" w14:textId="3A10803F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0DAE" w:rsidRPr="0076015C" w14:paraId="6CA7936F" w14:textId="77777777" w:rsidTr="00221D01">
        <w:tc>
          <w:tcPr>
            <w:tcW w:w="1800" w:type="dxa"/>
          </w:tcPr>
          <w:p w14:paraId="4B1350B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ซัพพลาย เชนแมเนจเม้นท์ จำกัด</w:t>
            </w:r>
          </w:p>
        </w:tc>
        <w:tc>
          <w:tcPr>
            <w:tcW w:w="1260" w:type="dxa"/>
          </w:tcPr>
          <w:p w14:paraId="3F0C0ED7" w14:textId="77777777" w:rsidR="009F0DAE" w:rsidRPr="0076015C" w:rsidRDefault="009F0DAE" w:rsidP="009F0DA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ขายและบริการด้านอาหาร</w:t>
            </w:r>
          </w:p>
        </w:tc>
        <w:tc>
          <w:tcPr>
            <w:tcW w:w="810" w:type="dxa"/>
          </w:tcPr>
          <w:p w14:paraId="7FB68F2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064191" w14:textId="19A00685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680E19C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FF2F9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BD2CDA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35353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4450B5" w14:textId="2B484B1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AD91BA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069EB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03FCD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3F08AC7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CC3FC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A732E" w14:textId="177483C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</w:tcPr>
          <w:p w14:paraId="0D515D5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575A95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E624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D3DC27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B1ABC3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3BCBC8" w14:textId="7BB47EE5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05901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74E94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5B0A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7573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C89ADC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D58050" w14:textId="58DBA7F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5CA847C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ED607B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F2C55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17,500</w:t>
            </w:r>
          </w:p>
        </w:tc>
        <w:tc>
          <w:tcPr>
            <w:tcW w:w="270" w:type="dxa"/>
            <w:shd w:val="clear" w:color="auto" w:fill="auto"/>
          </w:tcPr>
          <w:p w14:paraId="03891D2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4FE2FC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741C2" w14:textId="767B1BDC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2959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058CE07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3E008B" w14:textId="088ADA12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0DAE" w:rsidRPr="0076015C" w14:paraId="64C770D1" w14:textId="77777777" w:rsidTr="00221D01">
        <w:tc>
          <w:tcPr>
            <w:tcW w:w="1800" w:type="dxa"/>
          </w:tcPr>
          <w:p w14:paraId="73CFF95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 แอนด์</w:t>
            </w: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สไปซี่ จำกัด</w:t>
            </w:r>
          </w:p>
        </w:tc>
        <w:tc>
          <w:tcPr>
            <w:tcW w:w="1260" w:type="dxa"/>
          </w:tcPr>
          <w:p w14:paraId="0C9D6DBA" w14:textId="77777777" w:rsidR="009F0DAE" w:rsidRPr="0076015C" w:rsidRDefault="009F0DAE" w:rsidP="009F0DA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ร้านอาหาร/ธุรกิจแฟรนไชส์</w:t>
            </w:r>
          </w:p>
        </w:tc>
        <w:tc>
          <w:tcPr>
            <w:tcW w:w="810" w:type="dxa"/>
          </w:tcPr>
          <w:p w14:paraId="2B26ED5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D98133" w14:textId="0F6AFD78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573E694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5A9ED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F8C7F3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7496D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E8835A" w14:textId="06CBE69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0603E6D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BC9DF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04622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1437053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6DF648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003629" w14:textId="42867076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</w:tcPr>
          <w:p w14:paraId="3D2ABCE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9CD27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3DB9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84B924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675187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3DEA" w14:textId="65378DA0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718D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11D4D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1F0DE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66246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C6B8C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811380" w14:textId="4BAC2155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6AD5FCA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E4B574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F53B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31BA46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E8C6D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AF1E4" w14:textId="5C2068E3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DCEB33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1508D6E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15A06" w14:textId="0F2992BF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0DAE" w:rsidRPr="0076015C" w14:paraId="0B6D3D6A" w14:textId="77777777" w:rsidTr="0075285A">
        <w:tc>
          <w:tcPr>
            <w:tcW w:w="1800" w:type="dxa"/>
          </w:tcPr>
          <w:p w14:paraId="672A627C" w14:textId="77777777" w:rsidR="00205633" w:rsidRDefault="00205633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3FFD8F" w14:textId="4CFB7E55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สไปซ์ ซินเนอจี้ จำกัด</w:t>
            </w:r>
          </w:p>
        </w:tc>
        <w:tc>
          <w:tcPr>
            <w:tcW w:w="1260" w:type="dxa"/>
          </w:tcPr>
          <w:p w14:paraId="7BEF258C" w14:textId="77777777" w:rsidR="009F0DAE" w:rsidRPr="0076015C" w:rsidRDefault="009F0DAE" w:rsidP="009F0DA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เจ้าของเครื่องหมายการค้า/การบริการ</w:t>
            </w:r>
          </w:p>
        </w:tc>
        <w:tc>
          <w:tcPr>
            <w:tcW w:w="810" w:type="dxa"/>
          </w:tcPr>
          <w:p w14:paraId="168A8B2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A527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BE0121" w14:textId="130A17D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720" w:type="dxa"/>
          </w:tcPr>
          <w:p w14:paraId="173E386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0703C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29289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F06D1E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58F31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72657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116514" w14:textId="61AC45B9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4B5F72E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C6E793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EB0F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C7E74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C001F5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1D8FE5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AC1500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E97074" w14:textId="6F1BF9C4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</w:tcPr>
          <w:p w14:paraId="398C221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4308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C7A8E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A68BC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214DAC3C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41268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6F654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0770A2" w14:textId="498E2286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78BC3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8DA36C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7464D9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D8DE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A519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5878EC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7D140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685AE" w14:textId="4577138F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09D3548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B5EA39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B6F54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EC96AF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251,317</w:t>
            </w:r>
          </w:p>
        </w:tc>
        <w:tc>
          <w:tcPr>
            <w:tcW w:w="270" w:type="dxa"/>
            <w:shd w:val="clear" w:color="auto" w:fill="auto"/>
          </w:tcPr>
          <w:p w14:paraId="685D950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64BD6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C2282D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F0D5DB" w14:textId="2C8C1C7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48EC6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</w:tcPr>
          <w:p w14:paraId="22F54E8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8E490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26302" w14:textId="4F94354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sz w:val="24"/>
                <w:szCs w:val="24"/>
              </w:rPr>
              <w:t>15,300</w:t>
            </w:r>
          </w:p>
        </w:tc>
      </w:tr>
      <w:tr w:rsidR="009F0DAE" w:rsidRPr="0076015C" w14:paraId="545C2FF2" w14:textId="77777777" w:rsidTr="008A297E">
        <w:tc>
          <w:tcPr>
            <w:tcW w:w="1800" w:type="dxa"/>
          </w:tcPr>
          <w:p w14:paraId="78D9BE62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54699C41" w14:textId="77777777" w:rsidR="009F0DAE" w:rsidRPr="0076015C" w:rsidRDefault="009F0DAE" w:rsidP="009F0DAE">
            <w:pPr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29C3DC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FA14A4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F6B76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E71D46" w14:textId="48F0C2BC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5AD00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EAC4CC" w14:textId="07BBC13C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8CD1DA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65B68E5" w14:textId="4F97ADE9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</w:tcPr>
          <w:p w14:paraId="4BD3E4B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AFA444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  <w:shd w:val="clear" w:color="auto" w:fill="auto"/>
          </w:tcPr>
          <w:p w14:paraId="0E1A450B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76408" w14:textId="6CCF4991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2540C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1E84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4"/>
              </w:tabs>
              <w:ind w:left="-108"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A8E688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A7C1" w14:textId="147996E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498,816</w:t>
            </w:r>
          </w:p>
        </w:tc>
        <w:tc>
          <w:tcPr>
            <w:tcW w:w="270" w:type="dxa"/>
            <w:shd w:val="clear" w:color="auto" w:fill="auto"/>
          </w:tcPr>
          <w:p w14:paraId="3F50615E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42D37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723,816</w:t>
            </w:r>
          </w:p>
        </w:tc>
        <w:tc>
          <w:tcPr>
            <w:tcW w:w="270" w:type="dxa"/>
            <w:shd w:val="clear" w:color="auto" w:fill="auto"/>
          </w:tcPr>
          <w:p w14:paraId="60375731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618E631" w14:textId="162BE994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43B526" w14:textId="77777777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4895A5A" w14:textId="1CB125CA" w:rsidR="009F0DAE" w:rsidRPr="0076015C" w:rsidRDefault="009F0DAE" w:rsidP="009F0D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212,8</w:t>
            </w:r>
            <w:r w:rsidR="0075285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</w:p>
        </w:tc>
      </w:tr>
    </w:tbl>
    <w:p w14:paraId="6FA83D7D" w14:textId="3709D809" w:rsidR="001023C0" w:rsidRPr="00205633" w:rsidRDefault="001023C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Theme="majorBidi" w:hAnsiTheme="majorBidi" w:cstheme="majorBidi"/>
          <w:sz w:val="30"/>
          <w:szCs w:val="30"/>
        </w:rPr>
        <w:sectPr w:rsidR="001023C0" w:rsidRPr="00205633" w:rsidSect="00221D0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99511B9" w14:textId="63EA584F" w:rsidR="000E7EB5" w:rsidRDefault="000E7EB5" w:rsidP="000E7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0E7EB5">
        <w:rPr>
          <w:rFonts w:ascii="Angsana New" w:hAnsi="Angsana New" w:hint="cs"/>
          <w:i/>
          <w:iCs/>
          <w:sz w:val="30"/>
          <w:szCs w:val="30"/>
          <w:cs/>
        </w:rPr>
        <w:t xml:space="preserve">การลดทุนเรือนหุ้นในบริษัท เซ็น เรสเตอร์รอง โฮลดิ้ง </w:t>
      </w:r>
      <w:r w:rsidRPr="000E7EB5">
        <w:rPr>
          <w:rFonts w:ascii="Angsana New" w:hAnsi="Angsana New"/>
          <w:i/>
          <w:iCs/>
          <w:sz w:val="30"/>
          <w:szCs w:val="30"/>
        </w:rPr>
        <w:t>(“</w:t>
      </w:r>
      <w:r w:rsidR="00672502">
        <w:rPr>
          <w:rFonts w:ascii="Angsana New" w:hAnsi="Angsana New"/>
          <w:i/>
          <w:iCs/>
          <w:sz w:val="30"/>
          <w:szCs w:val="30"/>
        </w:rPr>
        <w:t>ZRH</w:t>
      </w:r>
      <w:r w:rsidRPr="000E7EB5">
        <w:rPr>
          <w:rFonts w:ascii="Angsana New" w:hAnsi="Angsana New"/>
          <w:i/>
          <w:iCs/>
          <w:sz w:val="30"/>
          <w:szCs w:val="30"/>
        </w:rPr>
        <w:t>”)</w:t>
      </w:r>
    </w:p>
    <w:p w14:paraId="43C1FCB6" w14:textId="77777777" w:rsidR="000E7EB5" w:rsidRPr="000E7EB5" w:rsidRDefault="000E7EB5" w:rsidP="000E7E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32503A" w14:textId="0ACB4F91" w:rsidR="008C4B5A" w:rsidRDefault="00EC7141" w:rsidP="00A033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E625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E6258">
        <w:rPr>
          <w:rFonts w:ascii="Angsana New" w:hAnsi="Angsana New"/>
          <w:sz w:val="30"/>
          <w:szCs w:val="30"/>
        </w:rPr>
        <w:t xml:space="preserve">31 </w:t>
      </w:r>
      <w:r w:rsidRPr="00BE6258">
        <w:rPr>
          <w:rFonts w:ascii="Angsana New" w:hAnsi="Angsana New"/>
          <w:sz w:val="30"/>
          <w:szCs w:val="30"/>
          <w:cs/>
        </w:rPr>
        <w:t xml:space="preserve">มีนาคม </w:t>
      </w:r>
      <w:r w:rsidRPr="00BE6258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="00BE6258" w:rsidRPr="00BE6258">
        <w:rPr>
          <w:rFonts w:ascii="Angsana New" w:hAnsi="Angsana New"/>
          <w:sz w:val="30"/>
          <w:szCs w:val="30"/>
          <w:cs/>
        </w:rPr>
        <w:t>ที่ประชุมวิสามัญผู้ถือหุ้น</w:t>
      </w:r>
      <w:r w:rsidR="000E7EB5">
        <w:rPr>
          <w:rFonts w:ascii="Angsana New" w:hAnsi="Angsana New" w:hint="cs"/>
          <w:sz w:val="30"/>
          <w:szCs w:val="30"/>
          <w:cs/>
        </w:rPr>
        <w:t xml:space="preserve">ของ </w:t>
      </w:r>
      <w:r w:rsidR="00672502">
        <w:rPr>
          <w:rFonts w:ascii="Angsana New" w:hAnsi="Angsana New"/>
          <w:sz w:val="30"/>
          <w:szCs w:val="30"/>
        </w:rPr>
        <w:t>ZRH</w:t>
      </w:r>
      <w:r w:rsidR="00BE6258" w:rsidRPr="00BE6258">
        <w:rPr>
          <w:rFonts w:ascii="Angsana New" w:hAnsi="Angsana New"/>
          <w:sz w:val="30"/>
          <w:szCs w:val="30"/>
          <w:cs/>
        </w:rPr>
        <w:t xml:space="preserve"> </w:t>
      </w:r>
      <w:r w:rsidR="000E7EB5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มีมติ</w:t>
      </w:r>
      <w:r w:rsidR="00BE6258" w:rsidRPr="00BE6258">
        <w:rPr>
          <w:rFonts w:ascii="Angsana New" w:hAnsi="Angsana New"/>
          <w:sz w:val="30"/>
          <w:szCs w:val="30"/>
          <w:cs/>
        </w:rPr>
        <w:t>อนุมัติ</w:t>
      </w:r>
      <w:r w:rsidR="000E7EB5">
        <w:rPr>
          <w:rFonts w:ascii="Angsana New" w:hAnsi="Angsana New" w:hint="cs"/>
          <w:sz w:val="30"/>
          <w:szCs w:val="30"/>
          <w:cs/>
        </w:rPr>
        <w:t>การ</w:t>
      </w:r>
      <w:r w:rsidR="00F32980">
        <w:rPr>
          <w:rFonts w:ascii="Angsana New" w:hAnsi="Angsana New" w:hint="cs"/>
          <w:sz w:val="30"/>
          <w:szCs w:val="30"/>
          <w:cs/>
        </w:rPr>
        <w:t>ลด</w:t>
      </w:r>
      <w:r w:rsidR="00BE6258" w:rsidRPr="00BE6258">
        <w:rPr>
          <w:rFonts w:ascii="Angsana New" w:hAnsi="Angsana New"/>
          <w:sz w:val="30"/>
          <w:szCs w:val="30"/>
          <w:cs/>
        </w:rPr>
        <w:t>ทุน</w:t>
      </w:r>
      <w:r w:rsidR="000E7EB5">
        <w:rPr>
          <w:rFonts w:ascii="Angsana New" w:hAnsi="Angsana New" w:hint="cs"/>
          <w:sz w:val="30"/>
          <w:szCs w:val="30"/>
          <w:cs/>
        </w:rPr>
        <w:t>เรือนหุ้น</w:t>
      </w:r>
      <w:r w:rsidR="00793797">
        <w:rPr>
          <w:rFonts w:ascii="Angsana New" w:hAnsi="Angsana New" w:hint="cs"/>
          <w:sz w:val="30"/>
          <w:szCs w:val="30"/>
          <w:cs/>
        </w:rPr>
        <w:t>ข</w:t>
      </w:r>
      <w:r w:rsidR="00BE6258" w:rsidRPr="00BE6258">
        <w:rPr>
          <w:rFonts w:ascii="Angsana New" w:hAnsi="Angsana New"/>
          <w:sz w:val="30"/>
          <w:szCs w:val="30"/>
          <w:cs/>
        </w:rPr>
        <w:t>อง</w:t>
      </w:r>
      <w:r w:rsidR="000E7EB5">
        <w:rPr>
          <w:rFonts w:ascii="Angsana New" w:hAnsi="Angsana New" w:hint="cs"/>
          <w:sz w:val="30"/>
          <w:szCs w:val="30"/>
          <w:cs/>
        </w:rPr>
        <w:t xml:space="preserve"> </w:t>
      </w:r>
      <w:r w:rsidR="000E7EB5">
        <w:rPr>
          <w:rFonts w:ascii="Angsana New" w:hAnsi="Angsana New"/>
          <w:sz w:val="30"/>
          <w:szCs w:val="30"/>
        </w:rPr>
        <w:t xml:space="preserve">ZRH </w:t>
      </w:r>
      <w:r w:rsidR="00E4607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B54BE">
        <w:rPr>
          <w:rFonts w:ascii="Angsana New" w:hAnsi="Angsana New"/>
          <w:sz w:val="30"/>
          <w:szCs w:val="30"/>
        </w:rPr>
        <w:t>2</w:t>
      </w:r>
      <w:r w:rsidR="00ED61E0">
        <w:rPr>
          <w:rFonts w:ascii="Angsana New" w:hAnsi="Angsana New"/>
          <w:sz w:val="30"/>
          <w:szCs w:val="30"/>
        </w:rPr>
        <w:t>,</w:t>
      </w:r>
      <w:r w:rsidR="000B54BE">
        <w:rPr>
          <w:rFonts w:ascii="Angsana New" w:hAnsi="Angsana New"/>
          <w:sz w:val="30"/>
          <w:szCs w:val="30"/>
        </w:rPr>
        <w:t>25</w:t>
      </w:r>
      <w:r w:rsidR="00ED61E0">
        <w:rPr>
          <w:rFonts w:ascii="Angsana New" w:hAnsi="Angsana New"/>
          <w:sz w:val="30"/>
          <w:szCs w:val="30"/>
        </w:rPr>
        <w:t>0,000</w:t>
      </w:r>
      <w:r w:rsidR="000B54BE">
        <w:rPr>
          <w:rFonts w:ascii="Angsana New" w:hAnsi="Angsana New"/>
          <w:sz w:val="30"/>
          <w:szCs w:val="30"/>
        </w:rPr>
        <w:t xml:space="preserve"> </w:t>
      </w:r>
      <w:bookmarkStart w:id="1" w:name="_GoBack"/>
      <w:bookmarkEnd w:id="1"/>
      <w:r w:rsidR="00E4607D">
        <w:rPr>
          <w:rFonts w:ascii="Angsana New" w:hAnsi="Angsana New" w:hint="cs"/>
          <w:sz w:val="30"/>
          <w:szCs w:val="30"/>
          <w:cs/>
        </w:rPr>
        <w:t>หุ้น คิด</w:t>
      </w:r>
      <w:r w:rsidR="000E7EB5">
        <w:rPr>
          <w:rFonts w:ascii="Angsana New" w:hAnsi="Angsana New" w:hint="cs"/>
          <w:sz w:val="30"/>
          <w:szCs w:val="30"/>
          <w:cs/>
        </w:rPr>
        <w:t>เป็น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43485D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E6258" w:rsidRPr="000E7EB5">
        <w:rPr>
          <w:rFonts w:ascii="Angsana New" w:hAnsi="Angsana New"/>
          <w:spacing w:val="-2"/>
          <w:sz w:val="30"/>
          <w:szCs w:val="30"/>
        </w:rPr>
        <w:t>225</w:t>
      </w:r>
      <w:r w:rsidR="000E7EB5" w:rsidRPr="000E7EB5">
        <w:rPr>
          <w:rFonts w:ascii="Angsana New" w:hAnsi="Angsana New"/>
          <w:spacing w:val="-2"/>
          <w:sz w:val="30"/>
          <w:szCs w:val="30"/>
        </w:rPr>
        <w:t>.0</w:t>
      </w:r>
      <w:r w:rsidR="00BE6258" w:rsidRPr="000E7EB5">
        <w:rPr>
          <w:rFonts w:ascii="Angsana New" w:hAnsi="Angsana New"/>
          <w:spacing w:val="-2"/>
          <w:sz w:val="30"/>
          <w:szCs w:val="30"/>
        </w:rPr>
        <w:t xml:space="preserve"> 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BE6258" w:rsidRPr="000E7EB5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="000E7EB5" w:rsidRPr="000E7EB5">
        <w:rPr>
          <w:rFonts w:ascii="Angsana New" w:hAnsi="Angsana New"/>
          <w:spacing w:val="-2"/>
          <w:sz w:val="30"/>
          <w:szCs w:val="30"/>
        </w:rPr>
        <w:t xml:space="preserve">ZRH </w:t>
      </w:r>
      <w:r w:rsidR="00BE6258" w:rsidRPr="000E7EB5">
        <w:rPr>
          <w:rFonts w:ascii="Angsana New" w:hAnsi="Angsana New"/>
          <w:spacing w:val="-2"/>
          <w:sz w:val="30"/>
          <w:szCs w:val="30"/>
          <w:cs/>
        </w:rPr>
        <w:t>ได้จดทะเบียนการลดทุน</w:t>
      </w:r>
      <w:r w:rsidR="000E7EB5" w:rsidRPr="000E7EB5">
        <w:rPr>
          <w:rFonts w:ascii="Angsana New" w:hAnsi="Angsana New" w:hint="cs"/>
          <w:spacing w:val="-2"/>
          <w:sz w:val="30"/>
          <w:szCs w:val="30"/>
          <w:cs/>
        </w:rPr>
        <w:t xml:space="preserve">เรือนหุ้นกับกรมพัฒนาธุรกิจการค้าในเดือนพฤษภาคม </w:t>
      </w:r>
      <w:r w:rsidR="000E7EB5" w:rsidRPr="000E7EB5">
        <w:rPr>
          <w:rFonts w:ascii="Angsana New" w:hAnsi="Angsana New"/>
          <w:spacing w:val="-2"/>
          <w:sz w:val="30"/>
          <w:szCs w:val="30"/>
        </w:rPr>
        <w:t>2563</w:t>
      </w:r>
      <w:r w:rsidR="008C4B5A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C4B5A">
        <w:rPr>
          <w:rFonts w:ascii="Angsana New" w:hAnsi="Angsana New"/>
          <w:spacing w:val="-2"/>
          <w:sz w:val="30"/>
          <w:szCs w:val="30"/>
        </w:rPr>
        <w:t xml:space="preserve">30 </w:t>
      </w:r>
      <w:r w:rsidR="008C4B5A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8C4B5A">
        <w:rPr>
          <w:rFonts w:ascii="Angsana New" w:hAnsi="Angsana New"/>
          <w:spacing w:val="-2"/>
          <w:sz w:val="30"/>
          <w:szCs w:val="30"/>
        </w:rPr>
        <w:t xml:space="preserve">2563 </w:t>
      </w:r>
      <w:r w:rsidR="008C4B5A">
        <w:rPr>
          <w:rFonts w:ascii="Angsana New" w:hAnsi="Angsana New" w:hint="cs"/>
          <w:spacing w:val="-2"/>
          <w:sz w:val="30"/>
          <w:szCs w:val="30"/>
          <w:cs/>
        </w:rPr>
        <w:t>บริษัทยังไม่ได้รับชำระเงินสดจากการลดทุนดังกล่าว และได้แสดงรายการดังกล่าวภายใต้ลูกหนี้หมุนเวียนอื่นในงบการเงิน</w:t>
      </w:r>
    </w:p>
    <w:p w14:paraId="3DE29A16" w14:textId="77777777" w:rsidR="00BE6258" w:rsidRPr="00BE6258" w:rsidRDefault="00BE6258" w:rsidP="00BE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44BD7CD" w14:textId="7C5A7284" w:rsidR="008E3B76" w:rsidRPr="0076015C" w:rsidRDefault="00B7441E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CA2A2D3" w14:textId="77777777" w:rsidR="008E3B76" w:rsidRPr="0076015C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64D39D7" w14:textId="3902DCD0" w:rsidR="00766F98" w:rsidRPr="0076015C" w:rsidRDefault="00BF601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การซื้อ จำหน่าย และโอนที่ดิน อาคารและอุปกรณ์ ไม่รวมสินทรัพย์สิทธิการใช้</w:t>
      </w:r>
      <w:r w:rsidR="00E330DA" w:rsidRPr="0076015C">
        <w:rPr>
          <w:rFonts w:ascii="Angsana New" w:hAnsi="Angsana New" w:hint="cs"/>
          <w:sz w:val="30"/>
          <w:szCs w:val="30"/>
          <w:cs/>
        </w:rPr>
        <w:t>ระหว่างงวด</w:t>
      </w:r>
      <w:r w:rsidR="009B3D74" w:rsidRPr="0076015C">
        <w:rPr>
          <w:rFonts w:ascii="Angsana New" w:hAnsi="Angsana New" w:hint="cs"/>
          <w:sz w:val="30"/>
          <w:szCs w:val="30"/>
          <w:cs/>
        </w:rPr>
        <w:t>หก</w:t>
      </w:r>
      <w:r w:rsidR="00E330DA" w:rsidRPr="007601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E5E99" w:rsidRPr="0076015C">
        <w:rPr>
          <w:rFonts w:ascii="Angsana New" w:hAnsi="Angsana New"/>
          <w:sz w:val="30"/>
          <w:szCs w:val="30"/>
          <w:cs/>
        </w:rPr>
        <w:br/>
      </w:r>
      <w:r w:rsidR="00E330DA" w:rsidRPr="0076015C">
        <w:rPr>
          <w:rFonts w:ascii="Angsana New" w:hAnsi="Angsana New"/>
          <w:sz w:val="30"/>
          <w:szCs w:val="30"/>
        </w:rPr>
        <w:t>3</w:t>
      </w:r>
      <w:r w:rsidR="009B3D74" w:rsidRPr="0076015C">
        <w:rPr>
          <w:rFonts w:ascii="Angsana New" w:hAnsi="Angsana New"/>
          <w:sz w:val="30"/>
          <w:szCs w:val="30"/>
        </w:rPr>
        <w:t xml:space="preserve">0 </w:t>
      </w:r>
      <w:r w:rsidR="009B3D74"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330DA" w:rsidRPr="0076015C">
        <w:rPr>
          <w:rFonts w:ascii="Angsana New" w:hAnsi="Angsana New"/>
          <w:sz w:val="30"/>
          <w:szCs w:val="30"/>
        </w:rPr>
        <w:t xml:space="preserve">2563 </w:t>
      </w:r>
      <w:r w:rsidR="00E330DA" w:rsidRPr="0076015C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DDDF752" w14:textId="0765E3E0" w:rsidR="00666C20" w:rsidRPr="0076015C" w:rsidRDefault="00666C2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39"/>
        <w:gridCol w:w="272"/>
        <w:gridCol w:w="2249"/>
      </w:tblGrid>
      <w:tr w:rsidR="00666C20" w:rsidRPr="0076015C" w14:paraId="70792708" w14:textId="77777777" w:rsidTr="00115D17">
        <w:trPr>
          <w:tblHeader/>
        </w:trPr>
        <w:tc>
          <w:tcPr>
            <w:tcW w:w="2353" w:type="pct"/>
            <w:shd w:val="clear" w:color="auto" w:fill="auto"/>
            <w:hideMark/>
          </w:tcPr>
          <w:p w14:paraId="06237CA0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A70B269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C20" w:rsidRPr="0076015C" w14:paraId="115FA57E" w14:textId="77777777" w:rsidTr="00115D17">
        <w:trPr>
          <w:trHeight w:val="1109"/>
          <w:tblHeader/>
        </w:trPr>
        <w:tc>
          <w:tcPr>
            <w:tcW w:w="2353" w:type="pct"/>
          </w:tcPr>
          <w:p w14:paraId="72DB4348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B11837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FAE7F3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vAlign w:val="center"/>
            <w:hideMark/>
          </w:tcPr>
          <w:p w14:paraId="78A1D444" w14:textId="77777777" w:rsidR="0075285A" w:rsidRDefault="0075285A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A11352" w14:textId="50160A9C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466EF38D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29823BFF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04445BF7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4D88BA4B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66C20" w:rsidRPr="0076015C" w14:paraId="2FF7AF4C" w14:textId="77777777" w:rsidTr="00115D17">
        <w:trPr>
          <w:tblHeader/>
        </w:trPr>
        <w:tc>
          <w:tcPr>
            <w:tcW w:w="2353" w:type="pct"/>
          </w:tcPr>
          <w:p w14:paraId="1D5C88E0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01FBB266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C20" w:rsidRPr="0076015C" w14:paraId="679DC336" w14:textId="77777777" w:rsidTr="00115D17">
        <w:trPr>
          <w:tblHeader/>
        </w:trPr>
        <w:tc>
          <w:tcPr>
            <w:tcW w:w="2353" w:type="pct"/>
            <w:hideMark/>
          </w:tcPr>
          <w:p w14:paraId="4C0CD1F3" w14:textId="77777777" w:rsidR="00666C20" w:rsidRPr="0076015C" w:rsidRDefault="00666C20" w:rsidP="00616C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74" w:type="pct"/>
          </w:tcPr>
          <w:p w14:paraId="22DF31DE" w14:textId="26A7D53C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41,</w:t>
            </w:r>
            <w:r w:rsidR="00AE51CE">
              <w:rPr>
                <w:rFonts w:ascii="Angsana New" w:hAnsi="Angsana New"/>
                <w:sz w:val="30"/>
                <w:szCs w:val="30"/>
              </w:rPr>
              <w:t>747</w:t>
            </w:r>
          </w:p>
        </w:tc>
        <w:tc>
          <w:tcPr>
            <w:tcW w:w="148" w:type="pct"/>
          </w:tcPr>
          <w:p w14:paraId="6788DC46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08776657" w14:textId="4506EA92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(39,</w:t>
            </w:r>
            <w:r w:rsidR="00AE51CE">
              <w:rPr>
                <w:rFonts w:ascii="Angsana New" w:hAnsi="Angsana New"/>
                <w:sz w:val="30"/>
                <w:szCs w:val="30"/>
              </w:rPr>
              <w:t>732</w:t>
            </w:r>
            <w:r w:rsidRPr="007601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6C20" w:rsidRPr="0076015C" w14:paraId="56E8F245" w14:textId="77777777" w:rsidTr="00115D17">
        <w:trPr>
          <w:tblHeader/>
        </w:trPr>
        <w:tc>
          <w:tcPr>
            <w:tcW w:w="2353" w:type="pct"/>
            <w:hideMark/>
          </w:tcPr>
          <w:p w14:paraId="2A56E3E2" w14:textId="77777777" w:rsidR="00666C20" w:rsidRPr="0076015C" w:rsidRDefault="00666C20" w:rsidP="00616C0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4" w:type="pct"/>
          </w:tcPr>
          <w:p w14:paraId="627112D7" w14:textId="21EE9FF4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8,532</w:t>
            </w:r>
          </w:p>
        </w:tc>
        <w:tc>
          <w:tcPr>
            <w:tcW w:w="148" w:type="pct"/>
          </w:tcPr>
          <w:p w14:paraId="26ECB5B9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62043819" w14:textId="2A02A41A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(1,416)</w:t>
            </w:r>
          </w:p>
        </w:tc>
      </w:tr>
      <w:tr w:rsidR="00666C20" w:rsidRPr="0076015C" w14:paraId="278903CF" w14:textId="77777777" w:rsidTr="00115D17">
        <w:trPr>
          <w:tblHeader/>
        </w:trPr>
        <w:tc>
          <w:tcPr>
            <w:tcW w:w="2353" w:type="pct"/>
            <w:hideMark/>
          </w:tcPr>
          <w:p w14:paraId="41A31D1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74" w:type="pct"/>
          </w:tcPr>
          <w:p w14:paraId="299F6434" w14:textId="63D8C73D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6,824</w:t>
            </w:r>
          </w:p>
        </w:tc>
        <w:tc>
          <w:tcPr>
            <w:tcW w:w="148" w:type="pct"/>
          </w:tcPr>
          <w:p w14:paraId="62D3F3DC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783F1802" w14:textId="2B0BF692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(2,783)</w:t>
            </w:r>
          </w:p>
        </w:tc>
      </w:tr>
      <w:tr w:rsidR="007011E2" w:rsidRPr="0076015C" w14:paraId="645E8B65" w14:textId="77777777" w:rsidTr="00115D17">
        <w:trPr>
          <w:tblHeader/>
        </w:trPr>
        <w:tc>
          <w:tcPr>
            <w:tcW w:w="2353" w:type="pct"/>
          </w:tcPr>
          <w:p w14:paraId="5A20D07A" w14:textId="47500E6D" w:rsidR="007011E2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74" w:type="pct"/>
          </w:tcPr>
          <w:p w14:paraId="37EABCE0" w14:textId="654652FF" w:rsidR="007011E2" w:rsidRPr="0076015C" w:rsidRDefault="007011E2" w:rsidP="00BE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435CAE13" w14:textId="77777777" w:rsidR="007011E2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558EDA6E" w14:textId="7D18933E" w:rsidR="007011E2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</w:tr>
      <w:tr w:rsidR="00666C20" w:rsidRPr="0076015C" w14:paraId="209A61BF" w14:textId="77777777" w:rsidTr="00115D17">
        <w:trPr>
          <w:tblHeader/>
        </w:trPr>
        <w:tc>
          <w:tcPr>
            <w:tcW w:w="2353" w:type="pct"/>
            <w:hideMark/>
          </w:tcPr>
          <w:p w14:paraId="4E63D212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EED61" w14:textId="00F6AC25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12,658</w:t>
            </w:r>
          </w:p>
        </w:tc>
        <w:tc>
          <w:tcPr>
            <w:tcW w:w="148" w:type="pct"/>
          </w:tcPr>
          <w:p w14:paraId="2E659135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07879" w14:textId="50021AB3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(21,675)</w:t>
            </w:r>
          </w:p>
        </w:tc>
      </w:tr>
      <w:tr w:rsidR="00666C20" w:rsidRPr="0076015C" w14:paraId="66D2035D" w14:textId="77777777" w:rsidTr="00115D17">
        <w:trPr>
          <w:tblHeader/>
        </w:trPr>
        <w:tc>
          <w:tcPr>
            <w:tcW w:w="2353" w:type="pct"/>
          </w:tcPr>
          <w:p w14:paraId="5DA4A12B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7E516" w14:textId="326D4F7F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</w:t>
            </w:r>
            <w:r w:rsidR="00AE5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148" w:type="pct"/>
          </w:tcPr>
          <w:p w14:paraId="02AC372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C11C2" w14:textId="70FC0F40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(66,</w:t>
            </w:r>
            <w:r w:rsidR="00AE5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AE3CF1B" w14:textId="1DEB3335" w:rsidR="00666C20" w:rsidRPr="0076015C" w:rsidRDefault="00666C20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39"/>
        <w:gridCol w:w="272"/>
        <w:gridCol w:w="2249"/>
      </w:tblGrid>
      <w:tr w:rsidR="00666C20" w:rsidRPr="0076015C" w14:paraId="131D8889" w14:textId="77777777" w:rsidTr="00115D17">
        <w:trPr>
          <w:tblHeader/>
        </w:trPr>
        <w:tc>
          <w:tcPr>
            <w:tcW w:w="2353" w:type="pct"/>
            <w:shd w:val="clear" w:color="auto" w:fill="auto"/>
            <w:hideMark/>
          </w:tcPr>
          <w:p w14:paraId="7B6373FA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316537E1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6C20" w:rsidRPr="0076015C" w14:paraId="6A63C7A0" w14:textId="77777777" w:rsidTr="00115D17">
        <w:trPr>
          <w:trHeight w:val="1109"/>
          <w:tblHeader/>
        </w:trPr>
        <w:tc>
          <w:tcPr>
            <w:tcW w:w="2353" w:type="pct"/>
          </w:tcPr>
          <w:p w14:paraId="6F0BA26B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62DAFC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77AF9D" w14:textId="77777777" w:rsidR="00666C20" w:rsidRPr="0076015C" w:rsidRDefault="00666C20" w:rsidP="00115D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pct"/>
            <w:vAlign w:val="center"/>
            <w:hideMark/>
          </w:tcPr>
          <w:p w14:paraId="3F32E6C2" w14:textId="77777777" w:rsidR="0075285A" w:rsidRDefault="0075285A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991178" w14:textId="73592D7C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การซื้อและ</w:t>
            </w:r>
          </w:p>
          <w:p w14:paraId="0C4016F7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 xml:space="preserve"> 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11BDCAA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hideMark/>
          </w:tcPr>
          <w:p w14:paraId="39139EF0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การจำหน่าย</w:t>
            </w:r>
          </w:p>
          <w:p w14:paraId="40C54138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และการโอนออก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66C20" w:rsidRPr="0076015C" w14:paraId="6C4C7698" w14:textId="77777777" w:rsidTr="00115D17">
        <w:trPr>
          <w:tblHeader/>
        </w:trPr>
        <w:tc>
          <w:tcPr>
            <w:tcW w:w="2353" w:type="pct"/>
          </w:tcPr>
          <w:p w14:paraId="10EE2D81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7" w:type="pct"/>
            <w:gridSpan w:val="3"/>
            <w:hideMark/>
          </w:tcPr>
          <w:p w14:paraId="1C546251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C20" w:rsidRPr="0076015C" w14:paraId="2C009C28" w14:textId="77777777" w:rsidTr="00115D17">
        <w:trPr>
          <w:tblHeader/>
        </w:trPr>
        <w:tc>
          <w:tcPr>
            <w:tcW w:w="2353" w:type="pct"/>
            <w:hideMark/>
          </w:tcPr>
          <w:p w14:paraId="4C6E95C3" w14:textId="77777777" w:rsidR="00666C20" w:rsidRPr="0076015C" w:rsidRDefault="00666C20" w:rsidP="0051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274" w:type="pct"/>
          </w:tcPr>
          <w:p w14:paraId="49742D16" w14:textId="19FEC2D7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  <w:tc>
          <w:tcPr>
            <w:tcW w:w="148" w:type="pct"/>
          </w:tcPr>
          <w:p w14:paraId="08F27744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58D6301D" w14:textId="73B9132E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(863)</w:t>
            </w:r>
          </w:p>
        </w:tc>
      </w:tr>
      <w:tr w:rsidR="00666C20" w:rsidRPr="0076015C" w14:paraId="554916A5" w14:textId="77777777" w:rsidTr="00115D17">
        <w:trPr>
          <w:tblHeader/>
        </w:trPr>
        <w:tc>
          <w:tcPr>
            <w:tcW w:w="2353" w:type="pct"/>
            <w:hideMark/>
          </w:tcPr>
          <w:p w14:paraId="2E737948" w14:textId="77777777" w:rsidR="00666C20" w:rsidRPr="0076015C" w:rsidRDefault="00666C20" w:rsidP="005112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 เครื่องใช้และอุปกรณ์ใช้ในการดำเนินงาน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4" w:type="pct"/>
          </w:tcPr>
          <w:p w14:paraId="1F009553" w14:textId="278ABADF" w:rsidR="00666C20" w:rsidRPr="0076015C" w:rsidRDefault="007011E2" w:rsidP="007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48" w:type="pct"/>
          </w:tcPr>
          <w:p w14:paraId="746D66A5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2407AB73" w14:textId="43C4FD52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(3</w:t>
            </w:r>
            <w:r w:rsidR="00545F7D">
              <w:rPr>
                <w:rFonts w:ascii="Angsana New" w:hAnsi="Angsana New"/>
                <w:sz w:val="30"/>
                <w:szCs w:val="30"/>
              </w:rPr>
              <w:t>1</w:t>
            </w:r>
            <w:r w:rsidRPr="0076015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66C20" w:rsidRPr="0076015C" w14:paraId="44A79298" w14:textId="77777777" w:rsidTr="00115D17">
        <w:trPr>
          <w:tblHeader/>
        </w:trPr>
        <w:tc>
          <w:tcPr>
            <w:tcW w:w="2353" w:type="pct"/>
            <w:hideMark/>
          </w:tcPr>
          <w:p w14:paraId="6FF696CC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274" w:type="pct"/>
          </w:tcPr>
          <w:p w14:paraId="62040EA9" w14:textId="237C2EDE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1,321</w:t>
            </w:r>
          </w:p>
        </w:tc>
        <w:tc>
          <w:tcPr>
            <w:tcW w:w="148" w:type="pct"/>
          </w:tcPr>
          <w:p w14:paraId="50B361A7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0CB631F7" w14:textId="62427CB9" w:rsidR="00666C20" w:rsidRPr="0076015C" w:rsidRDefault="007011E2" w:rsidP="007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(72)</w:t>
            </w:r>
          </w:p>
        </w:tc>
      </w:tr>
      <w:tr w:rsidR="007011E2" w:rsidRPr="0076015C" w14:paraId="635BC29C" w14:textId="77777777" w:rsidTr="00115D17">
        <w:trPr>
          <w:tblHeader/>
        </w:trPr>
        <w:tc>
          <w:tcPr>
            <w:tcW w:w="2353" w:type="pct"/>
          </w:tcPr>
          <w:p w14:paraId="426BD6DA" w14:textId="7AC7BD76" w:rsidR="007011E2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74" w:type="pct"/>
          </w:tcPr>
          <w:p w14:paraId="3E1E4ECC" w14:textId="5BBC41F7" w:rsidR="007011E2" w:rsidRPr="0076015C" w:rsidRDefault="007011E2" w:rsidP="00BE0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BC1CDA4" w14:textId="77777777" w:rsidR="007011E2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pct"/>
            <w:shd w:val="clear" w:color="auto" w:fill="auto"/>
          </w:tcPr>
          <w:p w14:paraId="44FAC4C6" w14:textId="5360452A" w:rsidR="007011E2" w:rsidRPr="0076015C" w:rsidRDefault="007011E2" w:rsidP="00701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</w:tr>
      <w:tr w:rsidR="00666C20" w:rsidRPr="0076015C" w14:paraId="7D86DDFF" w14:textId="77777777" w:rsidTr="00115D17">
        <w:trPr>
          <w:tblHeader/>
        </w:trPr>
        <w:tc>
          <w:tcPr>
            <w:tcW w:w="2353" w:type="pct"/>
          </w:tcPr>
          <w:p w14:paraId="6BAF9E18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0E67E" w14:textId="1BAC5926" w:rsidR="00666C20" w:rsidRPr="0076015C" w:rsidRDefault="007011E2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3,677</w:t>
            </w:r>
          </w:p>
        </w:tc>
        <w:tc>
          <w:tcPr>
            <w:tcW w:w="148" w:type="pct"/>
          </w:tcPr>
          <w:p w14:paraId="79A75FA3" w14:textId="77777777" w:rsidR="00666C20" w:rsidRPr="0076015C" w:rsidRDefault="00666C20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CF7B0" w14:textId="13CD1D9C" w:rsidR="00666C20" w:rsidRPr="0076015C" w:rsidRDefault="007011E2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(2,09</w:t>
            </w:r>
            <w:r w:rsidR="00545F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5701474" w14:textId="77777777" w:rsidR="00BF1E69" w:rsidRDefault="00241DE9" w:rsidP="00E852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</w:rPr>
        <w:tab/>
      </w:r>
    </w:p>
    <w:p w14:paraId="6ECE0B66" w14:textId="5A6E52EC" w:rsidR="001741A9" w:rsidRPr="0076015C" w:rsidRDefault="00100236" w:rsidP="00BF1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การค้ำประกัน</w:t>
      </w:r>
    </w:p>
    <w:p w14:paraId="71982C62" w14:textId="77777777" w:rsidR="001741A9" w:rsidRPr="0076015C" w:rsidRDefault="001741A9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5EB8DD4" w14:textId="6F99ABAE" w:rsidR="00703461" w:rsidRPr="0076015C" w:rsidRDefault="00126BD2" w:rsidP="00100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ที่ดินทั้งหมดของบริษัทและสินทรัพย์บางส่วนของบริษัทย่อยแห่งหนึ่ง</w:t>
      </w:r>
      <w:r w:rsidR="00C92088" w:rsidRPr="0076015C">
        <w:rPr>
          <w:rFonts w:ascii="Angsana New" w:hAnsi="Angsana New" w:hint="cs"/>
          <w:sz w:val="30"/>
          <w:szCs w:val="30"/>
          <w:cs/>
        </w:rPr>
        <w:t xml:space="preserve"> มูลค่า</w:t>
      </w:r>
      <w:r w:rsidRPr="0076015C">
        <w:rPr>
          <w:rFonts w:ascii="Angsana New" w:hAnsi="Angsana New" w:hint="cs"/>
          <w:sz w:val="30"/>
          <w:szCs w:val="30"/>
          <w:cs/>
        </w:rPr>
        <w:t>สุทธิ</w:t>
      </w:r>
      <w:r w:rsidR="00C92088" w:rsidRPr="0076015C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="00DD5531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4E6ED3" w:rsidRPr="0076015C">
        <w:rPr>
          <w:rFonts w:ascii="Angsana New" w:hAnsi="Angsana New"/>
          <w:sz w:val="30"/>
          <w:szCs w:val="30"/>
        </w:rPr>
        <w:t>342.6</w:t>
      </w:r>
      <w:r w:rsidR="00C92088" w:rsidRPr="0076015C">
        <w:rPr>
          <w:rFonts w:ascii="Angsana New" w:hAnsi="Angsana New"/>
          <w:sz w:val="30"/>
          <w:szCs w:val="30"/>
        </w:rPr>
        <w:t xml:space="preserve"> </w:t>
      </w:r>
      <w:r w:rsidR="00DD5531" w:rsidRPr="0076015C">
        <w:rPr>
          <w:rFonts w:ascii="Angsana New" w:hAnsi="Angsana New"/>
          <w:sz w:val="30"/>
          <w:szCs w:val="30"/>
        </w:rPr>
        <w:br/>
      </w:r>
      <w:r w:rsidR="00C92088" w:rsidRPr="0076015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671D1" w:rsidRPr="0076015C">
        <w:rPr>
          <w:rFonts w:ascii="Angsana New" w:hAnsi="Angsana New"/>
          <w:i/>
          <w:iCs/>
          <w:sz w:val="30"/>
          <w:szCs w:val="30"/>
        </w:rPr>
        <w:t>(</w:t>
      </w:r>
      <w:r w:rsidR="00DD5531" w:rsidRPr="0076015C">
        <w:rPr>
          <w:rFonts w:ascii="Angsana New" w:hAnsi="Angsana New"/>
          <w:i/>
          <w:iCs/>
          <w:sz w:val="30"/>
          <w:szCs w:val="30"/>
        </w:rPr>
        <w:t>31</w:t>
      </w:r>
      <w:r w:rsidR="002671D1" w:rsidRPr="0076015C">
        <w:rPr>
          <w:rFonts w:ascii="Angsana New" w:hAnsi="Angsana New"/>
          <w:i/>
          <w:iCs/>
          <w:sz w:val="30"/>
          <w:szCs w:val="30"/>
        </w:rPr>
        <w:t xml:space="preserve"> </w:t>
      </w:r>
      <w:r w:rsidR="002671D1" w:rsidRPr="0076015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2671D1" w:rsidRPr="0076015C">
        <w:rPr>
          <w:rFonts w:ascii="Angsana New" w:hAnsi="Angsana New"/>
          <w:i/>
          <w:iCs/>
          <w:sz w:val="30"/>
          <w:szCs w:val="30"/>
        </w:rPr>
        <w:t xml:space="preserve">2562: 342.6 </w:t>
      </w:r>
      <w:r w:rsidR="002671D1" w:rsidRPr="0076015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2671D1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="00114985" w:rsidRPr="0076015C">
        <w:rPr>
          <w:rFonts w:ascii="Angsana New" w:hAnsi="Angsana New" w:hint="cs"/>
          <w:sz w:val="30"/>
          <w:szCs w:val="30"/>
          <w:cs/>
        </w:rPr>
        <w:t>ถูก</w:t>
      </w:r>
      <w:r w:rsidRPr="0076015C">
        <w:rPr>
          <w:rFonts w:ascii="Angsana New" w:hAnsi="Angsana New" w:hint="cs"/>
          <w:sz w:val="30"/>
          <w:szCs w:val="30"/>
          <w:cs/>
        </w:rPr>
        <w:t>จำนอง</w:t>
      </w:r>
      <w:r w:rsidR="00114985" w:rsidRPr="0076015C">
        <w:rPr>
          <w:rFonts w:ascii="Angsana New" w:hAnsi="Angsana New" w:hint="cs"/>
          <w:sz w:val="30"/>
          <w:szCs w:val="30"/>
          <w:cs/>
        </w:rPr>
        <w:t>ไว้กับธนาคารแห่งหนึ่ง</w:t>
      </w:r>
      <w:r w:rsidRPr="0076015C">
        <w:rPr>
          <w:rFonts w:ascii="Angsana New" w:hAnsi="Angsana New" w:hint="cs"/>
          <w:sz w:val="30"/>
          <w:szCs w:val="30"/>
          <w:cs/>
        </w:rPr>
        <w:t>เพื่อค้ำประกันวงเงินสินเชื่อและเงินกู้ยืมระยะสั้น</w:t>
      </w:r>
      <w:r w:rsidR="00100236" w:rsidRPr="0076015C">
        <w:rPr>
          <w:rFonts w:ascii="Angsana New" w:hAnsi="Angsana New" w:hint="cs"/>
          <w:sz w:val="30"/>
          <w:szCs w:val="30"/>
          <w:cs/>
        </w:rPr>
        <w:t>จากสถาบันการเงินในประเทศแห่งหนึ่ง</w:t>
      </w:r>
      <w:r w:rsidRPr="0076015C">
        <w:rPr>
          <w:rFonts w:ascii="Angsana New" w:hAnsi="Angsana New" w:hint="cs"/>
          <w:sz w:val="30"/>
          <w:szCs w:val="30"/>
          <w:cs/>
        </w:rPr>
        <w:t>ตามที่กล่าวในหมายเหตุ</w:t>
      </w:r>
      <w:r w:rsidR="00DC131B" w:rsidRPr="0076015C">
        <w:rPr>
          <w:rFonts w:ascii="Angsana New" w:hAnsi="Angsana New" w:hint="cs"/>
          <w:sz w:val="30"/>
          <w:szCs w:val="30"/>
          <w:cs/>
        </w:rPr>
        <w:t>ข้อ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="00340302" w:rsidRPr="0076015C">
        <w:rPr>
          <w:rFonts w:ascii="Angsana New" w:hAnsi="Angsana New"/>
          <w:sz w:val="30"/>
          <w:szCs w:val="30"/>
        </w:rPr>
        <w:t>9</w:t>
      </w:r>
    </w:p>
    <w:p w14:paraId="00F7DDBA" w14:textId="77777777" w:rsidR="0017236A" w:rsidRPr="0076015C" w:rsidRDefault="0017236A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682C72" w14:textId="7AF8B291" w:rsidR="000544D1" w:rsidRDefault="000544D1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31E75A50" w14:textId="77777777" w:rsidR="00D94B76" w:rsidRDefault="00D94B76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951969" w14:textId="18664D90" w:rsidR="003529EA" w:rsidRDefault="00D94B76" w:rsidP="008C4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D94B76">
        <w:rPr>
          <w:rFonts w:ascii="Angsana New" w:hAnsi="Angsana New"/>
          <w:sz w:val="30"/>
          <w:szCs w:val="30"/>
          <w:cs/>
        </w:rPr>
        <w:t xml:space="preserve">ในระหว่างงวดหกเดือนสิ้นสุดวันที่ </w:t>
      </w:r>
      <w:r w:rsidR="00672502">
        <w:rPr>
          <w:rFonts w:ascii="Angsana New" w:hAnsi="Angsana New"/>
          <w:sz w:val="30"/>
          <w:szCs w:val="30"/>
        </w:rPr>
        <w:t>30</w:t>
      </w:r>
      <w:r w:rsidRPr="00D94B76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72502">
        <w:rPr>
          <w:rFonts w:ascii="Angsana New" w:hAnsi="Angsana New"/>
          <w:sz w:val="30"/>
          <w:szCs w:val="30"/>
        </w:rPr>
        <w:t>2563</w:t>
      </w:r>
      <w:r w:rsidRPr="00D94B76">
        <w:rPr>
          <w:rFonts w:ascii="Angsana New" w:hAnsi="Angsana New"/>
          <w:sz w:val="30"/>
          <w:szCs w:val="30"/>
          <w:cs/>
        </w:rPr>
        <w:t xml:space="preserve"> กลุ่มบริษัทเช่าพื้นที่เป็นระยะเวลา </w:t>
      </w:r>
      <w:r w:rsidR="00672502">
        <w:rPr>
          <w:rFonts w:ascii="Angsana New" w:hAnsi="Angsana New"/>
          <w:sz w:val="30"/>
          <w:szCs w:val="30"/>
        </w:rPr>
        <w:t>3</w:t>
      </w:r>
      <w:r w:rsidRPr="00D94B76">
        <w:rPr>
          <w:rFonts w:ascii="Angsana New" w:hAnsi="Angsana New"/>
          <w:sz w:val="30"/>
          <w:szCs w:val="30"/>
          <w:cs/>
        </w:rPr>
        <w:t xml:space="preserve"> ปี โดยมีค่าเช่า</w:t>
      </w:r>
      <w:r w:rsidR="008C4B5A">
        <w:rPr>
          <w:rFonts w:ascii="Angsana New" w:hAnsi="Angsana New" w:hint="cs"/>
          <w:sz w:val="30"/>
          <w:szCs w:val="30"/>
          <w:cs/>
        </w:rPr>
        <w:t>คงที่และ  ค่าเช่า</w:t>
      </w:r>
      <w:r w:rsidRPr="00D94B76">
        <w:rPr>
          <w:rFonts w:ascii="Angsana New" w:hAnsi="Angsana New"/>
          <w:sz w:val="30"/>
          <w:szCs w:val="30"/>
          <w:cs/>
        </w:rPr>
        <w:t>ผันแปรตาม</w:t>
      </w:r>
      <w:r w:rsidR="008C4B5A">
        <w:rPr>
          <w:rFonts w:ascii="Angsana New" w:hAnsi="Angsana New" w:hint="cs"/>
          <w:sz w:val="30"/>
          <w:szCs w:val="30"/>
          <w:cs/>
        </w:rPr>
        <w:t>อายุสัญญา</w:t>
      </w:r>
      <w:r w:rsidRPr="00D94B76">
        <w:rPr>
          <w:rFonts w:ascii="Angsana New" w:hAnsi="Angsana New"/>
          <w:sz w:val="30"/>
          <w:szCs w:val="30"/>
          <w:cs/>
        </w:rPr>
        <w:t xml:space="preserve"> </w:t>
      </w:r>
    </w:p>
    <w:p w14:paraId="5379A32F" w14:textId="77777777" w:rsidR="00D94B76" w:rsidRPr="00D94B76" w:rsidRDefault="00D94B76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7BC29D89" w14:textId="4DDB4243" w:rsidR="003529EA" w:rsidRPr="003529EA" w:rsidRDefault="003529EA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3529EA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รายการเคลื่อนไหวของสินทรัพย์สิทธิการใช้สำหรับงวดหกเดือนสิ้นสุดวันที่ </w:t>
      </w:r>
      <w:r w:rsidRPr="003529EA">
        <w:rPr>
          <w:rFonts w:ascii="Angsana New" w:hAnsi="Angsana New"/>
          <w:sz w:val="30"/>
          <w:szCs w:val="30"/>
        </w:rPr>
        <w:t xml:space="preserve">30 </w:t>
      </w:r>
      <w:r w:rsidRPr="003529E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529EA">
        <w:rPr>
          <w:rFonts w:ascii="Angsana New" w:hAnsi="Angsana New"/>
          <w:sz w:val="30"/>
          <w:szCs w:val="30"/>
        </w:rPr>
        <w:t xml:space="preserve">2563 </w:t>
      </w:r>
      <w:r w:rsidRPr="003529E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109BF2A" w14:textId="77777777" w:rsidR="003529EA" w:rsidRDefault="003529EA" w:rsidP="000544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74"/>
        <w:gridCol w:w="1526"/>
        <w:gridCol w:w="18"/>
        <w:gridCol w:w="252"/>
        <w:gridCol w:w="18"/>
        <w:gridCol w:w="1571"/>
      </w:tblGrid>
      <w:tr w:rsidR="003529EA" w:rsidRPr="0076015C" w14:paraId="7A58FBEE" w14:textId="77777777" w:rsidTr="00D94B76">
        <w:trPr>
          <w:trHeight w:val="74"/>
        </w:trPr>
        <w:tc>
          <w:tcPr>
            <w:tcW w:w="4770" w:type="dxa"/>
            <w:vAlign w:val="bottom"/>
          </w:tcPr>
          <w:p w14:paraId="00D38408" w14:textId="77777777" w:rsidR="003529EA" w:rsidRPr="0076015C" w:rsidRDefault="003529EA" w:rsidP="003529E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333BDF3D" w14:textId="77777777" w:rsidR="003529EA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4D7CD057" w14:textId="57A83F6A" w:rsidR="00D94B76" w:rsidRPr="0076015C" w:rsidRDefault="00D94B76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26" w:type="dxa"/>
          </w:tcPr>
          <w:p w14:paraId="7200FD52" w14:textId="77777777" w:rsidR="003529EA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  <w:p w14:paraId="50B1DCAE" w14:textId="47D92F86" w:rsidR="003529EA" w:rsidRPr="0076015C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26BE93C" w14:textId="77777777" w:rsidR="003529EA" w:rsidRPr="0076015C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89" w:type="dxa"/>
            <w:gridSpan w:val="2"/>
          </w:tcPr>
          <w:p w14:paraId="73847F13" w14:textId="77777777" w:rsidR="00672502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</w:p>
          <w:p w14:paraId="4851849B" w14:textId="774D8216" w:rsidR="003529EA" w:rsidRPr="0076015C" w:rsidRDefault="003529EA" w:rsidP="003529EA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3529EA" w:rsidRPr="0076015C" w14:paraId="311F0539" w14:textId="77777777" w:rsidTr="00D94B76">
        <w:trPr>
          <w:trHeight w:val="74"/>
        </w:trPr>
        <w:tc>
          <w:tcPr>
            <w:tcW w:w="4770" w:type="dxa"/>
            <w:vAlign w:val="bottom"/>
          </w:tcPr>
          <w:p w14:paraId="032CBAF8" w14:textId="77777777" w:rsidR="003529EA" w:rsidRPr="0076015C" w:rsidRDefault="003529EA" w:rsidP="003529EA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4" w:type="dxa"/>
          </w:tcPr>
          <w:p w14:paraId="660D636E" w14:textId="6C95BD51" w:rsidR="003529EA" w:rsidRPr="00D94B76" w:rsidRDefault="00D94B76" w:rsidP="003529EA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D94B76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3385" w:type="dxa"/>
            <w:gridSpan w:val="5"/>
          </w:tcPr>
          <w:p w14:paraId="2AAC5AAA" w14:textId="77777777" w:rsidR="003529EA" w:rsidRPr="0076015C" w:rsidRDefault="003529EA" w:rsidP="003529EA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6015C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529EA" w:rsidRPr="0076015C" w14:paraId="197C237E" w14:textId="77777777" w:rsidTr="00D94B76">
        <w:trPr>
          <w:trHeight w:val="413"/>
        </w:trPr>
        <w:tc>
          <w:tcPr>
            <w:tcW w:w="4770" w:type="dxa"/>
            <w:vAlign w:val="bottom"/>
          </w:tcPr>
          <w:p w14:paraId="0E1830E7" w14:textId="3965596C" w:rsidR="003529EA" w:rsidRPr="0076015C" w:rsidRDefault="003529EA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015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74" w:type="dxa"/>
          </w:tcPr>
          <w:p w14:paraId="5118D58C" w14:textId="459F2873" w:rsidR="003529EA" w:rsidRPr="0021426F" w:rsidRDefault="00D94B76" w:rsidP="00D94B76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1426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44" w:type="dxa"/>
            <w:gridSpan w:val="2"/>
          </w:tcPr>
          <w:p w14:paraId="40C54E93" w14:textId="2BEA2D44" w:rsidR="003529EA" w:rsidRPr="0076015C" w:rsidRDefault="003529EA" w:rsidP="00D2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</w:t>
            </w:r>
            <w:r w:rsidR="00D94B76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94B76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0" w:type="dxa"/>
            <w:gridSpan w:val="2"/>
          </w:tcPr>
          <w:p w14:paraId="6C643AC3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C2F311E" w14:textId="1A223C41" w:rsidR="003529EA" w:rsidRPr="0076015C" w:rsidRDefault="003529EA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D94B7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D94B76">
              <w:rPr>
                <w:rFonts w:ascii="Angsana New" w:hAnsi="Angsana New"/>
                <w:sz w:val="30"/>
                <w:szCs w:val="30"/>
              </w:rPr>
              <w:t>175</w:t>
            </w:r>
          </w:p>
        </w:tc>
      </w:tr>
      <w:tr w:rsidR="003529EA" w:rsidRPr="0076015C" w14:paraId="2EEB96DA" w14:textId="77777777" w:rsidTr="00D94B76">
        <w:trPr>
          <w:trHeight w:val="396"/>
        </w:trPr>
        <w:tc>
          <w:tcPr>
            <w:tcW w:w="4770" w:type="dxa"/>
            <w:vAlign w:val="bottom"/>
          </w:tcPr>
          <w:p w14:paraId="4A6A5936" w14:textId="580D4174" w:rsidR="003529EA" w:rsidRPr="0076015C" w:rsidRDefault="003529EA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4" w:type="dxa"/>
          </w:tcPr>
          <w:p w14:paraId="6CED4E8C" w14:textId="3CE7F76D" w:rsidR="003529EA" w:rsidRPr="0076015C" w:rsidRDefault="003529EA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66EB3A35" w14:textId="20D876FD" w:rsidR="003529EA" w:rsidRPr="0076015C" w:rsidDel="00237E88" w:rsidRDefault="00D94B76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92053">
              <w:rPr>
                <w:rFonts w:ascii="Angsana New" w:hAnsi="Angsana New"/>
                <w:sz w:val="30"/>
                <w:szCs w:val="30"/>
              </w:rPr>
              <w:t>5</w:t>
            </w:r>
            <w:r w:rsidR="003529EA">
              <w:rPr>
                <w:rFonts w:ascii="Angsana New" w:hAnsi="Angsana New"/>
                <w:sz w:val="30"/>
                <w:szCs w:val="30"/>
              </w:rPr>
              <w:t>,</w:t>
            </w:r>
            <w:r w:rsidR="00E92053">
              <w:rPr>
                <w:rFonts w:ascii="Angsana New" w:hAnsi="Angsana New"/>
                <w:sz w:val="30"/>
                <w:szCs w:val="30"/>
              </w:rPr>
              <w:t>14</w:t>
            </w:r>
            <w:r w:rsidR="00C52A7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6924EC14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48819986" w14:textId="17094389" w:rsidR="003529EA" w:rsidRPr="0076015C" w:rsidDel="00237E88" w:rsidRDefault="00E92053" w:rsidP="00E92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1,774</w:t>
            </w:r>
          </w:p>
        </w:tc>
      </w:tr>
      <w:tr w:rsidR="00D94B76" w:rsidRPr="0076015C" w14:paraId="6802A895" w14:textId="77777777" w:rsidTr="00D94B76">
        <w:trPr>
          <w:trHeight w:val="396"/>
        </w:trPr>
        <w:tc>
          <w:tcPr>
            <w:tcW w:w="4770" w:type="dxa"/>
            <w:vAlign w:val="bottom"/>
          </w:tcPr>
          <w:p w14:paraId="7A30BA5F" w14:textId="54D64130" w:rsidR="00D94B76" w:rsidRDefault="00D94B76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4" w:type="dxa"/>
          </w:tcPr>
          <w:p w14:paraId="3A6AB564" w14:textId="77777777" w:rsidR="00D94B76" w:rsidRPr="0076015C" w:rsidRDefault="00D94B76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2ABD7FF1" w14:textId="142634E6" w:rsidR="00D94B76" w:rsidRDefault="00D94B76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E9205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92053">
              <w:rPr>
                <w:rFonts w:ascii="Angsana New" w:hAnsi="Angsana New"/>
                <w:sz w:val="30"/>
                <w:szCs w:val="30"/>
              </w:rPr>
              <w:t>346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2E20662" w14:textId="77777777" w:rsidR="00D94B76" w:rsidRPr="0076015C" w:rsidRDefault="00D94B76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41BC287" w14:textId="466FBD8F" w:rsidR="00D94B76" w:rsidRDefault="0021426F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9EA" w:rsidRPr="0076015C" w14:paraId="76B19815" w14:textId="77777777" w:rsidTr="00D94B76">
        <w:trPr>
          <w:trHeight w:val="396"/>
        </w:trPr>
        <w:tc>
          <w:tcPr>
            <w:tcW w:w="4770" w:type="dxa"/>
            <w:vAlign w:val="bottom"/>
          </w:tcPr>
          <w:p w14:paraId="1F06F5A0" w14:textId="5AC32CC5" w:rsidR="003529EA" w:rsidRPr="0076015C" w:rsidRDefault="003529EA" w:rsidP="003529EA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D94B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ค่าเสื่อมราคา</w:t>
            </w:r>
            <w:r w:rsidRPr="0076015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4" w:type="dxa"/>
          </w:tcPr>
          <w:p w14:paraId="6909B917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4" w:type="dxa"/>
            <w:gridSpan w:val="2"/>
          </w:tcPr>
          <w:p w14:paraId="350E8983" w14:textId="3AE1BC18" w:rsidR="003529EA" w:rsidRPr="0076015C" w:rsidRDefault="003529EA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4B76">
              <w:rPr>
                <w:rFonts w:ascii="Angsana New" w:hAnsi="Angsana New"/>
                <w:sz w:val="30"/>
                <w:szCs w:val="30"/>
              </w:rPr>
              <w:t>1</w:t>
            </w:r>
            <w:r w:rsidR="00E92053">
              <w:rPr>
                <w:rFonts w:ascii="Angsana New" w:hAnsi="Angsana New"/>
                <w:sz w:val="30"/>
                <w:szCs w:val="30"/>
              </w:rPr>
              <w:t>09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92053">
              <w:rPr>
                <w:rFonts w:ascii="Angsana New" w:hAnsi="Angsana New"/>
                <w:sz w:val="30"/>
                <w:szCs w:val="30"/>
              </w:rPr>
              <w:t>544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09BE3E7C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1" w:type="dxa"/>
          </w:tcPr>
          <w:p w14:paraId="626FD0FE" w14:textId="45F5A101" w:rsidR="003529EA" w:rsidRPr="0076015C" w:rsidRDefault="003529EA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4B76">
              <w:rPr>
                <w:rFonts w:ascii="Angsana New" w:hAnsi="Angsana New"/>
                <w:sz w:val="30"/>
                <w:szCs w:val="30"/>
              </w:rPr>
              <w:t>1</w:t>
            </w:r>
            <w:r w:rsidR="00E9205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E92053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29EA" w:rsidRPr="0076015C" w14:paraId="72BB79B9" w14:textId="77777777" w:rsidTr="00D94B76">
        <w:trPr>
          <w:trHeight w:val="413"/>
        </w:trPr>
        <w:tc>
          <w:tcPr>
            <w:tcW w:w="4770" w:type="dxa"/>
            <w:vAlign w:val="bottom"/>
          </w:tcPr>
          <w:p w14:paraId="563F45BB" w14:textId="083755ED" w:rsidR="003529EA" w:rsidRPr="0076015C" w:rsidRDefault="003529EA" w:rsidP="003529EA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4" w:type="dxa"/>
          </w:tcPr>
          <w:p w14:paraId="5462E84E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76DC36" w14:textId="25073DCF" w:rsidR="003529EA" w:rsidRPr="00D2568C" w:rsidRDefault="003529EA" w:rsidP="00D2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568C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92053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  <w:r w:rsidRPr="00D256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92053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  <w:r w:rsidR="00C52A7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77EB08B0" w14:textId="77777777" w:rsidR="003529EA" w:rsidRPr="0076015C" w:rsidRDefault="003529EA" w:rsidP="003529EA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0EB9388F" w14:textId="27F0EBDE" w:rsidR="003529EA" w:rsidRPr="0076015C" w:rsidRDefault="003529EA" w:rsidP="00352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E9205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92053">
              <w:rPr>
                <w:rFonts w:ascii="Angsana New" w:hAnsi="Angsana New"/>
                <w:b/>
                <w:bCs/>
                <w:sz w:val="30"/>
                <w:szCs w:val="30"/>
              </w:rPr>
              <w:t>949</w:t>
            </w:r>
          </w:p>
        </w:tc>
      </w:tr>
    </w:tbl>
    <w:p w14:paraId="4BD67F47" w14:textId="4001CF02" w:rsidR="00893059" w:rsidRPr="0076015C" w:rsidRDefault="0010023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EDDAA5F" w14:textId="77777777" w:rsidR="006E772A" w:rsidRPr="0076015C" w:rsidRDefault="006E772A" w:rsidP="00D03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954"/>
        <w:gridCol w:w="1179"/>
        <w:gridCol w:w="270"/>
        <w:gridCol w:w="1179"/>
        <w:gridCol w:w="236"/>
        <w:gridCol w:w="1204"/>
        <w:gridCol w:w="270"/>
        <w:gridCol w:w="1224"/>
      </w:tblGrid>
      <w:tr w:rsidR="00B755C4" w:rsidRPr="0076015C" w14:paraId="2EAEEC26" w14:textId="77777777" w:rsidTr="006F6B71">
        <w:tc>
          <w:tcPr>
            <w:tcW w:w="2790" w:type="dxa"/>
          </w:tcPr>
          <w:p w14:paraId="18DDE7B7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0F0BDC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2046A920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D2FEED" w14:textId="77777777" w:rsidR="00B755C4" w:rsidRPr="0076015C" w:rsidRDefault="00B755C4" w:rsidP="007C3C3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268A9CD2" w14:textId="77777777" w:rsidR="00B755C4" w:rsidRPr="0076015C" w:rsidRDefault="00B755C4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9E0" w:rsidRPr="0076015C" w14:paraId="5817680C" w14:textId="77777777" w:rsidTr="006F6B71">
        <w:tc>
          <w:tcPr>
            <w:tcW w:w="2790" w:type="dxa"/>
          </w:tcPr>
          <w:p w14:paraId="07A628B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0C742C0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FC9C994" w14:textId="134CE778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</w:tcPr>
          <w:p w14:paraId="5B47261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38CBC02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915846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9851792" w14:textId="0FF6B644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70" w:type="dxa"/>
          </w:tcPr>
          <w:p w14:paraId="71E5FFB2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F8F50B1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529E0" w:rsidRPr="0076015C" w14:paraId="08B53925" w14:textId="77777777" w:rsidTr="006F6B71">
        <w:tc>
          <w:tcPr>
            <w:tcW w:w="2790" w:type="dxa"/>
          </w:tcPr>
          <w:p w14:paraId="14FF74B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72D80F3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14:paraId="17B8B66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3A7C3D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72BCFC6F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72D2B1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DA88B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CBC98C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A3D9CCD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529E0" w:rsidRPr="0076015C" w14:paraId="5104518D" w14:textId="77777777" w:rsidTr="006F6B71">
        <w:tc>
          <w:tcPr>
            <w:tcW w:w="2790" w:type="dxa"/>
          </w:tcPr>
          <w:p w14:paraId="2B5DFDA9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FD8FF3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14:paraId="52C4552C" w14:textId="77777777" w:rsidR="001529E0" w:rsidRPr="0076015C" w:rsidRDefault="001529E0" w:rsidP="00152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9E0" w:rsidRPr="0076015C" w14:paraId="19E6A347" w14:textId="77777777" w:rsidTr="006F6B71">
        <w:tc>
          <w:tcPr>
            <w:tcW w:w="2790" w:type="dxa"/>
          </w:tcPr>
          <w:p w14:paraId="2DB95C8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54" w:type="dxa"/>
          </w:tcPr>
          <w:p w14:paraId="3B1F536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BCF5E4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084B0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1ACF24F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C8CC3A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F9A0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D4A090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52079A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E0" w:rsidRPr="0076015C" w14:paraId="3EC0CEEE" w14:textId="77777777" w:rsidTr="006F6B71">
        <w:tc>
          <w:tcPr>
            <w:tcW w:w="2790" w:type="dxa"/>
          </w:tcPr>
          <w:p w14:paraId="40129E7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4" w:type="dxa"/>
            <w:vAlign w:val="bottom"/>
          </w:tcPr>
          <w:p w14:paraId="2555A2C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9" w:type="dxa"/>
            <w:vAlign w:val="bottom"/>
          </w:tcPr>
          <w:p w14:paraId="61538A6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CF296BE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18DEFB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D32CAAD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40961E59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A170B74" w14:textId="2115BE6A" w:rsidR="001529E0" w:rsidRPr="0076015C" w:rsidRDefault="003D6A1B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122,603</w:t>
            </w:r>
          </w:p>
        </w:tc>
        <w:tc>
          <w:tcPr>
            <w:tcW w:w="270" w:type="dxa"/>
            <w:vAlign w:val="bottom"/>
          </w:tcPr>
          <w:p w14:paraId="411F5A26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AD24B0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0963D7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150,690</w:t>
            </w:r>
          </w:p>
        </w:tc>
      </w:tr>
      <w:tr w:rsidR="001529E0" w:rsidRPr="0076015C" w14:paraId="16586DC3" w14:textId="77777777" w:rsidTr="006F6B71">
        <w:tc>
          <w:tcPr>
            <w:tcW w:w="2790" w:type="dxa"/>
          </w:tcPr>
          <w:p w14:paraId="05CF4BF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ส่วนของหนี้สินตามสัญญาเช่าที่ถึงกำหนดชำระภายในหนึ่งปี </w:t>
            </w:r>
          </w:p>
        </w:tc>
        <w:tc>
          <w:tcPr>
            <w:tcW w:w="954" w:type="dxa"/>
            <w:vAlign w:val="bottom"/>
          </w:tcPr>
          <w:p w14:paraId="7CA3065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5374B38" w14:textId="36698152" w:rsidR="001529E0" w:rsidRPr="0021426F" w:rsidRDefault="0021426F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50A4A">
              <w:rPr>
                <w:rFonts w:asciiTheme="majorBidi" w:hAnsiTheme="majorBidi" w:cstheme="majorBidi"/>
                <w:sz w:val="30"/>
                <w:szCs w:val="30"/>
              </w:rPr>
              <w:t>5,489</w:t>
            </w:r>
          </w:p>
        </w:tc>
        <w:tc>
          <w:tcPr>
            <w:tcW w:w="270" w:type="dxa"/>
            <w:vAlign w:val="bottom"/>
          </w:tcPr>
          <w:p w14:paraId="054D5088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21712D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4A3A02F1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602</w:t>
            </w:r>
          </w:p>
        </w:tc>
        <w:tc>
          <w:tcPr>
            <w:tcW w:w="236" w:type="dxa"/>
            <w:vAlign w:val="center"/>
          </w:tcPr>
          <w:p w14:paraId="2E8FACAC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8E01A26" w14:textId="64407821" w:rsidR="001529E0" w:rsidRPr="0076015C" w:rsidRDefault="003D6A1B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15,770</w:t>
            </w:r>
          </w:p>
        </w:tc>
        <w:tc>
          <w:tcPr>
            <w:tcW w:w="270" w:type="dxa"/>
            <w:vAlign w:val="bottom"/>
          </w:tcPr>
          <w:p w14:paraId="28581194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A7123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5728B5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602</w:t>
            </w:r>
          </w:p>
        </w:tc>
      </w:tr>
      <w:tr w:rsidR="001529E0" w:rsidRPr="0076015C" w14:paraId="221DE5DA" w14:textId="77777777" w:rsidTr="006F6B71">
        <w:tc>
          <w:tcPr>
            <w:tcW w:w="2790" w:type="dxa"/>
          </w:tcPr>
          <w:p w14:paraId="59778D8E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54" w:type="dxa"/>
          </w:tcPr>
          <w:p w14:paraId="5A7E77DF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98672" w14:textId="5C5A1867" w:rsidR="001529E0" w:rsidRPr="0076015C" w:rsidRDefault="0021426F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</w:t>
            </w:r>
            <w:r w:rsidR="00650A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5,489</w:t>
            </w:r>
          </w:p>
        </w:tc>
        <w:tc>
          <w:tcPr>
            <w:tcW w:w="270" w:type="dxa"/>
            <w:vAlign w:val="bottom"/>
          </w:tcPr>
          <w:p w14:paraId="0E37947D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548476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40E89CB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602</w:t>
            </w:r>
          </w:p>
        </w:tc>
        <w:tc>
          <w:tcPr>
            <w:tcW w:w="236" w:type="dxa"/>
            <w:vAlign w:val="center"/>
          </w:tcPr>
          <w:p w14:paraId="36D06E26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6997" w14:textId="45E68450" w:rsidR="001529E0" w:rsidRPr="0076015C" w:rsidRDefault="003D6A1B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138,373</w:t>
            </w:r>
          </w:p>
        </w:tc>
        <w:tc>
          <w:tcPr>
            <w:tcW w:w="270" w:type="dxa"/>
            <w:vAlign w:val="bottom"/>
          </w:tcPr>
          <w:p w14:paraId="2AC5B221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D4F619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695FFA9A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151,292</w:t>
            </w:r>
          </w:p>
        </w:tc>
      </w:tr>
      <w:tr w:rsidR="001529E0" w:rsidRPr="0076015C" w14:paraId="280B2C96" w14:textId="77777777" w:rsidTr="00B702DE">
        <w:tc>
          <w:tcPr>
            <w:tcW w:w="2790" w:type="dxa"/>
          </w:tcPr>
          <w:p w14:paraId="6FF0011D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6567AFA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9" w:type="dxa"/>
          </w:tcPr>
          <w:p w14:paraId="55CB0FF5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3005DD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9" w:type="dxa"/>
          </w:tcPr>
          <w:p w14:paraId="4F5DE3A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FF33484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032844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0A1100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4" w:type="dxa"/>
          </w:tcPr>
          <w:p w14:paraId="063B3273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529E0" w:rsidRPr="0076015C" w14:paraId="5A103C00" w14:textId="77777777" w:rsidTr="00B702DE">
        <w:tc>
          <w:tcPr>
            <w:tcW w:w="2790" w:type="dxa"/>
          </w:tcPr>
          <w:p w14:paraId="48922C52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</w:tcPr>
          <w:p w14:paraId="2ABB1B6F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7183C66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21569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18C166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3CB7A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E1D64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6E652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81EA0E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29E0" w:rsidRPr="0076015C" w14:paraId="0AEFCCDF" w14:textId="77777777" w:rsidTr="006F6B71">
        <w:tc>
          <w:tcPr>
            <w:tcW w:w="2790" w:type="dxa"/>
          </w:tcPr>
          <w:p w14:paraId="3BDAA3A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954" w:type="dxa"/>
            <w:vAlign w:val="bottom"/>
          </w:tcPr>
          <w:p w14:paraId="4DC59E8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15F7EDB" w14:textId="7F345B29" w:rsidR="001529E0" w:rsidRPr="0076015C" w:rsidRDefault="00EE0F4A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="005F41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17,034</w:t>
            </w:r>
          </w:p>
        </w:tc>
        <w:tc>
          <w:tcPr>
            <w:tcW w:w="270" w:type="dxa"/>
            <w:vAlign w:val="bottom"/>
          </w:tcPr>
          <w:p w14:paraId="37925AEC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4B6CE8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281</w:t>
            </w:r>
          </w:p>
        </w:tc>
        <w:tc>
          <w:tcPr>
            <w:tcW w:w="236" w:type="dxa"/>
            <w:vAlign w:val="center"/>
          </w:tcPr>
          <w:p w14:paraId="741DCCC2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64525C3" w14:textId="3F8F6C3F" w:rsidR="001529E0" w:rsidRPr="0076015C" w:rsidRDefault="00EE0F4A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="005F41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1,885</w:t>
            </w:r>
          </w:p>
        </w:tc>
        <w:tc>
          <w:tcPr>
            <w:tcW w:w="270" w:type="dxa"/>
            <w:vAlign w:val="bottom"/>
          </w:tcPr>
          <w:p w14:paraId="15C68A47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B3708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281</w:t>
            </w:r>
          </w:p>
        </w:tc>
      </w:tr>
      <w:tr w:rsidR="001529E0" w:rsidRPr="0076015C" w14:paraId="14A5841C" w14:textId="77777777" w:rsidTr="006F6B71">
        <w:tc>
          <w:tcPr>
            <w:tcW w:w="2790" w:type="dxa"/>
          </w:tcPr>
          <w:p w14:paraId="2C934FE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</w:t>
            </w: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54" w:type="dxa"/>
          </w:tcPr>
          <w:p w14:paraId="2A6DBA19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90EBF" w14:textId="2079B677" w:rsidR="001529E0" w:rsidRPr="0076015C" w:rsidRDefault="00EE0F4A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  <w:r w:rsidR="005F41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17,034</w:t>
            </w:r>
          </w:p>
        </w:tc>
        <w:tc>
          <w:tcPr>
            <w:tcW w:w="270" w:type="dxa"/>
            <w:vAlign w:val="bottom"/>
          </w:tcPr>
          <w:p w14:paraId="7B07A208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EDFF547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20D1A60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281</w:t>
            </w:r>
          </w:p>
        </w:tc>
        <w:tc>
          <w:tcPr>
            <w:tcW w:w="236" w:type="dxa"/>
            <w:vAlign w:val="center"/>
          </w:tcPr>
          <w:p w14:paraId="25DBDA93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D066D" w14:textId="7D90C44E" w:rsidR="001529E0" w:rsidRPr="0076015C" w:rsidRDefault="00EE0F4A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</w:t>
            </w:r>
            <w:r w:rsidR="005F41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1,885</w:t>
            </w:r>
          </w:p>
        </w:tc>
        <w:tc>
          <w:tcPr>
            <w:tcW w:w="270" w:type="dxa"/>
            <w:vAlign w:val="bottom"/>
          </w:tcPr>
          <w:p w14:paraId="51CC794F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56B35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52A5903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281</w:t>
            </w:r>
          </w:p>
        </w:tc>
      </w:tr>
      <w:tr w:rsidR="001529E0" w:rsidRPr="0076015C" w14:paraId="1C9565D3" w14:textId="77777777" w:rsidTr="001529E0">
        <w:tc>
          <w:tcPr>
            <w:tcW w:w="2790" w:type="dxa"/>
          </w:tcPr>
          <w:p w14:paraId="594E3AB1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292E6CA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79" w:type="dxa"/>
            <w:vAlign w:val="bottom"/>
          </w:tcPr>
          <w:p w14:paraId="750BCA3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0588D1F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9" w:type="dxa"/>
          </w:tcPr>
          <w:p w14:paraId="402AB780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1CE9027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2C7CFC2A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1E2A27C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24" w:type="dxa"/>
          </w:tcPr>
          <w:p w14:paraId="7E8056F8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</w:tr>
      <w:tr w:rsidR="001529E0" w:rsidRPr="0076015C" w14:paraId="5927EBA7" w14:textId="77777777" w:rsidTr="001529E0">
        <w:tc>
          <w:tcPr>
            <w:tcW w:w="2790" w:type="dxa"/>
          </w:tcPr>
          <w:p w14:paraId="0C65A195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54" w:type="dxa"/>
          </w:tcPr>
          <w:p w14:paraId="31F47B04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0B20108A" w14:textId="1BC200DB" w:rsidR="001529E0" w:rsidRPr="0076015C" w:rsidRDefault="0021426F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1,0</w:t>
            </w:r>
            <w:r w:rsidR="005F41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22,523</w:t>
            </w:r>
          </w:p>
        </w:tc>
        <w:tc>
          <w:tcPr>
            <w:tcW w:w="270" w:type="dxa"/>
            <w:vAlign w:val="bottom"/>
          </w:tcPr>
          <w:p w14:paraId="68272791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4125D0AC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883</w:t>
            </w:r>
          </w:p>
        </w:tc>
        <w:tc>
          <w:tcPr>
            <w:tcW w:w="236" w:type="dxa"/>
            <w:vAlign w:val="center"/>
          </w:tcPr>
          <w:p w14:paraId="62C33F02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77551879" w14:textId="443AC86E" w:rsidR="001529E0" w:rsidRPr="0076015C" w:rsidRDefault="00EE0F4A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</w:t>
            </w:r>
            <w:r w:rsidR="005F41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10,258</w:t>
            </w:r>
          </w:p>
        </w:tc>
        <w:tc>
          <w:tcPr>
            <w:tcW w:w="270" w:type="dxa"/>
            <w:vAlign w:val="bottom"/>
          </w:tcPr>
          <w:p w14:paraId="1698D79D" w14:textId="77777777" w:rsidR="001529E0" w:rsidRPr="0076015C" w:rsidRDefault="001529E0" w:rsidP="001529E0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00946D0B" w14:textId="77777777" w:rsidR="001529E0" w:rsidRPr="0076015C" w:rsidRDefault="001529E0" w:rsidP="0015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151,573</w:t>
            </w:r>
          </w:p>
        </w:tc>
      </w:tr>
    </w:tbl>
    <w:p w14:paraId="6B884965" w14:textId="77777777" w:rsidR="00555B6A" w:rsidRPr="0076015C" w:rsidRDefault="00555B6A" w:rsidP="00B755C4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14:paraId="6674AA4A" w14:textId="77777777" w:rsidR="00B755C4" w:rsidRPr="0076015C" w:rsidRDefault="00B755C4" w:rsidP="00B755C4">
      <w:pPr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76015C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14:paraId="24B5C9CD" w14:textId="77777777" w:rsidR="00B755C4" w:rsidRPr="0076015C" w:rsidRDefault="00B755C4" w:rsidP="00B75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D0B8D0B" w14:textId="07BF5B30" w:rsidR="00E10AE7" w:rsidRPr="0075285A" w:rsidRDefault="00B755C4" w:rsidP="0075285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Pr="0075285A">
        <w:rPr>
          <w:rFonts w:asciiTheme="majorBidi" w:hAnsiTheme="majorBidi" w:cstheme="majorBidi"/>
          <w:sz w:val="30"/>
          <w:szCs w:val="30"/>
        </w:rPr>
        <w:t>3</w:t>
      </w:r>
      <w:r w:rsidR="001529E0" w:rsidRPr="0075285A">
        <w:rPr>
          <w:rFonts w:asciiTheme="majorBidi" w:hAnsiTheme="majorBidi" w:cstheme="majorBidi"/>
          <w:sz w:val="30"/>
          <w:szCs w:val="30"/>
        </w:rPr>
        <w:t xml:space="preserve">0 </w:t>
      </w:r>
      <w:r w:rsidR="001529E0" w:rsidRPr="0075285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75285A">
        <w:rPr>
          <w:rFonts w:asciiTheme="majorBidi" w:hAnsiTheme="majorBidi" w:cstheme="majorBidi"/>
          <w:sz w:val="30"/>
          <w:szCs w:val="30"/>
        </w:rPr>
        <w:t>256</w:t>
      </w:r>
      <w:r w:rsidR="00D85683" w:rsidRPr="0075285A">
        <w:rPr>
          <w:rFonts w:asciiTheme="majorBidi" w:hAnsiTheme="majorBidi" w:cstheme="majorBidi"/>
          <w:sz w:val="30"/>
          <w:szCs w:val="30"/>
        </w:rPr>
        <w:t>3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กลุ่มบริษัทมีวงเงินเบิกเกินบัญชีจำนวนทั้งสิ้น </w:t>
      </w:r>
      <w:r w:rsidR="00DC7041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>30.0</w:t>
      </w:r>
      <w:r w:rsidR="001529E0" w:rsidRPr="0075285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D85683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D85683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85683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40302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>30.0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642CB9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D6222" w:rsidRPr="0075285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BD6222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มีวงเงินกู้ยืมระยะสั้นจากสถาบันการเงินแห่งหนึ่งในรูปแบบของตั๋วสัญญาใช้เงิน</w:t>
      </w:r>
      <w:r w:rsidR="00BD6222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BD6222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เลตเตอร์ออฟเครดิต ทรัสต์รีซีท และหนังสือค้ำประกันจำนวนทั้งสิ้น </w:t>
      </w:r>
      <w:r w:rsidR="00141F09" w:rsidRPr="0075285A">
        <w:rPr>
          <w:rFonts w:asciiTheme="majorBidi" w:hAnsiTheme="majorBidi" w:cstheme="majorBidi"/>
          <w:spacing w:val="-2"/>
          <w:sz w:val="30"/>
          <w:szCs w:val="30"/>
        </w:rPr>
        <w:t>170.0</w:t>
      </w:r>
      <w:r w:rsidR="00C96880" w:rsidRPr="0075285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D6222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ล้านบาท 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: 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170.0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650611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</w:t>
      </w:r>
      <w:r w:rsidR="00BD6222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านบาท)</w:t>
      </w:r>
      <w:r w:rsidR="00BD6222" w:rsidRPr="0075285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</w:t>
      </w:r>
      <w:r w:rsidR="00340302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ที่ดินทั้งหมดของบริษัทและสินทรัพย์บางส่วนของบริษัทย่อยแห่งหนึ่ง</w:t>
      </w:r>
      <w:r w:rsidR="00B60E3B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ตามที่กล่าวในหมายเหตุข้อ</w:t>
      </w:r>
      <w:r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340302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>8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BD6222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และ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ค้ำประกันเพิ่มเติมโดยบริษัทย่อยอีกแห่งหนึ่ง 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วงเงินเบิกเกินบัญชีของกลุ่มบริษัทที่ยังไม่ได้เบิกใช้มีจำนวน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4341B" w:rsidRPr="0075285A">
        <w:rPr>
          <w:rFonts w:asciiTheme="majorBidi" w:hAnsiTheme="majorBidi" w:cstheme="majorBidi"/>
          <w:spacing w:val="-2"/>
          <w:sz w:val="30"/>
          <w:szCs w:val="30"/>
        </w:rPr>
        <w:t>30.0</w:t>
      </w:r>
      <w:r w:rsidR="00250BFC" w:rsidRPr="0075285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285A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D85683" w:rsidRPr="0075285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31 </w:t>
      </w:r>
      <w:r w:rsidR="00D85683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Pr="0075285A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D85683" w:rsidRPr="0075285A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340302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>30.0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วงเงินกู้ยืมระยะสั้นที่ยังไม่ได้เบิกใช้จำนวน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FA1AFD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>170.0</w:t>
      </w:r>
      <w:r w:rsidR="00250BFC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="0075285A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="0075285A" w:rsidRPr="0075285A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</w:rPr>
        <w:t>2562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 xml:space="preserve">: 170.0 </w:t>
      </w:r>
      <w:r w:rsidR="00E10AE7" w:rsidRPr="0075285A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ล้านบาท)</w:t>
      </w:r>
      <w:r w:rsidR="00E10AE7" w:rsidRPr="0075285A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0D6421E3" w14:textId="5574B9A9" w:rsidR="00F577A3" w:rsidRPr="0076015C" w:rsidRDefault="00F577A3" w:rsidP="00E10AE7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14:paraId="702F9A35" w14:textId="731FC858" w:rsidR="00F577A3" w:rsidRPr="0076015C" w:rsidRDefault="00F577A3" w:rsidP="00F577A3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lang w:val="en-GB"/>
        </w:rPr>
      </w:pP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Pr="0076015C">
        <w:rPr>
          <w:rFonts w:ascii="AngsanaUPC" w:hAnsi="AngsanaUPC" w:cs="AngsanaUPC"/>
          <w:sz w:val="30"/>
          <w:szCs w:val="30"/>
        </w:rPr>
        <w:t xml:space="preserve">30 </w:t>
      </w:r>
      <w:r w:rsidRPr="0076015C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Pr="0076015C">
        <w:rPr>
          <w:rFonts w:ascii="AngsanaUPC" w:hAnsi="AngsanaUPC" w:cs="AngsanaUPC"/>
          <w:sz w:val="30"/>
          <w:szCs w:val="30"/>
          <w:cs/>
        </w:rPr>
        <w:t xml:space="preserve"> </w:t>
      </w:r>
      <w:r w:rsidRPr="0076015C">
        <w:rPr>
          <w:rFonts w:ascii="AngsanaUPC" w:hAnsi="AngsanaUPC" w:cs="AngsanaUPC"/>
          <w:sz w:val="30"/>
          <w:szCs w:val="30"/>
        </w:rPr>
        <w:t>2563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บริษัทมีวงเงินกู้ยืมระยะสั้น</w:t>
      </w:r>
      <w:r w:rsidRPr="0076015C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จากสถาบันการเงินอีกแห่งหนึ่ง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จำนวนทั้งสิ้น </w:t>
      </w:r>
      <w:r w:rsidR="00AE243E" w:rsidRPr="0076015C">
        <w:rPr>
          <w:rFonts w:ascii="AngsanaUPC" w:hAnsi="AngsanaUPC" w:cs="AngsanaUPC"/>
          <w:spacing w:val="-2"/>
          <w:sz w:val="30"/>
          <w:szCs w:val="30"/>
        </w:rPr>
        <w:t>100.0</w:t>
      </w:r>
      <w:r w:rsidRPr="0076015C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4367DC" w:rsidRPr="0076015C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Pr="0076015C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: 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100.0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 ล้านบาท)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Pr="0076015C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ไม่มีหลักทรัพย์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>ประกัน</w:t>
      </w:r>
      <w:r w:rsidRPr="0076015C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บริษัทมีวงเงินกู้ยืมระยะสั้นที่ยังไม่ได้เบิก</w:t>
      </w:r>
      <w:r w:rsidRPr="0076015C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>ใช้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r w:rsidRPr="0076015C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AE243E" w:rsidRPr="0076015C">
        <w:rPr>
          <w:rFonts w:ascii="AngsanaUPC" w:hAnsi="AngsanaUPC" w:cs="AngsanaUPC"/>
          <w:spacing w:val="-2"/>
          <w:sz w:val="30"/>
          <w:szCs w:val="30"/>
          <w:lang w:val="en-GB"/>
        </w:rPr>
        <w:t>100.0</w:t>
      </w:r>
      <w:r w:rsidRPr="0076015C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</w:rPr>
        <w:t xml:space="preserve">31 </w:t>
      </w:r>
      <w:r w:rsidRPr="0076015C">
        <w:rPr>
          <w:rFonts w:ascii="AngsanaUPC" w:hAnsi="AngsanaUPC" w:cs="AngsanaUPC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</w:rPr>
        <w:t>2562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: 100.0 </w:t>
      </w:r>
      <w:r w:rsidRPr="0076015C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76015C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14:paraId="7A036B12" w14:textId="77777777" w:rsidR="00F577A3" w:rsidRPr="0076015C" w:rsidRDefault="00F577A3" w:rsidP="00E10AE7">
      <w:pPr>
        <w:tabs>
          <w:tab w:val="clear" w:pos="454"/>
          <w:tab w:val="left" w:pos="540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14:paraId="44E20F4B" w14:textId="77777777" w:rsidR="005534D1" w:rsidRPr="0076015C" w:rsidRDefault="00316966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</w:t>
      </w:r>
      <w:r w:rsidR="005E6FE0" w:rsidRPr="0076015C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5AD9F7" w14:textId="04FB1731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76015C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338E8B5C" w14:textId="7C6892A6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ผู้บริหารเห็นว่ากลุ่มบริษัทดำเนินกิจการในส่วนงานธุรกิจเดียวคือธุรกิจร้านอาหาร ดังนั้นฝ่ายบริหารจึงพิจารณาว่ากลุ่มบริษัทมีส่วนงานธุรกิจเพียงส่วนงานเดียว</w:t>
      </w:r>
    </w:p>
    <w:p w14:paraId="7E8526F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5354DDD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28EDB8F" w14:textId="77777777" w:rsidR="00316966" w:rsidRPr="0076015C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 w:hint="cs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D89A689" w14:textId="77777777" w:rsidR="00C1309A" w:rsidRPr="0076015C" w:rsidRDefault="00C13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4C6A857" w14:textId="5D9C8AC3" w:rsidR="00316966" w:rsidRPr="0076015C" w:rsidRDefault="00316966" w:rsidP="00127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7F0F20E9" w14:textId="77777777" w:rsidR="00880266" w:rsidRPr="0076015C" w:rsidRDefault="008802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880266" w:rsidRPr="0076015C" w14:paraId="3C8CC305" w14:textId="77777777" w:rsidTr="00115D17">
        <w:tc>
          <w:tcPr>
            <w:tcW w:w="2199" w:type="pct"/>
          </w:tcPr>
          <w:p w14:paraId="5F945FF2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5A31C29F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204235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33CC37FD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0266" w:rsidRPr="0076015C" w14:paraId="51B80E71" w14:textId="77777777" w:rsidTr="00115D17">
        <w:tc>
          <w:tcPr>
            <w:tcW w:w="2199" w:type="pct"/>
          </w:tcPr>
          <w:p w14:paraId="7F22760C" w14:textId="4E66ACBE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</w:p>
        </w:tc>
        <w:tc>
          <w:tcPr>
            <w:tcW w:w="591" w:type="pct"/>
            <w:shd w:val="clear" w:color="auto" w:fill="auto"/>
          </w:tcPr>
          <w:p w14:paraId="6817A564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6E30D10E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D0FD38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298F465B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788AD1F2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00A5164C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8550BF1" w14:textId="77777777" w:rsidR="00880266" w:rsidRPr="0076015C" w:rsidRDefault="00880266" w:rsidP="00115D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80266" w:rsidRPr="0076015C" w14:paraId="767505E9" w14:textId="77777777" w:rsidTr="00115D17">
        <w:tc>
          <w:tcPr>
            <w:tcW w:w="2199" w:type="pct"/>
          </w:tcPr>
          <w:p w14:paraId="1D0EEDF4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0CB6881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80266" w:rsidRPr="0076015C" w14:paraId="46B06703" w14:textId="77777777" w:rsidTr="00115D17">
        <w:tc>
          <w:tcPr>
            <w:tcW w:w="2199" w:type="pct"/>
          </w:tcPr>
          <w:p w14:paraId="0270AED0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37EF1C15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B152626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5656C7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EFE604D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C152B9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8F5A7F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48FAB6D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266" w:rsidRPr="0076015C" w14:paraId="40A5F4B6" w14:textId="77777777" w:rsidTr="00115D17">
        <w:tc>
          <w:tcPr>
            <w:tcW w:w="2199" w:type="pct"/>
          </w:tcPr>
          <w:p w14:paraId="786CC603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7FF55ED1" w14:textId="63BA0333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314,</w:t>
            </w:r>
            <w:r w:rsidR="005F41B4">
              <w:rPr>
                <w:rFonts w:asciiTheme="majorBidi" w:hAnsiTheme="majorBidi" w:cstheme="majorBidi"/>
                <w:sz w:val="30"/>
                <w:szCs w:val="30"/>
              </w:rPr>
              <w:t>030</w:t>
            </w:r>
          </w:p>
        </w:tc>
        <w:tc>
          <w:tcPr>
            <w:tcW w:w="129" w:type="pct"/>
            <w:shd w:val="clear" w:color="auto" w:fill="auto"/>
          </w:tcPr>
          <w:p w14:paraId="03437057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D39692F" w14:textId="4695349E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739,443</w:t>
            </w:r>
          </w:p>
        </w:tc>
        <w:tc>
          <w:tcPr>
            <w:tcW w:w="147" w:type="pct"/>
            <w:shd w:val="clear" w:color="auto" w:fill="auto"/>
          </w:tcPr>
          <w:p w14:paraId="2E851708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2D1480D" w14:textId="2E439248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1C5F2C3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1FF0D16" w14:textId="585DA654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266" w:rsidRPr="0076015C" w14:paraId="489F75FB" w14:textId="77777777" w:rsidTr="00115D17">
        <w:tc>
          <w:tcPr>
            <w:tcW w:w="2199" w:type="pct"/>
          </w:tcPr>
          <w:p w14:paraId="39A9BD4A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3FCF8B30" w14:textId="4FA02BBB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13,613</w:t>
            </w:r>
          </w:p>
        </w:tc>
        <w:tc>
          <w:tcPr>
            <w:tcW w:w="129" w:type="pct"/>
            <w:shd w:val="clear" w:color="auto" w:fill="auto"/>
          </w:tcPr>
          <w:p w14:paraId="181B78F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FC9556" w14:textId="2F94A2B2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  <w:tc>
          <w:tcPr>
            <w:tcW w:w="147" w:type="pct"/>
            <w:shd w:val="clear" w:color="auto" w:fill="auto"/>
          </w:tcPr>
          <w:p w14:paraId="24F9FCE1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567084D" w14:textId="714FA0A8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CB62D2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3EF9120" w14:textId="1BC2DA3B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266" w:rsidRPr="0076015C" w14:paraId="64CAB832" w14:textId="77777777" w:rsidTr="00115D17">
        <w:tc>
          <w:tcPr>
            <w:tcW w:w="2199" w:type="pct"/>
          </w:tcPr>
          <w:p w14:paraId="287DF3AE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รายได้ค่าบริหารจัดการและอื่นๆ</w:t>
            </w:r>
          </w:p>
        </w:tc>
        <w:tc>
          <w:tcPr>
            <w:tcW w:w="591" w:type="pct"/>
            <w:shd w:val="clear" w:color="auto" w:fill="auto"/>
          </w:tcPr>
          <w:p w14:paraId="02FA175B" w14:textId="4EBA7D80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4F5EB9ED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00F97F7" w14:textId="74324F31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71458132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7A4A4A" w14:textId="451E87C9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461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461F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30" w:type="pct"/>
          </w:tcPr>
          <w:p w14:paraId="7880A204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D468F0" w14:textId="5FF2A876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58,896</w:t>
            </w:r>
          </w:p>
        </w:tc>
      </w:tr>
      <w:tr w:rsidR="00880266" w:rsidRPr="0076015C" w14:paraId="21B7A6DC" w14:textId="77777777" w:rsidTr="00115D17">
        <w:tc>
          <w:tcPr>
            <w:tcW w:w="2199" w:type="pct"/>
          </w:tcPr>
          <w:p w14:paraId="50093D7D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0D88D0C3" w14:textId="34F462F3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327</w:t>
            </w:r>
            <w:r w:rsidR="00880EBF" w:rsidRPr="007601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F41B4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29" w:type="pct"/>
          </w:tcPr>
          <w:p w14:paraId="54BD6EF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257581F" w14:textId="649B20BB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756,696</w:t>
            </w:r>
          </w:p>
        </w:tc>
        <w:tc>
          <w:tcPr>
            <w:tcW w:w="147" w:type="pct"/>
          </w:tcPr>
          <w:p w14:paraId="6BDC54EE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EB32D17" w14:textId="2D2C80C7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E461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461F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130" w:type="pct"/>
          </w:tcPr>
          <w:p w14:paraId="3AD5BB3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347C5AE4" w14:textId="46A36A16" w:rsidR="00880266" w:rsidRPr="0076015C" w:rsidRDefault="00037635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58,896</w:t>
            </w:r>
          </w:p>
        </w:tc>
      </w:tr>
      <w:tr w:rsidR="00880266" w:rsidRPr="0076015C" w14:paraId="17BA65BC" w14:textId="77777777" w:rsidTr="00115D17">
        <w:tc>
          <w:tcPr>
            <w:tcW w:w="2199" w:type="pct"/>
          </w:tcPr>
          <w:p w14:paraId="1D890B15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2D7AF135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60844A28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E1DBA72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86800D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3EB6E5A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9F567A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9686B3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266" w:rsidRPr="0076015C" w14:paraId="35995402" w14:textId="77777777" w:rsidTr="00115D17">
        <w:tc>
          <w:tcPr>
            <w:tcW w:w="2199" w:type="pct"/>
          </w:tcPr>
          <w:p w14:paraId="64DD9591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3BFC554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01DF57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5E1CC72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26D01F6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AF11E52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F251577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562BA" w14:textId="77777777" w:rsidR="00880266" w:rsidRPr="0076015C" w:rsidRDefault="00880266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0266" w:rsidRPr="0076015C" w14:paraId="0E44A21F" w14:textId="77777777" w:rsidTr="00115D17">
        <w:tc>
          <w:tcPr>
            <w:tcW w:w="2199" w:type="pct"/>
          </w:tcPr>
          <w:p w14:paraId="5638B3C8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855DE70" w14:textId="480BFCB8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323,</w:t>
            </w:r>
            <w:r w:rsidR="005F41B4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29" w:type="pct"/>
            <w:shd w:val="clear" w:color="auto" w:fill="auto"/>
          </w:tcPr>
          <w:p w14:paraId="71436645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1B7615F" w14:textId="7493C05B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755,486</w:t>
            </w:r>
          </w:p>
        </w:tc>
        <w:tc>
          <w:tcPr>
            <w:tcW w:w="147" w:type="pct"/>
            <w:shd w:val="clear" w:color="auto" w:fill="auto"/>
          </w:tcPr>
          <w:p w14:paraId="331F608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5C75E9B" w14:textId="67129BB7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C853D4B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E8D500B" w14:textId="52EA3FB5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266" w:rsidRPr="0076015C" w14:paraId="4BB6EA6D" w14:textId="77777777" w:rsidTr="00115D17">
        <w:tc>
          <w:tcPr>
            <w:tcW w:w="2199" w:type="pct"/>
          </w:tcPr>
          <w:p w14:paraId="7A0C36EE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41A44717" w14:textId="5AB1124F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60026" w:rsidRPr="0076015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  <w:shd w:val="clear" w:color="auto" w:fill="auto"/>
          </w:tcPr>
          <w:p w14:paraId="5648164B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68C2C64" w14:textId="7A51CAB6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147" w:type="pct"/>
            <w:shd w:val="clear" w:color="auto" w:fill="auto"/>
          </w:tcPr>
          <w:p w14:paraId="6A8FB671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656FD25" w14:textId="174F7DBC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461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461F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30" w:type="pct"/>
          </w:tcPr>
          <w:p w14:paraId="723A4416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053036B" w14:textId="4E5CDF9B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58,896</w:t>
            </w:r>
          </w:p>
        </w:tc>
      </w:tr>
      <w:tr w:rsidR="00880266" w:rsidRPr="0076015C" w14:paraId="478638EE" w14:textId="77777777" w:rsidTr="00115D17">
        <w:tc>
          <w:tcPr>
            <w:tcW w:w="2199" w:type="pct"/>
          </w:tcPr>
          <w:p w14:paraId="434C272C" w14:textId="77777777" w:rsidR="00880266" w:rsidRPr="0076015C" w:rsidRDefault="00880266" w:rsidP="00115D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B879913" w14:textId="73F29B85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327,</w:t>
            </w:r>
            <w:r w:rsidR="007C2ED7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29" w:type="pct"/>
          </w:tcPr>
          <w:p w14:paraId="7C0862C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8C2C702" w14:textId="372A2678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756,696</w:t>
            </w:r>
          </w:p>
        </w:tc>
        <w:tc>
          <w:tcPr>
            <w:tcW w:w="147" w:type="pct"/>
          </w:tcPr>
          <w:p w14:paraId="135979A9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A9D0B61" w14:textId="18DF024D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E461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E461F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130" w:type="pct"/>
          </w:tcPr>
          <w:p w14:paraId="25CA70EA" w14:textId="77777777" w:rsidR="00880266" w:rsidRPr="0076015C" w:rsidRDefault="00880266" w:rsidP="00115D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25A9154" w14:textId="6C817439" w:rsidR="00880266" w:rsidRPr="0076015C" w:rsidRDefault="00390F7F" w:rsidP="00115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58,896</w:t>
            </w:r>
          </w:p>
        </w:tc>
      </w:tr>
    </w:tbl>
    <w:p w14:paraId="7BC8C0AB" w14:textId="77777777" w:rsidR="00880266" w:rsidRPr="0076015C" w:rsidRDefault="00880266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F741AB" w:rsidRPr="0076015C" w14:paraId="0A472F8F" w14:textId="77777777" w:rsidTr="001B4217">
        <w:tc>
          <w:tcPr>
            <w:tcW w:w="2199" w:type="pct"/>
          </w:tcPr>
          <w:p w14:paraId="71A2F342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135B226A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A4404AA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0E73C487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1AB" w:rsidRPr="0076015C" w14:paraId="4B352257" w14:textId="77777777" w:rsidTr="001B4217">
        <w:tc>
          <w:tcPr>
            <w:tcW w:w="2199" w:type="pct"/>
          </w:tcPr>
          <w:p w14:paraId="67F8437C" w14:textId="1546F59F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4C59FD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="008C6F49"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4C59FD"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0 </w:t>
            </w:r>
            <w:r w:rsidR="004C59FD"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</w:p>
        </w:tc>
        <w:tc>
          <w:tcPr>
            <w:tcW w:w="591" w:type="pct"/>
            <w:shd w:val="clear" w:color="auto" w:fill="auto"/>
          </w:tcPr>
          <w:p w14:paraId="3A41D147" w14:textId="77777777" w:rsidR="00F741AB" w:rsidRPr="0076015C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14:paraId="0A06537C" w14:textId="77777777" w:rsidR="00F741AB" w:rsidRPr="0076015C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FBD627D" w14:textId="77777777" w:rsidR="00F741AB" w:rsidRPr="0076015C" w:rsidRDefault="00F741AB" w:rsidP="00FE72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0F780FDC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0C05121D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99495F0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448E2E5" w14:textId="77777777" w:rsidR="00F741AB" w:rsidRPr="0076015C" w:rsidRDefault="00F741AB" w:rsidP="001B4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76015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741AB" w:rsidRPr="0076015C" w14:paraId="3AB8C6E0" w14:textId="77777777" w:rsidTr="001B4217">
        <w:tc>
          <w:tcPr>
            <w:tcW w:w="2199" w:type="pct"/>
          </w:tcPr>
          <w:p w14:paraId="50733175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E3D24C7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41AB" w:rsidRPr="0076015C" w14:paraId="2D03FDBC" w14:textId="77777777" w:rsidTr="001B4217">
        <w:tc>
          <w:tcPr>
            <w:tcW w:w="2199" w:type="pct"/>
          </w:tcPr>
          <w:p w14:paraId="5DB25E75" w14:textId="77777777" w:rsidR="00F741AB" w:rsidRPr="0076015C" w:rsidRDefault="00F741AB" w:rsidP="001B421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EDE9B9A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D042867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38EDFDF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2F296F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B553C5F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FF9F96F" w14:textId="77777777" w:rsidR="00F741AB" w:rsidRPr="0076015C" w:rsidRDefault="00F741AB" w:rsidP="001B421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3E2C09D" w14:textId="77777777" w:rsidR="00F741AB" w:rsidRPr="0076015C" w:rsidRDefault="00F741AB" w:rsidP="001B4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B0" w:rsidRPr="0076015C" w14:paraId="6D27DD06" w14:textId="77777777" w:rsidTr="001B4217">
        <w:tc>
          <w:tcPr>
            <w:tcW w:w="2199" w:type="pct"/>
          </w:tcPr>
          <w:p w14:paraId="0D29DFB4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591" w:type="pct"/>
            <w:shd w:val="clear" w:color="auto" w:fill="auto"/>
          </w:tcPr>
          <w:p w14:paraId="1A77BE08" w14:textId="472FA23C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930,</w:t>
            </w:r>
            <w:r w:rsidR="005F41B4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9" w:type="pct"/>
            <w:shd w:val="clear" w:color="auto" w:fill="auto"/>
          </w:tcPr>
          <w:p w14:paraId="7EC1F0E0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142B583" w14:textId="790D70C9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1,449,474</w:t>
            </w:r>
          </w:p>
        </w:tc>
        <w:tc>
          <w:tcPr>
            <w:tcW w:w="147" w:type="pct"/>
            <w:shd w:val="clear" w:color="auto" w:fill="auto"/>
          </w:tcPr>
          <w:p w14:paraId="273A5169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51F580" w14:textId="4146551B" w:rsidR="00034DB0" w:rsidRPr="0076015C" w:rsidRDefault="00E3658E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43E67E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9EE7C6B" w14:textId="58704203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EAD" w:rsidRPr="0076015C" w14:paraId="76713715" w14:textId="77777777" w:rsidTr="002A3CED">
        <w:tc>
          <w:tcPr>
            <w:tcW w:w="2199" w:type="pct"/>
          </w:tcPr>
          <w:p w14:paraId="2D572C50" w14:textId="77777777" w:rsidR="00AD0EAD" w:rsidRPr="0076015C" w:rsidRDefault="00AD0EAD" w:rsidP="002A3CE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044BB9BB" w14:textId="250A1999" w:rsidR="00AD0EAD" w:rsidRPr="0076015C" w:rsidRDefault="00E3658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31,103</w:t>
            </w:r>
          </w:p>
        </w:tc>
        <w:tc>
          <w:tcPr>
            <w:tcW w:w="129" w:type="pct"/>
            <w:shd w:val="clear" w:color="auto" w:fill="auto"/>
          </w:tcPr>
          <w:p w14:paraId="6820E50B" w14:textId="77777777" w:rsidR="00AD0EAD" w:rsidRPr="0076015C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0FFB3FB" w14:textId="4C2A20FD" w:rsidR="00AD0EAD" w:rsidRPr="0076015C" w:rsidRDefault="00E3658E" w:rsidP="002A3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31,363</w:t>
            </w:r>
          </w:p>
        </w:tc>
        <w:tc>
          <w:tcPr>
            <w:tcW w:w="147" w:type="pct"/>
            <w:shd w:val="clear" w:color="auto" w:fill="auto"/>
          </w:tcPr>
          <w:p w14:paraId="7CA88DFB" w14:textId="77777777" w:rsidR="00AD0EAD" w:rsidRPr="0076015C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5BC24E" w14:textId="423BB377" w:rsidR="00AD0EAD" w:rsidRPr="0076015C" w:rsidRDefault="00E3658E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03A0860" w14:textId="77777777" w:rsidR="00AD0EAD" w:rsidRPr="0076015C" w:rsidRDefault="00AD0EAD" w:rsidP="002A3C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5FFCC7" w14:textId="65A144FB" w:rsidR="00AD0EAD" w:rsidRPr="0076015C" w:rsidRDefault="00E3658E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4DB0" w:rsidRPr="0076015C" w14:paraId="6B76D21A" w14:textId="77777777" w:rsidTr="001B4217">
        <w:tc>
          <w:tcPr>
            <w:tcW w:w="2199" w:type="pct"/>
          </w:tcPr>
          <w:p w14:paraId="705B1238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  <w:r w:rsidR="00894B8A" w:rsidRPr="0076015C">
              <w:rPr>
                <w:rFonts w:ascii="Angsana New" w:hAnsi="Angsana New" w:cs="Angsana New" w:hint="cs"/>
                <w:cs/>
                <w:lang w:val="en-US"/>
              </w:rPr>
              <w:t>และอื่นๆ</w:t>
            </w:r>
          </w:p>
        </w:tc>
        <w:tc>
          <w:tcPr>
            <w:tcW w:w="591" w:type="pct"/>
            <w:shd w:val="clear" w:color="auto" w:fill="auto"/>
          </w:tcPr>
          <w:p w14:paraId="70D6D644" w14:textId="0F84B71C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7CE6EC81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20C102B" w14:textId="07407643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3D50C79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F4C6967" w14:textId="08D9EF57" w:rsidR="00034DB0" w:rsidRPr="0076015C" w:rsidRDefault="00E3658E" w:rsidP="0028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7E461F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0" w:type="pct"/>
          </w:tcPr>
          <w:p w14:paraId="31748064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6E4C6D" w14:textId="26C392F6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116,248</w:t>
            </w:r>
          </w:p>
        </w:tc>
      </w:tr>
      <w:tr w:rsidR="00034DB0" w:rsidRPr="0076015C" w14:paraId="227D375D" w14:textId="77777777" w:rsidTr="001B4217">
        <w:tc>
          <w:tcPr>
            <w:tcW w:w="2199" w:type="pct"/>
          </w:tcPr>
          <w:p w14:paraId="48672DD9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956C828" w14:textId="0B83481A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961,</w:t>
            </w:r>
            <w:r w:rsidR="005F41B4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29" w:type="pct"/>
          </w:tcPr>
          <w:p w14:paraId="514976B4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0A5BBEDF" w14:textId="661B52DA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1,480,837</w:t>
            </w:r>
          </w:p>
        </w:tc>
        <w:tc>
          <w:tcPr>
            <w:tcW w:w="147" w:type="pct"/>
          </w:tcPr>
          <w:p w14:paraId="7CB61E91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1BF8B4C" w14:textId="14499475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75,</w:t>
            </w:r>
            <w:r w:rsidR="007E461F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30" w:type="pct"/>
          </w:tcPr>
          <w:p w14:paraId="5C4FCEBB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CBAB9F7" w14:textId="073AFF49" w:rsidR="00034DB0" w:rsidRPr="0076015C" w:rsidRDefault="00E3658E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116,248</w:t>
            </w:r>
          </w:p>
        </w:tc>
      </w:tr>
      <w:tr w:rsidR="00034DB0" w:rsidRPr="0076015C" w14:paraId="43AE51E5" w14:textId="77777777" w:rsidTr="001B4217">
        <w:tc>
          <w:tcPr>
            <w:tcW w:w="2199" w:type="pct"/>
          </w:tcPr>
          <w:p w14:paraId="38C19D5D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shd w:val="clear" w:color="auto" w:fill="auto"/>
          </w:tcPr>
          <w:p w14:paraId="76BEC390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F614FCB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3EE88D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F6C3FD7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D9F40C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743B23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00D9232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4DB0" w:rsidRPr="0076015C" w14:paraId="16A70CF4" w14:textId="77777777" w:rsidTr="001B4217">
        <w:tc>
          <w:tcPr>
            <w:tcW w:w="2199" w:type="pct"/>
          </w:tcPr>
          <w:p w14:paraId="11888DD8" w14:textId="77777777" w:rsidR="00034DB0" w:rsidRPr="0076015C" w:rsidRDefault="00034DB0" w:rsidP="00034DB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3EB64E2B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2E19206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ABD82E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5913B0C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F930922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56D24C05" w14:textId="77777777" w:rsidR="00034DB0" w:rsidRPr="0076015C" w:rsidRDefault="00034DB0" w:rsidP="00034DB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CBB4085" w14:textId="77777777" w:rsidR="00034DB0" w:rsidRPr="0076015C" w:rsidRDefault="00034DB0" w:rsidP="00034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723B" w:rsidRPr="0076015C" w14:paraId="41302EA2" w14:textId="77777777" w:rsidTr="001B4217">
        <w:tc>
          <w:tcPr>
            <w:tcW w:w="2199" w:type="pct"/>
          </w:tcPr>
          <w:p w14:paraId="21A8AFEE" w14:textId="77777777" w:rsidR="00FE723B" w:rsidRPr="0076015C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shd w:val="clear" w:color="auto" w:fill="auto"/>
          </w:tcPr>
          <w:p w14:paraId="5F71F548" w14:textId="41F7538C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955,</w:t>
            </w:r>
            <w:r w:rsidR="005F41B4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29" w:type="pct"/>
            <w:shd w:val="clear" w:color="auto" w:fill="auto"/>
          </w:tcPr>
          <w:p w14:paraId="31DBB15C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42FE6F8" w14:textId="4BEF6676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1,478,994</w:t>
            </w:r>
          </w:p>
        </w:tc>
        <w:tc>
          <w:tcPr>
            <w:tcW w:w="147" w:type="pct"/>
            <w:shd w:val="clear" w:color="auto" w:fill="auto"/>
          </w:tcPr>
          <w:p w14:paraId="4CBC9C0C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ABB5E09" w14:textId="3B622DBF" w:rsidR="00FE723B" w:rsidRPr="0076015C" w:rsidRDefault="007B1DCB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1136BC5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11A18A4" w14:textId="64D271D4" w:rsidR="00FE723B" w:rsidRPr="0076015C" w:rsidRDefault="007B1DCB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723B" w:rsidRPr="0076015C" w14:paraId="5CE6779E" w14:textId="77777777" w:rsidTr="001B4217">
        <w:tc>
          <w:tcPr>
            <w:tcW w:w="2199" w:type="pct"/>
          </w:tcPr>
          <w:p w14:paraId="7079E719" w14:textId="77777777" w:rsidR="00FE723B" w:rsidRPr="0076015C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shd w:val="clear" w:color="auto" w:fill="auto"/>
          </w:tcPr>
          <w:p w14:paraId="0FA399A7" w14:textId="372CCF6E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5,476</w:t>
            </w:r>
          </w:p>
        </w:tc>
        <w:tc>
          <w:tcPr>
            <w:tcW w:w="129" w:type="pct"/>
            <w:shd w:val="clear" w:color="auto" w:fill="auto"/>
          </w:tcPr>
          <w:p w14:paraId="124A60FB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A773155" w14:textId="0A75A662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1,843</w:t>
            </w:r>
          </w:p>
        </w:tc>
        <w:tc>
          <w:tcPr>
            <w:tcW w:w="147" w:type="pct"/>
            <w:shd w:val="clear" w:color="auto" w:fill="auto"/>
          </w:tcPr>
          <w:p w14:paraId="59AC73E7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7E73F95" w14:textId="3EB0F17E" w:rsidR="00FE723B" w:rsidRPr="0076015C" w:rsidRDefault="007B1DCB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7E461F"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130" w:type="pct"/>
          </w:tcPr>
          <w:p w14:paraId="0D7F08BB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D7E99FD" w14:textId="1687DB49" w:rsidR="00FE723B" w:rsidRPr="0076015C" w:rsidRDefault="007B1DCB" w:rsidP="00894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116,248</w:t>
            </w:r>
          </w:p>
        </w:tc>
      </w:tr>
      <w:tr w:rsidR="00FE723B" w:rsidRPr="0076015C" w14:paraId="2546BE5F" w14:textId="77777777" w:rsidTr="001B4217">
        <w:tc>
          <w:tcPr>
            <w:tcW w:w="2199" w:type="pct"/>
          </w:tcPr>
          <w:p w14:paraId="1087DA25" w14:textId="77777777" w:rsidR="00FE723B" w:rsidRPr="0076015C" w:rsidRDefault="00FE723B" w:rsidP="00FE723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6C86694" w14:textId="362035FF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961,</w:t>
            </w:r>
            <w:r w:rsidR="00313B9A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29" w:type="pct"/>
          </w:tcPr>
          <w:p w14:paraId="11140AE5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8F29F79" w14:textId="58832D00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1,480,837</w:t>
            </w:r>
          </w:p>
        </w:tc>
        <w:tc>
          <w:tcPr>
            <w:tcW w:w="147" w:type="pct"/>
          </w:tcPr>
          <w:p w14:paraId="1EDCCC36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792F2A2" w14:textId="1ECD3DB1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75,</w:t>
            </w:r>
            <w:r w:rsidR="007E461F">
              <w:rPr>
                <w:rFonts w:ascii="Angsana New" w:hAnsi="Angsana New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130" w:type="pct"/>
          </w:tcPr>
          <w:p w14:paraId="7B730179" w14:textId="77777777" w:rsidR="00FE723B" w:rsidRPr="0076015C" w:rsidRDefault="00FE723B" w:rsidP="00FE723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060C69E2" w14:textId="7339EC62" w:rsidR="00FE723B" w:rsidRPr="0076015C" w:rsidRDefault="007B1DCB" w:rsidP="00FE7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sz w:val="30"/>
                <w:szCs w:val="30"/>
              </w:rPr>
              <w:t>116,248</w:t>
            </w:r>
          </w:p>
        </w:tc>
      </w:tr>
    </w:tbl>
    <w:p w14:paraId="26020FFD" w14:textId="77777777" w:rsidR="00555B6A" w:rsidRPr="0076015C" w:rsidRDefault="00555B6A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22F0195" w14:textId="4593C150" w:rsidR="00E8659F" w:rsidRPr="0076015C" w:rsidRDefault="00E8659F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305C67E7" w14:textId="77777777" w:rsidR="00E8659F" w:rsidRPr="0076015C" w:rsidRDefault="00E8659F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1"/>
        <w:gridCol w:w="1259"/>
        <w:gridCol w:w="270"/>
        <w:gridCol w:w="1171"/>
        <w:gridCol w:w="272"/>
        <w:gridCol w:w="1259"/>
        <w:gridCol w:w="270"/>
        <w:gridCol w:w="1168"/>
      </w:tblGrid>
      <w:tr w:rsidR="00A7529F" w:rsidRPr="0076015C" w14:paraId="2AB46C63" w14:textId="77777777" w:rsidTr="00A7529F">
        <w:trPr>
          <w:trHeight w:val="407"/>
        </w:trPr>
        <w:tc>
          <w:tcPr>
            <w:tcW w:w="1912" w:type="pct"/>
          </w:tcPr>
          <w:p w14:paraId="640ADA4A" w14:textId="77777777" w:rsidR="00A7529F" w:rsidRPr="0076015C" w:rsidRDefault="00A7529F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71" w:type="pct"/>
            <w:gridSpan w:val="3"/>
            <w:shd w:val="clear" w:color="auto" w:fill="auto"/>
          </w:tcPr>
          <w:p w14:paraId="2874FADE" w14:textId="7D2102F3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E3C2665" w14:textId="77777777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9" w:type="pct"/>
            <w:gridSpan w:val="3"/>
          </w:tcPr>
          <w:p w14:paraId="54C1D27A" w14:textId="5FF5A86C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529F" w:rsidRPr="0076015C" w14:paraId="0ECCBA8B" w14:textId="77777777" w:rsidTr="00A7529F">
        <w:trPr>
          <w:trHeight w:val="407"/>
        </w:trPr>
        <w:tc>
          <w:tcPr>
            <w:tcW w:w="1912" w:type="pct"/>
          </w:tcPr>
          <w:p w14:paraId="02A48D64" w14:textId="77777777" w:rsidR="00D47741" w:rsidRPr="0076015C" w:rsidRDefault="00D47741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  <w:p w14:paraId="66AED22D" w14:textId="469FFC72" w:rsidR="00A7529F" w:rsidRPr="0076015C" w:rsidRDefault="00A7529F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สำหรับงวดสิ้นสุดวันที่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2563</w:t>
            </w:r>
          </w:p>
        </w:tc>
        <w:tc>
          <w:tcPr>
            <w:tcW w:w="686" w:type="pct"/>
            <w:shd w:val="clear" w:color="auto" w:fill="auto"/>
          </w:tcPr>
          <w:p w14:paraId="3BE35103" w14:textId="0988831F" w:rsidR="00A7529F" w:rsidRPr="0076015C" w:rsidRDefault="00A7529F" w:rsidP="00E86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47" w:type="pct"/>
            <w:shd w:val="clear" w:color="auto" w:fill="auto"/>
          </w:tcPr>
          <w:p w14:paraId="1AA7A148" w14:textId="77777777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77BC343A" w14:textId="24A11709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148" w:type="pct"/>
          </w:tcPr>
          <w:p w14:paraId="013144A5" w14:textId="77777777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</w:tcPr>
          <w:p w14:paraId="4080A939" w14:textId="751CFF78" w:rsidR="00A7529F" w:rsidRPr="0076015C" w:rsidRDefault="00A7529F" w:rsidP="003929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47" w:type="pct"/>
          </w:tcPr>
          <w:p w14:paraId="3F5A3871" w14:textId="4EB63E4B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DDE28B7" w14:textId="5136D36F" w:rsidR="00A7529F" w:rsidRPr="0076015C" w:rsidRDefault="00A7529F" w:rsidP="0000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D47741" w:rsidRPr="0076015C" w14:paraId="20409DAC" w14:textId="77777777" w:rsidTr="00D47741">
        <w:trPr>
          <w:trHeight w:val="386"/>
        </w:trPr>
        <w:tc>
          <w:tcPr>
            <w:tcW w:w="1912" w:type="pct"/>
          </w:tcPr>
          <w:p w14:paraId="5F1D139A" w14:textId="77777777" w:rsidR="00D47741" w:rsidRPr="0076015C" w:rsidRDefault="00D47741" w:rsidP="0000727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88" w:type="pct"/>
            <w:gridSpan w:val="7"/>
          </w:tcPr>
          <w:p w14:paraId="7985E21E" w14:textId="22E8D1B7" w:rsidR="00D47741" w:rsidRPr="0076015C" w:rsidRDefault="00D47741" w:rsidP="0000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529F" w:rsidRPr="0076015C" w14:paraId="76838F3B" w14:textId="77777777" w:rsidTr="00A7529F">
        <w:trPr>
          <w:trHeight w:val="396"/>
        </w:trPr>
        <w:tc>
          <w:tcPr>
            <w:tcW w:w="1912" w:type="pct"/>
          </w:tcPr>
          <w:p w14:paraId="6718EE0F" w14:textId="5F61F4A6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686" w:type="pct"/>
            <w:shd w:val="clear" w:color="auto" w:fill="auto"/>
          </w:tcPr>
          <w:p w14:paraId="4271AF82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E66E3F2" w14:textId="77777777" w:rsidR="00A7529F" w:rsidRPr="0076015C" w:rsidRDefault="00A7529F" w:rsidP="004C59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007067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09C60A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810B16F" w14:textId="40A124B3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BFEDC6" w14:textId="2AD63DE1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6C438CF5" w14:textId="1AAFB503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529F" w:rsidRPr="0076015C" w14:paraId="6605BF71" w14:textId="77777777" w:rsidTr="00A7529F">
        <w:trPr>
          <w:trHeight w:val="386"/>
        </w:trPr>
        <w:tc>
          <w:tcPr>
            <w:tcW w:w="1912" w:type="pct"/>
          </w:tcPr>
          <w:p w14:paraId="273E146F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686" w:type="pct"/>
            <w:shd w:val="clear" w:color="auto" w:fill="auto"/>
          </w:tcPr>
          <w:p w14:paraId="13A2BB5F" w14:textId="3A023929" w:rsidR="00A7529F" w:rsidRPr="0076015C" w:rsidRDefault="00513EDF" w:rsidP="00E5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7,6</w:t>
            </w:r>
            <w:r w:rsidR="00272252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47" w:type="pct"/>
            <w:shd w:val="clear" w:color="auto" w:fill="auto"/>
          </w:tcPr>
          <w:p w14:paraId="64FAE534" w14:textId="77777777" w:rsidR="00A7529F" w:rsidRPr="0076015C" w:rsidRDefault="00A7529F" w:rsidP="004C59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FFB1419" w14:textId="5E9D9ECA" w:rsidR="00A7529F" w:rsidRPr="0076015C" w:rsidRDefault="00513EDF" w:rsidP="00E5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</w:t>
            </w:r>
            <w:r w:rsidR="00272252"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48" w:type="pct"/>
          </w:tcPr>
          <w:p w14:paraId="4E7D6BA3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F93D86A" w14:textId="39C60A57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3EDF">
              <w:rPr>
                <w:rFonts w:ascii="Angsana New" w:hAnsi="Angsana New"/>
                <w:sz w:val="30"/>
                <w:szCs w:val="30"/>
              </w:rPr>
              <w:t>2,0</w:t>
            </w:r>
            <w:r w:rsidR="00272252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7" w:type="pct"/>
          </w:tcPr>
          <w:p w14:paraId="10B24E5C" w14:textId="3373E13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0837F6DA" w14:textId="6C3FEEF7" w:rsidR="00A7529F" w:rsidRPr="0076015C" w:rsidRDefault="00E553AF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</w:rPr>
              <w:t>4,</w:t>
            </w:r>
            <w:r w:rsidR="00272252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A7529F" w:rsidRPr="0076015C" w14:paraId="68648C76" w14:textId="77777777" w:rsidTr="00A7529F">
        <w:trPr>
          <w:trHeight w:val="386"/>
        </w:trPr>
        <w:tc>
          <w:tcPr>
            <w:tcW w:w="1912" w:type="pct"/>
          </w:tcPr>
          <w:p w14:paraId="7EEF63A1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</w:t>
            </w:r>
            <w:r w:rsidRPr="0076015C">
              <w:rPr>
                <w:rFonts w:ascii="Angsana New" w:hAnsi="Angsana New" w:cs="Angsana New" w:hint="cs"/>
                <w:cs/>
                <w:lang w:val="en-US"/>
              </w:rPr>
              <w:t>สัญญาเช่าระยะสั้น</w:t>
            </w:r>
          </w:p>
        </w:tc>
        <w:tc>
          <w:tcPr>
            <w:tcW w:w="686" w:type="pct"/>
            <w:shd w:val="clear" w:color="auto" w:fill="auto"/>
          </w:tcPr>
          <w:p w14:paraId="40CE1AD6" w14:textId="0D2F2B62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7" w:type="pct"/>
            <w:shd w:val="clear" w:color="auto" w:fill="auto"/>
          </w:tcPr>
          <w:p w14:paraId="3DE86D9E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38" w:type="pct"/>
          </w:tcPr>
          <w:p w14:paraId="366D0371" w14:textId="3E9537F2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148" w:type="pct"/>
          </w:tcPr>
          <w:p w14:paraId="0BB8CE7D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4E78AA9" w14:textId="0639B300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147" w:type="pct"/>
          </w:tcPr>
          <w:p w14:paraId="5563C0DC" w14:textId="65E247C0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18C21321" w14:textId="3818284D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529F" w:rsidRPr="0076015C" w14:paraId="66E99BC6" w14:textId="77777777" w:rsidTr="00A7529F">
        <w:trPr>
          <w:trHeight w:val="386"/>
        </w:trPr>
        <w:tc>
          <w:tcPr>
            <w:tcW w:w="1912" w:type="pct"/>
          </w:tcPr>
          <w:p w14:paraId="058E3F60" w14:textId="1004F80E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ค่าใช้จ่ายที่เกี่ยวกับสัญญาเช่าสินทรัพย์ที่</w:t>
            </w:r>
            <w:r w:rsidR="000C3770" w:rsidRPr="0076015C">
              <w:rPr>
                <w:rFonts w:ascii="Angsana New" w:hAnsi="Angsana New" w:cs="Angsana New"/>
                <w:cs/>
                <w:lang w:val="en-US"/>
              </w:rPr>
              <w:br/>
            </w:r>
            <w:r w:rsidR="000C3770" w:rsidRPr="0076015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76015C">
              <w:rPr>
                <w:rFonts w:ascii="Angsana New" w:hAnsi="Angsana New" w:cs="Angsana New"/>
                <w:cs/>
                <w:lang w:val="en-US"/>
              </w:rPr>
              <w:t>มีมูลค่าต่ำ</w:t>
            </w:r>
          </w:p>
        </w:tc>
        <w:tc>
          <w:tcPr>
            <w:tcW w:w="686" w:type="pct"/>
            <w:shd w:val="clear" w:color="auto" w:fill="auto"/>
          </w:tcPr>
          <w:p w14:paraId="73FC9737" w14:textId="77777777" w:rsidR="00A7529F" w:rsidRDefault="00A7529F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3D21F9E0" w14:textId="03A36F87" w:rsidR="0039292E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  <w:tc>
          <w:tcPr>
            <w:tcW w:w="147" w:type="pct"/>
            <w:shd w:val="clear" w:color="auto" w:fill="auto"/>
          </w:tcPr>
          <w:p w14:paraId="5B7BE276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38" w:type="pct"/>
          </w:tcPr>
          <w:p w14:paraId="1AED42FB" w14:textId="77777777" w:rsidR="00A7529F" w:rsidRDefault="00A7529F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</w:p>
          <w:p w14:paraId="53796B45" w14:textId="21059336" w:rsidR="0039292E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4,688</w:t>
            </w:r>
          </w:p>
        </w:tc>
        <w:tc>
          <w:tcPr>
            <w:tcW w:w="148" w:type="pct"/>
          </w:tcPr>
          <w:p w14:paraId="765147CE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83F72FF" w14:textId="77777777" w:rsidR="00A7529F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09AC1A4" w14:textId="3E8F7291" w:rsidR="0039292E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147" w:type="pct"/>
          </w:tcPr>
          <w:p w14:paraId="3C1F86E3" w14:textId="31BF3D2D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2D6CF460" w14:textId="77777777" w:rsidR="00A7529F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3AABABC6" w14:textId="62FE6590" w:rsidR="0039292E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A7529F" w:rsidRPr="0076015C" w14:paraId="4BA0CE9C" w14:textId="77777777" w:rsidTr="00A7529F">
        <w:trPr>
          <w:trHeight w:val="396"/>
        </w:trPr>
        <w:tc>
          <w:tcPr>
            <w:tcW w:w="1912" w:type="pct"/>
          </w:tcPr>
          <w:p w14:paraId="2B09FAC2" w14:textId="77777777" w:rsidR="00A7529F" w:rsidRPr="0076015C" w:rsidRDefault="00A7529F" w:rsidP="004C59F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ค่าเช่าจ่ายที่ผันแปรตามยอดขาย</w:t>
            </w:r>
          </w:p>
        </w:tc>
        <w:tc>
          <w:tcPr>
            <w:tcW w:w="686" w:type="pct"/>
            <w:shd w:val="clear" w:color="auto" w:fill="auto"/>
          </w:tcPr>
          <w:p w14:paraId="38E5B9AC" w14:textId="7A45339A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1,707</w:t>
            </w:r>
          </w:p>
        </w:tc>
        <w:tc>
          <w:tcPr>
            <w:tcW w:w="147" w:type="pct"/>
            <w:shd w:val="clear" w:color="auto" w:fill="auto"/>
          </w:tcPr>
          <w:p w14:paraId="6010C31D" w14:textId="77777777" w:rsidR="00A7529F" w:rsidRPr="0076015C" w:rsidRDefault="00A7529F" w:rsidP="004C59F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5B43899" w14:textId="492457D2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5,218</w:t>
            </w:r>
          </w:p>
        </w:tc>
        <w:tc>
          <w:tcPr>
            <w:tcW w:w="148" w:type="pct"/>
          </w:tcPr>
          <w:p w14:paraId="5DA48FC2" w14:textId="77777777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86D26E8" w14:textId="548B4211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276F863" w14:textId="1C035F56" w:rsidR="00A7529F" w:rsidRPr="0076015C" w:rsidRDefault="00A7529F" w:rsidP="004C5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</w:tcPr>
          <w:p w14:paraId="7E1A223F" w14:textId="7D727092" w:rsidR="00A7529F" w:rsidRPr="0076015C" w:rsidRDefault="0039292E" w:rsidP="003929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92"/>
              </w:tabs>
              <w:spacing w:line="240" w:lineRule="auto"/>
              <w:ind w:right="2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3231D19" w14:textId="77777777" w:rsidR="00E8659F" w:rsidRPr="0076015C" w:rsidRDefault="00E8659F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5202D89" w14:textId="0E13FD4D" w:rsidR="00007272" w:rsidRPr="0076015C" w:rsidRDefault="00007272" w:rsidP="00E86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กระแสเงินสดจ่ายทั้งหมดของสัญญาเช่าที่แสดง</w:t>
      </w:r>
      <w:r w:rsidR="00D232BD" w:rsidRPr="0076015C">
        <w:rPr>
          <w:rFonts w:ascii="Angsana New" w:hAnsi="Angsana New" w:hint="cs"/>
          <w:sz w:val="30"/>
          <w:szCs w:val="30"/>
          <w:cs/>
        </w:rPr>
        <w:t>ในงบกระแสเงินสดรวมและงบกระแสเงินสดเฉพาะกิจการสำหรับงวด</w:t>
      </w:r>
      <w:r w:rsidR="004C59FD" w:rsidRPr="0076015C">
        <w:rPr>
          <w:rFonts w:ascii="Angsana New" w:hAnsi="Angsana New" w:hint="cs"/>
          <w:sz w:val="30"/>
          <w:szCs w:val="30"/>
          <w:cs/>
        </w:rPr>
        <w:t>หก</w:t>
      </w:r>
      <w:r w:rsidR="00D232BD" w:rsidRPr="007601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232BD" w:rsidRPr="0076015C">
        <w:rPr>
          <w:rFonts w:ascii="Angsana New" w:hAnsi="Angsana New"/>
          <w:sz w:val="30"/>
          <w:szCs w:val="30"/>
        </w:rPr>
        <w:t>3</w:t>
      </w:r>
      <w:r w:rsidR="004C59FD" w:rsidRPr="0076015C">
        <w:rPr>
          <w:rFonts w:ascii="Angsana New" w:hAnsi="Angsana New"/>
          <w:sz w:val="30"/>
          <w:szCs w:val="30"/>
        </w:rPr>
        <w:t xml:space="preserve">0 </w:t>
      </w:r>
      <w:r w:rsidR="004C59FD"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232BD" w:rsidRPr="0076015C">
        <w:rPr>
          <w:rFonts w:ascii="Angsana New" w:hAnsi="Angsana New"/>
          <w:sz w:val="30"/>
          <w:szCs w:val="30"/>
        </w:rPr>
        <w:t xml:space="preserve">2563 </w:t>
      </w:r>
      <w:r w:rsidR="00D232BD" w:rsidRPr="0076015C">
        <w:rPr>
          <w:rFonts w:ascii="Angsana New" w:hAnsi="Angsana New" w:hint="cs"/>
          <w:sz w:val="30"/>
          <w:szCs w:val="30"/>
          <w:cs/>
        </w:rPr>
        <w:t xml:space="preserve">มีจำนวน </w:t>
      </w:r>
      <w:r w:rsidR="00560E0C">
        <w:rPr>
          <w:rFonts w:ascii="Angsana New" w:hAnsi="Angsana New"/>
          <w:sz w:val="30"/>
          <w:szCs w:val="30"/>
        </w:rPr>
        <w:t>8</w:t>
      </w:r>
      <w:r w:rsidR="00B34A63">
        <w:rPr>
          <w:rFonts w:ascii="Angsana New" w:hAnsi="Angsana New"/>
          <w:sz w:val="30"/>
          <w:szCs w:val="30"/>
        </w:rPr>
        <w:t>0.0</w:t>
      </w:r>
      <w:r w:rsidR="00B00565" w:rsidRPr="0076015C">
        <w:rPr>
          <w:rFonts w:ascii="Angsana New" w:hAnsi="Angsana New"/>
          <w:sz w:val="30"/>
          <w:szCs w:val="30"/>
        </w:rPr>
        <w:t xml:space="preserve"> </w:t>
      </w:r>
      <w:r w:rsidR="00D232BD" w:rsidRPr="0076015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A76D79">
        <w:rPr>
          <w:rFonts w:ascii="Angsana New" w:hAnsi="Angsana New"/>
          <w:sz w:val="30"/>
          <w:szCs w:val="30"/>
        </w:rPr>
        <w:t>7.</w:t>
      </w:r>
      <w:r w:rsidR="00560E0C">
        <w:rPr>
          <w:rFonts w:ascii="Angsana New" w:hAnsi="Angsana New"/>
          <w:sz w:val="30"/>
          <w:szCs w:val="30"/>
        </w:rPr>
        <w:t>7</w:t>
      </w:r>
      <w:r w:rsidR="00B00565" w:rsidRPr="0076015C">
        <w:rPr>
          <w:rFonts w:ascii="Angsana New" w:hAnsi="Angsana New"/>
          <w:sz w:val="30"/>
          <w:szCs w:val="30"/>
        </w:rPr>
        <w:t xml:space="preserve"> </w:t>
      </w:r>
      <w:r w:rsidR="00D232BD" w:rsidRPr="0076015C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5E7FB882" w14:textId="44DF2F97" w:rsidR="008702CC" w:rsidRDefault="0087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4D647F7" w14:textId="2DC660F2" w:rsidR="008D03A7" w:rsidRPr="0076015C" w:rsidRDefault="00F00BCE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753BA2" w:rsidRPr="0076015C">
        <w:rPr>
          <w:rFonts w:ascii="Angsana New" w:hAnsi="Angsana New"/>
          <w:b/>
          <w:bCs/>
          <w:sz w:val="30"/>
          <w:szCs w:val="30"/>
        </w:rPr>
        <w:t xml:space="preserve"> </w:t>
      </w:r>
      <w:r w:rsidR="00753BA2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Pr="0076015C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E81EF38" w14:textId="77777777" w:rsidR="009025B5" w:rsidRPr="0076015C" w:rsidRDefault="009025B5" w:rsidP="00902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B0FAF8" w14:textId="1C01BC9C" w:rsidR="00833114" w:rsidRPr="0076015C" w:rsidRDefault="00833114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การรับรู้</w:t>
      </w:r>
      <w:r w:rsidRPr="0076015C">
        <w:rPr>
          <w:rFonts w:ascii="Angsana New" w:hAnsi="Angsana New" w:hint="cs"/>
          <w:sz w:val="30"/>
          <w:szCs w:val="30"/>
          <w:cs/>
        </w:rPr>
        <w:t>ค่าใช้จ่าย</w:t>
      </w:r>
      <w:r w:rsidRPr="0076015C">
        <w:rPr>
          <w:rFonts w:ascii="Angsana New" w:hAnsi="Angsana New"/>
          <w:sz w:val="30"/>
          <w:szCs w:val="30"/>
          <w:cs/>
        </w:rPr>
        <w:t>ภาษี</w:t>
      </w:r>
      <w:r w:rsidR="0031184B" w:rsidRPr="0076015C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Pr="0076015C">
        <w:rPr>
          <w:rFonts w:ascii="Angsana New" w:hAnsi="Angsana New"/>
          <w:sz w:val="30"/>
          <w:szCs w:val="30"/>
          <w:cs/>
        </w:rPr>
        <w:t>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3515EA" w:rsidRPr="0076015C">
        <w:rPr>
          <w:rFonts w:ascii="Angsana New" w:hAnsi="Angsana New" w:hint="cs"/>
          <w:sz w:val="30"/>
          <w:szCs w:val="30"/>
          <w:cs/>
        </w:rPr>
        <w:t>หก</w:t>
      </w:r>
      <w:r w:rsidRPr="0076015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="Angsana New" w:hAnsi="Angsana New"/>
          <w:sz w:val="30"/>
          <w:szCs w:val="30"/>
        </w:rPr>
        <w:t>3</w:t>
      </w:r>
      <w:r w:rsidR="003515EA" w:rsidRPr="0076015C">
        <w:rPr>
          <w:rFonts w:ascii="Angsana New" w:hAnsi="Angsana New"/>
          <w:sz w:val="30"/>
          <w:szCs w:val="30"/>
        </w:rPr>
        <w:t xml:space="preserve">0 </w:t>
      </w:r>
      <w:r w:rsidR="003515EA"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6015C">
        <w:rPr>
          <w:rFonts w:ascii="Angsana New" w:hAnsi="Angsana New"/>
          <w:sz w:val="30"/>
          <w:szCs w:val="30"/>
        </w:rPr>
        <w:t xml:space="preserve">2563 </w:t>
      </w:r>
      <w:r w:rsidRPr="0076015C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B34A63">
        <w:rPr>
          <w:rFonts w:ascii="Angsana New" w:hAnsi="Angsana New"/>
          <w:sz w:val="30"/>
          <w:szCs w:val="30"/>
        </w:rPr>
        <w:t>2</w:t>
      </w:r>
      <w:r w:rsidR="00AC74A0">
        <w:rPr>
          <w:rFonts w:ascii="Angsana New" w:hAnsi="Angsana New"/>
          <w:sz w:val="30"/>
          <w:szCs w:val="30"/>
        </w:rPr>
        <w:t>3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i/>
          <w:iCs/>
          <w:sz w:val="30"/>
          <w:szCs w:val="30"/>
        </w:rPr>
        <w:t>(3</w:t>
      </w:r>
      <w:r w:rsidR="00FC7BA0" w:rsidRPr="0076015C">
        <w:rPr>
          <w:rFonts w:ascii="Angsana New" w:hAnsi="Angsana New"/>
          <w:i/>
          <w:iCs/>
          <w:sz w:val="30"/>
          <w:szCs w:val="30"/>
        </w:rPr>
        <w:t>0</w:t>
      </w:r>
      <w:r w:rsidRPr="0076015C">
        <w:rPr>
          <w:rFonts w:ascii="Angsana New" w:hAnsi="Angsana New"/>
          <w:i/>
          <w:iCs/>
          <w:sz w:val="30"/>
          <w:szCs w:val="30"/>
        </w:rPr>
        <w:t xml:space="preserve"> </w:t>
      </w:r>
      <w:r w:rsidR="00FC7BA0" w:rsidRPr="0076015C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76015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76015C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9462F3" w:rsidRPr="0076015C">
        <w:rPr>
          <w:rFonts w:ascii="Angsana New" w:hAnsi="Angsana New"/>
          <w:i/>
          <w:iCs/>
          <w:sz w:val="30"/>
          <w:szCs w:val="30"/>
        </w:rPr>
        <w:t>11</w:t>
      </w:r>
      <w:r w:rsidRPr="0076015C">
        <w:rPr>
          <w:rFonts w:ascii="Angsana New" w:hAnsi="Angsana New"/>
          <w:i/>
          <w:iCs/>
          <w:sz w:val="30"/>
          <w:szCs w:val="30"/>
        </w:rPr>
        <w:t xml:space="preserve">) </w:t>
      </w:r>
      <w:r w:rsidR="009025B5" w:rsidRPr="0076015C">
        <w:rPr>
          <w:rFonts w:ascii="Angsana New" w:hAnsi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8DF079F" w14:textId="7F343108" w:rsidR="009025B5" w:rsidRPr="0076015C" w:rsidRDefault="009025B5" w:rsidP="00833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E761CA" w14:textId="1BEBFA0B" w:rsidR="009025B5" w:rsidRPr="0076015C" w:rsidRDefault="009025B5" w:rsidP="00D20D2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Times New Roman" w:hAnsi="Times New Roman" w:cs="Times New Roman"/>
          <w:sz w:val="20"/>
          <w:szCs w:val="20"/>
        </w:rPr>
      </w:pPr>
      <w:r w:rsidRPr="0076015C">
        <w:rPr>
          <w:rFonts w:ascii="Angsana New" w:hAnsi="Angsana New" w:hint="cs"/>
          <w:sz w:val="30"/>
          <w:szCs w:val="30"/>
          <w:cs/>
        </w:rPr>
        <w:t>ความเสียหายบางอย่างเกิดขึ้นในระหว่าง</w:t>
      </w:r>
      <w:r w:rsidR="003529EA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3529EA">
        <w:rPr>
          <w:rFonts w:ascii="Angsana New" w:hAnsi="Angsana New"/>
          <w:sz w:val="30"/>
          <w:szCs w:val="30"/>
        </w:rPr>
        <w:t xml:space="preserve">30 </w:t>
      </w:r>
      <w:r w:rsidR="003529E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529EA">
        <w:rPr>
          <w:rFonts w:ascii="Angsana New" w:hAnsi="Angsana New"/>
          <w:sz w:val="30"/>
          <w:szCs w:val="30"/>
        </w:rPr>
        <w:t>2563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ซึ่งได้บันทึกเป็นสินทรัพย์ภาษีเงินได้รอตัดบัญชี เนื่องจากผู้บริหารพิจารณาว่าจะมีกำไรทางภาษีเพียงพอที่จะใช้ประโยชน์ทางภาษีดังกล่าว</w:t>
      </w:r>
    </w:p>
    <w:p w14:paraId="1F892035" w14:textId="51B3DB80" w:rsidR="009025B5" w:rsidRPr="0076015C" w:rsidRDefault="009025B5" w:rsidP="009025B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="Times New Roman" w:hAnsi="Times New Roman" w:cs="Times New Roman"/>
          <w:sz w:val="20"/>
          <w:szCs w:val="20"/>
        </w:rPr>
      </w:pPr>
      <w:r w:rsidRPr="0076015C">
        <w:rPr>
          <w:rFonts w:ascii="Angsana New" w:hAnsi="Angsana New" w:hint="cs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14:paraId="3298DDBA" w14:textId="77777777" w:rsidR="00833114" w:rsidRPr="0076015C" w:rsidRDefault="00833114" w:rsidP="008D0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D7EF60C" w14:textId="021987EB" w:rsidR="003B2A18" w:rsidRPr="0076015C" w:rsidRDefault="003B2A18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AB1FD27" w14:textId="77777777" w:rsidR="003B2A18" w:rsidRPr="0076015C" w:rsidRDefault="003B2A18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949B65C" w14:textId="77777777" w:rsidR="003B2A18" w:rsidRPr="0076015C" w:rsidRDefault="003B2A18" w:rsidP="001D3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015C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3BE59E32" w14:textId="77777777" w:rsidR="003B2A18" w:rsidRPr="0076015C" w:rsidRDefault="003B2A18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3B2A18" w:rsidRPr="0076015C" w14:paraId="6EC04AEB" w14:textId="77777777" w:rsidTr="001D0E82">
        <w:trPr>
          <w:tblHeader/>
        </w:trPr>
        <w:tc>
          <w:tcPr>
            <w:tcW w:w="2520" w:type="dxa"/>
            <w:vAlign w:val="bottom"/>
          </w:tcPr>
          <w:p w14:paraId="72F2B589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B2CA6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675CBB16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B823293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7CDB2DB4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F755FC7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4E84C34" w14:textId="77777777" w:rsidR="003B2A18" w:rsidRPr="0076015C" w:rsidDel="00D43E7A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B2A18" w:rsidRPr="0076015C" w14:paraId="054F951B" w14:textId="77777777" w:rsidTr="001D0E82">
        <w:trPr>
          <w:tblHeader/>
        </w:trPr>
        <w:tc>
          <w:tcPr>
            <w:tcW w:w="2520" w:type="dxa"/>
          </w:tcPr>
          <w:p w14:paraId="62070604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27EAFFA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31F293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33A255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BE761D0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6A00E40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1549A4"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B2A18" w:rsidRPr="0076015C" w14:paraId="218AA859" w14:textId="77777777" w:rsidTr="001D0E82">
        <w:tc>
          <w:tcPr>
            <w:tcW w:w="2520" w:type="dxa"/>
          </w:tcPr>
          <w:p w14:paraId="5917D6D8" w14:textId="64EAF1B1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CE728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0299F27E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F86CF7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92B7A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5DFCE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E7BEAC" w14:textId="77777777" w:rsidR="003B2A18" w:rsidRPr="0076015C" w:rsidRDefault="003B2A18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0F2B" w:rsidRPr="0076015C" w14:paraId="42CAAC23" w14:textId="77777777" w:rsidTr="001D0E82">
        <w:tc>
          <w:tcPr>
            <w:tcW w:w="2520" w:type="dxa"/>
          </w:tcPr>
          <w:p w14:paraId="5F692C55" w14:textId="473CD6BE" w:rsidR="00DB0F2B" w:rsidRPr="0076015C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710" w:type="dxa"/>
            <w:shd w:val="clear" w:color="auto" w:fill="auto"/>
          </w:tcPr>
          <w:p w14:paraId="60D69617" w14:textId="3A10CB33" w:rsidR="00DB0F2B" w:rsidRPr="0076015C" w:rsidRDefault="009E52D9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B0F2B"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B0F2B"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DB0F2B"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2348C8B3" w14:textId="5D657A4A" w:rsidR="00DB0F2B" w:rsidRPr="0076015C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3A48346C" w14:textId="5686F3E4" w:rsidR="00DB0F2B" w:rsidRPr="0076015C" w:rsidRDefault="00340666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70" w:type="dxa"/>
          </w:tcPr>
          <w:p w14:paraId="7F0FF251" w14:textId="77777777" w:rsidR="00DB0F2B" w:rsidRPr="0076015C" w:rsidRDefault="00DB0F2B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CFFA86" w14:textId="4188173D" w:rsidR="00DB0F2B" w:rsidRPr="0076015C" w:rsidRDefault="00340666" w:rsidP="00DB0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101,250</w:t>
            </w:r>
          </w:p>
        </w:tc>
      </w:tr>
    </w:tbl>
    <w:p w14:paraId="743AA329" w14:textId="3D411D17" w:rsidR="00C75CE5" w:rsidRDefault="00C75CE5" w:rsidP="003B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05C025" w14:textId="77777777" w:rsidR="00C75CE5" w:rsidRDefault="00C7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314AF1E" w14:textId="77777777" w:rsidR="00D26529" w:rsidRPr="0076015C" w:rsidRDefault="004775ED" w:rsidP="008D03A7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015C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76015C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9772F79" w14:textId="77777777" w:rsidR="005F0D67" w:rsidRPr="0076015C" w:rsidRDefault="005F0D67" w:rsidP="005F0D6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C650B80" w14:textId="77777777" w:rsidR="005F0D67" w:rsidRPr="0076015C" w:rsidRDefault="005F0D67" w:rsidP="005F0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B76FF79" w14:textId="77777777" w:rsidR="008E21CC" w:rsidRPr="0076015C" w:rsidRDefault="008E21CC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6015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5DD29FDB" w14:textId="77777777" w:rsidR="00C75CE5" w:rsidRPr="00C75CE5" w:rsidRDefault="00C75CE5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8BC1CA9" w14:textId="25A8F52E" w:rsidR="005D5C37" w:rsidRPr="0076015C" w:rsidRDefault="005D5C37" w:rsidP="003F4C5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601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3A47302" w14:textId="77777777" w:rsidR="005F0D67" w:rsidRPr="0076015C" w:rsidRDefault="005F0D67" w:rsidP="005F0D6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DCF7FC" w14:textId="0040FA31" w:rsidR="00550B09" w:rsidRPr="0076015C" w:rsidRDefault="00550B09" w:rsidP="005F0D67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6015C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76015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6015C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015C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622335F" w14:textId="77777777" w:rsidR="00813404" w:rsidRPr="0076015C" w:rsidRDefault="00813404" w:rsidP="0081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201769" w:rsidRPr="0076015C" w14:paraId="5A3C895E" w14:textId="77777777" w:rsidTr="0054472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59199F86" w14:textId="6A60737A" w:rsidR="00201769" w:rsidRPr="0076015C" w:rsidRDefault="00201769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36150781"/>
          </w:p>
        </w:tc>
        <w:tc>
          <w:tcPr>
            <w:tcW w:w="3960" w:type="dxa"/>
            <w:gridSpan w:val="3"/>
            <w:vAlign w:val="bottom"/>
          </w:tcPr>
          <w:p w14:paraId="4709B39E" w14:textId="77777777" w:rsidR="00201769" w:rsidRPr="0076015C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DD0E72" w:rsidRPr="0076015C" w14:paraId="4551C368" w14:textId="77777777" w:rsidTr="0054472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5F6EB43D" w14:textId="4DC08218" w:rsidR="00DD0E72" w:rsidRPr="0076015C" w:rsidRDefault="00DD0E72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F5B2A"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F5B2A"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350560E0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  <w:p w14:paraId="2A624D9D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  <w:vAlign w:val="bottom"/>
          </w:tcPr>
          <w:p w14:paraId="18484A84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85F728F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0BAB229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4472D" w:rsidRPr="0076015C" w14:paraId="63F2597F" w14:textId="77777777" w:rsidTr="002A3CED">
        <w:trPr>
          <w:trHeight w:val="20"/>
          <w:tblHeader/>
        </w:trPr>
        <w:tc>
          <w:tcPr>
            <w:tcW w:w="5220" w:type="dxa"/>
            <w:shd w:val="clear" w:color="auto" w:fill="auto"/>
            <w:vAlign w:val="bottom"/>
          </w:tcPr>
          <w:p w14:paraId="6CC25800" w14:textId="77777777" w:rsidR="0054472D" w:rsidRPr="0076015C" w:rsidRDefault="0054472D" w:rsidP="007C3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76B6F56D" w14:textId="77777777" w:rsidR="0054472D" w:rsidRPr="0076015C" w:rsidRDefault="0054472D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D0E72" w:rsidRPr="0076015C" w14:paraId="1DCFFCAA" w14:textId="77777777" w:rsidTr="0054472D">
        <w:trPr>
          <w:trHeight w:val="20"/>
        </w:trPr>
        <w:tc>
          <w:tcPr>
            <w:tcW w:w="5220" w:type="dxa"/>
          </w:tcPr>
          <w:p w14:paraId="63604390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14:paraId="7F0CD0C3" w14:textId="6520DD00" w:rsidR="00DD0E72" w:rsidRPr="0076015C" w:rsidRDefault="002A08EE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30,522</w:t>
            </w:r>
          </w:p>
        </w:tc>
        <w:tc>
          <w:tcPr>
            <w:tcW w:w="270" w:type="dxa"/>
          </w:tcPr>
          <w:p w14:paraId="29B1C6CC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2440A0" w14:textId="3BA482B6" w:rsidR="00DD0E72" w:rsidRPr="0076015C" w:rsidRDefault="00073E9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DD0E72" w:rsidRPr="0076015C" w14:paraId="1A4E8CC6" w14:textId="77777777" w:rsidTr="0054472D">
        <w:trPr>
          <w:trHeight w:val="20"/>
        </w:trPr>
        <w:tc>
          <w:tcPr>
            <w:tcW w:w="5220" w:type="dxa"/>
          </w:tcPr>
          <w:p w14:paraId="4F1CC49F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14:paraId="1DAFF0D0" w14:textId="77777777" w:rsidR="00DD0E72" w:rsidRPr="0076015C" w:rsidRDefault="00DD0E7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6285E" w14:textId="77777777" w:rsidR="00DD0E72" w:rsidRPr="0076015C" w:rsidRDefault="00DD0E72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4375898" w14:textId="77777777" w:rsidR="00DD0E72" w:rsidRPr="0076015C" w:rsidRDefault="00DD0E7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  <w:tab w:val="decimal" w:pos="160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472D" w:rsidRPr="0076015C" w14:paraId="59181584" w14:textId="77777777" w:rsidTr="0054472D">
        <w:trPr>
          <w:trHeight w:val="20"/>
        </w:trPr>
        <w:tc>
          <w:tcPr>
            <w:tcW w:w="5220" w:type="dxa"/>
          </w:tcPr>
          <w:p w14:paraId="527B5255" w14:textId="77777777" w:rsidR="0054472D" w:rsidRPr="0076015C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60126EE1" w14:textId="1A007B67" w:rsidR="0054472D" w:rsidRPr="0076015C" w:rsidRDefault="002A08EE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073E92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270" w:type="dxa"/>
          </w:tcPr>
          <w:p w14:paraId="3E348C13" w14:textId="77777777" w:rsidR="0054472D" w:rsidRPr="0076015C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EE82AF" w14:textId="340717BA" w:rsidR="0054472D" w:rsidRPr="0076015C" w:rsidRDefault="00073E9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655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4472D" w:rsidRPr="0076015C" w14:paraId="385E6EF5" w14:textId="77777777" w:rsidTr="0054472D">
        <w:trPr>
          <w:trHeight w:val="20"/>
        </w:trPr>
        <w:tc>
          <w:tcPr>
            <w:tcW w:w="5220" w:type="dxa"/>
          </w:tcPr>
          <w:p w14:paraId="0BFE4DA9" w14:textId="77777777" w:rsidR="0054472D" w:rsidRPr="0076015C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35F61021" w14:textId="389D50F9" w:rsidR="0054472D" w:rsidRPr="0076015C" w:rsidRDefault="002A08EE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</w:t>
            </w:r>
            <w:r w:rsidR="00073E92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70" w:type="dxa"/>
          </w:tcPr>
          <w:p w14:paraId="3BD5A39F" w14:textId="77777777" w:rsidR="0054472D" w:rsidRPr="0076015C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DF2D83E" w14:textId="6F902E84" w:rsidR="0054472D" w:rsidRPr="0076015C" w:rsidRDefault="00073E9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54472D" w:rsidRPr="0076015C" w14:paraId="09EAA1CE" w14:textId="77777777" w:rsidTr="0054472D">
        <w:trPr>
          <w:trHeight w:val="20"/>
        </w:trPr>
        <w:tc>
          <w:tcPr>
            <w:tcW w:w="5220" w:type="dxa"/>
          </w:tcPr>
          <w:p w14:paraId="19D37BD5" w14:textId="77777777" w:rsidR="0054472D" w:rsidRPr="0076015C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270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61425126" w14:textId="60BE34EF" w:rsidR="0054472D" w:rsidRPr="0076015C" w:rsidRDefault="00073E9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A08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4830168A" w14:textId="77777777" w:rsidR="0054472D" w:rsidRPr="0076015C" w:rsidRDefault="0054472D" w:rsidP="00544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DD9002" w14:textId="559AE110" w:rsidR="0054472D" w:rsidRPr="0076015C" w:rsidRDefault="00073E9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6C486E" w:rsidRPr="0076015C" w14:paraId="50890242" w14:textId="77777777" w:rsidTr="0054472D">
        <w:trPr>
          <w:trHeight w:val="20"/>
        </w:trPr>
        <w:tc>
          <w:tcPr>
            <w:tcW w:w="5220" w:type="dxa"/>
          </w:tcPr>
          <w:p w14:paraId="094DFFBB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   271 – 365 </w:t>
            </w: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10585CA3" w14:textId="016889A7" w:rsidR="006C486E" w:rsidRPr="0076015C" w:rsidRDefault="002A08EE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3,62</w:t>
            </w:r>
            <w:r w:rsidR="00646DD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8E6996E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198DDFD" w14:textId="23245930" w:rsidR="006C486E" w:rsidRPr="0076015C" w:rsidRDefault="00073E92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</w:tr>
      <w:tr w:rsidR="006C486E" w:rsidRPr="0076015C" w14:paraId="642D2BDA" w14:textId="77777777" w:rsidTr="0054472D">
        <w:trPr>
          <w:trHeight w:val="20"/>
        </w:trPr>
        <w:tc>
          <w:tcPr>
            <w:tcW w:w="5220" w:type="dxa"/>
          </w:tcPr>
          <w:p w14:paraId="33288587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365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49766EF" w14:textId="1006D9A8" w:rsidR="006C486E" w:rsidRPr="0076015C" w:rsidRDefault="002A08EE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5,121</w:t>
            </w:r>
          </w:p>
        </w:tc>
        <w:tc>
          <w:tcPr>
            <w:tcW w:w="270" w:type="dxa"/>
          </w:tcPr>
          <w:p w14:paraId="2F549EF7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C632FC9" w14:textId="22B72128" w:rsidR="006C486E" w:rsidRPr="0076015C" w:rsidRDefault="00565557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073E9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6C486E" w:rsidRPr="0076015C" w14:paraId="5DDF18BA" w14:textId="77777777" w:rsidTr="0054472D">
        <w:trPr>
          <w:trHeight w:val="20"/>
        </w:trPr>
        <w:tc>
          <w:tcPr>
            <w:tcW w:w="5220" w:type="dxa"/>
          </w:tcPr>
          <w:p w14:paraId="33F8315F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38AE7EC" w14:textId="66A1F533" w:rsidR="006C486E" w:rsidRPr="0076015C" w:rsidRDefault="00B1004D" w:rsidP="0070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69,33</w:t>
            </w:r>
            <w:r w:rsidR="00073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2F01D7B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0A7BBDF" w14:textId="61EF2CFB" w:rsidR="006C486E" w:rsidRPr="0076015C" w:rsidRDefault="00565557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073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756</w:t>
            </w:r>
          </w:p>
        </w:tc>
      </w:tr>
      <w:tr w:rsidR="006C486E" w:rsidRPr="0076015C" w14:paraId="66A471B1" w14:textId="77777777" w:rsidTr="0054472D">
        <w:trPr>
          <w:trHeight w:val="20"/>
        </w:trPr>
        <w:tc>
          <w:tcPr>
            <w:tcW w:w="5220" w:type="dxa"/>
          </w:tcPr>
          <w:p w14:paraId="52C472AF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570789E" w14:textId="3ADC6F4D" w:rsidR="006C486E" w:rsidRPr="00705AA0" w:rsidRDefault="00705AA0" w:rsidP="0070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5AA0">
              <w:rPr>
                <w:rFonts w:asciiTheme="majorBidi" w:hAnsiTheme="majorBidi" w:cstheme="majorBidi"/>
                <w:sz w:val="30"/>
                <w:szCs w:val="30"/>
              </w:rPr>
              <w:t>(3,756)</w:t>
            </w:r>
          </w:p>
        </w:tc>
        <w:tc>
          <w:tcPr>
            <w:tcW w:w="270" w:type="dxa"/>
          </w:tcPr>
          <w:p w14:paraId="56D02575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0A39CE1A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486E" w:rsidRPr="0076015C" w14:paraId="6C3BA106" w14:textId="77777777" w:rsidTr="0054472D">
        <w:trPr>
          <w:trHeight w:val="20"/>
        </w:trPr>
        <w:tc>
          <w:tcPr>
            <w:tcW w:w="5220" w:type="dxa"/>
          </w:tcPr>
          <w:p w14:paraId="4DAA809F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152E21" w14:textId="4ECD4F7B" w:rsidR="006C486E" w:rsidRPr="0076015C" w:rsidRDefault="005007B3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73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3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44975DB6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DF2F205" w14:textId="77777777" w:rsidR="006C486E" w:rsidRPr="0076015C" w:rsidRDefault="006C486E" w:rsidP="006C4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69D6315" w14:textId="4294D099" w:rsidR="00E75A11" w:rsidRDefault="00E75A11" w:rsidP="00201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21346DC" w14:textId="77777777" w:rsidR="00E75A11" w:rsidRDefault="00E75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270"/>
        <w:gridCol w:w="1800"/>
      </w:tblGrid>
      <w:tr w:rsidR="00201769" w:rsidRPr="0076015C" w14:paraId="07EE9F1C" w14:textId="77777777" w:rsidTr="00C062FC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F8DE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66531C"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272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FE599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FD7D26F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5B0BA7A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01769" w:rsidRPr="0076015C" w14:paraId="459DBF6C" w14:textId="77777777" w:rsidTr="00C062FC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5A9EE8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F0AC9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201769" w:rsidRPr="0076015C" w14:paraId="35164464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57C8F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6484A1F" w14:textId="77777777" w:rsidR="00201769" w:rsidRPr="0076015C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506EBC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B51C94" w14:textId="77777777" w:rsidR="00201769" w:rsidRPr="0076015C" w:rsidRDefault="00201769" w:rsidP="007C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01769" w:rsidRPr="0076015C" w14:paraId="1F47D1C9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A7616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DA107F3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47,023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AECF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20902C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25,586</w:t>
            </w:r>
          </w:p>
        </w:tc>
      </w:tr>
      <w:tr w:rsidR="00201769" w:rsidRPr="0076015C" w14:paraId="12A1046B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7D1C8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B479D40" w14:textId="77777777" w:rsidR="00201769" w:rsidRPr="0076015C" w:rsidRDefault="00201769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897E9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98A28D" w14:textId="77777777" w:rsidR="00201769" w:rsidRPr="0076015C" w:rsidRDefault="00201769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1769" w:rsidRPr="0076015C" w14:paraId="5CAEF90E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346D3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830F135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42,554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A24EF4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BBB22C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686</w:t>
            </w:r>
          </w:p>
        </w:tc>
      </w:tr>
      <w:tr w:rsidR="00201769" w:rsidRPr="0076015C" w14:paraId="06F866C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7B55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3 -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4A93F46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8,788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D40A3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D58FBE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2,473</w:t>
            </w:r>
          </w:p>
        </w:tc>
      </w:tr>
      <w:tr w:rsidR="00201769" w:rsidRPr="0076015C" w14:paraId="688822D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AE83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6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FA2665" w14:textId="77777777" w:rsidR="00201769" w:rsidRPr="0076015C" w:rsidRDefault="00FD09FF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66531C" w:rsidRPr="0076015C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FC9F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512AD1D" w14:textId="77777777" w:rsidR="00201769" w:rsidRPr="0076015C" w:rsidRDefault="0066531C" w:rsidP="0070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76015C" w14:paraId="2BF0CA99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CEB11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6015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2D308" w14:textId="77777777" w:rsidR="00201769" w:rsidRPr="0076015C" w:rsidRDefault="00FD09FF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1,208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2683F2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08A91" w14:textId="77777777" w:rsidR="00201769" w:rsidRPr="0076015C" w:rsidRDefault="0066531C" w:rsidP="0070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76015C" w14:paraId="2E03E823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914F7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62936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27E285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9E35B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  <w:tr w:rsidR="00201769" w:rsidRPr="0076015C" w14:paraId="23BEA0A0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D4487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E9A0" w14:textId="77777777" w:rsidR="00201769" w:rsidRPr="0076015C" w:rsidRDefault="00FD09FF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(1,055)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917F43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BE28A" w14:textId="77777777" w:rsidR="00201769" w:rsidRPr="0076015C" w:rsidRDefault="0066531C" w:rsidP="00705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1769" w:rsidRPr="0076015C" w14:paraId="2CD81036" w14:textId="77777777" w:rsidTr="00C062F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E174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A1C59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E49D0" w14:textId="77777777" w:rsidR="00201769" w:rsidRPr="0076015C" w:rsidRDefault="00201769" w:rsidP="007C3C3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729558" w14:textId="77777777" w:rsidR="00201769" w:rsidRPr="0076015C" w:rsidRDefault="0066531C" w:rsidP="00073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28,745</w:t>
            </w:r>
          </w:p>
        </w:tc>
      </w:tr>
    </w:tbl>
    <w:p w14:paraId="77F2A6C7" w14:textId="238B5917" w:rsidR="00201769" w:rsidRPr="0076015C" w:rsidRDefault="00201769" w:rsidP="00813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2F52538" w14:textId="12EEB94F" w:rsidR="00813404" w:rsidRPr="0076015C" w:rsidRDefault="00813404" w:rsidP="00813404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6015C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77777777" w:rsidR="004775ED" w:rsidRPr="0076015C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89"/>
        <w:gridCol w:w="272"/>
        <w:gridCol w:w="1799"/>
      </w:tblGrid>
      <w:tr w:rsidR="00B62F9A" w:rsidRPr="0076015C" w14:paraId="10A16AB1" w14:textId="77777777" w:rsidTr="00C062FC">
        <w:trPr>
          <w:tblHeader/>
        </w:trPr>
        <w:tc>
          <w:tcPr>
            <w:tcW w:w="2843" w:type="pct"/>
            <w:shd w:val="clear" w:color="auto" w:fill="auto"/>
          </w:tcPr>
          <w:p w14:paraId="2E63A271" w14:textId="77777777" w:rsidR="0035147A" w:rsidRPr="0076015C" w:rsidRDefault="0035147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5BA6A3" w14:textId="13D87AB9" w:rsidR="00B62F9A" w:rsidRPr="0076015C" w:rsidRDefault="00B62F9A" w:rsidP="00B62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F5B2A"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4F5B2A"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A149B89" w14:textId="77777777" w:rsidR="0035147A" w:rsidRPr="0076015C" w:rsidRDefault="0035147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39FB08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60444279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shd w:val="clear" w:color="auto" w:fill="auto"/>
          </w:tcPr>
          <w:p w14:paraId="35B6F978" w14:textId="77777777" w:rsidR="0035147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478D3E72" w14:textId="77777777" w:rsidR="00B62F9A" w:rsidRPr="0076015C" w:rsidRDefault="00B62F9A" w:rsidP="00B62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62F9A" w:rsidRPr="0076015C" w14:paraId="2C7A2148" w14:textId="77777777" w:rsidTr="00C062FC">
        <w:trPr>
          <w:tblHeader/>
        </w:trPr>
        <w:tc>
          <w:tcPr>
            <w:tcW w:w="2843" w:type="pct"/>
          </w:tcPr>
          <w:p w14:paraId="1B86C286" w14:textId="77777777" w:rsidR="00B62F9A" w:rsidRPr="0076015C" w:rsidRDefault="00B62F9A" w:rsidP="00EE3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57" w:type="pct"/>
            <w:gridSpan w:val="3"/>
          </w:tcPr>
          <w:p w14:paraId="1BE14754" w14:textId="77777777" w:rsidR="00B62F9A" w:rsidRPr="0076015C" w:rsidRDefault="00B62F9A" w:rsidP="00EE37A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E40E07"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F5B2A" w:rsidRPr="0076015C" w14:paraId="55F2C8CF" w14:textId="77777777" w:rsidTr="00C062FC">
        <w:tc>
          <w:tcPr>
            <w:tcW w:w="2843" w:type="pct"/>
          </w:tcPr>
          <w:p w14:paraId="645B90BC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29" w:type="pct"/>
          </w:tcPr>
          <w:p w14:paraId="27CC6460" w14:textId="736F7EA1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3375D0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3C3B9C95" w14:textId="4D0C7EF6" w:rsidR="004F5B2A" w:rsidRPr="0076015C" w:rsidRDefault="004F5B2A" w:rsidP="004F5B2A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5B2A" w:rsidRPr="0076015C" w14:paraId="225AE5E5" w14:textId="77777777" w:rsidTr="00B97231">
        <w:tc>
          <w:tcPr>
            <w:tcW w:w="2843" w:type="pct"/>
          </w:tcPr>
          <w:p w14:paraId="5E0E8E61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29" w:type="pct"/>
          </w:tcPr>
          <w:p w14:paraId="6F790FA1" w14:textId="454B048B" w:rsidR="004F5B2A" w:rsidRPr="0076015C" w:rsidRDefault="00714C07" w:rsidP="007E461F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61,967</w:t>
            </w:r>
          </w:p>
        </w:tc>
        <w:tc>
          <w:tcPr>
            <w:tcW w:w="148" w:type="pct"/>
          </w:tcPr>
          <w:p w14:paraId="12597F03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pct"/>
          </w:tcPr>
          <w:p w14:paraId="0E6A62BF" w14:textId="517D234E" w:rsidR="004F5B2A" w:rsidRPr="0076015C" w:rsidRDefault="00714C07" w:rsidP="007E461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</w:tr>
      <w:tr w:rsidR="004F5B2A" w:rsidRPr="0076015C" w14:paraId="3F8B3B74" w14:textId="77777777" w:rsidTr="00C062FC">
        <w:tc>
          <w:tcPr>
            <w:tcW w:w="2843" w:type="pct"/>
          </w:tcPr>
          <w:p w14:paraId="143257FD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6A66378F" w14:textId="6864C6B3" w:rsidR="004F5B2A" w:rsidRPr="0076015C" w:rsidRDefault="00335D6F" w:rsidP="007E461F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148" w:type="pct"/>
          </w:tcPr>
          <w:p w14:paraId="6E6E610F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1B8E5CCF" w14:textId="73A75C97" w:rsidR="004F5B2A" w:rsidRPr="0076015C" w:rsidRDefault="00335D6F" w:rsidP="007E461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4F5B2A" w:rsidRPr="0076015C" w14:paraId="342168B9" w14:textId="77777777" w:rsidTr="00B97231">
        <w:tc>
          <w:tcPr>
            <w:tcW w:w="2843" w:type="pct"/>
          </w:tcPr>
          <w:p w14:paraId="5B74AB34" w14:textId="3313C269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="008C4B5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29" w:type="pct"/>
          </w:tcPr>
          <w:p w14:paraId="25D8D078" w14:textId="5A0AFD6C" w:rsidR="004F5B2A" w:rsidRPr="0076015C" w:rsidRDefault="00714C07" w:rsidP="007E461F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972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723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331</w:t>
            </w:r>
          </w:p>
        </w:tc>
        <w:tc>
          <w:tcPr>
            <w:tcW w:w="148" w:type="pct"/>
          </w:tcPr>
          <w:p w14:paraId="09C258A0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7FCE9B1B" w14:textId="52C08E21" w:rsidR="004F5B2A" w:rsidRPr="00B97231" w:rsidRDefault="00B97231" w:rsidP="00B972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4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97231" w:rsidRPr="0076015C" w14:paraId="46DC8020" w14:textId="77777777" w:rsidTr="00B97231">
        <w:tc>
          <w:tcPr>
            <w:tcW w:w="2843" w:type="pct"/>
          </w:tcPr>
          <w:p w14:paraId="08D8A263" w14:textId="79B90F35" w:rsidR="00B97231" w:rsidRPr="0076015C" w:rsidRDefault="00B97231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79DA5BCB" w14:textId="6272E950" w:rsidR="00B97231" w:rsidRPr="00B97231" w:rsidRDefault="00B97231" w:rsidP="007E461F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62,651</w:t>
            </w:r>
          </w:p>
        </w:tc>
        <w:tc>
          <w:tcPr>
            <w:tcW w:w="148" w:type="pct"/>
          </w:tcPr>
          <w:p w14:paraId="490084EA" w14:textId="77777777" w:rsidR="00B97231" w:rsidRPr="0076015C" w:rsidRDefault="00B97231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  <w:tcBorders>
              <w:bottom w:val="single" w:sz="4" w:space="0" w:color="auto"/>
            </w:tcBorders>
          </w:tcPr>
          <w:p w14:paraId="33F7DCC0" w14:textId="2D152054" w:rsidR="00B97231" w:rsidRDefault="00B97231" w:rsidP="007E461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50,070</w:t>
            </w:r>
          </w:p>
        </w:tc>
      </w:tr>
      <w:tr w:rsidR="004F5B2A" w:rsidRPr="0076015C" w14:paraId="0E322983" w14:textId="77777777" w:rsidTr="00115D17">
        <w:tc>
          <w:tcPr>
            <w:tcW w:w="2843" w:type="pct"/>
          </w:tcPr>
          <w:p w14:paraId="00BB5C40" w14:textId="77777777" w:rsidR="004F5B2A" w:rsidRPr="0076015C" w:rsidRDefault="004F5B2A" w:rsidP="004F5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ECEAAF7" w14:textId="449161D2" w:rsidR="004F5B2A" w:rsidRPr="0076015C" w:rsidRDefault="00E56016" w:rsidP="007E461F">
            <w:pPr>
              <w:pStyle w:val="acctfourfigures"/>
              <w:tabs>
                <w:tab w:val="clear" w:pos="765"/>
              </w:tabs>
              <w:spacing w:line="240" w:lineRule="auto"/>
              <w:ind w:left="700" w:right="1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439,559</w:t>
            </w:r>
          </w:p>
        </w:tc>
        <w:tc>
          <w:tcPr>
            <w:tcW w:w="148" w:type="pct"/>
          </w:tcPr>
          <w:p w14:paraId="4981838C" w14:textId="77777777" w:rsidR="004F5B2A" w:rsidRPr="0076015C" w:rsidRDefault="004F5B2A" w:rsidP="004F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  <w:tcBorders>
              <w:top w:val="single" w:sz="4" w:space="0" w:color="auto"/>
              <w:bottom w:val="double" w:sz="4" w:space="0" w:color="auto"/>
            </w:tcBorders>
          </w:tcPr>
          <w:p w14:paraId="08A07195" w14:textId="01411EBD" w:rsidR="004F5B2A" w:rsidRPr="0076015C" w:rsidRDefault="00E56016" w:rsidP="007E461F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51,662</w:t>
            </w:r>
          </w:p>
        </w:tc>
      </w:tr>
    </w:tbl>
    <w:p w14:paraId="356F4BE6" w14:textId="77777777" w:rsidR="003F69F1" w:rsidRPr="0076015C" w:rsidRDefault="003F69F1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52D2334" w14:textId="27AEE999" w:rsidR="0030115A" w:rsidRPr="0076015C" w:rsidRDefault="001D365F" w:rsidP="001D365F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กลุ่มบริษัทมีสัญญาการสนันสนุนทางการตลาดกับบริษัทในประเทศ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 xml:space="preserve">2 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>แห่ง เพื่อส่งเสริมและจัดจำหน่ายผลิตภัณฑ์</w:t>
      </w:r>
      <w:r w:rsidR="00092A0A" w:rsidRPr="0076015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บางประเภทของบริษัทดังกล่าวภายในสถานประกอบการของกลุ่มบริษัทและแฟรนไชส์ซี โดยมีระยะเวลาตั้งแต่วันที่ </w:t>
      </w:r>
      <w:r w:rsidR="00092A0A" w:rsidRPr="0076015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Pr="0076015C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 กลุ่มบริษัทผูกพันที่จะต้องจัดทำกิจกรรมส่งเสริมทางการตลาดและป</w:t>
      </w:r>
      <w:r w:rsidR="00017431">
        <w:rPr>
          <w:rFonts w:asciiTheme="majorBidi" w:hAnsiTheme="majorBidi" w:cstheme="majorBidi" w:hint="cs"/>
          <w:spacing w:val="-4"/>
          <w:sz w:val="30"/>
          <w:szCs w:val="30"/>
          <w:cs/>
        </w:rPr>
        <w:t>ฏิ</w:t>
      </w:r>
      <w:r w:rsidRPr="0076015C">
        <w:rPr>
          <w:rFonts w:asciiTheme="majorBidi" w:hAnsiTheme="majorBidi" w:cstheme="majorBidi"/>
          <w:spacing w:val="-4"/>
          <w:sz w:val="30"/>
          <w:szCs w:val="30"/>
          <w:cs/>
        </w:rPr>
        <w:t>บัติตามเงื่อนไขต่าง ๆ ที่กำหนดไว้ในสัญญา</w:t>
      </w:r>
    </w:p>
    <w:p w14:paraId="4F3EC1E0" w14:textId="51E25E4B" w:rsidR="008702CC" w:rsidRDefault="00870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4"/>
          <w:szCs w:val="24"/>
        </w:rPr>
      </w:pPr>
      <w:r>
        <w:rPr>
          <w:rFonts w:asciiTheme="majorBidi" w:hAnsiTheme="majorBidi" w:cstheme="majorBidi"/>
          <w:spacing w:val="-4"/>
          <w:sz w:val="24"/>
          <w:szCs w:val="24"/>
        </w:rPr>
        <w:br w:type="page"/>
      </w:r>
    </w:p>
    <w:p w14:paraId="03F7990D" w14:textId="25A960E0" w:rsidR="003F460D" w:rsidRPr="00406D37" w:rsidRDefault="003F460D" w:rsidP="0030115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06D37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DF649F0" w14:textId="07B1B8B7" w:rsidR="003F460D" w:rsidRPr="008702CC" w:rsidRDefault="003F460D" w:rsidP="003F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807E8AC" w14:textId="414335B7" w:rsidR="001119F4" w:rsidRPr="00406D37" w:rsidRDefault="001119F4" w:rsidP="003F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06D3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การเพิ่มเงินลงทุนในบริษัทร่วม</w:t>
      </w:r>
    </w:p>
    <w:p w14:paraId="4A7083B9" w14:textId="77777777" w:rsidR="001119F4" w:rsidRPr="008702CC" w:rsidRDefault="001119F4" w:rsidP="003F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A18F640" w14:textId="50AD2F56" w:rsidR="00F55373" w:rsidRPr="006437B1" w:rsidRDefault="00F55373" w:rsidP="00905EE8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406D37">
        <w:rPr>
          <w:rFonts w:ascii="Angsana New" w:hAnsi="Angsana New" w:hint="cs"/>
          <w:spacing w:val="-2"/>
          <w:sz w:val="30"/>
          <w:szCs w:val="30"/>
          <w:cs/>
        </w:rPr>
        <w:t>ในการประชุมคณะกรรมการ</w:t>
      </w:r>
      <w:r w:rsidR="00406D37" w:rsidRPr="00406D37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8 </w:t>
      </w:r>
      <w:r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406D37">
        <w:rPr>
          <w:rFonts w:ascii="Angsana New" w:hAnsi="Angsana New"/>
          <w:spacing w:val="-2"/>
          <w:sz w:val="30"/>
          <w:szCs w:val="30"/>
        </w:rPr>
        <w:t xml:space="preserve">2563 </w:t>
      </w:r>
      <w:r w:rsidR="00406D37" w:rsidRPr="00406D37">
        <w:rPr>
          <w:rFonts w:ascii="Angsana New" w:hAnsi="Angsana New" w:hint="cs"/>
          <w:spacing w:val="-2"/>
          <w:sz w:val="30"/>
          <w:szCs w:val="30"/>
          <w:cs/>
        </w:rPr>
        <w:t>คณะกรรมการมี</w:t>
      </w:r>
      <w:r w:rsidR="00905EE8" w:rsidRPr="00406D37">
        <w:rPr>
          <w:rFonts w:ascii="Angsana New" w:hAnsi="Angsana New" w:hint="cs"/>
          <w:spacing w:val="-2"/>
          <w:sz w:val="30"/>
          <w:szCs w:val="30"/>
          <w:cs/>
        </w:rPr>
        <w:t>มติ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>อนุม</w:t>
      </w:r>
      <w:r w:rsidR="00406D37" w:rsidRPr="00406D37">
        <w:rPr>
          <w:rFonts w:ascii="Angsana New" w:hAnsi="Angsana New" w:hint="cs"/>
          <w:spacing w:val="-2"/>
          <w:sz w:val="30"/>
          <w:szCs w:val="30"/>
          <w:cs/>
        </w:rPr>
        <w:t>ั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>ติให้</w:t>
      </w:r>
      <w:r w:rsidR="00406D37" w:rsidRPr="00406D37">
        <w:rPr>
          <w:rFonts w:ascii="Angsana New" w:hAnsi="Angsana New" w:hint="cs"/>
          <w:spacing w:val="-2"/>
          <w:sz w:val="30"/>
          <w:szCs w:val="30"/>
          <w:cs/>
        </w:rPr>
        <w:t>บริษัทย่อย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>เพิ่ม</w:t>
      </w:r>
      <w:r w:rsidR="00406D37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    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>เงินลงทุนในบริษัท</w:t>
      </w:r>
      <w:r w:rsidR="00CA3400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กินดีอยู่ดี </w:t>
      </w:r>
      <w:r w:rsidR="008F271E" w:rsidRPr="00406D37">
        <w:rPr>
          <w:rFonts w:ascii="Angsana New" w:hAnsi="Angsana New"/>
          <w:spacing w:val="-2"/>
          <w:sz w:val="30"/>
          <w:szCs w:val="30"/>
        </w:rPr>
        <w:t xml:space="preserve">2020 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="00CA3400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A3400" w:rsidRPr="00406D37">
        <w:rPr>
          <w:rFonts w:ascii="Angsana New" w:hAnsi="Angsana New"/>
          <w:spacing w:val="-2"/>
          <w:sz w:val="30"/>
          <w:szCs w:val="30"/>
        </w:rPr>
        <w:t>(“</w:t>
      </w:r>
      <w:r w:rsidR="00CA3400" w:rsidRPr="00406D37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="00CA3400" w:rsidRPr="00406D37">
        <w:rPr>
          <w:rFonts w:ascii="Angsana New" w:hAnsi="Angsana New"/>
          <w:spacing w:val="-2"/>
          <w:sz w:val="30"/>
          <w:szCs w:val="30"/>
        </w:rPr>
        <w:t>”)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6D37" w:rsidRPr="00406D37"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8F271E" w:rsidRPr="00406D37">
        <w:rPr>
          <w:rFonts w:ascii="Angsana New" w:hAnsi="Angsana New"/>
          <w:spacing w:val="-2"/>
          <w:sz w:val="30"/>
          <w:szCs w:val="30"/>
        </w:rPr>
        <w:t xml:space="preserve">4.5 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406D37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 xml:space="preserve">รวมเป็นเงินลงทุนทั้งสิ้น </w:t>
      </w:r>
      <w:r w:rsidR="008F271E" w:rsidRPr="00406D37">
        <w:rPr>
          <w:rFonts w:ascii="Angsana New" w:hAnsi="Angsana New"/>
          <w:spacing w:val="-2"/>
          <w:sz w:val="30"/>
          <w:szCs w:val="30"/>
        </w:rPr>
        <w:t xml:space="preserve">7.5 </w:t>
      </w:r>
      <w:r w:rsidR="008F271E" w:rsidRPr="00406D37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="008F271E"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440773" w:rsidRPr="00297FEC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CA3400" w:rsidRPr="00297FEC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="00440773" w:rsidRPr="00297FEC">
        <w:rPr>
          <w:rFonts w:ascii="Angsana New" w:hAnsi="Angsana New" w:hint="cs"/>
          <w:spacing w:val="-2"/>
          <w:sz w:val="30"/>
          <w:szCs w:val="30"/>
          <w:cs/>
        </w:rPr>
        <w:t>ได้จดทะเบียน</w:t>
      </w:r>
      <w:r w:rsidR="00C52FA3"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การเพิ่มทุนจดทะเบียนดังกล่าวกับกรมพัฒนาธุรกิจการค้า กระทรวงพาณิชย์แล้วในเดือนกรกฎาคม </w:t>
      </w:r>
      <w:r w:rsidR="00C52FA3" w:rsidRPr="00297FEC">
        <w:rPr>
          <w:rFonts w:ascii="Angsana New" w:hAnsi="Angsana New"/>
          <w:spacing w:val="-2"/>
          <w:sz w:val="30"/>
          <w:szCs w:val="30"/>
        </w:rPr>
        <w:t>2563</w:t>
      </w:r>
      <w:r w:rsidR="00406D37" w:rsidRPr="00297FEC">
        <w:rPr>
          <w:rFonts w:ascii="Angsana New" w:hAnsi="Angsana New" w:hint="cs"/>
          <w:spacing w:val="-2"/>
          <w:sz w:val="30"/>
          <w:szCs w:val="30"/>
          <w:cs/>
        </w:rPr>
        <w:t xml:space="preserve"> ซึ่งบริษัทย่อยได้ใช้สิทธิในการซื้อหุ้นเพิ่มทุนของบริษัทร่วมตามสัดส่วนการถือหุ้นเดิม         (ร้อยละ </w:t>
      </w:r>
      <w:r w:rsidR="00406D37" w:rsidRPr="00297FEC">
        <w:rPr>
          <w:rFonts w:ascii="Angsana New" w:hAnsi="Angsana New"/>
          <w:spacing w:val="-2"/>
          <w:sz w:val="30"/>
          <w:szCs w:val="30"/>
        </w:rPr>
        <w:t>25)</w:t>
      </w:r>
    </w:p>
    <w:p w14:paraId="26A2F438" w14:textId="77777777" w:rsidR="003F460D" w:rsidRPr="008702CC" w:rsidRDefault="003F460D" w:rsidP="003F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6D8E8C6" w14:textId="7C207363" w:rsidR="0030115A" w:rsidRPr="0076015C" w:rsidRDefault="0030115A" w:rsidP="0030115A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6015C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204A0D0D" w14:textId="53E3784C" w:rsidR="0030115A" w:rsidRPr="008702CC" w:rsidRDefault="0030115A" w:rsidP="00301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</w:rPr>
      </w:pPr>
    </w:p>
    <w:p w14:paraId="49BE08A9" w14:textId="3E7C5946" w:rsidR="0030115A" w:rsidRDefault="0030115A" w:rsidP="0030115A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 สำหรับงวด</w:t>
      </w:r>
      <w:r w:rsidR="0075188F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4F5B2A" w:rsidRPr="0076015C">
        <w:rPr>
          <w:rFonts w:ascii="Angsana New" w:hAnsi="Angsana New" w:hint="cs"/>
          <w:sz w:val="30"/>
          <w:szCs w:val="30"/>
          <w:cs/>
        </w:rPr>
        <w:t>หก</w:t>
      </w:r>
      <w:r w:rsidRPr="0076015C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76015C">
        <w:rPr>
          <w:rFonts w:ascii="Angsana New" w:hAnsi="Angsana New"/>
          <w:sz w:val="30"/>
          <w:szCs w:val="30"/>
        </w:rPr>
        <w:t>3</w:t>
      </w:r>
      <w:r w:rsidR="004F5B2A" w:rsidRPr="0076015C">
        <w:rPr>
          <w:rFonts w:ascii="Angsana New" w:hAnsi="Angsana New"/>
          <w:sz w:val="30"/>
          <w:szCs w:val="30"/>
        </w:rPr>
        <w:t xml:space="preserve">0 </w:t>
      </w:r>
      <w:r w:rsidR="004F5B2A"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6015C">
        <w:rPr>
          <w:rFonts w:ascii="Angsana New" w:hAnsi="Angsana New"/>
          <w:sz w:val="30"/>
          <w:szCs w:val="30"/>
        </w:rPr>
        <w:t xml:space="preserve">2562 </w:t>
      </w:r>
      <w:r w:rsidR="007E461F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ซึ่งรวมอยู่ในงบการเงินระหว่างกาล</w:t>
      </w:r>
      <w:r w:rsidR="00C92F6C" w:rsidRPr="0076015C">
        <w:rPr>
          <w:rFonts w:ascii="Angsana New" w:hAnsi="Angsana New" w:hint="cs"/>
          <w:sz w:val="30"/>
          <w:szCs w:val="30"/>
          <w:cs/>
        </w:rPr>
        <w:t>แบบย่อ</w:t>
      </w:r>
      <w:r w:rsidRPr="0076015C"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76015C">
        <w:rPr>
          <w:rFonts w:ascii="Angsana New" w:hAnsi="Angsana New" w:hint="cs"/>
          <w:sz w:val="30"/>
          <w:szCs w:val="30"/>
          <w:cs/>
        </w:rPr>
        <w:t>ใน</w:t>
      </w:r>
      <w:r w:rsidRPr="0076015C">
        <w:rPr>
          <w:rFonts w:ascii="Angsana New" w:hAnsi="Angsana New"/>
          <w:sz w:val="30"/>
          <w:szCs w:val="30"/>
          <w:cs/>
        </w:rPr>
        <w:t>งบการเงิน</w:t>
      </w:r>
      <w:r w:rsidRPr="0076015C">
        <w:rPr>
          <w:rFonts w:ascii="Angsana New" w:hAnsi="Angsana New" w:hint="cs"/>
          <w:sz w:val="30"/>
          <w:szCs w:val="30"/>
          <w:cs/>
        </w:rPr>
        <w:t>ระหว่างกาล</w:t>
      </w:r>
      <w:r w:rsidR="00C92F6C" w:rsidRPr="0076015C">
        <w:rPr>
          <w:rFonts w:ascii="Angsana New" w:hAnsi="Angsana New" w:hint="cs"/>
          <w:sz w:val="30"/>
          <w:szCs w:val="30"/>
          <w:cs/>
        </w:rPr>
        <w:t>แบบย่อ</w:t>
      </w:r>
      <w:r w:rsidRPr="0076015C">
        <w:rPr>
          <w:rFonts w:ascii="Angsana New" w:hAnsi="Angsana New"/>
          <w:sz w:val="30"/>
          <w:szCs w:val="30"/>
          <w:cs/>
        </w:rPr>
        <w:t xml:space="preserve">ปี </w:t>
      </w:r>
      <w:r w:rsidRPr="0076015C">
        <w:rPr>
          <w:rFonts w:ascii="Angsana New" w:hAnsi="Angsana New"/>
          <w:sz w:val="30"/>
          <w:szCs w:val="30"/>
        </w:rPr>
        <w:t xml:space="preserve">2563 </w:t>
      </w:r>
      <w:r w:rsidRPr="0076015C">
        <w:rPr>
          <w:rFonts w:ascii="Angsana New" w:hAnsi="Angsana New" w:hint="cs"/>
          <w:sz w:val="30"/>
          <w:szCs w:val="30"/>
          <w:cs/>
        </w:rPr>
        <w:t>ดังนี้</w:t>
      </w:r>
    </w:p>
    <w:p w14:paraId="43799890" w14:textId="77777777" w:rsidR="00635834" w:rsidRPr="008702CC" w:rsidRDefault="00635834" w:rsidP="0030115A">
      <w:pPr>
        <w:tabs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270"/>
        <w:gridCol w:w="1800"/>
        <w:gridCol w:w="270"/>
        <w:gridCol w:w="1890"/>
        <w:gridCol w:w="270"/>
        <w:gridCol w:w="1800"/>
      </w:tblGrid>
      <w:tr w:rsidR="0030115A" w:rsidRPr="0076015C" w14:paraId="19639B08" w14:textId="77777777" w:rsidTr="0030115A">
        <w:trPr>
          <w:trHeight w:val="419"/>
        </w:trPr>
        <w:tc>
          <w:tcPr>
            <w:tcW w:w="2790" w:type="dxa"/>
            <w:shd w:val="clear" w:color="auto" w:fill="auto"/>
          </w:tcPr>
          <w:p w14:paraId="4D6AE8B5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6E566D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F6F6B7" w14:textId="1D582103" w:rsidR="0030115A" w:rsidRPr="0076015C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0115A" w:rsidRPr="0076015C" w14:paraId="39DFDCEF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1D3F3F80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73D0D1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1EA80F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F2221E4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B7AE484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9DA11A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E3A33BF" w14:textId="77777777" w:rsidR="0030115A" w:rsidRPr="0076015C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0115A" w:rsidRPr="0076015C" w14:paraId="1B5B0E20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5C2B9FA7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8B9EA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E20FD3B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9F9540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F2DA9C5" w14:textId="77777777" w:rsidR="0030115A" w:rsidRPr="0076015C" w:rsidRDefault="0030115A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5D6A529" w14:textId="77777777" w:rsidR="0030115A" w:rsidRPr="0076015C" w:rsidRDefault="0030115A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68AF163" w14:textId="77777777" w:rsidR="0030115A" w:rsidRPr="0076015C" w:rsidRDefault="0030115A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188F" w:rsidRPr="0076015C" w14:paraId="512EF33B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5F9E772D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14:paraId="5D4EF4C1" w14:textId="757AE9D0" w:rsidR="0075188F" w:rsidRPr="0076015C" w:rsidRDefault="0075188F" w:rsidP="0075188F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เดือนสิ้นวันที่ </w:t>
            </w:r>
          </w:p>
          <w:p w14:paraId="036C4552" w14:textId="39107BA3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BAC0B6A" w14:textId="77777777" w:rsidR="0075188F" w:rsidRPr="0076015C" w:rsidRDefault="0075188F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423EDD4A" w14:textId="77777777" w:rsidR="0075188F" w:rsidRPr="0076015C" w:rsidRDefault="0075188F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0BC3C6C" w14:textId="77777777" w:rsidR="0075188F" w:rsidRPr="0076015C" w:rsidRDefault="0075188F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066BB39" w14:textId="77777777" w:rsidR="0075188F" w:rsidRPr="0076015C" w:rsidRDefault="0075188F" w:rsidP="0030115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295832" w14:textId="77777777" w:rsidR="0075188F" w:rsidRPr="0076015C" w:rsidRDefault="0075188F" w:rsidP="0030115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D2936FB" w14:textId="77777777" w:rsidR="0075188F" w:rsidRPr="0076015C" w:rsidRDefault="0075188F" w:rsidP="0030115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188F" w:rsidRPr="0076015C" w14:paraId="36268576" w14:textId="77777777" w:rsidTr="0030115A">
        <w:trPr>
          <w:trHeight w:val="404"/>
        </w:trPr>
        <w:tc>
          <w:tcPr>
            <w:tcW w:w="2790" w:type="dxa"/>
            <w:shd w:val="clear" w:color="auto" w:fill="auto"/>
          </w:tcPr>
          <w:p w14:paraId="4449BF9A" w14:textId="0B245DAE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70" w:type="dxa"/>
            <w:shd w:val="clear" w:color="auto" w:fill="auto"/>
          </w:tcPr>
          <w:p w14:paraId="5C484BD6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C92493A" w14:textId="50F89A83" w:rsidR="0075188F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583,901</w:t>
            </w:r>
          </w:p>
        </w:tc>
        <w:tc>
          <w:tcPr>
            <w:tcW w:w="270" w:type="dxa"/>
            <w:shd w:val="clear" w:color="auto" w:fill="auto"/>
          </w:tcPr>
          <w:p w14:paraId="731012E7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AB22A25" w14:textId="7E436088" w:rsidR="0075188F" w:rsidRPr="0027251A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251A">
              <w:rPr>
                <w:rFonts w:ascii="Angsana New" w:hAnsi="Angsana New"/>
                <w:sz w:val="30"/>
                <w:szCs w:val="30"/>
              </w:rPr>
              <w:t>(191,56</w:t>
            </w:r>
            <w:r w:rsidR="00EE2855">
              <w:rPr>
                <w:rFonts w:ascii="Angsana New" w:hAnsi="Angsana New"/>
                <w:sz w:val="30"/>
                <w:szCs w:val="30"/>
              </w:rPr>
              <w:t>3</w:t>
            </w:r>
            <w:r w:rsidRPr="002725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079B98" w14:textId="77777777" w:rsidR="0075188F" w:rsidRPr="0076015C" w:rsidRDefault="0075188F" w:rsidP="0075188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E8DB01" w14:textId="5F7ED63C" w:rsidR="0075188F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392,338</w:t>
            </w:r>
          </w:p>
        </w:tc>
      </w:tr>
      <w:tr w:rsidR="0027251A" w:rsidRPr="0076015C" w14:paraId="5F3283F0" w14:textId="77777777" w:rsidTr="0075188F">
        <w:trPr>
          <w:trHeight w:val="404"/>
        </w:trPr>
        <w:tc>
          <w:tcPr>
            <w:tcW w:w="2790" w:type="dxa"/>
            <w:shd w:val="clear" w:color="auto" w:fill="auto"/>
          </w:tcPr>
          <w:p w14:paraId="487552FC" w14:textId="607536AA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57FD6117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2E829D80" w14:textId="3F2218D6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23,163</w:t>
            </w:r>
          </w:p>
        </w:tc>
        <w:tc>
          <w:tcPr>
            <w:tcW w:w="270" w:type="dxa"/>
            <w:shd w:val="clear" w:color="auto" w:fill="auto"/>
          </w:tcPr>
          <w:p w14:paraId="63E111C9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C744780" w14:textId="6D7BF7E1" w:rsidR="0027251A" w:rsidRPr="0027251A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251A">
              <w:rPr>
                <w:rFonts w:ascii="Angsana New" w:hAnsi="Angsana New"/>
                <w:sz w:val="30"/>
                <w:szCs w:val="30"/>
              </w:rPr>
              <w:t>191,56</w:t>
            </w:r>
            <w:r w:rsidR="00EE28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3E7E087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9D6B85" w14:textId="7C9D8F31" w:rsidR="0027251A" w:rsidRPr="0076015C" w:rsidRDefault="00EE2855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214,726</w:t>
            </w:r>
          </w:p>
        </w:tc>
      </w:tr>
      <w:tr w:rsidR="0027251A" w:rsidRPr="0076015C" w14:paraId="6197082C" w14:textId="77777777" w:rsidTr="0075188F">
        <w:trPr>
          <w:trHeight w:val="404"/>
        </w:trPr>
        <w:tc>
          <w:tcPr>
            <w:tcW w:w="2790" w:type="dxa"/>
            <w:shd w:val="clear" w:color="auto" w:fill="auto"/>
          </w:tcPr>
          <w:p w14:paraId="5F11014C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6BB26D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0A8D612" w14:textId="77777777" w:rsidR="0027251A" w:rsidRPr="0076015C" w:rsidRDefault="0027251A" w:rsidP="0027251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29152D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E58BC" w14:textId="44143EDA" w:rsidR="0027251A" w:rsidRPr="0027251A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3EED21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71BD3BE" w14:textId="77777777" w:rsidR="0027251A" w:rsidRPr="0076015C" w:rsidRDefault="0027251A" w:rsidP="0027251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251A" w:rsidRPr="0076015C" w14:paraId="664DEEB1" w14:textId="77777777" w:rsidTr="006437B1">
        <w:trPr>
          <w:trHeight w:val="242"/>
        </w:trPr>
        <w:tc>
          <w:tcPr>
            <w:tcW w:w="2790" w:type="dxa"/>
            <w:shd w:val="clear" w:color="auto" w:fill="auto"/>
          </w:tcPr>
          <w:p w14:paraId="2F4D3D1A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DC7FE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45E21EF" w14:textId="77777777" w:rsidR="0027251A" w:rsidRPr="0076015C" w:rsidRDefault="0027251A" w:rsidP="0027251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488C50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</w:tcPr>
          <w:p w14:paraId="4C3BC5A2" w14:textId="77777777" w:rsidR="0027251A" w:rsidRPr="0076015C" w:rsidRDefault="0027251A" w:rsidP="0027251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19B956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1E7D7C7" w14:textId="77777777" w:rsidR="0027251A" w:rsidRPr="0076015C" w:rsidRDefault="0027251A" w:rsidP="0027251A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7251A" w:rsidRPr="0076015C" w14:paraId="694495EE" w14:textId="77777777" w:rsidTr="0030115A">
        <w:trPr>
          <w:trHeight w:val="137"/>
        </w:trPr>
        <w:tc>
          <w:tcPr>
            <w:tcW w:w="2790" w:type="dxa"/>
            <w:shd w:val="clear" w:color="auto" w:fill="auto"/>
          </w:tcPr>
          <w:p w14:paraId="4440DE5C" w14:textId="7E1ADA01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  <w:p w14:paraId="12E861BD" w14:textId="7C55CD38" w:rsidR="0027251A" w:rsidRPr="0076015C" w:rsidRDefault="0027251A" w:rsidP="0027251A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สำหรับงวดหกเดือนสิ้นวันที่ </w:t>
            </w:r>
          </w:p>
          <w:p w14:paraId="0F39AD15" w14:textId="155C438B" w:rsidR="0027251A" w:rsidRPr="0076015C" w:rsidRDefault="0027251A" w:rsidP="0027251A">
            <w:pPr>
              <w:pStyle w:val="BodyText"/>
              <w:spacing w:after="0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2B1AEBC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5892D4C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9BB5FE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2A1B501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A9B823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A09E935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251A" w:rsidRPr="0076015C" w14:paraId="3E893D50" w14:textId="77777777" w:rsidTr="0030115A">
        <w:trPr>
          <w:trHeight w:val="164"/>
        </w:trPr>
        <w:tc>
          <w:tcPr>
            <w:tcW w:w="2790" w:type="dxa"/>
            <w:shd w:val="clear" w:color="auto" w:fill="auto"/>
          </w:tcPr>
          <w:p w14:paraId="0738B916" w14:textId="75EF99DD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270" w:type="dxa"/>
            <w:shd w:val="clear" w:color="auto" w:fill="auto"/>
          </w:tcPr>
          <w:p w14:paraId="26212A81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61686277" w14:textId="0DA6C4DD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1,141,427</w:t>
            </w:r>
          </w:p>
        </w:tc>
        <w:tc>
          <w:tcPr>
            <w:tcW w:w="270" w:type="dxa"/>
            <w:shd w:val="clear" w:color="auto" w:fill="auto"/>
          </w:tcPr>
          <w:p w14:paraId="7C9653A2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E1356FA" w14:textId="2F7098F3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(368,225)</w:t>
            </w:r>
          </w:p>
        </w:tc>
        <w:tc>
          <w:tcPr>
            <w:tcW w:w="270" w:type="dxa"/>
            <w:shd w:val="clear" w:color="auto" w:fill="auto"/>
          </w:tcPr>
          <w:p w14:paraId="36FC88AA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13C56A" w14:textId="7778F05B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773,202</w:t>
            </w:r>
          </w:p>
        </w:tc>
      </w:tr>
      <w:tr w:rsidR="0027251A" w:rsidRPr="0076015C" w14:paraId="6C3CB8DD" w14:textId="77777777" w:rsidTr="0030115A">
        <w:trPr>
          <w:trHeight w:val="299"/>
        </w:trPr>
        <w:tc>
          <w:tcPr>
            <w:tcW w:w="2790" w:type="dxa"/>
            <w:shd w:val="clear" w:color="auto" w:fill="auto"/>
          </w:tcPr>
          <w:p w14:paraId="3201FCAE" w14:textId="61977D1E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11477827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DD93AF1" w14:textId="76DBD1D0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44,658</w:t>
            </w:r>
          </w:p>
        </w:tc>
        <w:tc>
          <w:tcPr>
            <w:tcW w:w="270" w:type="dxa"/>
            <w:shd w:val="clear" w:color="auto" w:fill="auto"/>
          </w:tcPr>
          <w:p w14:paraId="11B73A65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D47FE7F" w14:textId="130D63D1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368,225</w:t>
            </w:r>
          </w:p>
        </w:tc>
        <w:tc>
          <w:tcPr>
            <w:tcW w:w="270" w:type="dxa"/>
            <w:shd w:val="clear" w:color="auto" w:fill="auto"/>
          </w:tcPr>
          <w:p w14:paraId="0DFB24C2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6BDD90D" w14:textId="0E290DF4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412,883</w:t>
            </w:r>
          </w:p>
        </w:tc>
      </w:tr>
      <w:tr w:rsidR="0027251A" w:rsidRPr="0076015C" w14:paraId="36036805" w14:textId="77777777" w:rsidTr="0030115A">
        <w:trPr>
          <w:trHeight w:val="419"/>
        </w:trPr>
        <w:tc>
          <w:tcPr>
            <w:tcW w:w="2790" w:type="dxa"/>
            <w:shd w:val="clear" w:color="auto" w:fill="auto"/>
          </w:tcPr>
          <w:p w14:paraId="708CDAE9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71ABF" w14:textId="77777777" w:rsidR="0027251A" w:rsidRPr="0076015C" w:rsidRDefault="0027251A" w:rsidP="0027251A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98A0634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1CB32F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2F80D" w14:textId="2A07F743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C2ECBA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E008BE3" w14:textId="77777777" w:rsidR="0027251A" w:rsidRPr="0076015C" w:rsidRDefault="0027251A" w:rsidP="002725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27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F7EC21E" w14:textId="77777777" w:rsidR="008702CC" w:rsidRPr="008702CC" w:rsidRDefault="008702CC" w:rsidP="004F5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F9DA207" w14:textId="6744A51A" w:rsidR="003F69F1" w:rsidRPr="00344A2A" w:rsidRDefault="0030115A" w:rsidP="004F5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6015C">
        <w:rPr>
          <w:rFonts w:ascii="Angsana New" w:hAnsi="Angsana New" w:hint="cs"/>
          <w:sz w:val="30"/>
          <w:szCs w:val="30"/>
          <w:cs/>
        </w:rPr>
        <w:t>การจัดประเภทรายการใหม่นี้</w:t>
      </w:r>
      <w:r w:rsidR="0036322F"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เนื่องจากผู้บริหารเห็นว่ามีความเหมาะสมกับธุรกิจของ</w:t>
      </w:r>
      <w:r w:rsidR="0036322F" w:rsidRPr="0076015C">
        <w:rPr>
          <w:rFonts w:ascii="Angsana New" w:hAnsi="Angsana New" w:hint="cs"/>
          <w:sz w:val="30"/>
          <w:szCs w:val="30"/>
          <w:cs/>
        </w:rPr>
        <w:t>กลุ่ม</w:t>
      </w:r>
      <w:r w:rsidRPr="0076015C">
        <w:rPr>
          <w:rFonts w:ascii="Angsana New" w:hAnsi="Angsana New" w:hint="cs"/>
          <w:sz w:val="30"/>
          <w:szCs w:val="30"/>
          <w:cs/>
        </w:rPr>
        <w:t>บริษัทมากกว่า</w:t>
      </w:r>
    </w:p>
    <w:sectPr w:rsidR="003F69F1" w:rsidRPr="00344A2A" w:rsidSect="003E0FAD">
      <w:headerReference w:type="default" r:id="rId1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3D3A" w14:textId="77777777" w:rsidR="009F5252" w:rsidRDefault="009F5252" w:rsidP="004956B4">
      <w:r>
        <w:separator/>
      </w:r>
    </w:p>
  </w:endnote>
  <w:endnote w:type="continuationSeparator" w:id="0">
    <w:p w14:paraId="5CB74F37" w14:textId="77777777" w:rsidR="009F5252" w:rsidRDefault="009F525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281904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211A29" w14:textId="77777777" w:rsidR="009F5252" w:rsidRPr="005A0BA5" w:rsidRDefault="009F525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827B6" w14:textId="77777777" w:rsidR="009F5252" w:rsidRDefault="009F5252" w:rsidP="004956B4">
      <w:r>
        <w:separator/>
      </w:r>
    </w:p>
  </w:footnote>
  <w:footnote w:type="continuationSeparator" w:id="0">
    <w:p w14:paraId="2C19340D" w14:textId="77777777" w:rsidR="009F5252" w:rsidRDefault="009F525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FF8" w14:textId="77777777" w:rsidR="009F5252" w:rsidRDefault="009F5252" w:rsidP="00F00E90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226EA20" w14:textId="77777777" w:rsidR="009F5252" w:rsidRPr="00401060" w:rsidRDefault="009F5252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69F0ADD5" w14:textId="555A1D66" w:rsidR="009F5252" w:rsidRPr="0064776F" w:rsidRDefault="009F5252" w:rsidP="00F00E90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cs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มิถุนายน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149A6E9" w14:textId="77777777" w:rsidR="009F5252" w:rsidRPr="00F611ED" w:rsidRDefault="009F5252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89938" w14:textId="77777777" w:rsidR="009F5252" w:rsidRDefault="009F5252" w:rsidP="000227CE">
    <w:pPr>
      <w:pStyle w:val="acctmainheading"/>
      <w:tabs>
        <w:tab w:val="left" w:pos="90"/>
      </w:tabs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3F1AE012" w14:textId="77777777" w:rsidR="009F5252" w:rsidRPr="00401060" w:rsidRDefault="009F5252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0512ED82" w14:textId="2E763816" w:rsidR="009F5252" w:rsidRPr="00FE5A92" w:rsidRDefault="009F5252" w:rsidP="000227CE">
    <w:pPr>
      <w:pStyle w:val="acctmainheading"/>
      <w:spacing w:after="0" w:line="240" w:lineRule="auto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มิถุนายน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422E34F8" w14:textId="77777777" w:rsidR="009F5252" w:rsidRPr="00F611ED" w:rsidRDefault="009F5252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35489" w14:textId="77777777" w:rsidR="009F5252" w:rsidRDefault="009F5252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19EEEF6E" w14:textId="77777777" w:rsidR="009F5252" w:rsidRPr="00401060" w:rsidRDefault="009F5252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E640967" w14:textId="5FF722F2" w:rsidR="009F5252" w:rsidRPr="00FE5A92" w:rsidRDefault="009F5252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75684A">
      <w:rPr>
        <w:rFonts w:ascii="Angsana New" w:hAnsi="Angsana New"/>
        <w:bCs/>
        <w:iCs/>
        <w:sz w:val="32"/>
        <w:szCs w:val="32"/>
        <w:lang w:bidi="th-TH"/>
      </w:rPr>
      <w:t>3</w:t>
    </w:r>
    <w:r w:rsidRPr="0075684A">
      <w:rPr>
        <w:rFonts w:ascii="Angsana New" w:hAnsi="Angsana New"/>
        <w:bCs/>
        <w:iCs/>
        <w:sz w:val="32"/>
        <w:szCs w:val="32"/>
        <w:lang w:val="en-US" w:bidi="th-TH"/>
      </w:rPr>
      <w:t xml:space="preserve">0 </w:t>
    </w:r>
    <w:r w:rsidRPr="006C08FD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มิถุนายน </w:t>
    </w:r>
    <w:r w:rsidRPr="00401060">
      <w:rPr>
        <w:rFonts w:ascii="Angsana New" w:hAnsi="Angsana New"/>
        <w:bCs/>
        <w:iCs/>
        <w:sz w:val="32"/>
        <w:szCs w:val="32"/>
        <w:lang w:bidi="th-TH"/>
      </w:rPr>
      <w:t>2563</w:t>
    </w:r>
    <w:r>
      <w:rPr>
        <w:rFonts w:ascii="Angsana New" w:hAnsi="Angsana New" w:hint="cs"/>
        <w:bCs/>
        <w:i/>
        <w:sz w:val="32"/>
        <w:szCs w:val="32"/>
        <w:cs/>
        <w:lang w:bidi="th-TH"/>
      </w:rPr>
      <w:t xml:space="preserve"> (ไม่ได้ตรวจสอบ)</w:t>
    </w:r>
  </w:p>
  <w:p w14:paraId="5EC9A855" w14:textId="77777777" w:rsidR="009F5252" w:rsidRPr="00F611ED" w:rsidRDefault="009F5252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1"/>
  </w:num>
  <w:num w:numId="12">
    <w:abstractNumId w:val="17"/>
  </w:num>
  <w:num w:numId="13">
    <w:abstractNumId w:val="36"/>
  </w:num>
  <w:num w:numId="14">
    <w:abstractNumId w:val="9"/>
  </w:num>
  <w:num w:numId="15">
    <w:abstractNumId w:val="19"/>
  </w:num>
  <w:num w:numId="16">
    <w:abstractNumId w:val="33"/>
  </w:num>
  <w:num w:numId="17">
    <w:abstractNumId w:val="20"/>
  </w:num>
  <w:num w:numId="18">
    <w:abstractNumId w:val="25"/>
  </w:num>
  <w:num w:numId="19">
    <w:abstractNumId w:val="29"/>
  </w:num>
  <w:num w:numId="20">
    <w:abstractNumId w:val="32"/>
  </w:num>
  <w:num w:numId="21">
    <w:abstractNumId w:val="22"/>
  </w:num>
  <w:num w:numId="22">
    <w:abstractNumId w:val="15"/>
  </w:num>
  <w:num w:numId="23">
    <w:abstractNumId w:val="11"/>
  </w:num>
  <w:num w:numId="24">
    <w:abstractNumId w:val="30"/>
  </w:num>
  <w:num w:numId="25">
    <w:abstractNumId w:val="34"/>
  </w:num>
  <w:num w:numId="26">
    <w:abstractNumId w:val="24"/>
  </w:num>
  <w:num w:numId="27">
    <w:abstractNumId w:val="23"/>
  </w:num>
  <w:num w:numId="28">
    <w:abstractNumId w:val="37"/>
  </w:num>
  <w:num w:numId="29">
    <w:abstractNumId w:val="8"/>
  </w:num>
  <w:num w:numId="30">
    <w:abstractNumId w:val="35"/>
  </w:num>
  <w:num w:numId="31">
    <w:abstractNumId w:val="14"/>
  </w:num>
  <w:num w:numId="32">
    <w:abstractNumId w:val="26"/>
  </w:num>
  <w:num w:numId="33">
    <w:abstractNumId w:val="28"/>
  </w:num>
  <w:num w:numId="34">
    <w:abstractNumId w:val="21"/>
  </w:num>
  <w:num w:numId="35">
    <w:abstractNumId w:val="27"/>
  </w:num>
  <w:num w:numId="36">
    <w:abstractNumId w:val="10"/>
  </w:num>
  <w:num w:numId="37">
    <w:abstractNumId w:val="38"/>
  </w:num>
  <w:num w:numId="38">
    <w:abstractNumId w:val="18"/>
  </w:num>
  <w:num w:numId="39">
    <w:abstractNumId w:val="1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686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E7DDF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6F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9EA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A33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1F9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4E64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03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C2D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50"/>
    <w:rsid w:val="0064776F"/>
    <w:rsid w:val="00647C93"/>
    <w:rsid w:val="00650435"/>
    <w:rsid w:val="00650611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360"/>
    <w:rsid w:val="006E05F3"/>
    <w:rsid w:val="006E0724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663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70"/>
    <w:rsid w:val="007B119E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5AD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5A"/>
    <w:rsid w:val="008C4BC9"/>
    <w:rsid w:val="008C4D78"/>
    <w:rsid w:val="008C4DF8"/>
    <w:rsid w:val="008C5117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19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2D9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252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3C"/>
    <w:rsid w:val="00A26E86"/>
    <w:rsid w:val="00A27109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C91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F"/>
    <w:rsid w:val="00A75445"/>
    <w:rsid w:val="00A755E3"/>
    <w:rsid w:val="00A756BA"/>
    <w:rsid w:val="00A75714"/>
    <w:rsid w:val="00A762CC"/>
    <w:rsid w:val="00A76417"/>
    <w:rsid w:val="00A769D7"/>
    <w:rsid w:val="00A76BE7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6F60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09A0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871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35A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2F7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808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026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F5F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A03"/>
    <w:rsid w:val="00DC6D96"/>
    <w:rsid w:val="00DC6F2D"/>
    <w:rsid w:val="00DC7041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817"/>
    <w:rsid w:val="00E26833"/>
    <w:rsid w:val="00E26D16"/>
    <w:rsid w:val="00E277E3"/>
    <w:rsid w:val="00E2782F"/>
    <w:rsid w:val="00E27A4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EEB"/>
    <w:rsid w:val="00E56016"/>
    <w:rsid w:val="00E565AD"/>
    <w:rsid w:val="00E56771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DD2"/>
    <w:rsid w:val="00EB4DF9"/>
    <w:rsid w:val="00EB4F3E"/>
    <w:rsid w:val="00EB4F68"/>
    <w:rsid w:val="00EB53C4"/>
    <w:rsid w:val="00EB55CB"/>
    <w:rsid w:val="00EB5916"/>
    <w:rsid w:val="00EB5BA7"/>
    <w:rsid w:val="00EB63F4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1E0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9DA"/>
    <w:rsid w:val="00F24B49"/>
    <w:rsid w:val="00F24B4F"/>
    <w:rsid w:val="00F24CBC"/>
    <w:rsid w:val="00F2506C"/>
    <w:rsid w:val="00F251F7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3AF"/>
    <w:rsid w:val="00FE0BBD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E14B8-D487-4EC0-983D-71426820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25</Pages>
  <Words>5237</Words>
  <Characters>22011</Characters>
  <Application>Microsoft Office Word</Application>
  <DocSecurity>0</DocSecurity>
  <Lines>183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Suvicha, Nitungkorn</cp:lastModifiedBy>
  <cp:revision>5</cp:revision>
  <cp:lastPrinted>2020-08-07T03:37:00Z</cp:lastPrinted>
  <dcterms:created xsi:type="dcterms:W3CDTF">2020-08-10T06:33:00Z</dcterms:created>
  <dcterms:modified xsi:type="dcterms:W3CDTF">2020-08-10T07:30:00Z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