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13CBD71" w14:textId="77777777" w:rsidTr="00A341BF">
        <w:trPr>
          <w:trHeight w:val="2865"/>
        </w:trPr>
        <w:tc>
          <w:tcPr>
            <w:tcW w:w="2268" w:type="dxa"/>
          </w:tcPr>
          <w:p w14:paraId="4EA31079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0BBC281" w14:textId="77777777"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E21B2D2" w14:textId="282E43A8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C72F6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0DD5E19B" w14:textId="3F42DDE8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124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0338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71241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1241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53597C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723C727D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4010878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6AE9C2B" w14:textId="77777777" w:rsidR="00DC6F9C" w:rsidRPr="0060234A" w:rsidRDefault="00DC6F9C" w:rsidP="00712418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14:paraId="73A9D66A" w14:textId="33CD7CCE" w:rsidR="00DC6F9C" w:rsidRPr="00B366AC" w:rsidRDefault="00DC6F9C" w:rsidP="00930D4C">
      <w:pPr>
        <w:pStyle w:val="Default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712418">
        <w:rPr>
          <w:rFonts w:ascii="Angsana New" w:hAnsi="Angsana New" w:cs="Angsana New"/>
          <w:sz w:val="32"/>
          <w:szCs w:val="32"/>
        </w:rPr>
        <w:t xml:space="preserve">30 </w:t>
      </w:r>
      <w:r w:rsidR="0071241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3597C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1241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30D4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712418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งวดสามเดือนและหกเดือนสิ้นสุด</w:t>
      </w:r>
      <w:r w:rsidR="00930D4C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712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2E0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A301AB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เงินส</w:t>
      </w:r>
      <w:r w:rsidR="00930D4C">
        <w:rPr>
          <w:rFonts w:ascii="Angsana New" w:hAnsi="Angsana New" w:cs="Angsana New" w:hint="cs"/>
          <w:sz w:val="32"/>
          <w:szCs w:val="32"/>
          <w:cs/>
        </w:rPr>
        <w:t>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12418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426D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บริษัท</w:t>
      </w:r>
      <w:r w:rsidR="00B312E0">
        <w:rPr>
          <w:rFonts w:ascii="Angsana New" w:hAnsi="Angsana New" w:cs="Angsana New" w:hint="cs"/>
          <w:sz w:val="32"/>
          <w:szCs w:val="32"/>
          <w:cs/>
        </w:rPr>
        <w:t xml:space="preserve"> ที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คิวเอ็ม</w:t>
      </w:r>
      <w:r w:rsidR="00B312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2F0837">
        <w:rPr>
          <w:rFonts w:ascii="Angsana New" w:hAnsi="Angsana New" w:cs="Angsana New"/>
          <w:sz w:val="32"/>
          <w:szCs w:val="32"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บริษัท</w:t>
      </w:r>
      <w:r w:rsidR="00B312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F426DD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F426DD">
        <w:rPr>
          <w:rFonts w:ascii="Angsana New" w:hAnsi="Angsana New" w:cs="Angsana New"/>
          <w:sz w:val="32"/>
          <w:szCs w:val="32"/>
        </w:rPr>
        <w:t>“</w:t>
      </w:r>
      <w:r w:rsidR="00F426D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F426DD">
        <w:rPr>
          <w:rFonts w:ascii="Angsana New" w:hAnsi="Angsana New" w:cs="Angsana New"/>
          <w:sz w:val="32"/>
          <w:szCs w:val="32"/>
        </w:rPr>
        <w:t>”)</w:t>
      </w:r>
      <w:r w:rsidR="00712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F0837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5939492" w14:textId="77777777" w:rsidR="00DC6F9C" w:rsidRPr="00B366AC" w:rsidRDefault="00DC6F9C" w:rsidP="00930D4C">
      <w:pPr>
        <w:pStyle w:val="Default"/>
        <w:spacing w:before="240" w:after="120"/>
        <w:ind w:right="-9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9B78CD1" w14:textId="77777777" w:rsidR="00DC6F9C" w:rsidRPr="00B366AC" w:rsidRDefault="00DC6F9C" w:rsidP="00930D4C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1A1F75B" w14:textId="77777777" w:rsidR="00DC6F9C" w:rsidRPr="00B366AC" w:rsidRDefault="00DC6F9C" w:rsidP="00930D4C">
      <w:pPr>
        <w:pStyle w:val="CM2"/>
        <w:spacing w:before="240" w:after="120"/>
        <w:ind w:right="-9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D9B3833" w14:textId="77777777" w:rsidR="00DC6F9C" w:rsidRDefault="00DC6F9C" w:rsidP="00930D4C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6C7C3B6" w14:textId="77777777"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14:paraId="28ABE606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14:paraId="65A443E7" w14:textId="77777777" w:rsidR="00C574FE" w:rsidRDefault="00DC6F9C" w:rsidP="00472E8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9CDD8F2" w14:textId="35106AD6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553A0">
        <w:rPr>
          <w:rFonts w:ascii="Angsana New" w:hAnsi="Angsana New"/>
          <w:spacing w:val="-4"/>
          <w:sz w:val="32"/>
          <w:szCs w:val="32"/>
        </w:rPr>
        <w:t>10</w:t>
      </w:r>
      <w:r w:rsidR="000224C5">
        <w:rPr>
          <w:rFonts w:ascii="Angsana New" w:hAnsi="Angsana New"/>
          <w:spacing w:val="-4"/>
          <w:sz w:val="32"/>
          <w:szCs w:val="32"/>
        </w:rPr>
        <w:t xml:space="preserve"> </w:t>
      </w:r>
      <w:r w:rsidR="000224C5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53597C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C574FE" w:rsidSect="00712418">
      <w:footerReference w:type="default" r:id="rId7"/>
      <w:pgSz w:w="11909" w:h="16834" w:code="9"/>
      <w:pgMar w:top="2592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579E4" w14:textId="77777777" w:rsidR="00D60202" w:rsidRDefault="00D60202" w:rsidP="0077481E">
      <w:r>
        <w:separator/>
      </w:r>
    </w:p>
  </w:endnote>
  <w:endnote w:type="continuationSeparator" w:id="0">
    <w:p w14:paraId="5B1C9D1C" w14:textId="77777777" w:rsidR="00D60202" w:rsidRDefault="00D6020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F4CB3" w14:textId="77777777"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2CDB5" w14:textId="77777777" w:rsidR="00D60202" w:rsidRDefault="00D60202" w:rsidP="0077481E">
      <w:r>
        <w:separator/>
      </w:r>
    </w:p>
  </w:footnote>
  <w:footnote w:type="continuationSeparator" w:id="0">
    <w:p w14:paraId="10932C94" w14:textId="77777777" w:rsidR="00D60202" w:rsidRDefault="00D6020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AF16D" w14:textId="77777777" w:rsidR="0077481E" w:rsidRDefault="0077481E" w:rsidP="0077481E">
    <w:pPr>
      <w:pStyle w:val="Header"/>
      <w:spacing w:before="240"/>
    </w:pPr>
  </w:p>
  <w:p w14:paraId="2A2CCA3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24C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0837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53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7C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3A0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418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0D4C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1AB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2E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387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2F6F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643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202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6DD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0668B9A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17</TotalTime>
  <Pages>2</Pages>
  <Words>392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Kitichai Chongchit</dc:creator>
  <cp:lastModifiedBy>Sunantha Sawandwangkung</cp:lastModifiedBy>
  <cp:revision>9</cp:revision>
  <cp:lastPrinted>2020-07-30T09:08:00Z</cp:lastPrinted>
  <dcterms:created xsi:type="dcterms:W3CDTF">2020-07-03T02:28:00Z</dcterms:created>
  <dcterms:modified xsi:type="dcterms:W3CDTF">2020-07-30T09:08:00Z</dcterms:modified>
</cp:coreProperties>
</file>