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43A8C" w14:textId="246A795B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7456BB63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E5FBD74" w14:textId="77777777" w:rsidR="00D92DF9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9F3D8B0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ACCD811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F89CF08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D82AFE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931D4">
        <w:rPr>
          <w:rFonts w:ascii="Angsana New" w:hAnsi="Angsana New"/>
          <w:b/>
          <w:bCs/>
          <w:sz w:val="52"/>
          <w:szCs w:val="52"/>
          <w:cs/>
        </w:rPr>
        <w:t>บริษัท มิตรสิบ ลิสซิ่ง จำกัด (มหาชน)</w:t>
      </w:r>
      <w:r w:rsidRPr="008931D4">
        <w:rPr>
          <w:rFonts w:ascii="Angsana New" w:hAnsi="Angsana New"/>
          <w:b/>
          <w:bCs/>
          <w:sz w:val="52"/>
          <w:szCs w:val="52"/>
        </w:rPr>
        <w:t xml:space="preserve"> </w:t>
      </w:r>
      <w:r w:rsidRPr="008931D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3F617E3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2FF0920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931D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931D4">
        <w:rPr>
          <w:rFonts w:ascii="Angsana New" w:hAnsi="Angsana New" w:hint="cs"/>
          <w:sz w:val="32"/>
          <w:szCs w:val="32"/>
          <w:cs/>
        </w:rPr>
        <w:t>แบบย่อ</w:t>
      </w:r>
    </w:p>
    <w:p w14:paraId="6D0DEA29" w14:textId="7E5CCD9E" w:rsidR="00D92DF9" w:rsidRPr="008931D4" w:rsidRDefault="00043251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8931D4">
        <w:rPr>
          <w:rFonts w:ascii="Angsana New" w:hAnsi="Angsana New"/>
          <w:sz w:val="32"/>
          <w:szCs w:val="32"/>
          <w:cs/>
          <w:lang w:val="en-GB"/>
        </w:rPr>
        <w:t xml:space="preserve">สำหรับงวดสามเดือนและหกเดือนสิ้นสุดวันที่ </w:t>
      </w:r>
      <w:r w:rsidRPr="008931D4">
        <w:rPr>
          <w:rFonts w:ascii="Angsana New" w:hAnsi="Angsana New"/>
          <w:sz w:val="32"/>
          <w:szCs w:val="32"/>
        </w:rPr>
        <w:t>30</w:t>
      </w:r>
      <w:r w:rsidRPr="008931D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D92DF9" w:rsidRPr="008931D4">
        <w:rPr>
          <w:rFonts w:ascii="Angsana New" w:hAnsi="Angsana New" w:hint="cs"/>
          <w:sz w:val="32"/>
          <w:szCs w:val="32"/>
          <w:cs/>
        </w:rPr>
        <w:t xml:space="preserve"> </w:t>
      </w:r>
      <w:r w:rsidR="00D92DF9" w:rsidRPr="008931D4">
        <w:rPr>
          <w:rFonts w:ascii="Angsana New" w:hAnsi="Angsana New"/>
          <w:sz w:val="32"/>
          <w:szCs w:val="32"/>
        </w:rPr>
        <w:t>2563</w:t>
      </w:r>
    </w:p>
    <w:p w14:paraId="49DD296B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931D4">
        <w:rPr>
          <w:rFonts w:ascii="Angsana New" w:hAnsi="Angsana New"/>
          <w:sz w:val="32"/>
          <w:szCs w:val="32"/>
          <w:cs/>
        </w:rPr>
        <w:t>และ</w:t>
      </w:r>
    </w:p>
    <w:p w14:paraId="448AD7E5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8931D4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8931D4">
        <w:rPr>
          <w:rFonts w:ascii="Angsana New" w:hAnsi="Angsana New" w:hint="cs"/>
          <w:sz w:val="32"/>
          <w:szCs w:val="32"/>
          <w:cs/>
        </w:rPr>
        <w:t>ของผู้</w:t>
      </w:r>
      <w:r w:rsidRPr="008931D4">
        <w:rPr>
          <w:rFonts w:ascii="Angsana New" w:hAnsi="Angsana New"/>
          <w:sz w:val="32"/>
          <w:szCs w:val="32"/>
          <w:cs/>
          <w:lang w:val="th-TH"/>
        </w:rPr>
        <w:t>สอบบัญชีรับอนุญาต</w:t>
      </w:r>
    </w:p>
    <w:p w14:paraId="1D8946DB" w14:textId="77777777" w:rsidR="00D92DF9" w:rsidRPr="008931D4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6701128" w14:textId="77777777" w:rsidR="00D92DF9" w:rsidRPr="008931D4" w:rsidRDefault="00D92DF9" w:rsidP="00D92DF9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D92DF9" w:rsidRPr="008931D4" w:rsidSect="0074177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196688" w14:textId="3CC17EB5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1" w:name="_Ref46730557"/>
      <w:bookmarkStart w:id="2" w:name="_GoBack"/>
      <w:bookmarkEnd w:id="1"/>
      <w:bookmarkEnd w:id="2"/>
    </w:p>
    <w:p w14:paraId="6626C6B6" w14:textId="78A20F9A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C3D7ED4" w14:textId="5E377CD5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1BCCDED" w14:textId="77777777" w:rsidR="00043251" w:rsidRPr="008931D4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44EFDF5" w14:textId="4054DFC5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931D4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714BFC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67CF44A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8931D4">
        <w:rPr>
          <w:rFonts w:ascii="Angsana New" w:hAnsi="Angsana New"/>
          <w:b/>
          <w:bCs/>
          <w:sz w:val="28"/>
          <w:szCs w:val="28"/>
        </w:rPr>
        <w:t xml:space="preserve"> </w:t>
      </w:r>
      <w:r w:rsidRPr="008931D4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42B48A62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61F0B329" w14:textId="5D2390DE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="0029211D" w:rsidRPr="008931D4">
        <w:rPr>
          <w:rFonts w:ascii="Angsana New" w:eastAsia="Times New Roman" w:hAnsi="Angsana New"/>
          <w:sz w:val="28"/>
          <w:szCs w:val="28"/>
        </w:rPr>
        <w:t>30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="0029211D" w:rsidRPr="008931D4">
        <w:rPr>
          <w:rFonts w:ascii="Angsana New" w:eastAsia="Times New Roman" w:hAnsi="Angsana New"/>
          <w:sz w:val="28"/>
          <w:szCs w:val="28"/>
        </w:rPr>
        <w:t>2563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29211D" w:rsidRPr="008931D4">
        <w:rPr>
          <w:rFonts w:ascii="Angsana New" w:eastAsia="Times New Roman" w:hAnsi="Angsana New"/>
          <w:sz w:val="28"/>
          <w:szCs w:val="28"/>
        </w:rPr>
        <w:t>30</w:t>
      </w:r>
      <w:r w:rsidR="0029211D" w:rsidRPr="008931D4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="0029211D" w:rsidRPr="008931D4">
        <w:rPr>
          <w:rFonts w:ascii="Angsana New" w:eastAsia="Times New Roman" w:hAnsi="Angsana New"/>
          <w:sz w:val="28"/>
          <w:szCs w:val="28"/>
        </w:rPr>
        <w:t xml:space="preserve">2563 </w:t>
      </w:r>
      <w:r w:rsidR="00434E44" w:rsidRPr="008931D4">
        <w:rPr>
          <w:rFonts w:ascii="Angsana New" w:eastAsia="Times New Roman" w:hAnsi="Angsana New"/>
          <w:sz w:val="28"/>
          <w:szCs w:val="28"/>
        </w:rPr>
        <w:br/>
      </w:r>
      <w:r w:rsidRPr="008931D4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รวมและงบกระแสเงินสดเฉพาะกิจการ สำหรับงวดหกเดือนสิ้นสุดวันที่ </w:t>
      </w:r>
      <w:r w:rsidR="0029211D" w:rsidRPr="008931D4">
        <w:rPr>
          <w:rFonts w:ascii="Angsana New" w:eastAsia="Times New Roman" w:hAnsi="Angsana New"/>
          <w:spacing w:val="-4"/>
          <w:sz w:val="28"/>
          <w:szCs w:val="28"/>
        </w:rPr>
        <w:t>30</w:t>
      </w:r>
      <w:r w:rsidR="0029211D"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มิถุนายน </w:t>
      </w:r>
      <w:r w:rsidR="0029211D" w:rsidRPr="008931D4">
        <w:rPr>
          <w:rFonts w:ascii="Angsana New" w:eastAsia="Times New Roman" w:hAnsi="Angsana New"/>
          <w:spacing w:val="-4"/>
          <w:sz w:val="28"/>
          <w:szCs w:val="28"/>
        </w:rPr>
        <w:t xml:space="preserve">2563 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="004B2B08" w:rsidRPr="008931D4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(ข้อมูลทางการเงินระหว่างกาล)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31D4">
        <w:rPr>
          <w:rFonts w:ascii="Angsana New" w:eastAsia="Times New Roman" w:hAnsi="Angsana New"/>
          <w:sz w:val="28"/>
          <w:szCs w:val="28"/>
        </w:rPr>
        <w:t xml:space="preserve">34 </w:t>
      </w:r>
      <w:r w:rsidRPr="008931D4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161E28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6D8FE4CE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8931D4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4449B1D7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B80269D" w14:textId="77777777" w:rsidR="002D10DE" w:rsidRPr="008931D4" w:rsidRDefault="002D10DE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รหัส</w:t>
      </w:r>
      <w:r w:rsidRPr="008931D4">
        <w:rPr>
          <w:rFonts w:ascii="Angsana New" w:hAnsi="Angsana New"/>
          <w:sz w:val="28"/>
          <w:szCs w:val="28"/>
        </w:rPr>
        <w:t xml:space="preserve"> 2410 “</w:t>
      </w:r>
      <w:r w:rsidRPr="008931D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931D4">
        <w:rPr>
          <w:rFonts w:ascii="Angsana New" w:hAnsi="Angsana New"/>
          <w:sz w:val="28"/>
          <w:szCs w:val="28"/>
        </w:rPr>
        <w:t>”</w:t>
      </w:r>
      <w:r w:rsidRPr="008931D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21108DC" w14:textId="77777777" w:rsidR="002D10DE" w:rsidRPr="008931D4" w:rsidRDefault="002D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</w:rPr>
        <w:br w:type="page"/>
      </w:r>
    </w:p>
    <w:p w14:paraId="43473210" w14:textId="77777777" w:rsidR="002D10DE" w:rsidRPr="008931D4" w:rsidRDefault="002D10DE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23CF172" w14:textId="728DC18D" w:rsidR="00043251" w:rsidRPr="008931D4" w:rsidRDefault="00043251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eastAsia="Times New Roman" w:hAnsi="Angsana New"/>
          <w:i/>
          <w:iCs/>
          <w:sz w:val="28"/>
          <w:szCs w:val="28"/>
          <w:cs/>
        </w:rPr>
        <w:t>ข้อสรุป</w:t>
      </w:r>
    </w:p>
    <w:p w14:paraId="77075A28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DA5ACE8" w14:textId="77777777" w:rsidR="00A17A59" w:rsidRPr="008931D4" w:rsidRDefault="00A17A59" w:rsidP="00A17A5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8931D4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931D4">
        <w:rPr>
          <w:rFonts w:ascii="Angsana New" w:hAnsi="Angsana New"/>
          <w:spacing w:val="-2"/>
          <w:sz w:val="28"/>
          <w:szCs w:val="28"/>
        </w:rPr>
        <w:t>34</w:t>
      </w:r>
      <w:r w:rsidRPr="008931D4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8931D4">
        <w:rPr>
          <w:rFonts w:ascii="Angsana New" w:hAnsi="Angsana New"/>
          <w:spacing w:val="-2"/>
          <w:sz w:val="28"/>
          <w:szCs w:val="28"/>
        </w:rPr>
        <w:br/>
      </w:r>
      <w:r w:rsidRPr="008931D4">
        <w:rPr>
          <w:rFonts w:ascii="Angsana New" w:hAnsi="Angsana New"/>
          <w:sz w:val="28"/>
          <w:szCs w:val="28"/>
          <w:cs/>
        </w:rPr>
        <w:t>การรายงานทาง</w:t>
      </w:r>
      <w:r w:rsidRPr="008931D4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8C166E4" w14:textId="1AFF3211" w:rsidR="00043251" w:rsidRPr="008931D4" w:rsidRDefault="00043251" w:rsidP="002B1F1D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E950ACC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66CC295F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15C05B1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2532B86" w14:textId="77777777" w:rsidR="00043251" w:rsidRPr="008931D4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BB96D73" w14:textId="6A881958" w:rsidR="00043251" w:rsidRPr="008931D4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(</w:t>
      </w:r>
      <w:r w:rsidR="002B1F1D" w:rsidRPr="008931D4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8931D4">
        <w:rPr>
          <w:rFonts w:ascii="Angsana New" w:eastAsia="Times New Roman" w:hAnsi="Angsana New"/>
          <w:sz w:val="28"/>
          <w:szCs w:val="28"/>
          <w:cs/>
        </w:rPr>
        <w:t>)</w:t>
      </w:r>
    </w:p>
    <w:p w14:paraId="23A8B058" w14:textId="77777777" w:rsidR="00043251" w:rsidRPr="008931D4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1981E91A" w14:textId="24A4727B" w:rsidR="00043251" w:rsidRPr="008931D4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 xml:space="preserve">เลขทะเบียน  </w:t>
      </w:r>
      <w:r w:rsidR="002B1F1D" w:rsidRPr="008931D4">
        <w:rPr>
          <w:rFonts w:ascii="Angsana New" w:eastAsia="Times New Roman" w:hAnsi="Angsana New"/>
          <w:sz w:val="28"/>
          <w:szCs w:val="28"/>
        </w:rPr>
        <w:t>4208</w:t>
      </w:r>
    </w:p>
    <w:p w14:paraId="27D848B6" w14:textId="77777777" w:rsidR="00043251" w:rsidRPr="008931D4" w:rsidRDefault="00043251" w:rsidP="00043251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2F6A45C9" w14:textId="77777777" w:rsidR="00043251" w:rsidRPr="008931D4" w:rsidRDefault="00043251" w:rsidP="00043251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1B03F76E" w14:textId="77777777" w:rsidR="00043251" w:rsidRPr="008931D4" w:rsidRDefault="00043251" w:rsidP="00043251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466197C9" w14:textId="34A9F135" w:rsidR="00D92DF9" w:rsidRPr="008931D4" w:rsidRDefault="002D10DE" w:rsidP="0004325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8931D4">
        <w:rPr>
          <w:rFonts w:ascii="Angsana New" w:eastAsia="Times New Roman" w:hAnsi="Angsana New"/>
          <w:sz w:val="28"/>
          <w:szCs w:val="28"/>
        </w:rPr>
        <w:t>10</w:t>
      </w:r>
      <w:r w:rsidR="00043251" w:rsidRPr="008931D4">
        <w:rPr>
          <w:rFonts w:ascii="Angsana New" w:eastAsia="Times New Roman" w:hAnsi="Angsana New"/>
          <w:sz w:val="28"/>
          <w:szCs w:val="28"/>
          <w:cs/>
        </w:rPr>
        <w:t xml:space="preserve"> สิงหาคม</w:t>
      </w:r>
      <w:r w:rsidR="00D92DF9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29211D" w:rsidRPr="008931D4">
        <w:rPr>
          <w:rFonts w:ascii="Angsana New" w:hAnsi="Angsana New"/>
          <w:sz w:val="28"/>
          <w:szCs w:val="28"/>
        </w:rPr>
        <w:t>2563</w:t>
      </w:r>
    </w:p>
    <w:p w14:paraId="53C2A470" w14:textId="77777777" w:rsidR="00D92DF9" w:rsidRPr="008931D4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bookmarkEnd w:id="0"/>
    <w:sectPr w:rsidR="00D92DF9" w:rsidRPr="008931D4" w:rsidSect="0074177D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0C4AD" w14:textId="77777777" w:rsidR="00B674BE" w:rsidRDefault="00B674BE" w:rsidP="003B1575">
      <w:r>
        <w:separator/>
      </w:r>
    </w:p>
  </w:endnote>
  <w:endnote w:type="continuationSeparator" w:id="0">
    <w:p w14:paraId="36F91027" w14:textId="77777777" w:rsidR="00B674BE" w:rsidRDefault="00B674BE" w:rsidP="003B1575">
      <w:r>
        <w:continuationSeparator/>
      </w:r>
    </w:p>
  </w:endnote>
  <w:endnote w:type="continuationNotice" w:id="1">
    <w:p w14:paraId="32EBE987" w14:textId="77777777" w:rsidR="00B674BE" w:rsidRDefault="00B674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7F8A0" w14:textId="77777777" w:rsidR="00A21240" w:rsidRDefault="00A21240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F118C7">
      <w:rPr>
        <w:rStyle w:val="PageNumber"/>
        <w:noProof/>
      </w:rPr>
      <w:t>4</w:t>
    </w:r>
    <w:r>
      <w:rPr>
        <w:rStyle w:val="PageNumber"/>
      </w:rPr>
      <w:fldChar w:fldCharType="end"/>
    </w:r>
  </w:p>
  <w:p w14:paraId="4949DB08" w14:textId="77777777" w:rsidR="00A21240" w:rsidRDefault="00A21240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3B184" w14:textId="77777777" w:rsidR="00A21240" w:rsidRPr="00CE373D" w:rsidRDefault="00A21240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2C2E019A" w14:textId="77777777" w:rsidR="00A21240" w:rsidRPr="00883ABF" w:rsidRDefault="00A21240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9FA6" w14:textId="77777777" w:rsidR="00A21240" w:rsidRPr="00563BB2" w:rsidRDefault="00A21240" w:rsidP="00563BB2">
    <w:pPr>
      <w:pStyle w:val="Footer"/>
      <w:framePr w:wrap="around" w:vAnchor="text" w:hAnchor="page" w:x="5951" w:y="-4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71426E28" w14:textId="77777777" w:rsidR="00A21240" w:rsidRPr="00DF1CB3" w:rsidRDefault="00A21240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61CEB" w14:textId="287BE04D" w:rsidR="00A21240" w:rsidRPr="00C87832" w:rsidRDefault="00A21240" w:rsidP="00C87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F79B8" w14:textId="77777777" w:rsidR="00B674BE" w:rsidRDefault="00B674BE" w:rsidP="003B1575">
      <w:r>
        <w:separator/>
      </w:r>
    </w:p>
  </w:footnote>
  <w:footnote w:type="continuationSeparator" w:id="0">
    <w:p w14:paraId="5E80B309" w14:textId="77777777" w:rsidR="00B674BE" w:rsidRDefault="00B674BE" w:rsidP="003B1575">
      <w:r>
        <w:continuationSeparator/>
      </w:r>
    </w:p>
  </w:footnote>
  <w:footnote w:type="continuationNotice" w:id="1">
    <w:p w14:paraId="51213D45" w14:textId="77777777" w:rsidR="00B674BE" w:rsidRDefault="00B674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3254" w14:textId="77777777" w:rsidR="00A21240" w:rsidRDefault="00A21240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D36B1F5" w14:textId="77777777" w:rsidR="00A21240" w:rsidRDefault="00A2124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57B8F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51F465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A197931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4B36FA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88EE0F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219C1A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6E6570" w14:textId="77777777" w:rsidR="00A21240" w:rsidRDefault="00A2124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CDE8D2A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A66330"/>
    <w:multiLevelType w:val="hybridMultilevel"/>
    <w:tmpl w:val="DE34225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8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96DDF"/>
    <w:multiLevelType w:val="hybridMultilevel"/>
    <w:tmpl w:val="03F0876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17435"/>
    <w:multiLevelType w:val="hybridMultilevel"/>
    <w:tmpl w:val="B556175A"/>
    <w:lvl w:ilvl="0" w:tplc="1BCE00D8">
      <w:start w:val="2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30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5" w15:restartNumberingAfterBreak="0">
    <w:nsid w:val="77791FD6"/>
    <w:multiLevelType w:val="hybridMultilevel"/>
    <w:tmpl w:val="29505B16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2375A"/>
    <w:multiLevelType w:val="hybridMultilevel"/>
    <w:tmpl w:val="6D921C3E"/>
    <w:lvl w:ilvl="0" w:tplc="17BE44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2"/>
  </w:num>
  <w:num w:numId="14">
    <w:abstractNumId w:val="16"/>
  </w:num>
  <w:num w:numId="15">
    <w:abstractNumId w:val="22"/>
  </w:num>
  <w:num w:numId="16">
    <w:abstractNumId w:val="11"/>
  </w:num>
  <w:num w:numId="17">
    <w:abstractNumId w:val="36"/>
  </w:num>
  <w:num w:numId="18">
    <w:abstractNumId w:val="23"/>
  </w:num>
  <w:num w:numId="19">
    <w:abstractNumId w:val="26"/>
  </w:num>
  <w:num w:numId="20">
    <w:abstractNumId w:val="17"/>
  </w:num>
  <w:num w:numId="21">
    <w:abstractNumId w:val="29"/>
  </w:num>
  <w:num w:numId="22">
    <w:abstractNumId w:val="34"/>
  </w:num>
  <w:num w:numId="23">
    <w:abstractNumId w:val="30"/>
  </w:num>
  <w:num w:numId="24">
    <w:abstractNumId w:val="12"/>
  </w:num>
  <w:num w:numId="25">
    <w:abstractNumId w:val="13"/>
  </w:num>
  <w:num w:numId="26">
    <w:abstractNumId w:val="37"/>
  </w:num>
  <w:num w:numId="27">
    <w:abstractNumId w:val="31"/>
  </w:num>
  <w:num w:numId="28">
    <w:abstractNumId w:val="18"/>
  </w:num>
  <w:num w:numId="29">
    <w:abstractNumId w:val="25"/>
  </w:num>
  <w:num w:numId="30">
    <w:abstractNumId w:val="33"/>
  </w:num>
  <w:num w:numId="31">
    <w:abstractNumId w:val="20"/>
  </w:num>
  <w:num w:numId="32">
    <w:abstractNumId w:val="10"/>
  </w:num>
  <w:num w:numId="33">
    <w:abstractNumId w:val="24"/>
  </w:num>
  <w:num w:numId="34">
    <w:abstractNumId w:val="19"/>
  </w:num>
  <w:num w:numId="35">
    <w:abstractNumId w:val="28"/>
  </w:num>
  <w:num w:numId="36">
    <w:abstractNumId w:val="38"/>
  </w:num>
  <w:num w:numId="37">
    <w:abstractNumId w:val="27"/>
  </w:num>
  <w:num w:numId="38">
    <w:abstractNumId w:val="35"/>
  </w:num>
  <w:num w:numId="3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2163"/>
    <w:rsid w:val="00002367"/>
    <w:rsid w:val="00002516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0DD1"/>
    <w:rsid w:val="000117DA"/>
    <w:rsid w:val="0001192C"/>
    <w:rsid w:val="00011AA2"/>
    <w:rsid w:val="00011E4A"/>
    <w:rsid w:val="00012134"/>
    <w:rsid w:val="00012824"/>
    <w:rsid w:val="00012B2D"/>
    <w:rsid w:val="00013082"/>
    <w:rsid w:val="00013B0C"/>
    <w:rsid w:val="00013B4D"/>
    <w:rsid w:val="0001452E"/>
    <w:rsid w:val="00014B0E"/>
    <w:rsid w:val="00014CF5"/>
    <w:rsid w:val="00014D44"/>
    <w:rsid w:val="00014DBB"/>
    <w:rsid w:val="00015268"/>
    <w:rsid w:val="000154E5"/>
    <w:rsid w:val="00015A16"/>
    <w:rsid w:val="00015CE2"/>
    <w:rsid w:val="00015DCE"/>
    <w:rsid w:val="00015EDF"/>
    <w:rsid w:val="000165CC"/>
    <w:rsid w:val="00016AA1"/>
    <w:rsid w:val="0001715C"/>
    <w:rsid w:val="000177DF"/>
    <w:rsid w:val="000178B5"/>
    <w:rsid w:val="00017A94"/>
    <w:rsid w:val="00017D85"/>
    <w:rsid w:val="0002043B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3CF"/>
    <w:rsid w:val="000238F7"/>
    <w:rsid w:val="00023F6A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6B9"/>
    <w:rsid w:val="00027E6C"/>
    <w:rsid w:val="00027EAF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B28"/>
    <w:rsid w:val="00032FB7"/>
    <w:rsid w:val="00033268"/>
    <w:rsid w:val="00033317"/>
    <w:rsid w:val="00033426"/>
    <w:rsid w:val="00034154"/>
    <w:rsid w:val="000342D6"/>
    <w:rsid w:val="00034452"/>
    <w:rsid w:val="00034A87"/>
    <w:rsid w:val="00035038"/>
    <w:rsid w:val="00035973"/>
    <w:rsid w:val="00035B09"/>
    <w:rsid w:val="00035B37"/>
    <w:rsid w:val="00035B90"/>
    <w:rsid w:val="00035CA7"/>
    <w:rsid w:val="00035E95"/>
    <w:rsid w:val="00036078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C15"/>
    <w:rsid w:val="00043251"/>
    <w:rsid w:val="00043B71"/>
    <w:rsid w:val="00043FD3"/>
    <w:rsid w:val="00044182"/>
    <w:rsid w:val="0004438C"/>
    <w:rsid w:val="00044A7C"/>
    <w:rsid w:val="00044B61"/>
    <w:rsid w:val="00044E35"/>
    <w:rsid w:val="00045110"/>
    <w:rsid w:val="00045CE0"/>
    <w:rsid w:val="000465BA"/>
    <w:rsid w:val="000469CD"/>
    <w:rsid w:val="00046C1E"/>
    <w:rsid w:val="00047552"/>
    <w:rsid w:val="000508B1"/>
    <w:rsid w:val="00051073"/>
    <w:rsid w:val="00051741"/>
    <w:rsid w:val="0005186C"/>
    <w:rsid w:val="00051C68"/>
    <w:rsid w:val="00051D69"/>
    <w:rsid w:val="00051D8A"/>
    <w:rsid w:val="00052267"/>
    <w:rsid w:val="0005285A"/>
    <w:rsid w:val="0005389C"/>
    <w:rsid w:val="00053A58"/>
    <w:rsid w:val="00053DCF"/>
    <w:rsid w:val="00054D88"/>
    <w:rsid w:val="00055482"/>
    <w:rsid w:val="00055B63"/>
    <w:rsid w:val="00055BF0"/>
    <w:rsid w:val="00055FEE"/>
    <w:rsid w:val="0005702E"/>
    <w:rsid w:val="0005750E"/>
    <w:rsid w:val="00057864"/>
    <w:rsid w:val="000578A9"/>
    <w:rsid w:val="000602AC"/>
    <w:rsid w:val="0006090B"/>
    <w:rsid w:val="00060BC9"/>
    <w:rsid w:val="000611F5"/>
    <w:rsid w:val="00061550"/>
    <w:rsid w:val="000618F5"/>
    <w:rsid w:val="00062E29"/>
    <w:rsid w:val="00063468"/>
    <w:rsid w:val="00063D30"/>
    <w:rsid w:val="00063DA1"/>
    <w:rsid w:val="00064456"/>
    <w:rsid w:val="000645BE"/>
    <w:rsid w:val="000649CB"/>
    <w:rsid w:val="00064A36"/>
    <w:rsid w:val="0006523A"/>
    <w:rsid w:val="00065F09"/>
    <w:rsid w:val="0006635D"/>
    <w:rsid w:val="000664EE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64F3"/>
    <w:rsid w:val="00076B9D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1F8"/>
    <w:rsid w:val="0008160D"/>
    <w:rsid w:val="00082037"/>
    <w:rsid w:val="0008258E"/>
    <w:rsid w:val="00082B57"/>
    <w:rsid w:val="00083CA7"/>
    <w:rsid w:val="00083E01"/>
    <w:rsid w:val="000840BC"/>
    <w:rsid w:val="000841A8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6D42"/>
    <w:rsid w:val="0008700C"/>
    <w:rsid w:val="00087164"/>
    <w:rsid w:val="00087460"/>
    <w:rsid w:val="00087ABF"/>
    <w:rsid w:val="00087F54"/>
    <w:rsid w:val="000901ED"/>
    <w:rsid w:val="000906E2"/>
    <w:rsid w:val="000911E9"/>
    <w:rsid w:val="00091291"/>
    <w:rsid w:val="000912E2"/>
    <w:rsid w:val="000915FD"/>
    <w:rsid w:val="000919A0"/>
    <w:rsid w:val="00092747"/>
    <w:rsid w:val="00092C71"/>
    <w:rsid w:val="0009342E"/>
    <w:rsid w:val="00093E2E"/>
    <w:rsid w:val="000940AD"/>
    <w:rsid w:val="00094256"/>
    <w:rsid w:val="00094395"/>
    <w:rsid w:val="000945DE"/>
    <w:rsid w:val="00094832"/>
    <w:rsid w:val="00094B35"/>
    <w:rsid w:val="00094BFE"/>
    <w:rsid w:val="00094ED4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E22"/>
    <w:rsid w:val="000A0F89"/>
    <w:rsid w:val="000A11C7"/>
    <w:rsid w:val="000A120D"/>
    <w:rsid w:val="000A1235"/>
    <w:rsid w:val="000A18FA"/>
    <w:rsid w:val="000A1AED"/>
    <w:rsid w:val="000A1F9F"/>
    <w:rsid w:val="000A2393"/>
    <w:rsid w:val="000A24C2"/>
    <w:rsid w:val="000A279D"/>
    <w:rsid w:val="000A298C"/>
    <w:rsid w:val="000A2FD9"/>
    <w:rsid w:val="000A38B9"/>
    <w:rsid w:val="000A3A0A"/>
    <w:rsid w:val="000A4728"/>
    <w:rsid w:val="000A4A54"/>
    <w:rsid w:val="000A538F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0C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4D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582"/>
    <w:rsid w:val="000B6866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21A0"/>
    <w:rsid w:val="000C2250"/>
    <w:rsid w:val="000C23E5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C0D"/>
    <w:rsid w:val="000C71FE"/>
    <w:rsid w:val="000C7226"/>
    <w:rsid w:val="000C7239"/>
    <w:rsid w:val="000D025C"/>
    <w:rsid w:val="000D04E0"/>
    <w:rsid w:val="000D05A0"/>
    <w:rsid w:val="000D093E"/>
    <w:rsid w:val="000D0DB6"/>
    <w:rsid w:val="000D1467"/>
    <w:rsid w:val="000D14AA"/>
    <w:rsid w:val="000D2404"/>
    <w:rsid w:val="000D257F"/>
    <w:rsid w:val="000D29B7"/>
    <w:rsid w:val="000D3244"/>
    <w:rsid w:val="000D370D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CC7"/>
    <w:rsid w:val="000D6F33"/>
    <w:rsid w:val="000D7D90"/>
    <w:rsid w:val="000D7F01"/>
    <w:rsid w:val="000E0002"/>
    <w:rsid w:val="000E08EE"/>
    <w:rsid w:val="000E0B82"/>
    <w:rsid w:val="000E0C63"/>
    <w:rsid w:val="000E157A"/>
    <w:rsid w:val="000E16CD"/>
    <w:rsid w:val="000E1B34"/>
    <w:rsid w:val="000E228F"/>
    <w:rsid w:val="000E24B5"/>
    <w:rsid w:val="000E2C39"/>
    <w:rsid w:val="000E2CA8"/>
    <w:rsid w:val="000E35AB"/>
    <w:rsid w:val="000E3708"/>
    <w:rsid w:val="000E3D45"/>
    <w:rsid w:val="000E3F21"/>
    <w:rsid w:val="000E461F"/>
    <w:rsid w:val="000E4992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F4"/>
    <w:rsid w:val="000E7544"/>
    <w:rsid w:val="000E79AB"/>
    <w:rsid w:val="000E7B73"/>
    <w:rsid w:val="000E7C20"/>
    <w:rsid w:val="000E7F73"/>
    <w:rsid w:val="000F01BB"/>
    <w:rsid w:val="000F07C4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2ED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0C0"/>
    <w:rsid w:val="001001DF"/>
    <w:rsid w:val="00100332"/>
    <w:rsid w:val="001007BE"/>
    <w:rsid w:val="001009F4"/>
    <w:rsid w:val="00101292"/>
    <w:rsid w:val="001015FE"/>
    <w:rsid w:val="00101B98"/>
    <w:rsid w:val="00101E07"/>
    <w:rsid w:val="00102449"/>
    <w:rsid w:val="001027E0"/>
    <w:rsid w:val="00102D9F"/>
    <w:rsid w:val="0010309B"/>
    <w:rsid w:val="00103AD8"/>
    <w:rsid w:val="00103E5F"/>
    <w:rsid w:val="00104742"/>
    <w:rsid w:val="00104874"/>
    <w:rsid w:val="00104894"/>
    <w:rsid w:val="00104C16"/>
    <w:rsid w:val="00104C8B"/>
    <w:rsid w:val="00104D2E"/>
    <w:rsid w:val="001054A1"/>
    <w:rsid w:val="001056CA"/>
    <w:rsid w:val="001057C4"/>
    <w:rsid w:val="00105F04"/>
    <w:rsid w:val="00106255"/>
    <w:rsid w:val="0010667B"/>
    <w:rsid w:val="00106833"/>
    <w:rsid w:val="00106D96"/>
    <w:rsid w:val="00107309"/>
    <w:rsid w:val="0010753F"/>
    <w:rsid w:val="0010782B"/>
    <w:rsid w:val="00110828"/>
    <w:rsid w:val="00110A81"/>
    <w:rsid w:val="0011148C"/>
    <w:rsid w:val="00111553"/>
    <w:rsid w:val="00111599"/>
    <w:rsid w:val="0011219D"/>
    <w:rsid w:val="00112B08"/>
    <w:rsid w:val="00112EB8"/>
    <w:rsid w:val="00112F29"/>
    <w:rsid w:val="001135B0"/>
    <w:rsid w:val="0011365F"/>
    <w:rsid w:val="00113780"/>
    <w:rsid w:val="00115164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6F1"/>
    <w:rsid w:val="00117AF5"/>
    <w:rsid w:val="0012030E"/>
    <w:rsid w:val="0012039B"/>
    <w:rsid w:val="00120739"/>
    <w:rsid w:val="00120790"/>
    <w:rsid w:val="0012086E"/>
    <w:rsid w:val="001216BB"/>
    <w:rsid w:val="00121CE6"/>
    <w:rsid w:val="00121D5C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B7F"/>
    <w:rsid w:val="00125C3D"/>
    <w:rsid w:val="00125C53"/>
    <w:rsid w:val="00125D9C"/>
    <w:rsid w:val="00125E8C"/>
    <w:rsid w:val="001268A7"/>
    <w:rsid w:val="00126953"/>
    <w:rsid w:val="00126A53"/>
    <w:rsid w:val="00126DBF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3DB0"/>
    <w:rsid w:val="001345DD"/>
    <w:rsid w:val="00134A81"/>
    <w:rsid w:val="00134B53"/>
    <w:rsid w:val="00134F65"/>
    <w:rsid w:val="00135061"/>
    <w:rsid w:val="00135A78"/>
    <w:rsid w:val="00136355"/>
    <w:rsid w:val="001368CC"/>
    <w:rsid w:val="00136C2C"/>
    <w:rsid w:val="00136FF0"/>
    <w:rsid w:val="00136FF6"/>
    <w:rsid w:val="00137198"/>
    <w:rsid w:val="0013720E"/>
    <w:rsid w:val="00137554"/>
    <w:rsid w:val="00137B95"/>
    <w:rsid w:val="00137C6A"/>
    <w:rsid w:val="00137FD2"/>
    <w:rsid w:val="0014007E"/>
    <w:rsid w:val="0014016D"/>
    <w:rsid w:val="001401CE"/>
    <w:rsid w:val="001402E8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5EA4"/>
    <w:rsid w:val="0014655B"/>
    <w:rsid w:val="00146EE8"/>
    <w:rsid w:val="001470D7"/>
    <w:rsid w:val="00147174"/>
    <w:rsid w:val="0014749D"/>
    <w:rsid w:val="00147971"/>
    <w:rsid w:val="00147D09"/>
    <w:rsid w:val="001506CA"/>
    <w:rsid w:val="00150E9A"/>
    <w:rsid w:val="00151665"/>
    <w:rsid w:val="00152149"/>
    <w:rsid w:val="00153361"/>
    <w:rsid w:val="00153B1B"/>
    <w:rsid w:val="00153D2C"/>
    <w:rsid w:val="00153E51"/>
    <w:rsid w:val="00154129"/>
    <w:rsid w:val="0015412B"/>
    <w:rsid w:val="0015449D"/>
    <w:rsid w:val="00154667"/>
    <w:rsid w:val="00154C64"/>
    <w:rsid w:val="00154FCB"/>
    <w:rsid w:val="001552C2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2671"/>
    <w:rsid w:val="001630A2"/>
    <w:rsid w:val="00163337"/>
    <w:rsid w:val="00163517"/>
    <w:rsid w:val="00163663"/>
    <w:rsid w:val="001636E5"/>
    <w:rsid w:val="00163927"/>
    <w:rsid w:val="00163D87"/>
    <w:rsid w:val="00163F1A"/>
    <w:rsid w:val="00164BA6"/>
    <w:rsid w:val="0016512F"/>
    <w:rsid w:val="00165279"/>
    <w:rsid w:val="00165423"/>
    <w:rsid w:val="001655C2"/>
    <w:rsid w:val="00165A8F"/>
    <w:rsid w:val="001661CE"/>
    <w:rsid w:val="00166931"/>
    <w:rsid w:val="001670FA"/>
    <w:rsid w:val="00171388"/>
    <w:rsid w:val="00171A78"/>
    <w:rsid w:val="00171EAB"/>
    <w:rsid w:val="001723F7"/>
    <w:rsid w:val="00172543"/>
    <w:rsid w:val="0017280D"/>
    <w:rsid w:val="00173471"/>
    <w:rsid w:val="001735C0"/>
    <w:rsid w:val="00173773"/>
    <w:rsid w:val="001738B8"/>
    <w:rsid w:val="00173CDA"/>
    <w:rsid w:val="00173FAE"/>
    <w:rsid w:val="001759FE"/>
    <w:rsid w:val="00175B4E"/>
    <w:rsid w:val="00175B8D"/>
    <w:rsid w:val="0017605F"/>
    <w:rsid w:val="0017628C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4F2E"/>
    <w:rsid w:val="00185177"/>
    <w:rsid w:val="00185CBA"/>
    <w:rsid w:val="00185DFE"/>
    <w:rsid w:val="00185F2E"/>
    <w:rsid w:val="00185F57"/>
    <w:rsid w:val="00186072"/>
    <w:rsid w:val="0018686B"/>
    <w:rsid w:val="00186CBE"/>
    <w:rsid w:val="00187150"/>
    <w:rsid w:val="0018779B"/>
    <w:rsid w:val="00190155"/>
    <w:rsid w:val="001905C2"/>
    <w:rsid w:val="001909F0"/>
    <w:rsid w:val="00190D96"/>
    <w:rsid w:val="00190E09"/>
    <w:rsid w:val="00190EA1"/>
    <w:rsid w:val="00190FDE"/>
    <w:rsid w:val="00191B3F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1D7"/>
    <w:rsid w:val="001956ED"/>
    <w:rsid w:val="001956FA"/>
    <w:rsid w:val="00195746"/>
    <w:rsid w:val="00195D36"/>
    <w:rsid w:val="0019662D"/>
    <w:rsid w:val="001966D6"/>
    <w:rsid w:val="00196FD5"/>
    <w:rsid w:val="00197109"/>
    <w:rsid w:val="0019728D"/>
    <w:rsid w:val="001A02D1"/>
    <w:rsid w:val="001A1246"/>
    <w:rsid w:val="001A1836"/>
    <w:rsid w:val="001A1B5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7E"/>
    <w:rsid w:val="001B5F86"/>
    <w:rsid w:val="001B6006"/>
    <w:rsid w:val="001B607D"/>
    <w:rsid w:val="001B60AE"/>
    <w:rsid w:val="001B61E3"/>
    <w:rsid w:val="001B6F49"/>
    <w:rsid w:val="001B70B1"/>
    <w:rsid w:val="001B74A6"/>
    <w:rsid w:val="001B75EA"/>
    <w:rsid w:val="001B78B4"/>
    <w:rsid w:val="001C0517"/>
    <w:rsid w:val="001C0D82"/>
    <w:rsid w:val="001C1490"/>
    <w:rsid w:val="001C163E"/>
    <w:rsid w:val="001C19C2"/>
    <w:rsid w:val="001C1E6F"/>
    <w:rsid w:val="001C1FCA"/>
    <w:rsid w:val="001C200C"/>
    <w:rsid w:val="001C21B0"/>
    <w:rsid w:val="001C282B"/>
    <w:rsid w:val="001C2A15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6470"/>
    <w:rsid w:val="001C6AC2"/>
    <w:rsid w:val="001C6CC3"/>
    <w:rsid w:val="001C7156"/>
    <w:rsid w:val="001D00B3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279"/>
    <w:rsid w:val="001D435D"/>
    <w:rsid w:val="001D47D3"/>
    <w:rsid w:val="001D53B7"/>
    <w:rsid w:val="001D5A13"/>
    <w:rsid w:val="001D5D2A"/>
    <w:rsid w:val="001D5E8F"/>
    <w:rsid w:val="001D5F5A"/>
    <w:rsid w:val="001D7AB6"/>
    <w:rsid w:val="001E0A83"/>
    <w:rsid w:val="001E1067"/>
    <w:rsid w:val="001E10D1"/>
    <w:rsid w:val="001E1425"/>
    <w:rsid w:val="001E1586"/>
    <w:rsid w:val="001E1788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0DF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59"/>
    <w:rsid w:val="001F5E74"/>
    <w:rsid w:val="001F5FB9"/>
    <w:rsid w:val="001F60A7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64B"/>
    <w:rsid w:val="00202ACB"/>
    <w:rsid w:val="002033F8"/>
    <w:rsid w:val="00203511"/>
    <w:rsid w:val="0020382F"/>
    <w:rsid w:val="0020414A"/>
    <w:rsid w:val="00204161"/>
    <w:rsid w:val="002041CD"/>
    <w:rsid w:val="002041E0"/>
    <w:rsid w:val="002042EF"/>
    <w:rsid w:val="002045D1"/>
    <w:rsid w:val="00204BC1"/>
    <w:rsid w:val="00204C22"/>
    <w:rsid w:val="00204E9D"/>
    <w:rsid w:val="002051CA"/>
    <w:rsid w:val="002052D1"/>
    <w:rsid w:val="00205B53"/>
    <w:rsid w:val="0020707C"/>
    <w:rsid w:val="00207228"/>
    <w:rsid w:val="00207537"/>
    <w:rsid w:val="002076F5"/>
    <w:rsid w:val="00207ACA"/>
    <w:rsid w:val="00207C2E"/>
    <w:rsid w:val="002102C2"/>
    <w:rsid w:val="002104BE"/>
    <w:rsid w:val="002105A5"/>
    <w:rsid w:val="002106EF"/>
    <w:rsid w:val="00210D54"/>
    <w:rsid w:val="00210EEA"/>
    <w:rsid w:val="002113DE"/>
    <w:rsid w:val="0021148A"/>
    <w:rsid w:val="002116AF"/>
    <w:rsid w:val="00211C51"/>
    <w:rsid w:val="00211D3F"/>
    <w:rsid w:val="0021240A"/>
    <w:rsid w:val="00213077"/>
    <w:rsid w:val="002130F6"/>
    <w:rsid w:val="002134A0"/>
    <w:rsid w:val="00213DF4"/>
    <w:rsid w:val="00213F9E"/>
    <w:rsid w:val="002151AB"/>
    <w:rsid w:val="0021578D"/>
    <w:rsid w:val="002162BD"/>
    <w:rsid w:val="002163BC"/>
    <w:rsid w:val="00216583"/>
    <w:rsid w:val="002166A6"/>
    <w:rsid w:val="00216FAC"/>
    <w:rsid w:val="00217015"/>
    <w:rsid w:val="00217046"/>
    <w:rsid w:val="00217098"/>
    <w:rsid w:val="0021715C"/>
    <w:rsid w:val="002176A2"/>
    <w:rsid w:val="00220253"/>
    <w:rsid w:val="0022077F"/>
    <w:rsid w:val="002213EE"/>
    <w:rsid w:val="002218CC"/>
    <w:rsid w:val="0022194E"/>
    <w:rsid w:val="00222102"/>
    <w:rsid w:val="0022216E"/>
    <w:rsid w:val="0022222E"/>
    <w:rsid w:val="00222444"/>
    <w:rsid w:val="0022244B"/>
    <w:rsid w:val="00222F14"/>
    <w:rsid w:val="00222FD4"/>
    <w:rsid w:val="00223739"/>
    <w:rsid w:val="00223A2E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C79"/>
    <w:rsid w:val="00226E01"/>
    <w:rsid w:val="00226FD4"/>
    <w:rsid w:val="0022766D"/>
    <w:rsid w:val="00227F78"/>
    <w:rsid w:val="00227FEE"/>
    <w:rsid w:val="002302CF"/>
    <w:rsid w:val="002304FF"/>
    <w:rsid w:val="00230B62"/>
    <w:rsid w:val="00230FC1"/>
    <w:rsid w:val="00231247"/>
    <w:rsid w:val="0023172A"/>
    <w:rsid w:val="002319A1"/>
    <w:rsid w:val="00231AF0"/>
    <w:rsid w:val="00231FB8"/>
    <w:rsid w:val="002324C6"/>
    <w:rsid w:val="002327E3"/>
    <w:rsid w:val="00232B81"/>
    <w:rsid w:val="00233167"/>
    <w:rsid w:val="0023332F"/>
    <w:rsid w:val="0023336E"/>
    <w:rsid w:val="002333D2"/>
    <w:rsid w:val="00234922"/>
    <w:rsid w:val="00234F52"/>
    <w:rsid w:val="00235347"/>
    <w:rsid w:val="002353C0"/>
    <w:rsid w:val="00235526"/>
    <w:rsid w:val="00235DC3"/>
    <w:rsid w:val="00235E96"/>
    <w:rsid w:val="002361B2"/>
    <w:rsid w:val="002367AA"/>
    <w:rsid w:val="00237013"/>
    <w:rsid w:val="00237280"/>
    <w:rsid w:val="002376B5"/>
    <w:rsid w:val="00237A99"/>
    <w:rsid w:val="00237CB7"/>
    <w:rsid w:val="00237DFA"/>
    <w:rsid w:val="00240394"/>
    <w:rsid w:val="002414C9"/>
    <w:rsid w:val="002418D1"/>
    <w:rsid w:val="0024195B"/>
    <w:rsid w:val="00241A79"/>
    <w:rsid w:val="0024218A"/>
    <w:rsid w:val="0024224D"/>
    <w:rsid w:val="002426CB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0DF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1CF"/>
    <w:rsid w:val="00250E23"/>
    <w:rsid w:val="00251635"/>
    <w:rsid w:val="0025180B"/>
    <w:rsid w:val="00252593"/>
    <w:rsid w:val="0025282E"/>
    <w:rsid w:val="00252EE0"/>
    <w:rsid w:val="002535E8"/>
    <w:rsid w:val="00253E5F"/>
    <w:rsid w:val="0025419F"/>
    <w:rsid w:val="00254643"/>
    <w:rsid w:val="00255216"/>
    <w:rsid w:val="002559AB"/>
    <w:rsid w:val="00255BDA"/>
    <w:rsid w:val="00255BF3"/>
    <w:rsid w:val="00255F08"/>
    <w:rsid w:val="00260016"/>
    <w:rsid w:val="002600E4"/>
    <w:rsid w:val="00260292"/>
    <w:rsid w:val="002605EB"/>
    <w:rsid w:val="0026075B"/>
    <w:rsid w:val="00260BE1"/>
    <w:rsid w:val="00260E59"/>
    <w:rsid w:val="002613FC"/>
    <w:rsid w:val="002616DD"/>
    <w:rsid w:val="00261AB4"/>
    <w:rsid w:val="002629E8"/>
    <w:rsid w:val="00262F68"/>
    <w:rsid w:val="002632C1"/>
    <w:rsid w:val="002637E4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0117"/>
    <w:rsid w:val="00270EE3"/>
    <w:rsid w:val="00270F13"/>
    <w:rsid w:val="0027103F"/>
    <w:rsid w:val="00271264"/>
    <w:rsid w:val="00271CB4"/>
    <w:rsid w:val="00272610"/>
    <w:rsid w:val="00272CF4"/>
    <w:rsid w:val="00272EC4"/>
    <w:rsid w:val="00272FF2"/>
    <w:rsid w:val="002732A3"/>
    <w:rsid w:val="00273679"/>
    <w:rsid w:val="00273EED"/>
    <w:rsid w:val="00274B92"/>
    <w:rsid w:val="002755EB"/>
    <w:rsid w:val="00276474"/>
    <w:rsid w:val="002768FB"/>
    <w:rsid w:val="00276AF9"/>
    <w:rsid w:val="0027768F"/>
    <w:rsid w:val="002779C3"/>
    <w:rsid w:val="00277D1F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142"/>
    <w:rsid w:val="002859D2"/>
    <w:rsid w:val="00285EF9"/>
    <w:rsid w:val="0028650F"/>
    <w:rsid w:val="002866FF"/>
    <w:rsid w:val="00286731"/>
    <w:rsid w:val="0028692A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4C2"/>
    <w:rsid w:val="002917DD"/>
    <w:rsid w:val="00291E0F"/>
    <w:rsid w:val="00291FB0"/>
    <w:rsid w:val="0029211D"/>
    <w:rsid w:val="00292BFC"/>
    <w:rsid w:val="00292C24"/>
    <w:rsid w:val="00292C98"/>
    <w:rsid w:val="00292EBA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00D"/>
    <w:rsid w:val="002A3529"/>
    <w:rsid w:val="002A4621"/>
    <w:rsid w:val="002A4B3A"/>
    <w:rsid w:val="002A4E30"/>
    <w:rsid w:val="002A561E"/>
    <w:rsid w:val="002A5640"/>
    <w:rsid w:val="002A5A18"/>
    <w:rsid w:val="002A6009"/>
    <w:rsid w:val="002B0037"/>
    <w:rsid w:val="002B03AF"/>
    <w:rsid w:val="002B0490"/>
    <w:rsid w:val="002B0B56"/>
    <w:rsid w:val="002B0BAE"/>
    <w:rsid w:val="002B0DCF"/>
    <w:rsid w:val="002B15B8"/>
    <w:rsid w:val="002B1F1D"/>
    <w:rsid w:val="002B34A6"/>
    <w:rsid w:val="002B39B8"/>
    <w:rsid w:val="002B39BA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CC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300"/>
    <w:rsid w:val="002C04D9"/>
    <w:rsid w:val="002C0826"/>
    <w:rsid w:val="002C0CFF"/>
    <w:rsid w:val="002C0DB2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51B9"/>
    <w:rsid w:val="002C5630"/>
    <w:rsid w:val="002C5851"/>
    <w:rsid w:val="002C58CC"/>
    <w:rsid w:val="002C5EBF"/>
    <w:rsid w:val="002C6119"/>
    <w:rsid w:val="002C61F9"/>
    <w:rsid w:val="002C65F7"/>
    <w:rsid w:val="002C7344"/>
    <w:rsid w:val="002C777F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10DE"/>
    <w:rsid w:val="002D192C"/>
    <w:rsid w:val="002D2A9D"/>
    <w:rsid w:val="002D2D29"/>
    <w:rsid w:val="002D2F59"/>
    <w:rsid w:val="002D3315"/>
    <w:rsid w:val="002D3549"/>
    <w:rsid w:val="002D37CB"/>
    <w:rsid w:val="002D3C62"/>
    <w:rsid w:val="002D3DA7"/>
    <w:rsid w:val="002D41D1"/>
    <w:rsid w:val="002D491A"/>
    <w:rsid w:val="002D4A85"/>
    <w:rsid w:val="002D4F12"/>
    <w:rsid w:val="002D540A"/>
    <w:rsid w:val="002D5590"/>
    <w:rsid w:val="002D5622"/>
    <w:rsid w:val="002D58AC"/>
    <w:rsid w:val="002D5A36"/>
    <w:rsid w:val="002D5C3D"/>
    <w:rsid w:val="002D5D5B"/>
    <w:rsid w:val="002D601B"/>
    <w:rsid w:val="002D60AD"/>
    <w:rsid w:val="002D62CA"/>
    <w:rsid w:val="002D634F"/>
    <w:rsid w:val="002D63D8"/>
    <w:rsid w:val="002D64CE"/>
    <w:rsid w:val="002D677B"/>
    <w:rsid w:val="002D679E"/>
    <w:rsid w:val="002D6C98"/>
    <w:rsid w:val="002D6D0D"/>
    <w:rsid w:val="002D6F19"/>
    <w:rsid w:val="002D74A2"/>
    <w:rsid w:val="002E073F"/>
    <w:rsid w:val="002E0CB6"/>
    <w:rsid w:val="002E105B"/>
    <w:rsid w:val="002E11CA"/>
    <w:rsid w:val="002E1683"/>
    <w:rsid w:val="002E17D8"/>
    <w:rsid w:val="002E1DE3"/>
    <w:rsid w:val="002E1E80"/>
    <w:rsid w:val="002E2963"/>
    <w:rsid w:val="002E3089"/>
    <w:rsid w:val="002E3216"/>
    <w:rsid w:val="002E32FC"/>
    <w:rsid w:val="002E3534"/>
    <w:rsid w:val="002E371E"/>
    <w:rsid w:val="002E3C77"/>
    <w:rsid w:val="002E4396"/>
    <w:rsid w:val="002E4C39"/>
    <w:rsid w:val="002E4C89"/>
    <w:rsid w:val="002E5780"/>
    <w:rsid w:val="002E57D3"/>
    <w:rsid w:val="002E5E57"/>
    <w:rsid w:val="002E60B5"/>
    <w:rsid w:val="002E6122"/>
    <w:rsid w:val="002E6143"/>
    <w:rsid w:val="002E6429"/>
    <w:rsid w:val="002E65FA"/>
    <w:rsid w:val="002E6827"/>
    <w:rsid w:val="002E6966"/>
    <w:rsid w:val="002E705C"/>
    <w:rsid w:val="002E7752"/>
    <w:rsid w:val="002E7A83"/>
    <w:rsid w:val="002E7C74"/>
    <w:rsid w:val="002E7E82"/>
    <w:rsid w:val="002F0875"/>
    <w:rsid w:val="002F0F94"/>
    <w:rsid w:val="002F1348"/>
    <w:rsid w:val="002F1949"/>
    <w:rsid w:val="002F1BD5"/>
    <w:rsid w:val="002F1C46"/>
    <w:rsid w:val="002F243B"/>
    <w:rsid w:val="002F2B68"/>
    <w:rsid w:val="002F32FC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A46"/>
    <w:rsid w:val="002F7D5B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CFC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29C"/>
    <w:rsid w:val="0032043D"/>
    <w:rsid w:val="0032062E"/>
    <w:rsid w:val="00321AC4"/>
    <w:rsid w:val="00321D40"/>
    <w:rsid w:val="003224B0"/>
    <w:rsid w:val="00322A92"/>
    <w:rsid w:val="00322B71"/>
    <w:rsid w:val="00323492"/>
    <w:rsid w:val="003239B9"/>
    <w:rsid w:val="00323AF3"/>
    <w:rsid w:val="00323C32"/>
    <w:rsid w:val="00323CD7"/>
    <w:rsid w:val="0032451E"/>
    <w:rsid w:val="00324915"/>
    <w:rsid w:val="00324AA9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3C78"/>
    <w:rsid w:val="00334333"/>
    <w:rsid w:val="00334457"/>
    <w:rsid w:val="003344AF"/>
    <w:rsid w:val="00334576"/>
    <w:rsid w:val="00334A58"/>
    <w:rsid w:val="00334B89"/>
    <w:rsid w:val="00334F78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9B0"/>
    <w:rsid w:val="003400EA"/>
    <w:rsid w:val="00340257"/>
    <w:rsid w:val="00342567"/>
    <w:rsid w:val="003427FE"/>
    <w:rsid w:val="0034282A"/>
    <w:rsid w:val="00342CB4"/>
    <w:rsid w:val="00342D30"/>
    <w:rsid w:val="003435A1"/>
    <w:rsid w:val="003437D7"/>
    <w:rsid w:val="00343A68"/>
    <w:rsid w:val="00343B35"/>
    <w:rsid w:val="003444CB"/>
    <w:rsid w:val="003456CC"/>
    <w:rsid w:val="00345E2B"/>
    <w:rsid w:val="00345E78"/>
    <w:rsid w:val="00346014"/>
    <w:rsid w:val="0034660E"/>
    <w:rsid w:val="00347436"/>
    <w:rsid w:val="0034786B"/>
    <w:rsid w:val="00347C73"/>
    <w:rsid w:val="00350580"/>
    <w:rsid w:val="003505B0"/>
    <w:rsid w:val="00350BA0"/>
    <w:rsid w:val="00350CF1"/>
    <w:rsid w:val="00350D00"/>
    <w:rsid w:val="00351273"/>
    <w:rsid w:val="0035128D"/>
    <w:rsid w:val="0035149C"/>
    <w:rsid w:val="00351B28"/>
    <w:rsid w:val="00351C36"/>
    <w:rsid w:val="00351CDF"/>
    <w:rsid w:val="00352425"/>
    <w:rsid w:val="00352443"/>
    <w:rsid w:val="003527C8"/>
    <w:rsid w:val="00352C5B"/>
    <w:rsid w:val="003532E7"/>
    <w:rsid w:val="0035395F"/>
    <w:rsid w:val="00354DEF"/>
    <w:rsid w:val="00354F34"/>
    <w:rsid w:val="003550B4"/>
    <w:rsid w:val="003552EA"/>
    <w:rsid w:val="00355B0A"/>
    <w:rsid w:val="00355BDF"/>
    <w:rsid w:val="0035677B"/>
    <w:rsid w:val="00356FCE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3675"/>
    <w:rsid w:val="0036468B"/>
    <w:rsid w:val="003648DF"/>
    <w:rsid w:val="00364B60"/>
    <w:rsid w:val="00365C79"/>
    <w:rsid w:val="003666B3"/>
    <w:rsid w:val="00366A56"/>
    <w:rsid w:val="00367128"/>
    <w:rsid w:val="0036730C"/>
    <w:rsid w:val="003673A1"/>
    <w:rsid w:val="00370080"/>
    <w:rsid w:val="003702F6"/>
    <w:rsid w:val="00370769"/>
    <w:rsid w:val="00370DBB"/>
    <w:rsid w:val="00371B01"/>
    <w:rsid w:val="00372EF6"/>
    <w:rsid w:val="0037391A"/>
    <w:rsid w:val="00373EA7"/>
    <w:rsid w:val="0037537B"/>
    <w:rsid w:val="0037543A"/>
    <w:rsid w:val="00375481"/>
    <w:rsid w:val="00375A14"/>
    <w:rsid w:val="00375ACE"/>
    <w:rsid w:val="00375E2C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354"/>
    <w:rsid w:val="00385B5B"/>
    <w:rsid w:val="0038686E"/>
    <w:rsid w:val="00387331"/>
    <w:rsid w:val="00387389"/>
    <w:rsid w:val="00387615"/>
    <w:rsid w:val="003915FC"/>
    <w:rsid w:val="0039184C"/>
    <w:rsid w:val="00391E30"/>
    <w:rsid w:val="00391F59"/>
    <w:rsid w:val="0039210C"/>
    <w:rsid w:val="00392AA6"/>
    <w:rsid w:val="00392AB1"/>
    <w:rsid w:val="00392BEA"/>
    <w:rsid w:val="00392D3E"/>
    <w:rsid w:val="00393233"/>
    <w:rsid w:val="0039500A"/>
    <w:rsid w:val="003950EF"/>
    <w:rsid w:val="003952C0"/>
    <w:rsid w:val="00395C04"/>
    <w:rsid w:val="0039615F"/>
    <w:rsid w:val="0039713C"/>
    <w:rsid w:val="00397236"/>
    <w:rsid w:val="003979F5"/>
    <w:rsid w:val="00397B35"/>
    <w:rsid w:val="003A0133"/>
    <w:rsid w:val="003A03C9"/>
    <w:rsid w:val="003A0A9F"/>
    <w:rsid w:val="003A10B5"/>
    <w:rsid w:val="003A117F"/>
    <w:rsid w:val="003A163D"/>
    <w:rsid w:val="003A183C"/>
    <w:rsid w:val="003A1DDA"/>
    <w:rsid w:val="003A1F2D"/>
    <w:rsid w:val="003A2004"/>
    <w:rsid w:val="003A237E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5AD"/>
    <w:rsid w:val="003A5F58"/>
    <w:rsid w:val="003A7A3B"/>
    <w:rsid w:val="003A7BDD"/>
    <w:rsid w:val="003B0874"/>
    <w:rsid w:val="003B12D6"/>
    <w:rsid w:val="003B1575"/>
    <w:rsid w:val="003B1756"/>
    <w:rsid w:val="003B1BB4"/>
    <w:rsid w:val="003B1BFD"/>
    <w:rsid w:val="003B217D"/>
    <w:rsid w:val="003B21B9"/>
    <w:rsid w:val="003B22BB"/>
    <w:rsid w:val="003B24EB"/>
    <w:rsid w:val="003B2BE2"/>
    <w:rsid w:val="003B2D48"/>
    <w:rsid w:val="003B3076"/>
    <w:rsid w:val="003B351B"/>
    <w:rsid w:val="003B3E6C"/>
    <w:rsid w:val="003B45AB"/>
    <w:rsid w:val="003B47B7"/>
    <w:rsid w:val="003B4A67"/>
    <w:rsid w:val="003B589E"/>
    <w:rsid w:val="003B5C48"/>
    <w:rsid w:val="003B5C72"/>
    <w:rsid w:val="003B5DDE"/>
    <w:rsid w:val="003B7281"/>
    <w:rsid w:val="003B785C"/>
    <w:rsid w:val="003B7DEC"/>
    <w:rsid w:val="003C0CAB"/>
    <w:rsid w:val="003C116B"/>
    <w:rsid w:val="003C14C8"/>
    <w:rsid w:val="003C160D"/>
    <w:rsid w:val="003C2436"/>
    <w:rsid w:val="003C26B8"/>
    <w:rsid w:val="003C274C"/>
    <w:rsid w:val="003C2B78"/>
    <w:rsid w:val="003C32C1"/>
    <w:rsid w:val="003C32D1"/>
    <w:rsid w:val="003C32DB"/>
    <w:rsid w:val="003C3446"/>
    <w:rsid w:val="003C3735"/>
    <w:rsid w:val="003C586A"/>
    <w:rsid w:val="003C5975"/>
    <w:rsid w:val="003C5F05"/>
    <w:rsid w:val="003C6497"/>
    <w:rsid w:val="003C6568"/>
    <w:rsid w:val="003C66EF"/>
    <w:rsid w:val="003C6DBA"/>
    <w:rsid w:val="003C7276"/>
    <w:rsid w:val="003C7994"/>
    <w:rsid w:val="003D0525"/>
    <w:rsid w:val="003D0E34"/>
    <w:rsid w:val="003D1234"/>
    <w:rsid w:val="003D1B6C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C4E"/>
    <w:rsid w:val="003D4EAD"/>
    <w:rsid w:val="003D5575"/>
    <w:rsid w:val="003D580C"/>
    <w:rsid w:val="003D5C93"/>
    <w:rsid w:val="003D615C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0D97"/>
    <w:rsid w:val="003E132E"/>
    <w:rsid w:val="003E13CA"/>
    <w:rsid w:val="003E1585"/>
    <w:rsid w:val="003E17A4"/>
    <w:rsid w:val="003E1D05"/>
    <w:rsid w:val="003E1FC5"/>
    <w:rsid w:val="003E22F2"/>
    <w:rsid w:val="003E2E82"/>
    <w:rsid w:val="003E324B"/>
    <w:rsid w:val="003E338C"/>
    <w:rsid w:val="003E35D5"/>
    <w:rsid w:val="003E3E30"/>
    <w:rsid w:val="003E40ED"/>
    <w:rsid w:val="003E4464"/>
    <w:rsid w:val="003E4733"/>
    <w:rsid w:val="003E4E25"/>
    <w:rsid w:val="003E4EAF"/>
    <w:rsid w:val="003E521C"/>
    <w:rsid w:val="003E5B83"/>
    <w:rsid w:val="003E5C9E"/>
    <w:rsid w:val="003E5DAF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874"/>
    <w:rsid w:val="003F0C63"/>
    <w:rsid w:val="003F0E87"/>
    <w:rsid w:val="003F12E3"/>
    <w:rsid w:val="003F14C3"/>
    <w:rsid w:val="003F159E"/>
    <w:rsid w:val="003F1AC0"/>
    <w:rsid w:val="003F1B0B"/>
    <w:rsid w:val="003F1B1C"/>
    <w:rsid w:val="003F1D88"/>
    <w:rsid w:val="003F23E6"/>
    <w:rsid w:val="003F24A2"/>
    <w:rsid w:val="003F3141"/>
    <w:rsid w:val="003F3418"/>
    <w:rsid w:val="003F3652"/>
    <w:rsid w:val="003F38F8"/>
    <w:rsid w:val="003F3ED7"/>
    <w:rsid w:val="003F44B7"/>
    <w:rsid w:val="003F44E7"/>
    <w:rsid w:val="003F500C"/>
    <w:rsid w:val="003F5030"/>
    <w:rsid w:val="003F50CC"/>
    <w:rsid w:val="003F5C2B"/>
    <w:rsid w:val="003F6549"/>
    <w:rsid w:val="003F6EF7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2BB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2E09"/>
    <w:rsid w:val="004130B3"/>
    <w:rsid w:val="00413556"/>
    <w:rsid w:val="00413ABF"/>
    <w:rsid w:val="004142DC"/>
    <w:rsid w:val="0041479D"/>
    <w:rsid w:val="004149F9"/>
    <w:rsid w:val="00414A5E"/>
    <w:rsid w:val="00414EAD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6"/>
    <w:rsid w:val="004206DA"/>
    <w:rsid w:val="00421501"/>
    <w:rsid w:val="00421740"/>
    <w:rsid w:val="0042198A"/>
    <w:rsid w:val="00421BCE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400"/>
    <w:rsid w:val="004267E0"/>
    <w:rsid w:val="004268A4"/>
    <w:rsid w:val="00426F02"/>
    <w:rsid w:val="0042704E"/>
    <w:rsid w:val="00427AB9"/>
    <w:rsid w:val="00427D96"/>
    <w:rsid w:val="004302B9"/>
    <w:rsid w:val="00430ADD"/>
    <w:rsid w:val="00430C11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E44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F3E"/>
    <w:rsid w:val="0044051E"/>
    <w:rsid w:val="004405A2"/>
    <w:rsid w:val="00441A2F"/>
    <w:rsid w:val="00441A94"/>
    <w:rsid w:val="00442520"/>
    <w:rsid w:val="00442F1C"/>
    <w:rsid w:val="00442F3B"/>
    <w:rsid w:val="00443104"/>
    <w:rsid w:val="0044312A"/>
    <w:rsid w:val="00444A74"/>
    <w:rsid w:val="00444AD7"/>
    <w:rsid w:val="00445248"/>
    <w:rsid w:val="004458DD"/>
    <w:rsid w:val="004459C9"/>
    <w:rsid w:val="00446B48"/>
    <w:rsid w:val="00447C1E"/>
    <w:rsid w:val="00450773"/>
    <w:rsid w:val="004508B9"/>
    <w:rsid w:val="00450A8A"/>
    <w:rsid w:val="00450E59"/>
    <w:rsid w:val="004511F9"/>
    <w:rsid w:val="0045170B"/>
    <w:rsid w:val="0045189E"/>
    <w:rsid w:val="00452260"/>
    <w:rsid w:val="00453FBD"/>
    <w:rsid w:val="00453FF0"/>
    <w:rsid w:val="00454067"/>
    <w:rsid w:val="00454ABB"/>
    <w:rsid w:val="00454CB5"/>
    <w:rsid w:val="0045596C"/>
    <w:rsid w:val="0045670C"/>
    <w:rsid w:val="004569DD"/>
    <w:rsid w:val="00456DCF"/>
    <w:rsid w:val="0045702F"/>
    <w:rsid w:val="00457B1D"/>
    <w:rsid w:val="00457CE8"/>
    <w:rsid w:val="0046030B"/>
    <w:rsid w:val="00461080"/>
    <w:rsid w:val="004610C7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FA6"/>
    <w:rsid w:val="004655B9"/>
    <w:rsid w:val="0046575C"/>
    <w:rsid w:val="0046584F"/>
    <w:rsid w:val="00465C10"/>
    <w:rsid w:val="00465F4F"/>
    <w:rsid w:val="00465F50"/>
    <w:rsid w:val="00465F93"/>
    <w:rsid w:val="0046684C"/>
    <w:rsid w:val="00467351"/>
    <w:rsid w:val="00467443"/>
    <w:rsid w:val="00467850"/>
    <w:rsid w:val="00467CF7"/>
    <w:rsid w:val="00470709"/>
    <w:rsid w:val="004709AE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4A5B"/>
    <w:rsid w:val="00474C03"/>
    <w:rsid w:val="00475AED"/>
    <w:rsid w:val="004762A2"/>
    <w:rsid w:val="004770C3"/>
    <w:rsid w:val="004773E1"/>
    <w:rsid w:val="004778A4"/>
    <w:rsid w:val="00477A00"/>
    <w:rsid w:val="00477BDE"/>
    <w:rsid w:val="00477CB5"/>
    <w:rsid w:val="00477D59"/>
    <w:rsid w:val="00477E3C"/>
    <w:rsid w:val="00477F4F"/>
    <w:rsid w:val="004806C4"/>
    <w:rsid w:val="00481682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72D"/>
    <w:rsid w:val="004848DA"/>
    <w:rsid w:val="00485194"/>
    <w:rsid w:val="004851E0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5DE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9C3"/>
    <w:rsid w:val="004A1B8B"/>
    <w:rsid w:val="004A21DB"/>
    <w:rsid w:val="004A2AF8"/>
    <w:rsid w:val="004A2CD2"/>
    <w:rsid w:val="004A2E6A"/>
    <w:rsid w:val="004A3B20"/>
    <w:rsid w:val="004A47B1"/>
    <w:rsid w:val="004A511E"/>
    <w:rsid w:val="004A52EC"/>
    <w:rsid w:val="004A5ADC"/>
    <w:rsid w:val="004A5D6F"/>
    <w:rsid w:val="004A60FF"/>
    <w:rsid w:val="004A616D"/>
    <w:rsid w:val="004A6A90"/>
    <w:rsid w:val="004A7119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1DD5"/>
    <w:rsid w:val="004B240D"/>
    <w:rsid w:val="004B2B08"/>
    <w:rsid w:val="004B2D14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74"/>
    <w:rsid w:val="004B69ED"/>
    <w:rsid w:val="004B6A88"/>
    <w:rsid w:val="004B6AB2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B58"/>
    <w:rsid w:val="004C1F8A"/>
    <w:rsid w:val="004C2387"/>
    <w:rsid w:val="004C244B"/>
    <w:rsid w:val="004C27C6"/>
    <w:rsid w:val="004C284A"/>
    <w:rsid w:val="004C2A42"/>
    <w:rsid w:val="004C2C67"/>
    <w:rsid w:val="004C32BE"/>
    <w:rsid w:val="004C3318"/>
    <w:rsid w:val="004C4032"/>
    <w:rsid w:val="004C4258"/>
    <w:rsid w:val="004C4B10"/>
    <w:rsid w:val="004C4E76"/>
    <w:rsid w:val="004C546B"/>
    <w:rsid w:val="004C6794"/>
    <w:rsid w:val="004C67B8"/>
    <w:rsid w:val="004C6DCF"/>
    <w:rsid w:val="004C6DDA"/>
    <w:rsid w:val="004C7507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3497"/>
    <w:rsid w:val="004D34A5"/>
    <w:rsid w:val="004D3625"/>
    <w:rsid w:val="004D39B8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6062"/>
    <w:rsid w:val="004E6C64"/>
    <w:rsid w:val="004E70F1"/>
    <w:rsid w:val="004E7185"/>
    <w:rsid w:val="004E7581"/>
    <w:rsid w:val="004E7A4E"/>
    <w:rsid w:val="004F0357"/>
    <w:rsid w:val="004F0363"/>
    <w:rsid w:val="004F0551"/>
    <w:rsid w:val="004F065C"/>
    <w:rsid w:val="004F0CC1"/>
    <w:rsid w:val="004F0CF8"/>
    <w:rsid w:val="004F116E"/>
    <w:rsid w:val="004F120B"/>
    <w:rsid w:val="004F1322"/>
    <w:rsid w:val="004F158B"/>
    <w:rsid w:val="004F16D3"/>
    <w:rsid w:val="004F1DDA"/>
    <w:rsid w:val="004F1EBA"/>
    <w:rsid w:val="004F2100"/>
    <w:rsid w:val="004F24B7"/>
    <w:rsid w:val="004F3D1E"/>
    <w:rsid w:val="004F4324"/>
    <w:rsid w:val="004F478F"/>
    <w:rsid w:val="004F4DBE"/>
    <w:rsid w:val="004F56F1"/>
    <w:rsid w:val="004F5B4E"/>
    <w:rsid w:val="004F5E67"/>
    <w:rsid w:val="004F63E5"/>
    <w:rsid w:val="004F6F4C"/>
    <w:rsid w:val="004F74A9"/>
    <w:rsid w:val="004F7651"/>
    <w:rsid w:val="0050024B"/>
    <w:rsid w:val="005008D1"/>
    <w:rsid w:val="0050150A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E14"/>
    <w:rsid w:val="00506197"/>
    <w:rsid w:val="005067F0"/>
    <w:rsid w:val="00506AD3"/>
    <w:rsid w:val="00506B5B"/>
    <w:rsid w:val="00507753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DE2"/>
    <w:rsid w:val="00512295"/>
    <w:rsid w:val="005123EC"/>
    <w:rsid w:val="00512864"/>
    <w:rsid w:val="005136A6"/>
    <w:rsid w:val="005136C8"/>
    <w:rsid w:val="005136CE"/>
    <w:rsid w:val="00513B78"/>
    <w:rsid w:val="00513E7B"/>
    <w:rsid w:val="005142A9"/>
    <w:rsid w:val="0051499B"/>
    <w:rsid w:val="00515894"/>
    <w:rsid w:val="00515896"/>
    <w:rsid w:val="00515D01"/>
    <w:rsid w:val="00515DC9"/>
    <w:rsid w:val="005164CF"/>
    <w:rsid w:val="005166C9"/>
    <w:rsid w:val="00516CAB"/>
    <w:rsid w:val="00517192"/>
    <w:rsid w:val="00517D88"/>
    <w:rsid w:val="00517E14"/>
    <w:rsid w:val="00517E2B"/>
    <w:rsid w:val="00520418"/>
    <w:rsid w:val="0052045E"/>
    <w:rsid w:val="00520AD0"/>
    <w:rsid w:val="00520DE7"/>
    <w:rsid w:val="00521185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457"/>
    <w:rsid w:val="0052470F"/>
    <w:rsid w:val="00524C98"/>
    <w:rsid w:val="005250EB"/>
    <w:rsid w:val="00525CA4"/>
    <w:rsid w:val="00526756"/>
    <w:rsid w:val="00526E9A"/>
    <w:rsid w:val="0052714E"/>
    <w:rsid w:val="0052726D"/>
    <w:rsid w:val="00527733"/>
    <w:rsid w:val="00527C05"/>
    <w:rsid w:val="005303C4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59C"/>
    <w:rsid w:val="00541AED"/>
    <w:rsid w:val="005424A7"/>
    <w:rsid w:val="00542731"/>
    <w:rsid w:val="0054297C"/>
    <w:rsid w:val="00542AF1"/>
    <w:rsid w:val="00542D3B"/>
    <w:rsid w:val="00542F8F"/>
    <w:rsid w:val="00543301"/>
    <w:rsid w:val="0054436D"/>
    <w:rsid w:val="0054508E"/>
    <w:rsid w:val="0054510E"/>
    <w:rsid w:val="00545B06"/>
    <w:rsid w:val="00545CD0"/>
    <w:rsid w:val="0054632C"/>
    <w:rsid w:val="00546596"/>
    <w:rsid w:val="005466EA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60CA"/>
    <w:rsid w:val="00556D71"/>
    <w:rsid w:val="00557571"/>
    <w:rsid w:val="0055793E"/>
    <w:rsid w:val="00557C4B"/>
    <w:rsid w:val="00557C94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1F45"/>
    <w:rsid w:val="00562AF7"/>
    <w:rsid w:val="00562E36"/>
    <w:rsid w:val="00563B64"/>
    <w:rsid w:val="00563BB2"/>
    <w:rsid w:val="00563C0A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BCA"/>
    <w:rsid w:val="00572CF7"/>
    <w:rsid w:val="00572E7F"/>
    <w:rsid w:val="00572F0D"/>
    <w:rsid w:val="00572F89"/>
    <w:rsid w:val="00572FCA"/>
    <w:rsid w:val="00573639"/>
    <w:rsid w:val="00573A3A"/>
    <w:rsid w:val="00574441"/>
    <w:rsid w:val="00574A42"/>
    <w:rsid w:val="00574D01"/>
    <w:rsid w:val="0057508B"/>
    <w:rsid w:val="0057521F"/>
    <w:rsid w:val="005753E8"/>
    <w:rsid w:val="005759B3"/>
    <w:rsid w:val="00575A96"/>
    <w:rsid w:val="00575F50"/>
    <w:rsid w:val="00576123"/>
    <w:rsid w:val="005768E8"/>
    <w:rsid w:val="00576BD2"/>
    <w:rsid w:val="005771CB"/>
    <w:rsid w:val="00577638"/>
    <w:rsid w:val="0058035B"/>
    <w:rsid w:val="00580537"/>
    <w:rsid w:val="005806CB"/>
    <w:rsid w:val="00580A2D"/>
    <w:rsid w:val="00581423"/>
    <w:rsid w:val="00581732"/>
    <w:rsid w:val="00581D44"/>
    <w:rsid w:val="0058297A"/>
    <w:rsid w:val="0058310B"/>
    <w:rsid w:val="00583579"/>
    <w:rsid w:val="005839C0"/>
    <w:rsid w:val="00583C6D"/>
    <w:rsid w:val="00583ED4"/>
    <w:rsid w:val="00584930"/>
    <w:rsid w:val="00584BCB"/>
    <w:rsid w:val="00584FCF"/>
    <w:rsid w:val="005851D6"/>
    <w:rsid w:val="005852BF"/>
    <w:rsid w:val="00585567"/>
    <w:rsid w:val="00585791"/>
    <w:rsid w:val="00585A4C"/>
    <w:rsid w:val="00585BC4"/>
    <w:rsid w:val="00585F30"/>
    <w:rsid w:val="00586718"/>
    <w:rsid w:val="00586B44"/>
    <w:rsid w:val="00587A33"/>
    <w:rsid w:val="00587E60"/>
    <w:rsid w:val="00587F38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62A4"/>
    <w:rsid w:val="00596394"/>
    <w:rsid w:val="0059698E"/>
    <w:rsid w:val="00596FAE"/>
    <w:rsid w:val="0059731E"/>
    <w:rsid w:val="005978CF"/>
    <w:rsid w:val="005978F6"/>
    <w:rsid w:val="005A04D2"/>
    <w:rsid w:val="005A0C1C"/>
    <w:rsid w:val="005A0F05"/>
    <w:rsid w:val="005A14C2"/>
    <w:rsid w:val="005A158C"/>
    <w:rsid w:val="005A163C"/>
    <w:rsid w:val="005A1DED"/>
    <w:rsid w:val="005A23AB"/>
    <w:rsid w:val="005A2B03"/>
    <w:rsid w:val="005A37E9"/>
    <w:rsid w:val="005A392B"/>
    <w:rsid w:val="005A3AC4"/>
    <w:rsid w:val="005A3C29"/>
    <w:rsid w:val="005A4279"/>
    <w:rsid w:val="005A4665"/>
    <w:rsid w:val="005A49D3"/>
    <w:rsid w:val="005A4C8E"/>
    <w:rsid w:val="005A51EA"/>
    <w:rsid w:val="005A5EFE"/>
    <w:rsid w:val="005A5F51"/>
    <w:rsid w:val="005A6034"/>
    <w:rsid w:val="005A62E8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321"/>
    <w:rsid w:val="005B3434"/>
    <w:rsid w:val="005B344C"/>
    <w:rsid w:val="005B3E05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36F"/>
    <w:rsid w:val="005B697A"/>
    <w:rsid w:val="005B7050"/>
    <w:rsid w:val="005B7B66"/>
    <w:rsid w:val="005B7C08"/>
    <w:rsid w:val="005B7C51"/>
    <w:rsid w:val="005B7FD2"/>
    <w:rsid w:val="005C05C4"/>
    <w:rsid w:val="005C07D4"/>
    <w:rsid w:val="005C0E0C"/>
    <w:rsid w:val="005C0EBD"/>
    <w:rsid w:val="005C1B66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6CE7"/>
    <w:rsid w:val="005C6D14"/>
    <w:rsid w:val="005C7221"/>
    <w:rsid w:val="005C7373"/>
    <w:rsid w:val="005C7891"/>
    <w:rsid w:val="005C7DD4"/>
    <w:rsid w:val="005D00B6"/>
    <w:rsid w:val="005D0318"/>
    <w:rsid w:val="005D0C06"/>
    <w:rsid w:val="005D0CA3"/>
    <w:rsid w:val="005D11CE"/>
    <w:rsid w:val="005D18F0"/>
    <w:rsid w:val="005D1D64"/>
    <w:rsid w:val="005D1FC8"/>
    <w:rsid w:val="005D223A"/>
    <w:rsid w:val="005D232A"/>
    <w:rsid w:val="005D24D4"/>
    <w:rsid w:val="005D25D7"/>
    <w:rsid w:val="005D3407"/>
    <w:rsid w:val="005D3782"/>
    <w:rsid w:val="005D5DB2"/>
    <w:rsid w:val="005D5FB4"/>
    <w:rsid w:val="005D6C0A"/>
    <w:rsid w:val="005D6D15"/>
    <w:rsid w:val="005D6F35"/>
    <w:rsid w:val="005D7F07"/>
    <w:rsid w:val="005E09F6"/>
    <w:rsid w:val="005E0DFA"/>
    <w:rsid w:val="005E13C2"/>
    <w:rsid w:val="005E1427"/>
    <w:rsid w:val="005E21A5"/>
    <w:rsid w:val="005E22B1"/>
    <w:rsid w:val="005E2367"/>
    <w:rsid w:val="005E2525"/>
    <w:rsid w:val="005E2B48"/>
    <w:rsid w:val="005E2FF8"/>
    <w:rsid w:val="005E301F"/>
    <w:rsid w:val="005E30E1"/>
    <w:rsid w:val="005E33FA"/>
    <w:rsid w:val="005E36F6"/>
    <w:rsid w:val="005E3BAA"/>
    <w:rsid w:val="005E40B5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61"/>
    <w:rsid w:val="005F21E6"/>
    <w:rsid w:val="005F24D1"/>
    <w:rsid w:val="005F26D9"/>
    <w:rsid w:val="005F27D1"/>
    <w:rsid w:val="005F289B"/>
    <w:rsid w:val="005F3824"/>
    <w:rsid w:val="005F4C97"/>
    <w:rsid w:val="005F4DA0"/>
    <w:rsid w:val="005F513B"/>
    <w:rsid w:val="005F5825"/>
    <w:rsid w:val="005F59CF"/>
    <w:rsid w:val="005F62C8"/>
    <w:rsid w:val="005F6618"/>
    <w:rsid w:val="005F6C45"/>
    <w:rsid w:val="005F6D59"/>
    <w:rsid w:val="005F6E3E"/>
    <w:rsid w:val="005F6E88"/>
    <w:rsid w:val="005F793C"/>
    <w:rsid w:val="005F7A61"/>
    <w:rsid w:val="005F7CA8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3DD9"/>
    <w:rsid w:val="0060401C"/>
    <w:rsid w:val="006040E5"/>
    <w:rsid w:val="00604A65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192"/>
    <w:rsid w:val="0060729E"/>
    <w:rsid w:val="00607C99"/>
    <w:rsid w:val="00610257"/>
    <w:rsid w:val="0061055D"/>
    <w:rsid w:val="0061089D"/>
    <w:rsid w:val="00610AB4"/>
    <w:rsid w:val="00610C0B"/>
    <w:rsid w:val="006111C5"/>
    <w:rsid w:val="00612960"/>
    <w:rsid w:val="00612B8B"/>
    <w:rsid w:val="00612CBD"/>
    <w:rsid w:val="00612E85"/>
    <w:rsid w:val="00613046"/>
    <w:rsid w:val="00613F57"/>
    <w:rsid w:val="0061418D"/>
    <w:rsid w:val="00614905"/>
    <w:rsid w:val="006151B7"/>
    <w:rsid w:val="00615325"/>
    <w:rsid w:val="00615A68"/>
    <w:rsid w:val="00615B28"/>
    <w:rsid w:val="00615D96"/>
    <w:rsid w:val="00615F02"/>
    <w:rsid w:val="006161D7"/>
    <w:rsid w:val="00616449"/>
    <w:rsid w:val="00616A7B"/>
    <w:rsid w:val="0061792D"/>
    <w:rsid w:val="00620228"/>
    <w:rsid w:val="00620ABB"/>
    <w:rsid w:val="00620DFE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305"/>
    <w:rsid w:val="00626726"/>
    <w:rsid w:val="00626D20"/>
    <w:rsid w:val="00626D21"/>
    <w:rsid w:val="00627027"/>
    <w:rsid w:val="0062704E"/>
    <w:rsid w:val="00627393"/>
    <w:rsid w:val="00627490"/>
    <w:rsid w:val="0063004F"/>
    <w:rsid w:val="00630742"/>
    <w:rsid w:val="00630EB3"/>
    <w:rsid w:val="00630EC1"/>
    <w:rsid w:val="00631592"/>
    <w:rsid w:val="00631869"/>
    <w:rsid w:val="00631908"/>
    <w:rsid w:val="00631FA7"/>
    <w:rsid w:val="006325BE"/>
    <w:rsid w:val="006329E9"/>
    <w:rsid w:val="0063322E"/>
    <w:rsid w:val="00633D02"/>
    <w:rsid w:val="00633DCE"/>
    <w:rsid w:val="0063428A"/>
    <w:rsid w:val="006343DD"/>
    <w:rsid w:val="0063473D"/>
    <w:rsid w:val="0063478E"/>
    <w:rsid w:val="006348B3"/>
    <w:rsid w:val="006354B3"/>
    <w:rsid w:val="00635503"/>
    <w:rsid w:val="0063658E"/>
    <w:rsid w:val="00636AC4"/>
    <w:rsid w:val="00636D74"/>
    <w:rsid w:val="006376DD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42B0"/>
    <w:rsid w:val="00644470"/>
    <w:rsid w:val="00644679"/>
    <w:rsid w:val="006447D9"/>
    <w:rsid w:val="00644BA1"/>
    <w:rsid w:val="00645100"/>
    <w:rsid w:val="006452D3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AFE"/>
    <w:rsid w:val="00652B30"/>
    <w:rsid w:val="00652BA2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4D7"/>
    <w:rsid w:val="00655E0F"/>
    <w:rsid w:val="00655E6C"/>
    <w:rsid w:val="00656850"/>
    <w:rsid w:val="00656A39"/>
    <w:rsid w:val="00656B72"/>
    <w:rsid w:val="00657143"/>
    <w:rsid w:val="006572EA"/>
    <w:rsid w:val="006574AE"/>
    <w:rsid w:val="00657558"/>
    <w:rsid w:val="00657E4F"/>
    <w:rsid w:val="00660B01"/>
    <w:rsid w:val="00661A19"/>
    <w:rsid w:val="00661E03"/>
    <w:rsid w:val="0066238D"/>
    <w:rsid w:val="0066330C"/>
    <w:rsid w:val="0066375B"/>
    <w:rsid w:val="006643C1"/>
    <w:rsid w:val="006644E9"/>
    <w:rsid w:val="00665235"/>
    <w:rsid w:val="00665419"/>
    <w:rsid w:val="00665A3E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8FC"/>
    <w:rsid w:val="00667A88"/>
    <w:rsid w:val="006701D5"/>
    <w:rsid w:val="006707FD"/>
    <w:rsid w:val="00670E48"/>
    <w:rsid w:val="00671178"/>
    <w:rsid w:val="0067117C"/>
    <w:rsid w:val="0067131A"/>
    <w:rsid w:val="00671543"/>
    <w:rsid w:val="006715C4"/>
    <w:rsid w:val="006715FF"/>
    <w:rsid w:val="00671920"/>
    <w:rsid w:val="006723F5"/>
    <w:rsid w:val="0067270B"/>
    <w:rsid w:val="0067277E"/>
    <w:rsid w:val="006728B9"/>
    <w:rsid w:val="00672B18"/>
    <w:rsid w:val="00672BD4"/>
    <w:rsid w:val="00672CFC"/>
    <w:rsid w:val="00672E6E"/>
    <w:rsid w:val="00672EA9"/>
    <w:rsid w:val="006731F5"/>
    <w:rsid w:val="006735B9"/>
    <w:rsid w:val="00674050"/>
    <w:rsid w:val="00674249"/>
    <w:rsid w:val="00674421"/>
    <w:rsid w:val="006763A3"/>
    <w:rsid w:val="00676B37"/>
    <w:rsid w:val="006774EE"/>
    <w:rsid w:val="0068050C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1CB"/>
    <w:rsid w:val="0068232E"/>
    <w:rsid w:val="00683036"/>
    <w:rsid w:val="006830D6"/>
    <w:rsid w:val="0068355D"/>
    <w:rsid w:val="006843E9"/>
    <w:rsid w:val="00684F47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48"/>
    <w:rsid w:val="00687FCC"/>
    <w:rsid w:val="00690157"/>
    <w:rsid w:val="00690279"/>
    <w:rsid w:val="00690DFC"/>
    <w:rsid w:val="0069203F"/>
    <w:rsid w:val="006923E5"/>
    <w:rsid w:val="00692E9B"/>
    <w:rsid w:val="006935A2"/>
    <w:rsid w:val="00693D15"/>
    <w:rsid w:val="00693F45"/>
    <w:rsid w:val="006941AA"/>
    <w:rsid w:val="00694396"/>
    <w:rsid w:val="0069445F"/>
    <w:rsid w:val="006949DB"/>
    <w:rsid w:val="00694A87"/>
    <w:rsid w:val="0069551F"/>
    <w:rsid w:val="006959D6"/>
    <w:rsid w:val="006966B9"/>
    <w:rsid w:val="00696849"/>
    <w:rsid w:val="00696A3E"/>
    <w:rsid w:val="00696AC6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2087"/>
    <w:rsid w:val="006A24FD"/>
    <w:rsid w:val="006A264C"/>
    <w:rsid w:val="006A2772"/>
    <w:rsid w:val="006A27BE"/>
    <w:rsid w:val="006A2FD8"/>
    <w:rsid w:val="006A3A94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AB9"/>
    <w:rsid w:val="006B0E47"/>
    <w:rsid w:val="006B132A"/>
    <w:rsid w:val="006B1478"/>
    <w:rsid w:val="006B17FB"/>
    <w:rsid w:val="006B1DEE"/>
    <w:rsid w:val="006B23C1"/>
    <w:rsid w:val="006B2A06"/>
    <w:rsid w:val="006B2B59"/>
    <w:rsid w:val="006B30CD"/>
    <w:rsid w:val="006B351D"/>
    <w:rsid w:val="006B3A25"/>
    <w:rsid w:val="006B3B18"/>
    <w:rsid w:val="006B3FD8"/>
    <w:rsid w:val="006B4157"/>
    <w:rsid w:val="006B417F"/>
    <w:rsid w:val="006B4239"/>
    <w:rsid w:val="006B527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BCA"/>
    <w:rsid w:val="006C1CDF"/>
    <w:rsid w:val="006C1D52"/>
    <w:rsid w:val="006C22A1"/>
    <w:rsid w:val="006C2854"/>
    <w:rsid w:val="006C2CF4"/>
    <w:rsid w:val="006C2ED7"/>
    <w:rsid w:val="006C35D2"/>
    <w:rsid w:val="006C3FBF"/>
    <w:rsid w:val="006C4214"/>
    <w:rsid w:val="006C4575"/>
    <w:rsid w:val="006C4940"/>
    <w:rsid w:val="006C4A88"/>
    <w:rsid w:val="006C4CFF"/>
    <w:rsid w:val="006C4F36"/>
    <w:rsid w:val="006C520B"/>
    <w:rsid w:val="006C5218"/>
    <w:rsid w:val="006C5488"/>
    <w:rsid w:val="006C5928"/>
    <w:rsid w:val="006C61EC"/>
    <w:rsid w:val="006C6860"/>
    <w:rsid w:val="006C6895"/>
    <w:rsid w:val="006C6F4C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0E5"/>
    <w:rsid w:val="006D312B"/>
    <w:rsid w:val="006D380C"/>
    <w:rsid w:val="006D4368"/>
    <w:rsid w:val="006D4463"/>
    <w:rsid w:val="006D483E"/>
    <w:rsid w:val="006D4D27"/>
    <w:rsid w:val="006D4FF4"/>
    <w:rsid w:val="006D64E5"/>
    <w:rsid w:val="006D687A"/>
    <w:rsid w:val="006D6C6D"/>
    <w:rsid w:val="006D6CD6"/>
    <w:rsid w:val="006D6D40"/>
    <w:rsid w:val="006D7504"/>
    <w:rsid w:val="006D7D00"/>
    <w:rsid w:val="006E0678"/>
    <w:rsid w:val="006E07BE"/>
    <w:rsid w:val="006E0896"/>
    <w:rsid w:val="006E1466"/>
    <w:rsid w:val="006E1832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93"/>
    <w:rsid w:val="006E41C2"/>
    <w:rsid w:val="006E45A8"/>
    <w:rsid w:val="006E4783"/>
    <w:rsid w:val="006E4A31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E26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9A1"/>
    <w:rsid w:val="006F6C3C"/>
    <w:rsid w:val="006F6CA1"/>
    <w:rsid w:val="006F767E"/>
    <w:rsid w:val="006F7AC4"/>
    <w:rsid w:val="006F7EE1"/>
    <w:rsid w:val="006F7F5D"/>
    <w:rsid w:val="00700491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72B"/>
    <w:rsid w:val="00720EF8"/>
    <w:rsid w:val="007212F9"/>
    <w:rsid w:val="00721B03"/>
    <w:rsid w:val="007224FE"/>
    <w:rsid w:val="007229C4"/>
    <w:rsid w:val="0072330C"/>
    <w:rsid w:val="0072338E"/>
    <w:rsid w:val="007233FE"/>
    <w:rsid w:val="00724347"/>
    <w:rsid w:val="00724B0D"/>
    <w:rsid w:val="007254B1"/>
    <w:rsid w:val="00725998"/>
    <w:rsid w:val="00725BDE"/>
    <w:rsid w:val="00726569"/>
    <w:rsid w:val="00726A4B"/>
    <w:rsid w:val="00726A60"/>
    <w:rsid w:val="00727176"/>
    <w:rsid w:val="00727D5A"/>
    <w:rsid w:val="0073014F"/>
    <w:rsid w:val="0073053C"/>
    <w:rsid w:val="007308CD"/>
    <w:rsid w:val="00731FBA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259"/>
    <w:rsid w:val="0073539F"/>
    <w:rsid w:val="00736848"/>
    <w:rsid w:val="00736D6C"/>
    <w:rsid w:val="007378EF"/>
    <w:rsid w:val="00737967"/>
    <w:rsid w:val="0074014C"/>
    <w:rsid w:val="0074095A"/>
    <w:rsid w:val="00740E52"/>
    <w:rsid w:val="00741461"/>
    <w:rsid w:val="00741463"/>
    <w:rsid w:val="0074177D"/>
    <w:rsid w:val="00741A67"/>
    <w:rsid w:val="00741B39"/>
    <w:rsid w:val="0074281C"/>
    <w:rsid w:val="0074297D"/>
    <w:rsid w:val="00743092"/>
    <w:rsid w:val="007432F2"/>
    <w:rsid w:val="00743439"/>
    <w:rsid w:val="00743AC2"/>
    <w:rsid w:val="00743B1D"/>
    <w:rsid w:val="00744027"/>
    <w:rsid w:val="00744D7F"/>
    <w:rsid w:val="007452E4"/>
    <w:rsid w:val="00745C03"/>
    <w:rsid w:val="00745D44"/>
    <w:rsid w:val="00745F77"/>
    <w:rsid w:val="0074651D"/>
    <w:rsid w:val="00746FA8"/>
    <w:rsid w:val="0074791F"/>
    <w:rsid w:val="00747A07"/>
    <w:rsid w:val="00747D29"/>
    <w:rsid w:val="00747E76"/>
    <w:rsid w:val="00747FA4"/>
    <w:rsid w:val="00750406"/>
    <w:rsid w:val="007504FC"/>
    <w:rsid w:val="00750814"/>
    <w:rsid w:val="00750943"/>
    <w:rsid w:val="00750C59"/>
    <w:rsid w:val="00751053"/>
    <w:rsid w:val="007514F0"/>
    <w:rsid w:val="00751701"/>
    <w:rsid w:val="00751A7E"/>
    <w:rsid w:val="00751ADD"/>
    <w:rsid w:val="00751DA9"/>
    <w:rsid w:val="00751DDE"/>
    <w:rsid w:val="00752452"/>
    <w:rsid w:val="00752AD1"/>
    <w:rsid w:val="00752F17"/>
    <w:rsid w:val="00753043"/>
    <w:rsid w:val="0075328F"/>
    <w:rsid w:val="00753A4A"/>
    <w:rsid w:val="00753C50"/>
    <w:rsid w:val="00753FBF"/>
    <w:rsid w:val="007545A5"/>
    <w:rsid w:val="00754D68"/>
    <w:rsid w:val="0075512C"/>
    <w:rsid w:val="00755E00"/>
    <w:rsid w:val="007561B5"/>
    <w:rsid w:val="00756221"/>
    <w:rsid w:val="007570D1"/>
    <w:rsid w:val="007575E9"/>
    <w:rsid w:val="00757CDC"/>
    <w:rsid w:val="00760517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EA"/>
    <w:rsid w:val="007637A9"/>
    <w:rsid w:val="00763BBC"/>
    <w:rsid w:val="00763CDD"/>
    <w:rsid w:val="0076549A"/>
    <w:rsid w:val="00765523"/>
    <w:rsid w:val="00765CD2"/>
    <w:rsid w:val="00766521"/>
    <w:rsid w:val="00766D91"/>
    <w:rsid w:val="00767256"/>
    <w:rsid w:val="0076747A"/>
    <w:rsid w:val="007676AD"/>
    <w:rsid w:val="007678B6"/>
    <w:rsid w:val="00767927"/>
    <w:rsid w:val="00767935"/>
    <w:rsid w:val="00770484"/>
    <w:rsid w:val="00770848"/>
    <w:rsid w:val="00770867"/>
    <w:rsid w:val="00770C03"/>
    <w:rsid w:val="00771067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9AA"/>
    <w:rsid w:val="00784EA6"/>
    <w:rsid w:val="00784EBD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0563"/>
    <w:rsid w:val="007910B5"/>
    <w:rsid w:val="00791170"/>
    <w:rsid w:val="00791274"/>
    <w:rsid w:val="007915B2"/>
    <w:rsid w:val="0079184A"/>
    <w:rsid w:val="00791865"/>
    <w:rsid w:val="00791F2D"/>
    <w:rsid w:val="00791F8F"/>
    <w:rsid w:val="007920CE"/>
    <w:rsid w:val="00792848"/>
    <w:rsid w:val="007930DD"/>
    <w:rsid w:val="0079315A"/>
    <w:rsid w:val="0079321C"/>
    <w:rsid w:val="00793324"/>
    <w:rsid w:val="007940B5"/>
    <w:rsid w:val="007940E4"/>
    <w:rsid w:val="00794941"/>
    <w:rsid w:val="00794ABC"/>
    <w:rsid w:val="00795A42"/>
    <w:rsid w:val="00795B72"/>
    <w:rsid w:val="00797373"/>
    <w:rsid w:val="0079783C"/>
    <w:rsid w:val="007978CC"/>
    <w:rsid w:val="0079798D"/>
    <w:rsid w:val="00797B9D"/>
    <w:rsid w:val="00797BCD"/>
    <w:rsid w:val="00797FF7"/>
    <w:rsid w:val="007A0262"/>
    <w:rsid w:val="007A0720"/>
    <w:rsid w:val="007A0AF2"/>
    <w:rsid w:val="007A0C2A"/>
    <w:rsid w:val="007A18A9"/>
    <w:rsid w:val="007A237C"/>
    <w:rsid w:val="007A240E"/>
    <w:rsid w:val="007A25D6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7C3"/>
    <w:rsid w:val="007A7479"/>
    <w:rsid w:val="007A77F7"/>
    <w:rsid w:val="007A7F05"/>
    <w:rsid w:val="007A7F6E"/>
    <w:rsid w:val="007B071B"/>
    <w:rsid w:val="007B0D5E"/>
    <w:rsid w:val="007B1DBE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A5"/>
    <w:rsid w:val="007B76D5"/>
    <w:rsid w:val="007B789A"/>
    <w:rsid w:val="007B79A3"/>
    <w:rsid w:val="007B79EB"/>
    <w:rsid w:val="007C08D5"/>
    <w:rsid w:val="007C1337"/>
    <w:rsid w:val="007C138A"/>
    <w:rsid w:val="007C1E59"/>
    <w:rsid w:val="007C22C6"/>
    <w:rsid w:val="007C2569"/>
    <w:rsid w:val="007C256D"/>
    <w:rsid w:val="007C26F0"/>
    <w:rsid w:val="007C2B0A"/>
    <w:rsid w:val="007C2D02"/>
    <w:rsid w:val="007C2E7B"/>
    <w:rsid w:val="007C3429"/>
    <w:rsid w:val="007C36EB"/>
    <w:rsid w:val="007C4CDC"/>
    <w:rsid w:val="007C4DD7"/>
    <w:rsid w:val="007C5553"/>
    <w:rsid w:val="007C59B0"/>
    <w:rsid w:val="007C65C4"/>
    <w:rsid w:val="007C6633"/>
    <w:rsid w:val="007C66F0"/>
    <w:rsid w:val="007C6A5A"/>
    <w:rsid w:val="007C7214"/>
    <w:rsid w:val="007D0424"/>
    <w:rsid w:val="007D070F"/>
    <w:rsid w:val="007D0C15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75B"/>
    <w:rsid w:val="007E2EA2"/>
    <w:rsid w:val="007E3343"/>
    <w:rsid w:val="007E33C7"/>
    <w:rsid w:val="007E3BBC"/>
    <w:rsid w:val="007E4034"/>
    <w:rsid w:val="007E4E34"/>
    <w:rsid w:val="007E5056"/>
    <w:rsid w:val="007E54CD"/>
    <w:rsid w:val="007E571C"/>
    <w:rsid w:val="007E5A89"/>
    <w:rsid w:val="007E62DA"/>
    <w:rsid w:val="007E6469"/>
    <w:rsid w:val="007E751B"/>
    <w:rsid w:val="007E75F0"/>
    <w:rsid w:val="007E7723"/>
    <w:rsid w:val="007E7802"/>
    <w:rsid w:val="007E7865"/>
    <w:rsid w:val="007F0C6D"/>
    <w:rsid w:val="007F0F4F"/>
    <w:rsid w:val="007F1348"/>
    <w:rsid w:val="007F23B4"/>
    <w:rsid w:val="007F27D2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093C"/>
    <w:rsid w:val="00801244"/>
    <w:rsid w:val="00801DA5"/>
    <w:rsid w:val="00802948"/>
    <w:rsid w:val="00803379"/>
    <w:rsid w:val="008038C6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14C0"/>
    <w:rsid w:val="008119AA"/>
    <w:rsid w:val="00811B5D"/>
    <w:rsid w:val="00811C64"/>
    <w:rsid w:val="008129ED"/>
    <w:rsid w:val="00812C2A"/>
    <w:rsid w:val="008132C2"/>
    <w:rsid w:val="00813BD5"/>
    <w:rsid w:val="00814825"/>
    <w:rsid w:val="008148D2"/>
    <w:rsid w:val="0081502C"/>
    <w:rsid w:val="0081553A"/>
    <w:rsid w:val="00815856"/>
    <w:rsid w:val="0081643F"/>
    <w:rsid w:val="00817181"/>
    <w:rsid w:val="008171E8"/>
    <w:rsid w:val="00817301"/>
    <w:rsid w:val="0081795A"/>
    <w:rsid w:val="00817C7B"/>
    <w:rsid w:val="00820615"/>
    <w:rsid w:val="0082094A"/>
    <w:rsid w:val="00820D1B"/>
    <w:rsid w:val="00820FCF"/>
    <w:rsid w:val="00821EA9"/>
    <w:rsid w:val="0082260A"/>
    <w:rsid w:val="00822F61"/>
    <w:rsid w:val="008233EA"/>
    <w:rsid w:val="0082435C"/>
    <w:rsid w:val="0082440D"/>
    <w:rsid w:val="00824D2E"/>
    <w:rsid w:val="00825ACD"/>
    <w:rsid w:val="00825ACF"/>
    <w:rsid w:val="00825EC5"/>
    <w:rsid w:val="008260A4"/>
    <w:rsid w:val="0082664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A8F"/>
    <w:rsid w:val="00832C07"/>
    <w:rsid w:val="008332A1"/>
    <w:rsid w:val="00833392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77B"/>
    <w:rsid w:val="00835C6C"/>
    <w:rsid w:val="00835F2C"/>
    <w:rsid w:val="0083653B"/>
    <w:rsid w:val="0083675E"/>
    <w:rsid w:val="0083700F"/>
    <w:rsid w:val="0083721E"/>
    <w:rsid w:val="00837BC2"/>
    <w:rsid w:val="008418F0"/>
    <w:rsid w:val="00841D69"/>
    <w:rsid w:val="00842390"/>
    <w:rsid w:val="00842B17"/>
    <w:rsid w:val="00842BB1"/>
    <w:rsid w:val="00842C97"/>
    <w:rsid w:val="008431E0"/>
    <w:rsid w:val="0084332A"/>
    <w:rsid w:val="00843400"/>
    <w:rsid w:val="00843701"/>
    <w:rsid w:val="0084376A"/>
    <w:rsid w:val="0084387F"/>
    <w:rsid w:val="00843CB7"/>
    <w:rsid w:val="00844BE8"/>
    <w:rsid w:val="00844C52"/>
    <w:rsid w:val="008466DE"/>
    <w:rsid w:val="00846E02"/>
    <w:rsid w:val="00847E55"/>
    <w:rsid w:val="008500FF"/>
    <w:rsid w:val="00850629"/>
    <w:rsid w:val="00850E4B"/>
    <w:rsid w:val="008518B2"/>
    <w:rsid w:val="008522D6"/>
    <w:rsid w:val="00852A65"/>
    <w:rsid w:val="008537CC"/>
    <w:rsid w:val="0085394A"/>
    <w:rsid w:val="00853AAE"/>
    <w:rsid w:val="00854CAA"/>
    <w:rsid w:val="008552DF"/>
    <w:rsid w:val="00855584"/>
    <w:rsid w:val="00855C48"/>
    <w:rsid w:val="00855D58"/>
    <w:rsid w:val="00856134"/>
    <w:rsid w:val="00856517"/>
    <w:rsid w:val="008565EB"/>
    <w:rsid w:val="00856AFE"/>
    <w:rsid w:val="00857223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294A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5F4"/>
    <w:rsid w:val="00880641"/>
    <w:rsid w:val="00881202"/>
    <w:rsid w:val="0088160E"/>
    <w:rsid w:val="0088193A"/>
    <w:rsid w:val="00881999"/>
    <w:rsid w:val="008822B6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8F6"/>
    <w:rsid w:val="00884921"/>
    <w:rsid w:val="00884CAC"/>
    <w:rsid w:val="00884CFC"/>
    <w:rsid w:val="00884DAE"/>
    <w:rsid w:val="00885464"/>
    <w:rsid w:val="00885AA3"/>
    <w:rsid w:val="00886000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1D4"/>
    <w:rsid w:val="00893934"/>
    <w:rsid w:val="00893C86"/>
    <w:rsid w:val="00893D07"/>
    <w:rsid w:val="00893D8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8E4"/>
    <w:rsid w:val="00896B47"/>
    <w:rsid w:val="008970D0"/>
    <w:rsid w:val="00897ABB"/>
    <w:rsid w:val="00897C02"/>
    <w:rsid w:val="008A0317"/>
    <w:rsid w:val="008A05DB"/>
    <w:rsid w:val="008A0BE5"/>
    <w:rsid w:val="008A0E68"/>
    <w:rsid w:val="008A0ECF"/>
    <w:rsid w:val="008A14FA"/>
    <w:rsid w:val="008A1814"/>
    <w:rsid w:val="008A1BC5"/>
    <w:rsid w:val="008A1D80"/>
    <w:rsid w:val="008A2209"/>
    <w:rsid w:val="008A2CC1"/>
    <w:rsid w:val="008A2DF0"/>
    <w:rsid w:val="008A3026"/>
    <w:rsid w:val="008A3047"/>
    <w:rsid w:val="008A354F"/>
    <w:rsid w:val="008A36B2"/>
    <w:rsid w:val="008A3792"/>
    <w:rsid w:val="008A3D4F"/>
    <w:rsid w:val="008A3F36"/>
    <w:rsid w:val="008A4025"/>
    <w:rsid w:val="008A41AE"/>
    <w:rsid w:val="008A4381"/>
    <w:rsid w:val="008A490F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019"/>
    <w:rsid w:val="008B1074"/>
    <w:rsid w:val="008B1588"/>
    <w:rsid w:val="008B172E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6C2"/>
    <w:rsid w:val="008B36DD"/>
    <w:rsid w:val="008B3ED2"/>
    <w:rsid w:val="008B43FD"/>
    <w:rsid w:val="008B4E10"/>
    <w:rsid w:val="008B4E5E"/>
    <w:rsid w:val="008B5053"/>
    <w:rsid w:val="008B57CA"/>
    <w:rsid w:val="008B5BDF"/>
    <w:rsid w:val="008B5CE7"/>
    <w:rsid w:val="008B622F"/>
    <w:rsid w:val="008B63DA"/>
    <w:rsid w:val="008B64F6"/>
    <w:rsid w:val="008B6A11"/>
    <w:rsid w:val="008B6EBA"/>
    <w:rsid w:val="008B72B9"/>
    <w:rsid w:val="008B73C7"/>
    <w:rsid w:val="008B7EA6"/>
    <w:rsid w:val="008C0A60"/>
    <w:rsid w:val="008C0B7C"/>
    <w:rsid w:val="008C0BD1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5BF8"/>
    <w:rsid w:val="008C5EDC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D0297"/>
    <w:rsid w:val="008D02D4"/>
    <w:rsid w:val="008D04D9"/>
    <w:rsid w:val="008D0809"/>
    <w:rsid w:val="008D08F3"/>
    <w:rsid w:val="008D0AE4"/>
    <w:rsid w:val="008D0B85"/>
    <w:rsid w:val="008D0B94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5352"/>
    <w:rsid w:val="008D58B3"/>
    <w:rsid w:val="008D5E69"/>
    <w:rsid w:val="008D6148"/>
    <w:rsid w:val="008D61A8"/>
    <w:rsid w:val="008D69D4"/>
    <w:rsid w:val="008D6A56"/>
    <w:rsid w:val="008D7415"/>
    <w:rsid w:val="008D7919"/>
    <w:rsid w:val="008E006E"/>
    <w:rsid w:val="008E01FD"/>
    <w:rsid w:val="008E047D"/>
    <w:rsid w:val="008E0598"/>
    <w:rsid w:val="008E071B"/>
    <w:rsid w:val="008E15E7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5DA"/>
    <w:rsid w:val="008E36C7"/>
    <w:rsid w:val="008E37F8"/>
    <w:rsid w:val="008E403C"/>
    <w:rsid w:val="008E47F4"/>
    <w:rsid w:val="008E489B"/>
    <w:rsid w:val="008E4BBA"/>
    <w:rsid w:val="008E4E96"/>
    <w:rsid w:val="008E4E9A"/>
    <w:rsid w:val="008E608A"/>
    <w:rsid w:val="008E60EB"/>
    <w:rsid w:val="008E62E9"/>
    <w:rsid w:val="008E6F51"/>
    <w:rsid w:val="008E6F83"/>
    <w:rsid w:val="008E72BB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A6D"/>
    <w:rsid w:val="00905F6D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2E43"/>
    <w:rsid w:val="0091302F"/>
    <w:rsid w:val="00913143"/>
    <w:rsid w:val="0091368E"/>
    <w:rsid w:val="00913C0C"/>
    <w:rsid w:val="00913DCD"/>
    <w:rsid w:val="00914028"/>
    <w:rsid w:val="0091412B"/>
    <w:rsid w:val="00914695"/>
    <w:rsid w:val="0091490C"/>
    <w:rsid w:val="00914F4A"/>
    <w:rsid w:val="009157A3"/>
    <w:rsid w:val="00915868"/>
    <w:rsid w:val="00915C1E"/>
    <w:rsid w:val="00916BB1"/>
    <w:rsid w:val="0091716D"/>
    <w:rsid w:val="00917431"/>
    <w:rsid w:val="00917DA5"/>
    <w:rsid w:val="00920525"/>
    <w:rsid w:val="009208A3"/>
    <w:rsid w:val="009212C2"/>
    <w:rsid w:val="0092161E"/>
    <w:rsid w:val="00921B59"/>
    <w:rsid w:val="00921F55"/>
    <w:rsid w:val="009221B4"/>
    <w:rsid w:val="009221DE"/>
    <w:rsid w:val="00922411"/>
    <w:rsid w:val="009227FF"/>
    <w:rsid w:val="00922F94"/>
    <w:rsid w:val="009230F2"/>
    <w:rsid w:val="00923EDC"/>
    <w:rsid w:val="009244C1"/>
    <w:rsid w:val="00924703"/>
    <w:rsid w:val="009247F4"/>
    <w:rsid w:val="00924B8E"/>
    <w:rsid w:val="00924DC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404CB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80A"/>
    <w:rsid w:val="00944DA4"/>
    <w:rsid w:val="00945010"/>
    <w:rsid w:val="009453B3"/>
    <w:rsid w:val="00945500"/>
    <w:rsid w:val="009455AE"/>
    <w:rsid w:val="00945B36"/>
    <w:rsid w:val="009461BC"/>
    <w:rsid w:val="009463DE"/>
    <w:rsid w:val="00946ADE"/>
    <w:rsid w:val="00946EF3"/>
    <w:rsid w:val="00946F4F"/>
    <w:rsid w:val="00947228"/>
    <w:rsid w:val="0094770D"/>
    <w:rsid w:val="00947BE1"/>
    <w:rsid w:val="00947EA9"/>
    <w:rsid w:val="00947F79"/>
    <w:rsid w:val="00947FB1"/>
    <w:rsid w:val="0095000B"/>
    <w:rsid w:val="00950329"/>
    <w:rsid w:val="00950633"/>
    <w:rsid w:val="0095094D"/>
    <w:rsid w:val="0095097F"/>
    <w:rsid w:val="00951013"/>
    <w:rsid w:val="00951889"/>
    <w:rsid w:val="00951E76"/>
    <w:rsid w:val="0095219E"/>
    <w:rsid w:val="0095274F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3ED"/>
    <w:rsid w:val="009615E6"/>
    <w:rsid w:val="00961C8A"/>
    <w:rsid w:val="00961D24"/>
    <w:rsid w:val="00961EF0"/>
    <w:rsid w:val="009629CA"/>
    <w:rsid w:val="00963589"/>
    <w:rsid w:val="00963AAD"/>
    <w:rsid w:val="00963CA2"/>
    <w:rsid w:val="009646F8"/>
    <w:rsid w:val="0096475E"/>
    <w:rsid w:val="00964956"/>
    <w:rsid w:val="00964C34"/>
    <w:rsid w:val="00964C8A"/>
    <w:rsid w:val="00965E92"/>
    <w:rsid w:val="00965EBC"/>
    <w:rsid w:val="009660FF"/>
    <w:rsid w:val="0096699A"/>
    <w:rsid w:val="009669E8"/>
    <w:rsid w:val="00966D55"/>
    <w:rsid w:val="00967AE4"/>
    <w:rsid w:val="00967C56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6DEE"/>
    <w:rsid w:val="0097725B"/>
    <w:rsid w:val="00977962"/>
    <w:rsid w:val="00977DDE"/>
    <w:rsid w:val="00980271"/>
    <w:rsid w:val="00980954"/>
    <w:rsid w:val="00980A32"/>
    <w:rsid w:val="009813DF"/>
    <w:rsid w:val="00981DC2"/>
    <w:rsid w:val="00982048"/>
    <w:rsid w:val="00982766"/>
    <w:rsid w:val="00982AC2"/>
    <w:rsid w:val="00982B19"/>
    <w:rsid w:val="009831AA"/>
    <w:rsid w:val="00983733"/>
    <w:rsid w:val="009839AD"/>
    <w:rsid w:val="00983D75"/>
    <w:rsid w:val="009841A3"/>
    <w:rsid w:val="00984DA3"/>
    <w:rsid w:val="009853CA"/>
    <w:rsid w:val="009857C4"/>
    <w:rsid w:val="00985A94"/>
    <w:rsid w:val="00985E35"/>
    <w:rsid w:val="00986226"/>
    <w:rsid w:val="009864F8"/>
    <w:rsid w:val="00986730"/>
    <w:rsid w:val="00986C65"/>
    <w:rsid w:val="00986E28"/>
    <w:rsid w:val="00987E6B"/>
    <w:rsid w:val="009900AD"/>
    <w:rsid w:val="009902EB"/>
    <w:rsid w:val="009904DB"/>
    <w:rsid w:val="00990868"/>
    <w:rsid w:val="00990976"/>
    <w:rsid w:val="009909F4"/>
    <w:rsid w:val="009915DA"/>
    <w:rsid w:val="009916B6"/>
    <w:rsid w:val="009917C8"/>
    <w:rsid w:val="0099199B"/>
    <w:rsid w:val="00992BC7"/>
    <w:rsid w:val="00992E40"/>
    <w:rsid w:val="00993093"/>
    <w:rsid w:val="009930BB"/>
    <w:rsid w:val="0099353B"/>
    <w:rsid w:val="009946B4"/>
    <w:rsid w:val="0099494A"/>
    <w:rsid w:val="00995199"/>
    <w:rsid w:val="009951F4"/>
    <w:rsid w:val="009962DA"/>
    <w:rsid w:val="00996314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394"/>
    <w:rsid w:val="009A27BB"/>
    <w:rsid w:val="009A2925"/>
    <w:rsid w:val="009A2BD2"/>
    <w:rsid w:val="009A2F56"/>
    <w:rsid w:val="009A30CB"/>
    <w:rsid w:val="009A33A0"/>
    <w:rsid w:val="009A3529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A7F0C"/>
    <w:rsid w:val="009B0198"/>
    <w:rsid w:val="009B0452"/>
    <w:rsid w:val="009B06D3"/>
    <w:rsid w:val="009B07E3"/>
    <w:rsid w:val="009B0A1F"/>
    <w:rsid w:val="009B0CEE"/>
    <w:rsid w:val="009B0E3F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29F"/>
    <w:rsid w:val="009B4C4A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359"/>
    <w:rsid w:val="009C5917"/>
    <w:rsid w:val="009C5D34"/>
    <w:rsid w:val="009C6043"/>
    <w:rsid w:val="009C6163"/>
    <w:rsid w:val="009C622A"/>
    <w:rsid w:val="009C6EAB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B7E"/>
    <w:rsid w:val="009D1CFD"/>
    <w:rsid w:val="009D1D7F"/>
    <w:rsid w:val="009D2367"/>
    <w:rsid w:val="009D2810"/>
    <w:rsid w:val="009D28E1"/>
    <w:rsid w:val="009D2BFB"/>
    <w:rsid w:val="009D2DE7"/>
    <w:rsid w:val="009D3756"/>
    <w:rsid w:val="009D3774"/>
    <w:rsid w:val="009D3CEF"/>
    <w:rsid w:val="009D3D2A"/>
    <w:rsid w:val="009D3D91"/>
    <w:rsid w:val="009D428C"/>
    <w:rsid w:val="009D439D"/>
    <w:rsid w:val="009D46E2"/>
    <w:rsid w:val="009D4915"/>
    <w:rsid w:val="009D55D2"/>
    <w:rsid w:val="009D57A7"/>
    <w:rsid w:val="009D62E8"/>
    <w:rsid w:val="009D663A"/>
    <w:rsid w:val="009D66EC"/>
    <w:rsid w:val="009D6F4A"/>
    <w:rsid w:val="009D73E2"/>
    <w:rsid w:val="009D7859"/>
    <w:rsid w:val="009D7EC5"/>
    <w:rsid w:val="009D7FE0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36B"/>
    <w:rsid w:val="009E442A"/>
    <w:rsid w:val="009E4AC7"/>
    <w:rsid w:val="009E4B9B"/>
    <w:rsid w:val="009E4F50"/>
    <w:rsid w:val="009E508F"/>
    <w:rsid w:val="009E541E"/>
    <w:rsid w:val="009E5E41"/>
    <w:rsid w:val="009E66F3"/>
    <w:rsid w:val="009E681E"/>
    <w:rsid w:val="009E7061"/>
    <w:rsid w:val="009E70EC"/>
    <w:rsid w:val="009E796F"/>
    <w:rsid w:val="009E7E1C"/>
    <w:rsid w:val="009F0484"/>
    <w:rsid w:val="009F0C5B"/>
    <w:rsid w:val="009F0E69"/>
    <w:rsid w:val="009F1114"/>
    <w:rsid w:val="009F15EF"/>
    <w:rsid w:val="009F17AC"/>
    <w:rsid w:val="009F2CBA"/>
    <w:rsid w:val="009F2EDF"/>
    <w:rsid w:val="009F31BE"/>
    <w:rsid w:val="009F42AB"/>
    <w:rsid w:val="009F43D0"/>
    <w:rsid w:val="009F4F01"/>
    <w:rsid w:val="009F558E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5791"/>
    <w:rsid w:val="00A060AB"/>
    <w:rsid w:val="00A060E0"/>
    <w:rsid w:val="00A06333"/>
    <w:rsid w:val="00A06387"/>
    <w:rsid w:val="00A066A6"/>
    <w:rsid w:val="00A06B1C"/>
    <w:rsid w:val="00A06B2A"/>
    <w:rsid w:val="00A06F71"/>
    <w:rsid w:val="00A07288"/>
    <w:rsid w:val="00A0768B"/>
    <w:rsid w:val="00A07856"/>
    <w:rsid w:val="00A107CC"/>
    <w:rsid w:val="00A110BA"/>
    <w:rsid w:val="00A11D26"/>
    <w:rsid w:val="00A1226B"/>
    <w:rsid w:val="00A1233E"/>
    <w:rsid w:val="00A12574"/>
    <w:rsid w:val="00A12BD4"/>
    <w:rsid w:val="00A13BC5"/>
    <w:rsid w:val="00A13E48"/>
    <w:rsid w:val="00A15C20"/>
    <w:rsid w:val="00A16AD8"/>
    <w:rsid w:val="00A16CCB"/>
    <w:rsid w:val="00A17120"/>
    <w:rsid w:val="00A17821"/>
    <w:rsid w:val="00A17A59"/>
    <w:rsid w:val="00A17DFB"/>
    <w:rsid w:val="00A2079A"/>
    <w:rsid w:val="00A207AB"/>
    <w:rsid w:val="00A20E1E"/>
    <w:rsid w:val="00A21240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300F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1E5"/>
    <w:rsid w:val="00A326E7"/>
    <w:rsid w:val="00A32B63"/>
    <w:rsid w:val="00A32FAB"/>
    <w:rsid w:val="00A33082"/>
    <w:rsid w:val="00A3371F"/>
    <w:rsid w:val="00A343F5"/>
    <w:rsid w:val="00A34C8E"/>
    <w:rsid w:val="00A34F38"/>
    <w:rsid w:val="00A352F2"/>
    <w:rsid w:val="00A35777"/>
    <w:rsid w:val="00A35AF0"/>
    <w:rsid w:val="00A36FE5"/>
    <w:rsid w:val="00A374A6"/>
    <w:rsid w:val="00A37548"/>
    <w:rsid w:val="00A37BD7"/>
    <w:rsid w:val="00A37D06"/>
    <w:rsid w:val="00A40760"/>
    <w:rsid w:val="00A4089F"/>
    <w:rsid w:val="00A41159"/>
    <w:rsid w:val="00A4140C"/>
    <w:rsid w:val="00A414B4"/>
    <w:rsid w:val="00A4184B"/>
    <w:rsid w:val="00A425BD"/>
    <w:rsid w:val="00A4298E"/>
    <w:rsid w:val="00A42AB3"/>
    <w:rsid w:val="00A42B25"/>
    <w:rsid w:val="00A435BD"/>
    <w:rsid w:val="00A43AAC"/>
    <w:rsid w:val="00A449A3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B98"/>
    <w:rsid w:val="00A61DBC"/>
    <w:rsid w:val="00A621FC"/>
    <w:rsid w:val="00A62F96"/>
    <w:rsid w:val="00A6344E"/>
    <w:rsid w:val="00A638D7"/>
    <w:rsid w:val="00A63A2A"/>
    <w:rsid w:val="00A63B90"/>
    <w:rsid w:val="00A63F9A"/>
    <w:rsid w:val="00A6423B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7191"/>
    <w:rsid w:val="00A67A41"/>
    <w:rsid w:val="00A67C5B"/>
    <w:rsid w:val="00A67CE7"/>
    <w:rsid w:val="00A67EA7"/>
    <w:rsid w:val="00A706A7"/>
    <w:rsid w:val="00A70CD5"/>
    <w:rsid w:val="00A70DEF"/>
    <w:rsid w:val="00A714C3"/>
    <w:rsid w:val="00A71643"/>
    <w:rsid w:val="00A71916"/>
    <w:rsid w:val="00A719D1"/>
    <w:rsid w:val="00A727AA"/>
    <w:rsid w:val="00A7320F"/>
    <w:rsid w:val="00A737A3"/>
    <w:rsid w:val="00A7390A"/>
    <w:rsid w:val="00A73956"/>
    <w:rsid w:val="00A7399D"/>
    <w:rsid w:val="00A73CCD"/>
    <w:rsid w:val="00A73D40"/>
    <w:rsid w:val="00A73E4C"/>
    <w:rsid w:val="00A744EB"/>
    <w:rsid w:val="00A7480D"/>
    <w:rsid w:val="00A7485F"/>
    <w:rsid w:val="00A748B1"/>
    <w:rsid w:val="00A74E8D"/>
    <w:rsid w:val="00A7532B"/>
    <w:rsid w:val="00A75331"/>
    <w:rsid w:val="00A754BF"/>
    <w:rsid w:val="00A75FFA"/>
    <w:rsid w:val="00A7639C"/>
    <w:rsid w:val="00A768F8"/>
    <w:rsid w:val="00A769F3"/>
    <w:rsid w:val="00A76B56"/>
    <w:rsid w:val="00A76E5F"/>
    <w:rsid w:val="00A77180"/>
    <w:rsid w:val="00A771D6"/>
    <w:rsid w:val="00A77616"/>
    <w:rsid w:val="00A77AB3"/>
    <w:rsid w:val="00A77EFA"/>
    <w:rsid w:val="00A80FDB"/>
    <w:rsid w:val="00A810E0"/>
    <w:rsid w:val="00A81E92"/>
    <w:rsid w:val="00A8223F"/>
    <w:rsid w:val="00A827D7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8EB"/>
    <w:rsid w:val="00A85C49"/>
    <w:rsid w:val="00A85C4B"/>
    <w:rsid w:val="00A85D47"/>
    <w:rsid w:val="00A860F9"/>
    <w:rsid w:val="00A86DDE"/>
    <w:rsid w:val="00A870DD"/>
    <w:rsid w:val="00A8712C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0E"/>
    <w:rsid w:val="00A9363C"/>
    <w:rsid w:val="00A93929"/>
    <w:rsid w:val="00A93A4E"/>
    <w:rsid w:val="00A93D63"/>
    <w:rsid w:val="00A94AC4"/>
    <w:rsid w:val="00A94ADE"/>
    <w:rsid w:val="00A94B29"/>
    <w:rsid w:val="00A94C89"/>
    <w:rsid w:val="00A951C9"/>
    <w:rsid w:val="00A953A8"/>
    <w:rsid w:val="00A95614"/>
    <w:rsid w:val="00A9582A"/>
    <w:rsid w:val="00A9587F"/>
    <w:rsid w:val="00A96836"/>
    <w:rsid w:val="00A96B21"/>
    <w:rsid w:val="00A97837"/>
    <w:rsid w:val="00A97870"/>
    <w:rsid w:val="00A97B35"/>
    <w:rsid w:val="00AA020E"/>
    <w:rsid w:val="00AA0ED1"/>
    <w:rsid w:val="00AA13EE"/>
    <w:rsid w:val="00AA1441"/>
    <w:rsid w:val="00AA1468"/>
    <w:rsid w:val="00AA174E"/>
    <w:rsid w:val="00AA1792"/>
    <w:rsid w:val="00AA1B66"/>
    <w:rsid w:val="00AA1C33"/>
    <w:rsid w:val="00AA1F69"/>
    <w:rsid w:val="00AA261E"/>
    <w:rsid w:val="00AA28A2"/>
    <w:rsid w:val="00AA29F2"/>
    <w:rsid w:val="00AA2D38"/>
    <w:rsid w:val="00AA2ECF"/>
    <w:rsid w:val="00AA2EF4"/>
    <w:rsid w:val="00AA3392"/>
    <w:rsid w:val="00AA3491"/>
    <w:rsid w:val="00AA39BD"/>
    <w:rsid w:val="00AA4131"/>
    <w:rsid w:val="00AA45A9"/>
    <w:rsid w:val="00AA4F55"/>
    <w:rsid w:val="00AA52AA"/>
    <w:rsid w:val="00AA578B"/>
    <w:rsid w:val="00AA59C0"/>
    <w:rsid w:val="00AA5BEA"/>
    <w:rsid w:val="00AA5C21"/>
    <w:rsid w:val="00AA5DC4"/>
    <w:rsid w:val="00AA6079"/>
    <w:rsid w:val="00AA65DE"/>
    <w:rsid w:val="00AA6805"/>
    <w:rsid w:val="00AA6B5D"/>
    <w:rsid w:val="00AA73A0"/>
    <w:rsid w:val="00AA7EB8"/>
    <w:rsid w:val="00AB0054"/>
    <w:rsid w:val="00AB0317"/>
    <w:rsid w:val="00AB080E"/>
    <w:rsid w:val="00AB0905"/>
    <w:rsid w:val="00AB0C65"/>
    <w:rsid w:val="00AB1B05"/>
    <w:rsid w:val="00AB2815"/>
    <w:rsid w:val="00AB2AAA"/>
    <w:rsid w:val="00AB2D40"/>
    <w:rsid w:val="00AB2EB7"/>
    <w:rsid w:val="00AB301C"/>
    <w:rsid w:val="00AB3A52"/>
    <w:rsid w:val="00AB3AE0"/>
    <w:rsid w:val="00AB3D6B"/>
    <w:rsid w:val="00AB469F"/>
    <w:rsid w:val="00AB46B1"/>
    <w:rsid w:val="00AB47EC"/>
    <w:rsid w:val="00AB4B2F"/>
    <w:rsid w:val="00AB5049"/>
    <w:rsid w:val="00AB514C"/>
    <w:rsid w:val="00AB557D"/>
    <w:rsid w:val="00AB55BF"/>
    <w:rsid w:val="00AB5650"/>
    <w:rsid w:val="00AB6725"/>
    <w:rsid w:val="00AB68C3"/>
    <w:rsid w:val="00AB6EB2"/>
    <w:rsid w:val="00AB7061"/>
    <w:rsid w:val="00AB7B9E"/>
    <w:rsid w:val="00AC024D"/>
    <w:rsid w:val="00AC0311"/>
    <w:rsid w:val="00AC070E"/>
    <w:rsid w:val="00AC08F8"/>
    <w:rsid w:val="00AC142F"/>
    <w:rsid w:val="00AC1562"/>
    <w:rsid w:val="00AC1A41"/>
    <w:rsid w:val="00AC1DD8"/>
    <w:rsid w:val="00AC27CB"/>
    <w:rsid w:val="00AC2C5C"/>
    <w:rsid w:val="00AC36AB"/>
    <w:rsid w:val="00AC3B1D"/>
    <w:rsid w:val="00AC3B61"/>
    <w:rsid w:val="00AC40B8"/>
    <w:rsid w:val="00AC411B"/>
    <w:rsid w:val="00AC47A8"/>
    <w:rsid w:val="00AC5D90"/>
    <w:rsid w:val="00AC654D"/>
    <w:rsid w:val="00AC66B7"/>
    <w:rsid w:val="00AC7095"/>
    <w:rsid w:val="00AC793E"/>
    <w:rsid w:val="00AC7976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596"/>
    <w:rsid w:val="00AD2B10"/>
    <w:rsid w:val="00AD2E03"/>
    <w:rsid w:val="00AD2F17"/>
    <w:rsid w:val="00AD38B3"/>
    <w:rsid w:val="00AD3CD3"/>
    <w:rsid w:val="00AD40F9"/>
    <w:rsid w:val="00AD561A"/>
    <w:rsid w:val="00AD5861"/>
    <w:rsid w:val="00AD61B6"/>
    <w:rsid w:val="00AD6718"/>
    <w:rsid w:val="00AD6851"/>
    <w:rsid w:val="00AD6B1A"/>
    <w:rsid w:val="00AD6BE1"/>
    <w:rsid w:val="00AD70E7"/>
    <w:rsid w:val="00AD744D"/>
    <w:rsid w:val="00AD7D1B"/>
    <w:rsid w:val="00AD7D3D"/>
    <w:rsid w:val="00AE1DB1"/>
    <w:rsid w:val="00AE21C6"/>
    <w:rsid w:val="00AE2322"/>
    <w:rsid w:val="00AE241B"/>
    <w:rsid w:val="00AE2E2A"/>
    <w:rsid w:val="00AE348C"/>
    <w:rsid w:val="00AE3A5E"/>
    <w:rsid w:val="00AE3B30"/>
    <w:rsid w:val="00AE3FBA"/>
    <w:rsid w:val="00AE4261"/>
    <w:rsid w:val="00AE4326"/>
    <w:rsid w:val="00AE464F"/>
    <w:rsid w:val="00AE489A"/>
    <w:rsid w:val="00AE4EA1"/>
    <w:rsid w:val="00AE5DBA"/>
    <w:rsid w:val="00AE5E4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23E"/>
    <w:rsid w:val="00AF24BE"/>
    <w:rsid w:val="00AF264C"/>
    <w:rsid w:val="00AF2A65"/>
    <w:rsid w:val="00AF2C2F"/>
    <w:rsid w:val="00AF2D3F"/>
    <w:rsid w:val="00AF3401"/>
    <w:rsid w:val="00AF3743"/>
    <w:rsid w:val="00AF3A27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3008"/>
    <w:rsid w:val="00B03332"/>
    <w:rsid w:val="00B03368"/>
    <w:rsid w:val="00B03672"/>
    <w:rsid w:val="00B0369F"/>
    <w:rsid w:val="00B03A7B"/>
    <w:rsid w:val="00B03A93"/>
    <w:rsid w:val="00B03F87"/>
    <w:rsid w:val="00B04158"/>
    <w:rsid w:val="00B046FC"/>
    <w:rsid w:val="00B05CE4"/>
    <w:rsid w:val="00B06038"/>
    <w:rsid w:val="00B06E0F"/>
    <w:rsid w:val="00B06F2F"/>
    <w:rsid w:val="00B078ED"/>
    <w:rsid w:val="00B07B8B"/>
    <w:rsid w:val="00B07BAD"/>
    <w:rsid w:val="00B07C8C"/>
    <w:rsid w:val="00B101E9"/>
    <w:rsid w:val="00B10218"/>
    <w:rsid w:val="00B1023A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5C2"/>
    <w:rsid w:val="00B1375A"/>
    <w:rsid w:val="00B13D59"/>
    <w:rsid w:val="00B151C2"/>
    <w:rsid w:val="00B15362"/>
    <w:rsid w:val="00B156E5"/>
    <w:rsid w:val="00B1612E"/>
    <w:rsid w:val="00B161A6"/>
    <w:rsid w:val="00B165C1"/>
    <w:rsid w:val="00B1744F"/>
    <w:rsid w:val="00B17932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3369"/>
    <w:rsid w:val="00B235AE"/>
    <w:rsid w:val="00B238A2"/>
    <w:rsid w:val="00B23A6B"/>
    <w:rsid w:val="00B23A8D"/>
    <w:rsid w:val="00B23EB1"/>
    <w:rsid w:val="00B240A4"/>
    <w:rsid w:val="00B240FE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1C0"/>
    <w:rsid w:val="00B312C0"/>
    <w:rsid w:val="00B3159F"/>
    <w:rsid w:val="00B316C2"/>
    <w:rsid w:val="00B318BC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9FD"/>
    <w:rsid w:val="00B34E7E"/>
    <w:rsid w:val="00B35641"/>
    <w:rsid w:val="00B359A4"/>
    <w:rsid w:val="00B35AC9"/>
    <w:rsid w:val="00B35B5A"/>
    <w:rsid w:val="00B35EC1"/>
    <w:rsid w:val="00B36244"/>
    <w:rsid w:val="00B36307"/>
    <w:rsid w:val="00B36323"/>
    <w:rsid w:val="00B3646C"/>
    <w:rsid w:val="00B36619"/>
    <w:rsid w:val="00B3675B"/>
    <w:rsid w:val="00B3686E"/>
    <w:rsid w:val="00B368B8"/>
    <w:rsid w:val="00B36F50"/>
    <w:rsid w:val="00B36F9F"/>
    <w:rsid w:val="00B37B5C"/>
    <w:rsid w:val="00B37B60"/>
    <w:rsid w:val="00B37E2B"/>
    <w:rsid w:val="00B40DB3"/>
    <w:rsid w:val="00B40FE8"/>
    <w:rsid w:val="00B41001"/>
    <w:rsid w:val="00B41589"/>
    <w:rsid w:val="00B424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47EB8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2219"/>
    <w:rsid w:val="00B52477"/>
    <w:rsid w:val="00B529AC"/>
    <w:rsid w:val="00B52E00"/>
    <w:rsid w:val="00B53B9C"/>
    <w:rsid w:val="00B53D9A"/>
    <w:rsid w:val="00B53E3C"/>
    <w:rsid w:val="00B5410A"/>
    <w:rsid w:val="00B5425B"/>
    <w:rsid w:val="00B542CE"/>
    <w:rsid w:val="00B5491D"/>
    <w:rsid w:val="00B54C30"/>
    <w:rsid w:val="00B55187"/>
    <w:rsid w:val="00B5554F"/>
    <w:rsid w:val="00B563F0"/>
    <w:rsid w:val="00B56AB9"/>
    <w:rsid w:val="00B56C7C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29C4"/>
    <w:rsid w:val="00B6314B"/>
    <w:rsid w:val="00B63464"/>
    <w:rsid w:val="00B63515"/>
    <w:rsid w:val="00B635E7"/>
    <w:rsid w:val="00B6389B"/>
    <w:rsid w:val="00B63BF8"/>
    <w:rsid w:val="00B63C72"/>
    <w:rsid w:val="00B63CA6"/>
    <w:rsid w:val="00B6539A"/>
    <w:rsid w:val="00B6554B"/>
    <w:rsid w:val="00B655DA"/>
    <w:rsid w:val="00B65B57"/>
    <w:rsid w:val="00B660EC"/>
    <w:rsid w:val="00B6613B"/>
    <w:rsid w:val="00B664C2"/>
    <w:rsid w:val="00B66518"/>
    <w:rsid w:val="00B666FD"/>
    <w:rsid w:val="00B674BE"/>
    <w:rsid w:val="00B67A60"/>
    <w:rsid w:val="00B67F2B"/>
    <w:rsid w:val="00B70653"/>
    <w:rsid w:val="00B70737"/>
    <w:rsid w:val="00B712DE"/>
    <w:rsid w:val="00B715B0"/>
    <w:rsid w:val="00B71B37"/>
    <w:rsid w:val="00B71B46"/>
    <w:rsid w:val="00B728C2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B2D"/>
    <w:rsid w:val="00B75B87"/>
    <w:rsid w:val="00B7669E"/>
    <w:rsid w:val="00B76E86"/>
    <w:rsid w:val="00B77570"/>
    <w:rsid w:val="00B7758D"/>
    <w:rsid w:val="00B77C1B"/>
    <w:rsid w:val="00B8017F"/>
    <w:rsid w:val="00B802E9"/>
    <w:rsid w:val="00B803F6"/>
    <w:rsid w:val="00B808B8"/>
    <w:rsid w:val="00B80F1D"/>
    <w:rsid w:val="00B812B2"/>
    <w:rsid w:val="00B82382"/>
    <w:rsid w:val="00B8257E"/>
    <w:rsid w:val="00B825C0"/>
    <w:rsid w:val="00B8290C"/>
    <w:rsid w:val="00B82D66"/>
    <w:rsid w:val="00B82E52"/>
    <w:rsid w:val="00B82F9D"/>
    <w:rsid w:val="00B83E5A"/>
    <w:rsid w:val="00B84133"/>
    <w:rsid w:val="00B84222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BB1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53C"/>
    <w:rsid w:val="00B97753"/>
    <w:rsid w:val="00B97849"/>
    <w:rsid w:val="00B9785D"/>
    <w:rsid w:val="00B9786A"/>
    <w:rsid w:val="00B97A0A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7FA"/>
    <w:rsid w:val="00BA2C02"/>
    <w:rsid w:val="00BA31B3"/>
    <w:rsid w:val="00BA3241"/>
    <w:rsid w:val="00BA3371"/>
    <w:rsid w:val="00BA36A0"/>
    <w:rsid w:val="00BA3724"/>
    <w:rsid w:val="00BA3798"/>
    <w:rsid w:val="00BA3EDA"/>
    <w:rsid w:val="00BA3F15"/>
    <w:rsid w:val="00BA4005"/>
    <w:rsid w:val="00BA4558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3A0"/>
    <w:rsid w:val="00BA793E"/>
    <w:rsid w:val="00BB02D4"/>
    <w:rsid w:val="00BB09FE"/>
    <w:rsid w:val="00BB0C31"/>
    <w:rsid w:val="00BB0E97"/>
    <w:rsid w:val="00BB128C"/>
    <w:rsid w:val="00BB1632"/>
    <w:rsid w:val="00BB1E21"/>
    <w:rsid w:val="00BB1EAE"/>
    <w:rsid w:val="00BB2150"/>
    <w:rsid w:val="00BB27BA"/>
    <w:rsid w:val="00BB29EF"/>
    <w:rsid w:val="00BB3812"/>
    <w:rsid w:val="00BB3AF5"/>
    <w:rsid w:val="00BB3EC5"/>
    <w:rsid w:val="00BB3FB9"/>
    <w:rsid w:val="00BB4237"/>
    <w:rsid w:val="00BB44B1"/>
    <w:rsid w:val="00BB480D"/>
    <w:rsid w:val="00BB4DC6"/>
    <w:rsid w:val="00BB55EF"/>
    <w:rsid w:val="00BB5A5E"/>
    <w:rsid w:val="00BB5D90"/>
    <w:rsid w:val="00BB5EDC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BB8"/>
    <w:rsid w:val="00BC1DA2"/>
    <w:rsid w:val="00BC2E8A"/>
    <w:rsid w:val="00BC3096"/>
    <w:rsid w:val="00BC33AB"/>
    <w:rsid w:val="00BC3B2B"/>
    <w:rsid w:val="00BC3EDF"/>
    <w:rsid w:val="00BC4A94"/>
    <w:rsid w:val="00BC558E"/>
    <w:rsid w:val="00BC5729"/>
    <w:rsid w:val="00BC5773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DE2"/>
    <w:rsid w:val="00BD31C5"/>
    <w:rsid w:val="00BD31D1"/>
    <w:rsid w:val="00BD3E24"/>
    <w:rsid w:val="00BD3EEA"/>
    <w:rsid w:val="00BD3F38"/>
    <w:rsid w:val="00BD402B"/>
    <w:rsid w:val="00BD48F7"/>
    <w:rsid w:val="00BD52D2"/>
    <w:rsid w:val="00BD542C"/>
    <w:rsid w:val="00BD5835"/>
    <w:rsid w:val="00BD656F"/>
    <w:rsid w:val="00BD659A"/>
    <w:rsid w:val="00BD6E62"/>
    <w:rsid w:val="00BD704B"/>
    <w:rsid w:val="00BD7295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325F"/>
    <w:rsid w:val="00BE341F"/>
    <w:rsid w:val="00BE39B5"/>
    <w:rsid w:val="00BE4231"/>
    <w:rsid w:val="00BE43C9"/>
    <w:rsid w:val="00BE454D"/>
    <w:rsid w:val="00BE4760"/>
    <w:rsid w:val="00BE4A0C"/>
    <w:rsid w:val="00BE4AD6"/>
    <w:rsid w:val="00BE4E86"/>
    <w:rsid w:val="00BE5409"/>
    <w:rsid w:val="00BE555E"/>
    <w:rsid w:val="00BE64D0"/>
    <w:rsid w:val="00BE67B9"/>
    <w:rsid w:val="00BE68B7"/>
    <w:rsid w:val="00BE6BB7"/>
    <w:rsid w:val="00BE6C96"/>
    <w:rsid w:val="00BE7151"/>
    <w:rsid w:val="00BE7267"/>
    <w:rsid w:val="00BE78BA"/>
    <w:rsid w:val="00BF0EDF"/>
    <w:rsid w:val="00BF128F"/>
    <w:rsid w:val="00BF16B3"/>
    <w:rsid w:val="00BF18F1"/>
    <w:rsid w:val="00BF233A"/>
    <w:rsid w:val="00BF25E1"/>
    <w:rsid w:val="00BF2E2F"/>
    <w:rsid w:val="00BF3373"/>
    <w:rsid w:val="00BF349F"/>
    <w:rsid w:val="00BF355B"/>
    <w:rsid w:val="00BF3771"/>
    <w:rsid w:val="00BF3D18"/>
    <w:rsid w:val="00BF4441"/>
    <w:rsid w:val="00BF447D"/>
    <w:rsid w:val="00BF4E65"/>
    <w:rsid w:val="00BF4F9B"/>
    <w:rsid w:val="00BF4FD2"/>
    <w:rsid w:val="00BF50B5"/>
    <w:rsid w:val="00BF5845"/>
    <w:rsid w:val="00BF5BDC"/>
    <w:rsid w:val="00BF5D7A"/>
    <w:rsid w:val="00BF5F43"/>
    <w:rsid w:val="00BF5FCD"/>
    <w:rsid w:val="00BF699C"/>
    <w:rsid w:val="00BF6D33"/>
    <w:rsid w:val="00BF6FF3"/>
    <w:rsid w:val="00BF74E9"/>
    <w:rsid w:val="00BF7833"/>
    <w:rsid w:val="00BF7C50"/>
    <w:rsid w:val="00BF7C7C"/>
    <w:rsid w:val="00C00778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446"/>
    <w:rsid w:val="00C02898"/>
    <w:rsid w:val="00C0293B"/>
    <w:rsid w:val="00C03500"/>
    <w:rsid w:val="00C0392E"/>
    <w:rsid w:val="00C03A2D"/>
    <w:rsid w:val="00C03C61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06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6EF"/>
    <w:rsid w:val="00C21A59"/>
    <w:rsid w:val="00C21B61"/>
    <w:rsid w:val="00C21DEE"/>
    <w:rsid w:val="00C2218F"/>
    <w:rsid w:val="00C2257F"/>
    <w:rsid w:val="00C227A8"/>
    <w:rsid w:val="00C22DF5"/>
    <w:rsid w:val="00C237EC"/>
    <w:rsid w:val="00C23DA6"/>
    <w:rsid w:val="00C23F98"/>
    <w:rsid w:val="00C2400B"/>
    <w:rsid w:val="00C2453A"/>
    <w:rsid w:val="00C2489A"/>
    <w:rsid w:val="00C24909"/>
    <w:rsid w:val="00C24C2C"/>
    <w:rsid w:val="00C25087"/>
    <w:rsid w:val="00C25193"/>
    <w:rsid w:val="00C253EC"/>
    <w:rsid w:val="00C25E93"/>
    <w:rsid w:val="00C25E9B"/>
    <w:rsid w:val="00C26CB5"/>
    <w:rsid w:val="00C27145"/>
    <w:rsid w:val="00C275E2"/>
    <w:rsid w:val="00C2788E"/>
    <w:rsid w:val="00C27ECE"/>
    <w:rsid w:val="00C30155"/>
    <w:rsid w:val="00C302E7"/>
    <w:rsid w:val="00C304E2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4D20"/>
    <w:rsid w:val="00C351C6"/>
    <w:rsid w:val="00C3533F"/>
    <w:rsid w:val="00C3576F"/>
    <w:rsid w:val="00C35A8B"/>
    <w:rsid w:val="00C35C5C"/>
    <w:rsid w:val="00C35C7E"/>
    <w:rsid w:val="00C36567"/>
    <w:rsid w:val="00C365A8"/>
    <w:rsid w:val="00C36A9E"/>
    <w:rsid w:val="00C377AB"/>
    <w:rsid w:val="00C3793D"/>
    <w:rsid w:val="00C40056"/>
    <w:rsid w:val="00C401D5"/>
    <w:rsid w:val="00C40AC7"/>
    <w:rsid w:val="00C40F52"/>
    <w:rsid w:val="00C40FFE"/>
    <w:rsid w:val="00C41532"/>
    <w:rsid w:val="00C4196B"/>
    <w:rsid w:val="00C41B51"/>
    <w:rsid w:val="00C41E1B"/>
    <w:rsid w:val="00C4259D"/>
    <w:rsid w:val="00C42C14"/>
    <w:rsid w:val="00C42D3F"/>
    <w:rsid w:val="00C42F90"/>
    <w:rsid w:val="00C432B2"/>
    <w:rsid w:val="00C43514"/>
    <w:rsid w:val="00C437BD"/>
    <w:rsid w:val="00C44382"/>
    <w:rsid w:val="00C443BA"/>
    <w:rsid w:val="00C44594"/>
    <w:rsid w:val="00C44AB7"/>
    <w:rsid w:val="00C44BB1"/>
    <w:rsid w:val="00C44C5B"/>
    <w:rsid w:val="00C44CA3"/>
    <w:rsid w:val="00C44F2B"/>
    <w:rsid w:val="00C4599E"/>
    <w:rsid w:val="00C45C73"/>
    <w:rsid w:val="00C467AC"/>
    <w:rsid w:val="00C468AB"/>
    <w:rsid w:val="00C4693D"/>
    <w:rsid w:val="00C46AAD"/>
    <w:rsid w:val="00C46B1B"/>
    <w:rsid w:val="00C46F81"/>
    <w:rsid w:val="00C47A2A"/>
    <w:rsid w:val="00C47F02"/>
    <w:rsid w:val="00C501C9"/>
    <w:rsid w:val="00C50241"/>
    <w:rsid w:val="00C50390"/>
    <w:rsid w:val="00C50682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3148"/>
    <w:rsid w:val="00C532BA"/>
    <w:rsid w:val="00C546C3"/>
    <w:rsid w:val="00C54D8E"/>
    <w:rsid w:val="00C54F18"/>
    <w:rsid w:val="00C55059"/>
    <w:rsid w:val="00C55222"/>
    <w:rsid w:val="00C553E7"/>
    <w:rsid w:val="00C5542B"/>
    <w:rsid w:val="00C55AC2"/>
    <w:rsid w:val="00C55FFE"/>
    <w:rsid w:val="00C567BA"/>
    <w:rsid w:val="00C5756D"/>
    <w:rsid w:val="00C57B4B"/>
    <w:rsid w:val="00C57D6D"/>
    <w:rsid w:val="00C60215"/>
    <w:rsid w:val="00C60380"/>
    <w:rsid w:val="00C605E4"/>
    <w:rsid w:val="00C60966"/>
    <w:rsid w:val="00C60BD3"/>
    <w:rsid w:val="00C60C12"/>
    <w:rsid w:val="00C60E57"/>
    <w:rsid w:val="00C614B1"/>
    <w:rsid w:val="00C61FA4"/>
    <w:rsid w:val="00C62028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47A3"/>
    <w:rsid w:val="00C654BB"/>
    <w:rsid w:val="00C656E6"/>
    <w:rsid w:val="00C65C63"/>
    <w:rsid w:val="00C66042"/>
    <w:rsid w:val="00C66970"/>
    <w:rsid w:val="00C67405"/>
    <w:rsid w:val="00C67B1C"/>
    <w:rsid w:val="00C67C56"/>
    <w:rsid w:val="00C67F55"/>
    <w:rsid w:val="00C7013A"/>
    <w:rsid w:val="00C704DD"/>
    <w:rsid w:val="00C70DCF"/>
    <w:rsid w:val="00C713E6"/>
    <w:rsid w:val="00C71FEE"/>
    <w:rsid w:val="00C726D2"/>
    <w:rsid w:val="00C732BF"/>
    <w:rsid w:val="00C73E30"/>
    <w:rsid w:val="00C74097"/>
    <w:rsid w:val="00C74248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77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168E"/>
    <w:rsid w:val="00C81947"/>
    <w:rsid w:val="00C82036"/>
    <w:rsid w:val="00C82153"/>
    <w:rsid w:val="00C82972"/>
    <w:rsid w:val="00C83C71"/>
    <w:rsid w:val="00C83CD0"/>
    <w:rsid w:val="00C8438F"/>
    <w:rsid w:val="00C84446"/>
    <w:rsid w:val="00C84FEF"/>
    <w:rsid w:val="00C85107"/>
    <w:rsid w:val="00C851F9"/>
    <w:rsid w:val="00C852F2"/>
    <w:rsid w:val="00C858BD"/>
    <w:rsid w:val="00C85A65"/>
    <w:rsid w:val="00C85C66"/>
    <w:rsid w:val="00C860A6"/>
    <w:rsid w:val="00C86D58"/>
    <w:rsid w:val="00C86DF2"/>
    <w:rsid w:val="00C8728A"/>
    <w:rsid w:val="00C87832"/>
    <w:rsid w:val="00C87D0A"/>
    <w:rsid w:val="00C87DF3"/>
    <w:rsid w:val="00C90C66"/>
    <w:rsid w:val="00C91240"/>
    <w:rsid w:val="00C9131C"/>
    <w:rsid w:val="00C91714"/>
    <w:rsid w:val="00C92D79"/>
    <w:rsid w:val="00C92E96"/>
    <w:rsid w:val="00C93122"/>
    <w:rsid w:val="00C93E1A"/>
    <w:rsid w:val="00C93EC8"/>
    <w:rsid w:val="00C9421C"/>
    <w:rsid w:val="00C943D3"/>
    <w:rsid w:val="00C94744"/>
    <w:rsid w:val="00C94D49"/>
    <w:rsid w:val="00C95244"/>
    <w:rsid w:val="00C9538E"/>
    <w:rsid w:val="00C9586C"/>
    <w:rsid w:val="00C95874"/>
    <w:rsid w:val="00C95875"/>
    <w:rsid w:val="00C95FF7"/>
    <w:rsid w:val="00C96FA1"/>
    <w:rsid w:val="00C971A7"/>
    <w:rsid w:val="00C97893"/>
    <w:rsid w:val="00CA0365"/>
    <w:rsid w:val="00CA0935"/>
    <w:rsid w:val="00CA0CB0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1F5"/>
    <w:rsid w:val="00CA57BC"/>
    <w:rsid w:val="00CA5961"/>
    <w:rsid w:val="00CA5F9E"/>
    <w:rsid w:val="00CA6AE0"/>
    <w:rsid w:val="00CA6CFB"/>
    <w:rsid w:val="00CA6D04"/>
    <w:rsid w:val="00CA7338"/>
    <w:rsid w:val="00CA747D"/>
    <w:rsid w:val="00CB0850"/>
    <w:rsid w:val="00CB09FF"/>
    <w:rsid w:val="00CB0EA2"/>
    <w:rsid w:val="00CB1266"/>
    <w:rsid w:val="00CB12D1"/>
    <w:rsid w:val="00CB1735"/>
    <w:rsid w:val="00CB1829"/>
    <w:rsid w:val="00CB1990"/>
    <w:rsid w:val="00CB1B24"/>
    <w:rsid w:val="00CB2A9B"/>
    <w:rsid w:val="00CB2C06"/>
    <w:rsid w:val="00CB2EE4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56BD"/>
    <w:rsid w:val="00CB56D4"/>
    <w:rsid w:val="00CB5ACE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144B"/>
    <w:rsid w:val="00CC1908"/>
    <w:rsid w:val="00CC19F1"/>
    <w:rsid w:val="00CC227B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71"/>
    <w:rsid w:val="00CC5CFE"/>
    <w:rsid w:val="00CC5FE7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0A58"/>
    <w:rsid w:val="00CD1161"/>
    <w:rsid w:val="00CD13FE"/>
    <w:rsid w:val="00CD155D"/>
    <w:rsid w:val="00CD17FE"/>
    <w:rsid w:val="00CD189D"/>
    <w:rsid w:val="00CD20F6"/>
    <w:rsid w:val="00CD262B"/>
    <w:rsid w:val="00CD2B7F"/>
    <w:rsid w:val="00CD2D40"/>
    <w:rsid w:val="00CD35E6"/>
    <w:rsid w:val="00CD3639"/>
    <w:rsid w:val="00CD382E"/>
    <w:rsid w:val="00CD3ADE"/>
    <w:rsid w:val="00CD3E65"/>
    <w:rsid w:val="00CD449E"/>
    <w:rsid w:val="00CD452F"/>
    <w:rsid w:val="00CD459A"/>
    <w:rsid w:val="00CD4BD3"/>
    <w:rsid w:val="00CD4C3B"/>
    <w:rsid w:val="00CD5961"/>
    <w:rsid w:val="00CD5D32"/>
    <w:rsid w:val="00CD64C8"/>
    <w:rsid w:val="00CD6BE7"/>
    <w:rsid w:val="00CD6F1C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0EF6"/>
    <w:rsid w:val="00CE1EB7"/>
    <w:rsid w:val="00CE36C0"/>
    <w:rsid w:val="00CE36D6"/>
    <w:rsid w:val="00CE373D"/>
    <w:rsid w:val="00CE38C9"/>
    <w:rsid w:val="00CE3901"/>
    <w:rsid w:val="00CE3927"/>
    <w:rsid w:val="00CE3CA5"/>
    <w:rsid w:val="00CE45BE"/>
    <w:rsid w:val="00CE47BC"/>
    <w:rsid w:val="00CE4FE8"/>
    <w:rsid w:val="00CE55BF"/>
    <w:rsid w:val="00CE6335"/>
    <w:rsid w:val="00CE654C"/>
    <w:rsid w:val="00CE65D3"/>
    <w:rsid w:val="00CE6B4D"/>
    <w:rsid w:val="00CE7514"/>
    <w:rsid w:val="00CE77AA"/>
    <w:rsid w:val="00CF025E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2FA9"/>
    <w:rsid w:val="00CF4358"/>
    <w:rsid w:val="00CF4874"/>
    <w:rsid w:val="00CF4CE5"/>
    <w:rsid w:val="00CF4CF6"/>
    <w:rsid w:val="00CF5059"/>
    <w:rsid w:val="00CF5287"/>
    <w:rsid w:val="00CF5727"/>
    <w:rsid w:val="00CF5C0D"/>
    <w:rsid w:val="00CF6637"/>
    <w:rsid w:val="00CF6E76"/>
    <w:rsid w:val="00CF6EB9"/>
    <w:rsid w:val="00CF704F"/>
    <w:rsid w:val="00CF7A62"/>
    <w:rsid w:val="00CF7E72"/>
    <w:rsid w:val="00D00267"/>
    <w:rsid w:val="00D0029C"/>
    <w:rsid w:val="00D00437"/>
    <w:rsid w:val="00D0045F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572"/>
    <w:rsid w:val="00D026B6"/>
    <w:rsid w:val="00D02788"/>
    <w:rsid w:val="00D02E15"/>
    <w:rsid w:val="00D03250"/>
    <w:rsid w:val="00D03F7D"/>
    <w:rsid w:val="00D04434"/>
    <w:rsid w:val="00D055BC"/>
    <w:rsid w:val="00D05644"/>
    <w:rsid w:val="00D057C7"/>
    <w:rsid w:val="00D05EC9"/>
    <w:rsid w:val="00D06293"/>
    <w:rsid w:val="00D071EF"/>
    <w:rsid w:val="00D0755A"/>
    <w:rsid w:val="00D078C5"/>
    <w:rsid w:val="00D07BE9"/>
    <w:rsid w:val="00D10024"/>
    <w:rsid w:val="00D10253"/>
    <w:rsid w:val="00D10AC1"/>
    <w:rsid w:val="00D10B0C"/>
    <w:rsid w:val="00D11340"/>
    <w:rsid w:val="00D11630"/>
    <w:rsid w:val="00D11A85"/>
    <w:rsid w:val="00D11C8D"/>
    <w:rsid w:val="00D12187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F2A"/>
    <w:rsid w:val="00D15900"/>
    <w:rsid w:val="00D15C0F"/>
    <w:rsid w:val="00D165A9"/>
    <w:rsid w:val="00D1685A"/>
    <w:rsid w:val="00D169E2"/>
    <w:rsid w:val="00D16B9E"/>
    <w:rsid w:val="00D170C3"/>
    <w:rsid w:val="00D176CE"/>
    <w:rsid w:val="00D17823"/>
    <w:rsid w:val="00D17A1B"/>
    <w:rsid w:val="00D17AEE"/>
    <w:rsid w:val="00D200D2"/>
    <w:rsid w:val="00D20408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0E1"/>
    <w:rsid w:val="00D272DB"/>
    <w:rsid w:val="00D276AE"/>
    <w:rsid w:val="00D27908"/>
    <w:rsid w:val="00D27DDF"/>
    <w:rsid w:val="00D27FBD"/>
    <w:rsid w:val="00D302D9"/>
    <w:rsid w:val="00D30314"/>
    <w:rsid w:val="00D30389"/>
    <w:rsid w:val="00D30DEB"/>
    <w:rsid w:val="00D30FDB"/>
    <w:rsid w:val="00D311D3"/>
    <w:rsid w:val="00D31359"/>
    <w:rsid w:val="00D31680"/>
    <w:rsid w:val="00D3201F"/>
    <w:rsid w:val="00D320EA"/>
    <w:rsid w:val="00D321D2"/>
    <w:rsid w:val="00D32371"/>
    <w:rsid w:val="00D3243D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6CA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817"/>
    <w:rsid w:val="00D41C76"/>
    <w:rsid w:val="00D41FF8"/>
    <w:rsid w:val="00D42440"/>
    <w:rsid w:val="00D4259E"/>
    <w:rsid w:val="00D42C29"/>
    <w:rsid w:val="00D4377D"/>
    <w:rsid w:val="00D43A1F"/>
    <w:rsid w:val="00D4446D"/>
    <w:rsid w:val="00D44730"/>
    <w:rsid w:val="00D44A20"/>
    <w:rsid w:val="00D44C64"/>
    <w:rsid w:val="00D44C87"/>
    <w:rsid w:val="00D44FE4"/>
    <w:rsid w:val="00D4507D"/>
    <w:rsid w:val="00D4534D"/>
    <w:rsid w:val="00D45539"/>
    <w:rsid w:val="00D456CE"/>
    <w:rsid w:val="00D45726"/>
    <w:rsid w:val="00D45827"/>
    <w:rsid w:val="00D45A79"/>
    <w:rsid w:val="00D460AB"/>
    <w:rsid w:val="00D46411"/>
    <w:rsid w:val="00D4693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9C5"/>
    <w:rsid w:val="00D52A63"/>
    <w:rsid w:val="00D5317C"/>
    <w:rsid w:val="00D5374A"/>
    <w:rsid w:val="00D53D57"/>
    <w:rsid w:val="00D54B98"/>
    <w:rsid w:val="00D5505C"/>
    <w:rsid w:val="00D551B3"/>
    <w:rsid w:val="00D56254"/>
    <w:rsid w:val="00D56C04"/>
    <w:rsid w:val="00D5703F"/>
    <w:rsid w:val="00D57F1E"/>
    <w:rsid w:val="00D60111"/>
    <w:rsid w:val="00D61D80"/>
    <w:rsid w:val="00D622C7"/>
    <w:rsid w:val="00D626F9"/>
    <w:rsid w:val="00D629C8"/>
    <w:rsid w:val="00D62B52"/>
    <w:rsid w:val="00D62B75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3D5F"/>
    <w:rsid w:val="00D749EA"/>
    <w:rsid w:val="00D74E42"/>
    <w:rsid w:val="00D7591C"/>
    <w:rsid w:val="00D75AAD"/>
    <w:rsid w:val="00D75AB9"/>
    <w:rsid w:val="00D7607C"/>
    <w:rsid w:val="00D766BF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800D5"/>
    <w:rsid w:val="00D809DE"/>
    <w:rsid w:val="00D80E64"/>
    <w:rsid w:val="00D8152E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2EC"/>
    <w:rsid w:val="00D834C4"/>
    <w:rsid w:val="00D83631"/>
    <w:rsid w:val="00D83CF4"/>
    <w:rsid w:val="00D83EC3"/>
    <w:rsid w:val="00D84039"/>
    <w:rsid w:val="00D846F6"/>
    <w:rsid w:val="00D85193"/>
    <w:rsid w:val="00D85267"/>
    <w:rsid w:val="00D853E2"/>
    <w:rsid w:val="00D858C4"/>
    <w:rsid w:val="00D85A49"/>
    <w:rsid w:val="00D85B05"/>
    <w:rsid w:val="00D862F3"/>
    <w:rsid w:val="00D863E1"/>
    <w:rsid w:val="00D86403"/>
    <w:rsid w:val="00D8655F"/>
    <w:rsid w:val="00D86687"/>
    <w:rsid w:val="00D86C7F"/>
    <w:rsid w:val="00D875DE"/>
    <w:rsid w:val="00D901F0"/>
    <w:rsid w:val="00D903F1"/>
    <w:rsid w:val="00D905BA"/>
    <w:rsid w:val="00D908F3"/>
    <w:rsid w:val="00D90922"/>
    <w:rsid w:val="00D912EA"/>
    <w:rsid w:val="00D9134D"/>
    <w:rsid w:val="00D917DB"/>
    <w:rsid w:val="00D91A67"/>
    <w:rsid w:val="00D91C11"/>
    <w:rsid w:val="00D91CDD"/>
    <w:rsid w:val="00D91DFA"/>
    <w:rsid w:val="00D91ECB"/>
    <w:rsid w:val="00D91F7A"/>
    <w:rsid w:val="00D9263F"/>
    <w:rsid w:val="00D92758"/>
    <w:rsid w:val="00D92942"/>
    <w:rsid w:val="00D92DF9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6FC3"/>
    <w:rsid w:val="00D970BA"/>
    <w:rsid w:val="00D97105"/>
    <w:rsid w:val="00D9764E"/>
    <w:rsid w:val="00D978E1"/>
    <w:rsid w:val="00DA0229"/>
    <w:rsid w:val="00DA086B"/>
    <w:rsid w:val="00DA183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890"/>
    <w:rsid w:val="00DA5AB3"/>
    <w:rsid w:val="00DA61B1"/>
    <w:rsid w:val="00DA6352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F73"/>
    <w:rsid w:val="00DB2287"/>
    <w:rsid w:val="00DB22D9"/>
    <w:rsid w:val="00DB2BAD"/>
    <w:rsid w:val="00DB3C6F"/>
    <w:rsid w:val="00DB3CD8"/>
    <w:rsid w:val="00DB3EEA"/>
    <w:rsid w:val="00DB40CA"/>
    <w:rsid w:val="00DB48A4"/>
    <w:rsid w:val="00DB490A"/>
    <w:rsid w:val="00DB4C8A"/>
    <w:rsid w:val="00DB5497"/>
    <w:rsid w:val="00DB58C7"/>
    <w:rsid w:val="00DB6175"/>
    <w:rsid w:val="00DB63EF"/>
    <w:rsid w:val="00DB69D1"/>
    <w:rsid w:val="00DB6ABE"/>
    <w:rsid w:val="00DB73C7"/>
    <w:rsid w:val="00DB798A"/>
    <w:rsid w:val="00DB7F99"/>
    <w:rsid w:val="00DC0968"/>
    <w:rsid w:val="00DC0AF0"/>
    <w:rsid w:val="00DC0E74"/>
    <w:rsid w:val="00DC168A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60CA"/>
    <w:rsid w:val="00DC678E"/>
    <w:rsid w:val="00DC695D"/>
    <w:rsid w:val="00DC70E7"/>
    <w:rsid w:val="00DC71D1"/>
    <w:rsid w:val="00DC7226"/>
    <w:rsid w:val="00DC737B"/>
    <w:rsid w:val="00DC7C4D"/>
    <w:rsid w:val="00DD0456"/>
    <w:rsid w:val="00DD045D"/>
    <w:rsid w:val="00DD071D"/>
    <w:rsid w:val="00DD07E0"/>
    <w:rsid w:val="00DD08F7"/>
    <w:rsid w:val="00DD0CDA"/>
    <w:rsid w:val="00DD0D46"/>
    <w:rsid w:val="00DD12D4"/>
    <w:rsid w:val="00DD1BE4"/>
    <w:rsid w:val="00DD1C42"/>
    <w:rsid w:val="00DD1ED1"/>
    <w:rsid w:val="00DD2185"/>
    <w:rsid w:val="00DD22EA"/>
    <w:rsid w:val="00DD23CE"/>
    <w:rsid w:val="00DD284C"/>
    <w:rsid w:val="00DD295C"/>
    <w:rsid w:val="00DD2E71"/>
    <w:rsid w:val="00DD336F"/>
    <w:rsid w:val="00DD337C"/>
    <w:rsid w:val="00DD3438"/>
    <w:rsid w:val="00DD35D4"/>
    <w:rsid w:val="00DD38A2"/>
    <w:rsid w:val="00DD3D29"/>
    <w:rsid w:val="00DD41A9"/>
    <w:rsid w:val="00DD41B5"/>
    <w:rsid w:val="00DD41C2"/>
    <w:rsid w:val="00DD52BB"/>
    <w:rsid w:val="00DD5BDE"/>
    <w:rsid w:val="00DD6985"/>
    <w:rsid w:val="00DD6CC8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1B"/>
    <w:rsid w:val="00DE2F58"/>
    <w:rsid w:val="00DE2FB0"/>
    <w:rsid w:val="00DE313B"/>
    <w:rsid w:val="00DE325A"/>
    <w:rsid w:val="00DE3309"/>
    <w:rsid w:val="00DE37B0"/>
    <w:rsid w:val="00DE3CE7"/>
    <w:rsid w:val="00DE4027"/>
    <w:rsid w:val="00DE46EE"/>
    <w:rsid w:val="00DE4CCB"/>
    <w:rsid w:val="00DE5062"/>
    <w:rsid w:val="00DE597F"/>
    <w:rsid w:val="00DE5F67"/>
    <w:rsid w:val="00DE6200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341"/>
    <w:rsid w:val="00DF67CF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254"/>
    <w:rsid w:val="00E06FCD"/>
    <w:rsid w:val="00E07017"/>
    <w:rsid w:val="00E07521"/>
    <w:rsid w:val="00E075EF"/>
    <w:rsid w:val="00E076AF"/>
    <w:rsid w:val="00E07968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24D"/>
    <w:rsid w:val="00E21B59"/>
    <w:rsid w:val="00E21E2C"/>
    <w:rsid w:val="00E22091"/>
    <w:rsid w:val="00E22984"/>
    <w:rsid w:val="00E236F0"/>
    <w:rsid w:val="00E23735"/>
    <w:rsid w:val="00E23A13"/>
    <w:rsid w:val="00E23B57"/>
    <w:rsid w:val="00E23DA1"/>
    <w:rsid w:val="00E2411D"/>
    <w:rsid w:val="00E24ADA"/>
    <w:rsid w:val="00E250EF"/>
    <w:rsid w:val="00E253CA"/>
    <w:rsid w:val="00E257F7"/>
    <w:rsid w:val="00E26493"/>
    <w:rsid w:val="00E267B4"/>
    <w:rsid w:val="00E268CE"/>
    <w:rsid w:val="00E27312"/>
    <w:rsid w:val="00E275D2"/>
    <w:rsid w:val="00E27B34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37FAF"/>
    <w:rsid w:val="00E40111"/>
    <w:rsid w:val="00E404F2"/>
    <w:rsid w:val="00E40B03"/>
    <w:rsid w:val="00E41118"/>
    <w:rsid w:val="00E416BB"/>
    <w:rsid w:val="00E41976"/>
    <w:rsid w:val="00E423C4"/>
    <w:rsid w:val="00E4255E"/>
    <w:rsid w:val="00E427D0"/>
    <w:rsid w:val="00E432E9"/>
    <w:rsid w:val="00E43454"/>
    <w:rsid w:val="00E434F7"/>
    <w:rsid w:val="00E43E79"/>
    <w:rsid w:val="00E448EB"/>
    <w:rsid w:val="00E44A2A"/>
    <w:rsid w:val="00E44B50"/>
    <w:rsid w:val="00E45037"/>
    <w:rsid w:val="00E46145"/>
    <w:rsid w:val="00E46CE6"/>
    <w:rsid w:val="00E47017"/>
    <w:rsid w:val="00E47839"/>
    <w:rsid w:val="00E478B6"/>
    <w:rsid w:val="00E479DC"/>
    <w:rsid w:val="00E50770"/>
    <w:rsid w:val="00E50BF1"/>
    <w:rsid w:val="00E50C38"/>
    <w:rsid w:val="00E50D77"/>
    <w:rsid w:val="00E5205F"/>
    <w:rsid w:val="00E52097"/>
    <w:rsid w:val="00E52425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0EAA"/>
    <w:rsid w:val="00E620BB"/>
    <w:rsid w:val="00E62195"/>
    <w:rsid w:val="00E6227D"/>
    <w:rsid w:val="00E6246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1DB"/>
    <w:rsid w:val="00E66298"/>
    <w:rsid w:val="00E66382"/>
    <w:rsid w:val="00E66506"/>
    <w:rsid w:val="00E66594"/>
    <w:rsid w:val="00E66882"/>
    <w:rsid w:val="00E66E65"/>
    <w:rsid w:val="00E672B3"/>
    <w:rsid w:val="00E672CA"/>
    <w:rsid w:val="00E67AB4"/>
    <w:rsid w:val="00E70362"/>
    <w:rsid w:val="00E70384"/>
    <w:rsid w:val="00E70623"/>
    <w:rsid w:val="00E7085A"/>
    <w:rsid w:val="00E70AAA"/>
    <w:rsid w:val="00E70BA2"/>
    <w:rsid w:val="00E7100C"/>
    <w:rsid w:val="00E71372"/>
    <w:rsid w:val="00E72262"/>
    <w:rsid w:val="00E723DC"/>
    <w:rsid w:val="00E72433"/>
    <w:rsid w:val="00E728B4"/>
    <w:rsid w:val="00E734EC"/>
    <w:rsid w:val="00E736CF"/>
    <w:rsid w:val="00E73850"/>
    <w:rsid w:val="00E738B3"/>
    <w:rsid w:val="00E73C1A"/>
    <w:rsid w:val="00E73D13"/>
    <w:rsid w:val="00E73E48"/>
    <w:rsid w:val="00E743D5"/>
    <w:rsid w:val="00E74665"/>
    <w:rsid w:val="00E74A8D"/>
    <w:rsid w:val="00E7530A"/>
    <w:rsid w:val="00E7573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8FD"/>
    <w:rsid w:val="00E85A4F"/>
    <w:rsid w:val="00E85A92"/>
    <w:rsid w:val="00E85E6F"/>
    <w:rsid w:val="00E85F51"/>
    <w:rsid w:val="00E86039"/>
    <w:rsid w:val="00E86831"/>
    <w:rsid w:val="00E86E3E"/>
    <w:rsid w:val="00E87315"/>
    <w:rsid w:val="00E87A1C"/>
    <w:rsid w:val="00E87CB6"/>
    <w:rsid w:val="00E87DB4"/>
    <w:rsid w:val="00E90717"/>
    <w:rsid w:val="00E90814"/>
    <w:rsid w:val="00E90D34"/>
    <w:rsid w:val="00E910DF"/>
    <w:rsid w:val="00E910F9"/>
    <w:rsid w:val="00E91449"/>
    <w:rsid w:val="00E919EC"/>
    <w:rsid w:val="00E91A66"/>
    <w:rsid w:val="00E91D77"/>
    <w:rsid w:val="00E92C6B"/>
    <w:rsid w:val="00E93B36"/>
    <w:rsid w:val="00E93F23"/>
    <w:rsid w:val="00E93F65"/>
    <w:rsid w:val="00E94FC2"/>
    <w:rsid w:val="00E9621B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D2F"/>
    <w:rsid w:val="00EA1496"/>
    <w:rsid w:val="00EA1748"/>
    <w:rsid w:val="00EA184F"/>
    <w:rsid w:val="00EA187C"/>
    <w:rsid w:val="00EA1CA5"/>
    <w:rsid w:val="00EA1F8F"/>
    <w:rsid w:val="00EA22B9"/>
    <w:rsid w:val="00EA2ACE"/>
    <w:rsid w:val="00EA303A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64A"/>
    <w:rsid w:val="00EA5725"/>
    <w:rsid w:val="00EA5F64"/>
    <w:rsid w:val="00EA6749"/>
    <w:rsid w:val="00EA6768"/>
    <w:rsid w:val="00EA6BD8"/>
    <w:rsid w:val="00EA7509"/>
    <w:rsid w:val="00EA7776"/>
    <w:rsid w:val="00EA78D7"/>
    <w:rsid w:val="00EA7CF5"/>
    <w:rsid w:val="00EA7E5A"/>
    <w:rsid w:val="00EB08FC"/>
    <w:rsid w:val="00EB0C69"/>
    <w:rsid w:val="00EB0EF0"/>
    <w:rsid w:val="00EB148F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95A"/>
    <w:rsid w:val="00EB5D3A"/>
    <w:rsid w:val="00EB68A4"/>
    <w:rsid w:val="00EB709F"/>
    <w:rsid w:val="00EB728C"/>
    <w:rsid w:val="00EB735C"/>
    <w:rsid w:val="00EB75FB"/>
    <w:rsid w:val="00EB7BEF"/>
    <w:rsid w:val="00EC0968"/>
    <w:rsid w:val="00EC0C95"/>
    <w:rsid w:val="00EC0CFB"/>
    <w:rsid w:val="00EC0E60"/>
    <w:rsid w:val="00EC0E82"/>
    <w:rsid w:val="00EC117F"/>
    <w:rsid w:val="00EC129A"/>
    <w:rsid w:val="00EC1440"/>
    <w:rsid w:val="00EC1CAD"/>
    <w:rsid w:val="00EC2A8D"/>
    <w:rsid w:val="00EC2BCE"/>
    <w:rsid w:val="00EC2D24"/>
    <w:rsid w:val="00EC2EB0"/>
    <w:rsid w:val="00EC2F7B"/>
    <w:rsid w:val="00EC3B38"/>
    <w:rsid w:val="00EC3CDD"/>
    <w:rsid w:val="00EC42C4"/>
    <w:rsid w:val="00EC43BD"/>
    <w:rsid w:val="00EC43D2"/>
    <w:rsid w:val="00EC4FDE"/>
    <w:rsid w:val="00EC5065"/>
    <w:rsid w:val="00EC543A"/>
    <w:rsid w:val="00EC5496"/>
    <w:rsid w:val="00EC561B"/>
    <w:rsid w:val="00EC56AC"/>
    <w:rsid w:val="00EC5A29"/>
    <w:rsid w:val="00EC5A9A"/>
    <w:rsid w:val="00EC623D"/>
    <w:rsid w:val="00EC633F"/>
    <w:rsid w:val="00EC6596"/>
    <w:rsid w:val="00EC6CB7"/>
    <w:rsid w:val="00EC70C0"/>
    <w:rsid w:val="00EC77F9"/>
    <w:rsid w:val="00EC7AC7"/>
    <w:rsid w:val="00ED017B"/>
    <w:rsid w:val="00ED02C1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3E27"/>
    <w:rsid w:val="00ED46C8"/>
    <w:rsid w:val="00ED46F2"/>
    <w:rsid w:val="00ED4884"/>
    <w:rsid w:val="00ED550B"/>
    <w:rsid w:val="00ED5A3F"/>
    <w:rsid w:val="00ED5DEF"/>
    <w:rsid w:val="00ED6094"/>
    <w:rsid w:val="00ED6B65"/>
    <w:rsid w:val="00ED6C0C"/>
    <w:rsid w:val="00ED6E9D"/>
    <w:rsid w:val="00ED780E"/>
    <w:rsid w:val="00ED79BF"/>
    <w:rsid w:val="00ED7A40"/>
    <w:rsid w:val="00ED7DF5"/>
    <w:rsid w:val="00ED7F6D"/>
    <w:rsid w:val="00ED7FAD"/>
    <w:rsid w:val="00EE015E"/>
    <w:rsid w:val="00EE0466"/>
    <w:rsid w:val="00EE06D9"/>
    <w:rsid w:val="00EE100C"/>
    <w:rsid w:val="00EE11B1"/>
    <w:rsid w:val="00EE132C"/>
    <w:rsid w:val="00EE1362"/>
    <w:rsid w:val="00EE1645"/>
    <w:rsid w:val="00EE190A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0981"/>
    <w:rsid w:val="00EF116E"/>
    <w:rsid w:val="00EF180F"/>
    <w:rsid w:val="00EF18B8"/>
    <w:rsid w:val="00EF1BCC"/>
    <w:rsid w:val="00EF28F2"/>
    <w:rsid w:val="00EF53A1"/>
    <w:rsid w:val="00EF5483"/>
    <w:rsid w:val="00EF5D0F"/>
    <w:rsid w:val="00EF5EF5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64A"/>
    <w:rsid w:val="00F05F4D"/>
    <w:rsid w:val="00F061E8"/>
    <w:rsid w:val="00F065F9"/>
    <w:rsid w:val="00F06AEB"/>
    <w:rsid w:val="00F07823"/>
    <w:rsid w:val="00F07FA4"/>
    <w:rsid w:val="00F103E4"/>
    <w:rsid w:val="00F10552"/>
    <w:rsid w:val="00F10554"/>
    <w:rsid w:val="00F10885"/>
    <w:rsid w:val="00F10B25"/>
    <w:rsid w:val="00F10EC0"/>
    <w:rsid w:val="00F10F18"/>
    <w:rsid w:val="00F1176C"/>
    <w:rsid w:val="00F1182F"/>
    <w:rsid w:val="00F118C7"/>
    <w:rsid w:val="00F11982"/>
    <w:rsid w:val="00F11E80"/>
    <w:rsid w:val="00F1241E"/>
    <w:rsid w:val="00F1251E"/>
    <w:rsid w:val="00F12825"/>
    <w:rsid w:val="00F12BA5"/>
    <w:rsid w:val="00F12EB1"/>
    <w:rsid w:val="00F1306C"/>
    <w:rsid w:val="00F1394F"/>
    <w:rsid w:val="00F143F4"/>
    <w:rsid w:val="00F14428"/>
    <w:rsid w:val="00F145F3"/>
    <w:rsid w:val="00F14CDF"/>
    <w:rsid w:val="00F152AE"/>
    <w:rsid w:val="00F15914"/>
    <w:rsid w:val="00F15EED"/>
    <w:rsid w:val="00F1637E"/>
    <w:rsid w:val="00F16A29"/>
    <w:rsid w:val="00F16AD9"/>
    <w:rsid w:val="00F170D0"/>
    <w:rsid w:val="00F17122"/>
    <w:rsid w:val="00F1768E"/>
    <w:rsid w:val="00F17717"/>
    <w:rsid w:val="00F17CBA"/>
    <w:rsid w:val="00F20287"/>
    <w:rsid w:val="00F20334"/>
    <w:rsid w:val="00F211D0"/>
    <w:rsid w:val="00F22353"/>
    <w:rsid w:val="00F22679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27DFA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CDC"/>
    <w:rsid w:val="00F32D3B"/>
    <w:rsid w:val="00F3387E"/>
    <w:rsid w:val="00F33ABB"/>
    <w:rsid w:val="00F33C4C"/>
    <w:rsid w:val="00F343A0"/>
    <w:rsid w:val="00F3477F"/>
    <w:rsid w:val="00F3501C"/>
    <w:rsid w:val="00F3558B"/>
    <w:rsid w:val="00F365BA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1C9D"/>
    <w:rsid w:val="00F424AB"/>
    <w:rsid w:val="00F426FB"/>
    <w:rsid w:val="00F42989"/>
    <w:rsid w:val="00F42CF1"/>
    <w:rsid w:val="00F4311A"/>
    <w:rsid w:val="00F43694"/>
    <w:rsid w:val="00F43957"/>
    <w:rsid w:val="00F43C84"/>
    <w:rsid w:val="00F43D85"/>
    <w:rsid w:val="00F44133"/>
    <w:rsid w:val="00F44EBD"/>
    <w:rsid w:val="00F44F9A"/>
    <w:rsid w:val="00F452C7"/>
    <w:rsid w:val="00F45864"/>
    <w:rsid w:val="00F45BCE"/>
    <w:rsid w:val="00F46280"/>
    <w:rsid w:val="00F4637E"/>
    <w:rsid w:val="00F463D2"/>
    <w:rsid w:val="00F468B2"/>
    <w:rsid w:val="00F468FC"/>
    <w:rsid w:val="00F46B82"/>
    <w:rsid w:val="00F46BDE"/>
    <w:rsid w:val="00F47380"/>
    <w:rsid w:val="00F47E29"/>
    <w:rsid w:val="00F50471"/>
    <w:rsid w:val="00F504FC"/>
    <w:rsid w:val="00F50BA3"/>
    <w:rsid w:val="00F515F7"/>
    <w:rsid w:val="00F527CE"/>
    <w:rsid w:val="00F52B25"/>
    <w:rsid w:val="00F52C55"/>
    <w:rsid w:val="00F52D4C"/>
    <w:rsid w:val="00F53232"/>
    <w:rsid w:val="00F53269"/>
    <w:rsid w:val="00F5338C"/>
    <w:rsid w:val="00F53F72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01"/>
    <w:rsid w:val="00F603F6"/>
    <w:rsid w:val="00F605EA"/>
    <w:rsid w:val="00F60905"/>
    <w:rsid w:val="00F615ED"/>
    <w:rsid w:val="00F61BA7"/>
    <w:rsid w:val="00F61DF1"/>
    <w:rsid w:val="00F61FC4"/>
    <w:rsid w:val="00F6206E"/>
    <w:rsid w:val="00F6218D"/>
    <w:rsid w:val="00F628C8"/>
    <w:rsid w:val="00F62951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947"/>
    <w:rsid w:val="00F65DAD"/>
    <w:rsid w:val="00F66343"/>
    <w:rsid w:val="00F6661F"/>
    <w:rsid w:val="00F667F1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43DD"/>
    <w:rsid w:val="00F7643F"/>
    <w:rsid w:val="00F7687E"/>
    <w:rsid w:val="00F770F5"/>
    <w:rsid w:val="00F7797C"/>
    <w:rsid w:val="00F77CC5"/>
    <w:rsid w:val="00F802F3"/>
    <w:rsid w:val="00F80491"/>
    <w:rsid w:val="00F80709"/>
    <w:rsid w:val="00F80773"/>
    <w:rsid w:val="00F80EA5"/>
    <w:rsid w:val="00F80FD2"/>
    <w:rsid w:val="00F8100C"/>
    <w:rsid w:val="00F810C5"/>
    <w:rsid w:val="00F813F8"/>
    <w:rsid w:val="00F81741"/>
    <w:rsid w:val="00F81FB3"/>
    <w:rsid w:val="00F822B2"/>
    <w:rsid w:val="00F8296C"/>
    <w:rsid w:val="00F82D25"/>
    <w:rsid w:val="00F83095"/>
    <w:rsid w:val="00F83153"/>
    <w:rsid w:val="00F834FD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7D3"/>
    <w:rsid w:val="00F860A7"/>
    <w:rsid w:val="00F8626E"/>
    <w:rsid w:val="00F8629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93E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71E"/>
    <w:rsid w:val="00F97BC8"/>
    <w:rsid w:val="00FA0706"/>
    <w:rsid w:val="00FA122C"/>
    <w:rsid w:val="00FA16BA"/>
    <w:rsid w:val="00FA19D8"/>
    <w:rsid w:val="00FA1C80"/>
    <w:rsid w:val="00FA20FE"/>
    <w:rsid w:val="00FA2CF4"/>
    <w:rsid w:val="00FA2E41"/>
    <w:rsid w:val="00FA3646"/>
    <w:rsid w:val="00FA36C4"/>
    <w:rsid w:val="00FA3827"/>
    <w:rsid w:val="00FA4CC8"/>
    <w:rsid w:val="00FA4D16"/>
    <w:rsid w:val="00FA505F"/>
    <w:rsid w:val="00FA51A9"/>
    <w:rsid w:val="00FA5204"/>
    <w:rsid w:val="00FA611C"/>
    <w:rsid w:val="00FA672F"/>
    <w:rsid w:val="00FA6925"/>
    <w:rsid w:val="00FA6E52"/>
    <w:rsid w:val="00FA7D4E"/>
    <w:rsid w:val="00FB0C8E"/>
    <w:rsid w:val="00FB146E"/>
    <w:rsid w:val="00FB1BA6"/>
    <w:rsid w:val="00FB1F72"/>
    <w:rsid w:val="00FB2204"/>
    <w:rsid w:val="00FB22BF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6F"/>
    <w:rsid w:val="00FC12D0"/>
    <w:rsid w:val="00FC173D"/>
    <w:rsid w:val="00FC18D4"/>
    <w:rsid w:val="00FC1E64"/>
    <w:rsid w:val="00FC2608"/>
    <w:rsid w:val="00FC27A2"/>
    <w:rsid w:val="00FC2C9C"/>
    <w:rsid w:val="00FC3218"/>
    <w:rsid w:val="00FC34B6"/>
    <w:rsid w:val="00FC41B1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26"/>
    <w:rsid w:val="00FC62BC"/>
    <w:rsid w:val="00FC6334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49CD"/>
    <w:rsid w:val="00FD4F55"/>
    <w:rsid w:val="00FD5E6F"/>
    <w:rsid w:val="00FD647F"/>
    <w:rsid w:val="00FD70C7"/>
    <w:rsid w:val="00FD70CF"/>
    <w:rsid w:val="00FD7686"/>
    <w:rsid w:val="00FD7F4D"/>
    <w:rsid w:val="00FD7FA5"/>
    <w:rsid w:val="00FE0112"/>
    <w:rsid w:val="00FE0662"/>
    <w:rsid w:val="00FE090E"/>
    <w:rsid w:val="00FE0917"/>
    <w:rsid w:val="00FE0A11"/>
    <w:rsid w:val="00FE0B07"/>
    <w:rsid w:val="00FE0CFB"/>
    <w:rsid w:val="00FE12D2"/>
    <w:rsid w:val="00FE13ED"/>
    <w:rsid w:val="00FE1D38"/>
    <w:rsid w:val="00FE23DF"/>
    <w:rsid w:val="00FE2B87"/>
    <w:rsid w:val="00FE2E94"/>
    <w:rsid w:val="00FE3816"/>
    <w:rsid w:val="00FE43D5"/>
    <w:rsid w:val="00FE447F"/>
    <w:rsid w:val="00FE47AD"/>
    <w:rsid w:val="00FE4AA2"/>
    <w:rsid w:val="00FE4B2C"/>
    <w:rsid w:val="00FE4C7F"/>
    <w:rsid w:val="00FE5901"/>
    <w:rsid w:val="00FE5C05"/>
    <w:rsid w:val="00FE63D6"/>
    <w:rsid w:val="00FE65F7"/>
    <w:rsid w:val="00FE6939"/>
    <w:rsid w:val="00FE6AB4"/>
    <w:rsid w:val="00FF0012"/>
    <w:rsid w:val="00FF02F0"/>
    <w:rsid w:val="00FF0A1A"/>
    <w:rsid w:val="00FF0FFA"/>
    <w:rsid w:val="00FF12D4"/>
    <w:rsid w:val="00FF13E1"/>
    <w:rsid w:val="00FF148F"/>
    <w:rsid w:val="00FF19A8"/>
    <w:rsid w:val="00FF1FC2"/>
    <w:rsid w:val="00FF3A10"/>
    <w:rsid w:val="00FF3AD4"/>
    <w:rsid w:val="00FF3C46"/>
    <w:rsid w:val="00FF3EEC"/>
    <w:rsid w:val="00FF44EB"/>
    <w:rsid w:val="00FF4520"/>
    <w:rsid w:val="00FF465D"/>
    <w:rsid w:val="00FF4C37"/>
    <w:rsid w:val="00FF52E2"/>
    <w:rsid w:val="00FF5DEF"/>
    <w:rsid w:val="00FF609A"/>
    <w:rsid w:val="00FF6166"/>
    <w:rsid w:val="00FF6AB4"/>
    <w:rsid w:val="00FF6FA1"/>
    <w:rsid w:val="00FF73CF"/>
    <w:rsid w:val="00FF76D3"/>
    <w:rsid w:val="00FF772C"/>
    <w:rsid w:val="00FF78C2"/>
    <w:rsid w:val="00FF799B"/>
    <w:rsid w:val="0499E65F"/>
    <w:rsid w:val="16FDBB9C"/>
    <w:rsid w:val="18656E53"/>
    <w:rsid w:val="1C47E7A0"/>
    <w:rsid w:val="4A8CB638"/>
    <w:rsid w:val="5897D1A4"/>
    <w:rsid w:val="6474A972"/>
    <w:rsid w:val="6B726101"/>
    <w:rsid w:val="6FF94840"/>
    <w:rsid w:val="7648759E"/>
    <w:rsid w:val="77FCC5E0"/>
    <w:rsid w:val="7923A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D201A9B0-DA26-4622-A342-56B50D02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5A6F4-021A-4474-B66F-97A337C3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412</Words>
  <Characters>1610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5</cp:revision>
  <cp:lastPrinted>2020-08-10T04:28:00Z</cp:lastPrinted>
  <dcterms:created xsi:type="dcterms:W3CDTF">2020-08-10T08:02:00Z</dcterms:created>
  <dcterms:modified xsi:type="dcterms:W3CDTF">2020-08-10T08:04:00Z</dcterms:modified>
</cp:coreProperties>
</file>