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E3E8C" w14:textId="7B3FD39D" w:rsidR="00B1375A" w:rsidRPr="008931D4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  <w:bookmarkStart w:id="0" w:name="Title"/>
      <w:r w:rsidRPr="008931D4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8931D4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8931D4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3461D779" w14:textId="77777777" w:rsidR="006F7AC4" w:rsidRPr="008931D4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6334EE1B" w14:textId="77777777" w:rsidR="000649CB" w:rsidRPr="008931D4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5FA35479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</w:t>
      </w:r>
      <w:r w:rsidR="001E386C" w:rsidRPr="008931D4">
        <w:rPr>
          <w:rFonts w:ascii="Angsana New" w:hAnsi="Angsana New" w:cs="Angsana New"/>
          <w:sz w:val="28"/>
          <w:szCs w:val="28"/>
          <w:cs/>
          <w:lang w:bidi="th-TH"/>
        </w:rPr>
        <w:t>ล</w:t>
      </w:r>
    </w:p>
    <w:p w14:paraId="65645C37" w14:textId="44A8E715" w:rsidR="00E00C66" w:rsidRPr="008931D4" w:rsidRDefault="00E00C66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1EB5ED8B" w14:textId="3EF67EF0" w:rsidR="006161D7" w:rsidRPr="008931D4" w:rsidRDefault="006161D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BF74E9" w:rsidRPr="008931D4">
        <w:rPr>
          <w:rFonts w:ascii="Angsana New" w:hAnsi="Angsana New" w:cs="Angsana New"/>
          <w:sz w:val="28"/>
          <w:szCs w:val="28"/>
          <w:lang w:bidi="th-TH"/>
        </w:rPr>
        <w:t>2019</w:t>
      </w: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8931D4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="004B2B08" w:rsidRPr="008931D4">
        <w:rPr>
          <w:rFonts w:ascii="Angsana New" w:hAnsi="Angsana New" w:cs="Angsana New"/>
          <w:sz w:val="28"/>
          <w:szCs w:val="28"/>
          <w:lang w:val="en-US" w:bidi="th-TH"/>
        </w:rPr>
        <w:t>COVID</w:t>
      </w:r>
      <w:r w:rsidRPr="008931D4">
        <w:rPr>
          <w:rFonts w:ascii="Angsana New" w:hAnsi="Angsana New" w:cs="Angsana New"/>
          <w:sz w:val="28"/>
          <w:szCs w:val="28"/>
          <w:lang w:val="en-US" w:bidi="th-TH"/>
        </w:rPr>
        <w:t>-19)</w:t>
      </w:r>
    </w:p>
    <w:p w14:paraId="46C0F4AE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0837051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ลูกหนี้ตามสัญญาเช่า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</w:p>
    <w:p w14:paraId="59EE567C" w14:textId="77777777" w:rsidR="00737967" w:rsidRPr="008931D4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09A16EAB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เงินลงทุนในการร่วมค้า</w:t>
      </w:r>
    </w:p>
    <w:p w14:paraId="24C55E9C" w14:textId="2D1A4FAA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656EE780" w14:textId="057D8568" w:rsidR="002D58AC" w:rsidRPr="008931D4" w:rsidRDefault="002D58A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451CD3D5" w14:textId="77777777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343A0" w:rsidRPr="008931D4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030FA985" w14:textId="15227A0C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กำไรต่อหุ้น</w:t>
      </w:r>
    </w:p>
    <w:p w14:paraId="66B0EDB5" w14:textId="219124E2" w:rsidR="00FF772C" w:rsidRPr="008931D4" w:rsidRDefault="00FF772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07764F8" w14:textId="77777777" w:rsidR="003A03C9" w:rsidRPr="008931D4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274C67E0" w14:textId="59EC3774" w:rsidR="00DA4BD9" w:rsidRPr="008931D4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ภาระผูกพัน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กับ</w:t>
      </w:r>
      <w:r w:rsidR="00161266" w:rsidRPr="008931D4">
        <w:rPr>
          <w:rFonts w:ascii="Angsana New" w:hAnsi="Angsana New" w:cs="Angsana New"/>
          <w:sz w:val="28"/>
          <w:szCs w:val="28"/>
          <w:cs/>
          <w:lang w:bidi="th-TH"/>
        </w:rPr>
        <w:t>บุคคลหรือ</w:t>
      </w:r>
      <w:r w:rsidR="003A03C9" w:rsidRPr="008931D4">
        <w:rPr>
          <w:rFonts w:ascii="Angsana New" w:hAnsi="Angsana New" w:cs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11C7DF83" w14:textId="77777777" w:rsidR="003F004A" w:rsidRPr="008931D4" w:rsidRDefault="003F004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8931D4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FC39945" w14:textId="77777777" w:rsidR="00DB3C6F" w:rsidRPr="008931D4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28"/>
          <w:szCs w:val="28"/>
        </w:rPr>
      </w:pPr>
    </w:p>
    <w:p w14:paraId="78F1F7E7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</w:rPr>
        <w:br w:type="page"/>
      </w:r>
      <w:r w:rsidRPr="008931D4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8931D4">
        <w:rPr>
          <w:rFonts w:ascii="Angsana New" w:hAnsi="Angsana New"/>
          <w:sz w:val="28"/>
          <w:szCs w:val="28"/>
          <w:cs/>
        </w:rPr>
        <w:t>ระหว่างกาล</w:t>
      </w:r>
      <w:r w:rsidRPr="008931D4">
        <w:rPr>
          <w:rFonts w:ascii="Angsana New" w:hAnsi="Angsana New"/>
          <w:sz w:val="28"/>
          <w:szCs w:val="28"/>
          <w:cs/>
        </w:rPr>
        <w:t>นี้</w:t>
      </w:r>
    </w:p>
    <w:p w14:paraId="0562CB0E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6F10D5" w14:textId="31BFBD8E" w:rsidR="00B1375A" w:rsidRPr="008931D4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</w:t>
      </w:r>
      <w:r w:rsidR="00EE132C" w:rsidRPr="008931D4">
        <w:rPr>
          <w:rFonts w:ascii="Angsana New" w:hAnsi="Angsana New"/>
          <w:sz w:val="28"/>
          <w:szCs w:val="28"/>
          <w:cs/>
        </w:rPr>
        <w:t>คณะ</w:t>
      </w:r>
      <w:r w:rsidRPr="008931D4">
        <w:rPr>
          <w:rFonts w:ascii="Angsana New" w:hAnsi="Angsana New"/>
          <w:sz w:val="28"/>
          <w:szCs w:val="28"/>
          <w:cs/>
        </w:rPr>
        <w:t>กรรมการเมื่อวันที่</w:t>
      </w:r>
      <w:r w:rsidR="006F7AC4" w:rsidRPr="008931D4">
        <w:rPr>
          <w:rFonts w:ascii="Angsana New" w:hAnsi="Angsana New"/>
          <w:sz w:val="28"/>
          <w:szCs w:val="28"/>
        </w:rPr>
        <w:t xml:space="preserve"> </w:t>
      </w:r>
      <w:r w:rsidR="0032029C" w:rsidRPr="008931D4">
        <w:rPr>
          <w:rFonts w:ascii="Angsana New" w:eastAsia="Times New Roman" w:hAnsi="Angsana New"/>
          <w:sz w:val="28"/>
          <w:szCs w:val="28"/>
        </w:rPr>
        <w:t>10</w:t>
      </w:r>
      <w:r w:rsidR="00343A68" w:rsidRPr="008931D4">
        <w:rPr>
          <w:rFonts w:ascii="Angsana New" w:eastAsia="Times New Roman" w:hAnsi="Angsana New"/>
          <w:sz w:val="28"/>
          <w:szCs w:val="28"/>
          <w:cs/>
        </w:rPr>
        <w:t xml:space="preserve"> สิงหาคม</w:t>
      </w:r>
      <w:r w:rsidR="00343A68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32029C" w:rsidRPr="008931D4">
        <w:rPr>
          <w:rFonts w:ascii="Angsana New" w:hAnsi="Angsana New"/>
          <w:sz w:val="28"/>
          <w:szCs w:val="28"/>
        </w:rPr>
        <w:t>2563</w:t>
      </w:r>
    </w:p>
    <w:p w14:paraId="34CE0A41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452D8" w14:textId="4C6AD2A0" w:rsidR="00B1375A" w:rsidRPr="008931D4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</w:t>
      </w:r>
      <w:r w:rsidR="00B1375A" w:rsidRPr="008931D4">
        <w:rPr>
          <w:rFonts w:ascii="Angsana New" w:hAnsi="Angsana New"/>
          <w:b/>
          <w:bCs/>
          <w:sz w:val="28"/>
          <w:szCs w:val="28"/>
          <w:cs/>
        </w:rPr>
        <w:tab/>
        <w:t>ข้อมูลทั่วไป</w:t>
      </w:r>
    </w:p>
    <w:p w14:paraId="62EBF3C5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E150EF" w14:textId="344CEB36" w:rsidR="007118EE" w:rsidRPr="008931D4" w:rsidRDefault="00B1375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บริษัท 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มิตรสิบ </w:t>
      </w:r>
      <w:r w:rsidRPr="008931D4">
        <w:rPr>
          <w:rFonts w:ascii="Angsana New" w:hAnsi="Angsana New"/>
          <w:sz w:val="28"/>
          <w:szCs w:val="28"/>
          <w:cs/>
        </w:rPr>
        <w:t xml:space="preserve">ลิสซิ่ง จำกัด (มหาชน) </w:t>
      </w:r>
      <w:r w:rsidR="0059509A" w:rsidRPr="008931D4">
        <w:rPr>
          <w:rFonts w:ascii="Angsana New" w:hAnsi="Angsana New"/>
          <w:sz w:val="28"/>
          <w:szCs w:val="28"/>
        </w:rPr>
        <w:t>(</w:t>
      </w:r>
      <w:r w:rsidRPr="008931D4">
        <w:rPr>
          <w:rFonts w:ascii="Angsana New" w:hAnsi="Angsana New"/>
          <w:sz w:val="28"/>
          <w:szCs w:val="28"/>
        </w:rPr>
        <w:t>“</w:t>
      </w:r>
      <w:r w:rsidRPr="008931D4">
        <w:rPr>
          <w:rFonts w:ascii="Angsana New" w:hAnsi="Angsana New"/>
          <w:sz w:val="28"/>
          <w:szCs w:val="28"/>
          <w:cs/>
        </w:rPr>
        <w:t>บริษัท</w:t>
      </w:r>
      <w:r w:rsidRPr="008931D4">
        <w:rPr>
          <w:rFonts w:ascii="Angsana New" w:hAnsi="Angsana New"/>
          <w:sz w:val="28"/>
          <w:szCs w:val="28"/>
        </w:rPr>
        <w:t>”</w:t>
      </w:r>
      <w:r w:rsidR="0059509A" w:rsidRPr="008931D4">
        <w:rPr>
          <w:rFonts w:ascii="Angsana New" w:hAnsi="Angsana New"/>
          <w:sz w:val="28"/>
          <w:szCs w:val="28"/>
        </w:rPr>
        <w:t>)</w:t>
      </w:r>
      <w:r w:rsidRPr="008931D4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และ</w:t>
      </w:r>
      <w:r w:rsidR="00747A07" w:rsidRPr="008931D4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 เอ็ม เอ ไอ </w:t>
      </w:r>
      <w:r w:rsidR="00747A07" w:rsidRPr="008931D4">
        <w:rPr>
          <w:rFonts w:ascii="Angsana New" w:hAnsi="Angsana New"/>
          <w:sz w:val="28"/>
          <w:szCs w:val="28"/>
        </w:rPr>
        <w:t xml:space="preserve">(mai) </w:t>
      </w:r>
      <w:r w:rsidR="00747A07" w:rsidRPr="008931D4">
        <w:rPr>
          <w:rFonts w:ascii="Angsana New" w:hAnsi="Angsana New"/>
          <w:sz w:val="28"/>
          <w:szCs w:val="28"/>
          <w:cs/>
        </w:rPr>
        <w:t>เมื่อ</w:t>
      </w:r>
      <w:r w:rsidR="00747A07" w:rsidRPr="008931D4">
        <w:rPr>
          <w:rFonts w:ascii="Angsana New" w:hAnsi="Angsana New" w:hint="cs"/>
          <w:sz w:val="28"/>
          <w:szCs w:val="28"/>
          <w:cs/>
        </w:rPr>
        <w:t>เดือน</w:t>
      </w:r>
      <w:r w:rsidR="00747A07" w:rsidRPr="008931D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747A07" w:rsidRPr="008931D4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8931D4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747A07" w:rsidRPr="008931D4">
        <w:rPr>
          <w:rFonts w:ascii="Angsana New" w:hAnsi="Angsana New" w:hint="cs"/>
          <w:sz w:val="28"/>
          <w:szCs w:val="28"/>
          <w:cs/>
        </w:rPr>
        <w:t>ของบริษัท</w:t>
      </w:r>
      <w:r w:rsidRPr="008931D4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F118C7" w:rsidRPr="008931D4">
        <w:rPr>
          <w:rFonts w:ascii="Angsana New" w:hAnsi="Angsana New"/>
          <w:sz w:val="28"/>
          <w:szCs w:val="28"/>
        </w:rPr>
        <w:t>895</w:t>
      </w:r>
      <w:r w:rsidR="008119AA" w:rsidRPr="008931D4">
        <w:rPr>
          <w:rFonts w:ascii="Angsana New" w:hAnsi="Angsana New"/>
          <w:sz w:val="28"/>
          <w:szCs w:val="28"/>
          <w:cs/>
        </w:rPr>
        <w:t>-</w:t>
      </w:r>
      <w:r w:rsidR="00F118C7" w:rsidRPr="008931D4">
        <w:rPr>
          <w:rFonts w:ascii="Angsana New" w:hAnsi="Angsana New"/>
          <w:sz w:val="28"/>
          <w:szCs w:val="28"/>
        </w:rPr>
        <w:t>6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 หมู่ที่ </w:t>
      </w:r>
      <w:r w:rsidR="00F118C7" w:rsidRPr="008931D4">
        <w:rPr>
          <w:rFonts w:ascii="Angsana New" w:hAnsi="Angsana New"/>
          <w:sz w:val="28"/>
          <w:szCs w:val="28"/>
        </w:rPr>
        <w:t>5</w:t>
      </w:r>
      <w:r w:rsidR="008119AA" w:rsidRPr="008931D4">
        <w:rPr>
          <w:rFonts w:ascii="Angsana New" w:hAnsi="Angsana New"/>
          <w:sz w:val="28"/>
          <w:szCs w:val="28"/>
          <w:cs/>
        </w:rPr>
        <w:t xml:space="preserve"> ถนน</w:t>
      </w:r>
      <w:r w:rsidR="0059509A" w:rsidRPr="008931D4">
        <w:rPr>
          <w:rFonts w:ascii="Angsana New" w:hAnsi="Angsana New"/>
          <w:sz w:val="28"/>
          <w:szCs w:val="28"/>
        </w:rPr>
        <w:br/>
      </w:r>
      <w:r w:rsidR="008119AA" w:rsidRPr="008931D4">
        <w:rPr>
          <w:rFonts w:ascii="Angsana New" w:hAnsi="Angsana New"/>
          <w:sz w:val="28"/>
          <w:szCs w:val="28"/>
          <w:cs/>
        </w:rPr>
        <w:t>ศรีนครินทร์ ตำบลสำโรงเหนือ อำเภอเมืองสมุทรปราการ จังหวัดสมุทรปราการ</w:t>
      </w:r>
    </w:p>
    <w:p w14:paraId="6D98A12B" w14:textId="77777777" w:rsidR="007118EE" w:rsidRPr="008931D4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B3143E" w14:textId="5514B5F6" w:rsidR="00B1375A" w:rsidRPr="008931D4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C421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EE132C" w:rsidRPr="008931D4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Pr="008931D4">
        <w:rPr>
          <w:rFonts w:ascii="Angsana New" w:hAnsi="Angsana New"/>
          <w:sz w:val="28"/>
          <w:szCs w:val="28"/>
          <w:cs/>
        </w:rPr>
        <w:t>ได้</w:t>
      </w:r>
      <w:r w:rsidR="00EE132C" w:rsidRPr="008931D4">
        <w:rPr>
          <w:rFonts w:ascii="Angsana New" w:hAnsi="Angsana New"/>
          <w:sz w:val="28"/>
          <w:szCs w:val="28"/>
          <w:cs/>
        </w:rPr>
        <w:t xml:space="preserve">แก่ กลุ่มครอบครัวยงค์สงวนชัย </w:t>
      </w:r>
    </w:p>
    <w:p w14:paraId="2946DB82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33A256" w14:textId="4E92973B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</w:t>
      </w:r>
      <w:r w:rsidR="008119AA" w:rsidRPr="008931D4">
        <w:rPr>
          <w:rFonts w:ascii="Angsana New" w:hAnsi="Angsana New"/>
          <w:sz w:val="28"/>
          <w:szCs w:val="28"/>
          <w:cs/>
        </w:rPr>
        <w:t>จำหน่ายและ</w:t>
      </w:r>
      <w:r w:rsidRPr="008931D4">
        <w:rPr>
          <w:rFonts w:ascii="Angsana New" w:hAnsi="Angsana New"/>
          <w:sz w:val="28"/>
          <w:szCs w:val="28"/>
          <w:cs/>
        </w:rPr>
        <w:t>ให้</w:t>
      </w:r>
      <w:r w:rsidR="008119AA" w:rsidRPr="008931D4">
        <w:rPr>
          <w:rFonts w:ascii="Angsana New" w:hAnsi="Angsana New"/>
          <w:sz w:val="28"/>
          <w:szCs w:val="28"/>
          <w:cs/>
        </w:rPr>
        <w:t>บริการสินเชื่อ</w:t>
      </w:r>
      <w:r w:rsidRPr="008931D4">
        <w:rPr>
          <w:rFonts w:ascii="Angsana New" w:hAnsi="Angsana New"/>
          <w:sz w:val="28"/>
          <w:szCs w:val="28"/>
          <w:cs/>
        </w:rPr>
        <w:t>เช่า</w:t>
      </w:r>
      <w:r w:rsidR="008119AA" w:rsidRPr="008931D4">
        <w:rPr>
          <w:rFonts w:ascii="Angsana New" w:hAnsi="Angsana New"/>
          <w:sz w:val="28"/>
          <w:szCs w:val="28"/>
          <w:cs/>
        </w:rPr>
        <w:t>ซื้อรถยนต์</w:t>
      </w:r>
      <w:r w:rsidR="00EE132C" w:rsidRPr="008931D4">
        <w:rPr>
          <w:rFonts w:ascii="Angsana New" w:hAnsi="Angsana New"/>
          <w:sz w:val="28"/>
          <w:szCs w:val="28"/>
          <w:cs/>
        </w:rPr>
        <w:t xml:space="preserve"> </w:t>
      </w:r>
      <w:r w:rsidR="008119AA" w:rsidRPr="008931D4">
        <w:rPr>
          <w:rFonts w:ascii="Angsana New" w:hAnsi="Angsana New"/>
          <w:sz w:val="28"/>
          <w:szCs w:val="28"/>
          <w:cs/>
        </w:rPr>
        <w:t>และการซื้อสิทธิเรียกร้อง</w:t>
      </w:r>
      <w:r w:rsidR="00D77A17" w:rsidRPr="008931D4">
        <w:rPr>
          <w:rFonts w:ascii="Angsana New" w:hAnsi="Angsana New" w:hint="cs"/>
          <w:sz w:val="28"/>
          <w:szCs w:val="28"/>
          <w:cs/>
        </w:rPr>
        <w:t xml:space="preserve"> กลุ่มบริษัทดำเนินธุรกิจหลักเกี่ยวกับสินเชื่อแก</w:t>
      </w:r>
      <w:r w:rsidR="00BC3B2B" w:rsidRPr="008931D4">
        <w:rPr>
          <w:rFonts w:ascii="Angsana New" w:hAnsi="Angsana New" w:hint="cs"/>
          <w:sz w:val="28"/>
          <w:szCs w:val="28"/>
          <w:cs/>
        </w:rPr>
        <w:t>่</w:t>
      </w:r>
      <w:r w:rsidR="00D77A17" w:rsidRPr="008931D4">
        <w:rPr>
          <w:rFonts w:ascii="Angsana New" w:hAnsi="Angsana New" w:hint="cs"/>
          <w:sz w:val="28"/>
          <w:szCs w:val="28"/>
          <w:cs/>
        </w:rPr>
        <w:t>ลูกค้ารายย่อย</w:t>
      </w:r>
    </w:p>
    <w:p w14:paraId="5997CC1D" w14:textId="77777777" w:rsidR="00125C3D" w:rsidRPr="008931D4" w:rsidRDefault="00125C3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85EE37A" w14:textId="447DC9A8" w:rsidR="00B1375A" w:rsidRPr="008931D4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31D4">
        <w:rPr>
          <w:rFonts w:ascii="Angsana New" w:hAnsi="Angsana New"/>
          <w:b/>
          <w:bCs/>
          <w:sz w:val="28"/>
          <w:szCs w:val="28"/>
        </w:rPr>
        <w:t>2</w:t>
      </w:r>
      <w:r w:rsidR="00B1375A" w:rsidRPr="008931D4">
        <w:rPr>
          <w:rFonts w:ascii="Angsana New" w:hAnsi="Angsana New"/>
          <w:b/>
          <w:bCs/>
          <w:sz w:val="28"/>
          <w:szCs w:val="28"/>
        </w:rPr>
        <w:tab/>
      </w:r>
      <w:r w:rsidR="00B1375A" w:rsidRPr="008931D4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  <w:r w:rsidR="00290967" w:rsidRPr="008931D4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0FFD37" w14:textId="77777777" w:rsidR="00290967" w:rsidRPr="008931D4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35EDF0A" w14:textId="77777777" w:rsidR="00290967" w:rsidRPr="008931D4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i/>
          <w:iCs/>
          <w:sz w:val="28"/>
          <w:szCs w:val="28"/>
          <w:cs/>
        </w:rPr>
        <w:t>(ก)</w:t>
      </w:r>
      <w:r w:rsidRPr="008931D4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6B699379" w14:textId="77777777" w:rsidR="00290967" w:rsidRPr="008931D4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5741485" w14:textId="38C7F326" w:rsidR="006F7AC4" w:rsidRPr="008931D4" w:rsidRDefault="00290967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</w:t>
      </w:r>
      <w:r w:rsidR="000B4EE4" w:rsidRPr="008931D4">
        <w:rPr>
          <w:rFonts w:ascii="Angsana New" w:hAnsi="Angsana New"/>
          <w:spacing w:val="2"/>
          <w:sz w:val="28"/>
          <w:szCs w:val="28"/>
          <w:cs/>
        </w:rPr>
        <w:t>แบบย่อ</w:t>
      </w:r>
      <w:r w:rsidRPr="008931D4">
        <w:rPr>
          <w:rFonts w:ascii="Angsana New" w:hAnsi="Angsana New"/>
          <w:spacing w:val="2"/>
          <w:sz w:val="28"/>
          <w:szCs w:val="28"/>
          <w:cs/>
        </w:rPr>
        <w:t>นี้</w:t>
      </w:r>
      <w:r w:rsidR="006923E5" w:rsidRPr="008931D4">
        <w:rPr>
          <w:rFonts w:ascii="Angsana New" w:hAnsi="Angsana New"/>
          <w:spacing w:val="2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6923E5" w:rsidRPr="008931D4">
        <w:rPr>
          <w:rFonts w:ascii="Angsana New" w:hAnsi="Angsana New"/>
          <w:spacing w:val="-4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0B4EE4" w:rsidRPr="008931D4">
        <w:rPr>
          <w:rFonts w:ascii="Angsana New" w:hAnsi="Angsana New"/>
          <w:spacing w:val="-4"/>
          <w:sz w:val="28"/>
          <w:szCs w:val="28"/>
          <w:cs/>
        </w:rPr>
        <w:t xml:space="preserve"> (“งบการเงินระหว่างกาล”) </w:t>
      </w:r>
      <w:r w:rsidRPr="008931D4">
        <w:rPr>
          <w:rFonts w:ascii="Angsana New" w:hAnsi="Angsana New"/>
          <w:spacing w:val="-4"/>
          <w:sz w:val="28"/>
          <w:szCs w:val="28"/>
          <w:cs/>
        </w:rPr>
        <w:t>ตามมาตรฐานการบัญชี</w:t>
      </w:r>
      <w:r w:rsidR="003648DF" w:rsidRPr="008931D4">
        <w:rPr>
          <w:rFonts w:ascii="Angsana New" w:hAnsi="Angsana New"/>
          <w:spacing w:val="-4"/>
          <w:sz w:val="28"/>
          <w:szCs w:val="28"/>
        </w:rPr>
        <w:t xml:space="preserve"> 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="00F118C7" w:rsidRPr="008931D4">
        <w:rPr>
          <w:rFonts w:ascii="Angsana New" w:hAnsi="Angsana New"/>
          <w:spacing w:val="-4"/>
          <w:sz w:val="28"/>
          <w:szCs w:val="28"/>
        </w:rPr>
        <w:t>34</w:t>
      </w:r>
      <w:r w:rsidR="003648DF" w:rsidRPr="008931D4">
        <w:rPr>
          <w:rFonts w:ascii="Angsana New" w:hAnsi="Angsana New"/>
          <w:spacing w:val="2"/>
          <w:sz w:val="28"/>
          <w:szCs w:val="28"/>
        </w:rPr>
        <w:t xml:space="preserve"> </w:t>
      </w:r>
      <w:r w:rsidR="005E41E1" w:rsidRPr="008931D4">
        <w:rPr>
          <w:rFonts w:ascii="Angsana New" w:hAnsi="Angsana New"/>
          <w:sz w:val="28"/>
          <w:szCs w:val="28"/>
          <w:cs/>
        </w:rPr>
        <w:t>เรื่อง</w:t>
      </w:r>
      <w:r w:rsidR="005E41E1" w:rsidRPr="008931D4">
        <w:rPr>
          <w:rFonts w:ascii="Angsana New" w:hAnsi="Angsana New"/>
          <w:color w:val="FFFFFF"/>
          <w:sz w:val="28"/>
          <w:szCs w:val="28"/>
        </w:rPr>
        <w:t>-</w:t>
      </w:r>
      <w:r w:rsidR="00A53F2C" w:rsidRPr="008931D4">
        <w:rPr>
          <w:rFonts w:ascii="Angsana New" w:hAnsi="Angsana New"/>
          <w:i/>
          <w:iCs/>
          <w:sz w:val="28"/>
          <w:szCs w:val="28"/>
          <w:cs/>
        </w:rPr>
        <w:t>การรายงานทาง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การเงินระหว่างกาล</w:t>
      </w:r>
      <w:r w:rsidR="005E41E1" w:rsidRPr="008931D4">
        <w:rPr>
          <w:rFonts w:ascii="Angsana New" w:hAnsi="Angsana New"/>
          <w:color w:val="FFFFFF"/>
          <w:sz w:val="28"/>
          <w:szCs w:val="28"/>
        </w:rPr>
        <w:t>-</w:t>
      </w:r>
      <w:r w:rsidR="00AF3401" w:rsidRPr="008931D4">
        <w:rPr>
          <w:rFonts w:ascii="Angsana New" w:hAnsi="Angsana New"/>
          <w:sz w:val="28"/>
          <w:szCs w:val="28"/>
          <w:cs/>
        </w:rPr>
        <w:t>รวมถึงแนวปฏิบัติทางการบัญชี</w:t>
      </w:r>
      <w:r w:rsidR="005E41E1" w:rsidRPr="008931D4">
        <w:rPr>
          <w:rFonts w:ascii="Angsana New" w:hAnsi="Angsana New"/>
          <w:sz w:val="28"/>
          <w:szCs w:val="28"/>
          <w:cs/>
        </w:rPr>
        <w:t>ที่ประกาศใช้โดยสภาวิชาชีพบัญชีฯ</w:t>
      </w:r>
      <w:r w:rsidR="00865863" w:rsidRPr="008931D4">
        <w:rPr>
          <w:rFonts w:ascii="Angsana New" w:hAnsi="Angsana New"/>
          <w:sz w:val="28"/>
          <w:szCs w:val="28"/>
          <w:cs/>
        </w:rPr>
        <w:t xml:space="preserve"> กฎระเบียบและประกา</w:t>
      </w:r>
      <w:r w:rsidR="003344AF" w:rsidRPr="008931D4">
        <w:rPr>
          <w:rFonts w:ascii="Angsana New" w:hAnsi="Angsana New"/>
          <w:sz w:val="28"/>
          <w:szCs w:val="28"/>
          <w:cs/>
        </w:rPr>
        <w:t>ศ</w:t>
      </w:r>
      <w:r w:rsidR="00865863" w:rsidRPr="008931D4">
        <w:rPr>
          <w:rFonts w:ascii="Angsana New" w:hAnsi="Angsana New"/>
          <w:sz w:val="28"/>
          <w:szCs w:val="28"/>
          <w:cs/>
        </w:rPr>
        <w:t>คณะกรรมการกำกับหลักทรัพย์และตลาดหลักทรัพย์ที่เกี่ยวข้อง</w:t>
      </w:r>
    </w:p>
    <w:p w14:paraId="3FE9F23F" w14:textId="77777777" w:rsidR="006F7AC4" w:rsidRPr="008931D4" w:rsidRDefault="006F7AC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28"/>
          <w:szCs w:val="28"/>
        </w:rPr>
      </w:pPr>
    </w:p>
    <w:p w14:paraId="49639D1B" w14:textId="6E5C0600" w:rsidR="00F843DA" w:rsidRPr="008931D4" w:rsidRDefault="005D1D64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งบการเงิน</w:t>
      </w:r>
      <w:r w:rsidR="00FE6AB4" w:rsidRPr="008931D4">
        <w:rPr>
          <w:rFonts w:ascii="Angsana New" w:hAnsi="Angsana New" w:hint="cs"/>
          <w:sz w:val="28"/>
          <w:szCs w:val="28"/>
          <w:cs/>
        </w:rPr>
        <w:t>ระหว่างกาล</w:t>
      </w:r>
      <w:r w:rsidR="00F843DA" w:rsidRPr="008931D4">
        <w:rPr>
          <w:rFonts w:ascii="Angsana New" w:hAnsi="Angsana New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</w:t>
      </w:r>
      <w:r w:rsidR="0007770C" w:rsidRPr="008931D4">
        <w:rPr>
          <w:rFonts w:ascii="Angsana New" w:hAnsi="Angsana New"/>
          <w:sz w:val="28"/>
          <w:szCs w:val="28"/>
          <w:cs/>
        </w:rPr>
        <w:t xml:space="preserve"> </w:t>
      </w:r>
      <w:r w:rsidR="00F843DA" w:rsidRPr="008931D4">
        <w:rPr>
          <w:rFonts w:ascii="Angsana New" w:hAnsi="Angsana New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A5EB5" w:rsidRPr="008931D4">
        <w:rPr>
          <w:rFonts w:ascii="Angsana New" w:hAnsi="Angsana New"/>
          <w:sz w:val="28"/>
          <w:szCs w:val="28"/>
          <w:cs/>
        </w:rPr>
        <w:t xml:space="preserve"> </w:t>
      </w:r>
      <w:r w:rsidR="00F843DA" w:rsidRPr="008931D4">
        <w:rPr>
          <w:rFonts w:ascii="Angsana New" w:hAnsi="Angsana New"/>
          <w:sz w:val="28"/>
          <w:szCs w:val="28"/>
          <w:cs/>
        </w:rPr>
        <w:t xml:space="preserve">ๆ </w:t>
      </w:r>
      <w:r w:rsidR="00656A39" w:rsidRPr="008931D4">
        <w:rPr>
          <w:rFonts w:ascii="Angsana New" w:hAnsi="Angsana New"/>
          <w:sz w:val="28"/>
          <w:szCs w:val="28"/>
          <w:cs/>
        </w:rPr>
        <w:t>เพื่อไม่ให้ซ้ำซ้อนกับข้อมูลที่ได้เคยนำเสนอรายงานไปแล้ว ดังนั้น</w:t>
      </w:r>
      <w:r w:rsidR="006161D7" w:rsidRPr="008931D4">
        <w:rPr>
          <w:rFonts w:ascii="Angsana New" w:hAnsi="Angsana New"/>
          <w:sz w:val="28"/>
          <w:szCs w:val="28"/>
        </w:rPr>
        <w:br/>
      </w:r>
      <w:r w:rsidR="00656A39" w:rsidRPr="008931D4">
        <w:rPr>
          <w:rFonts w:ascii="Angsana New" w:hAnsi="Angsana New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</w:t>
      </w:r>
      <w:r w:rsidR="00E66E65" w:rsidRPr="008931D4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656A39" w:rsidRPr="008931D4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E66E65" w:rsidRPr="008931D4">
        <w:rPr>
          <w:rFonts w:ascii="Angsana New" w:hAnsi="Angsana New"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="00F843DA" w:rsidRPr="008931D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8931D4">
        <w:rPr>
          <w:rFonts w:ascii="Angsana New" w:hAnsi="Angsana New"/>
          <w:sz w:val="28"/>
          <w:szCs w:val="28"/>
        </w:rPr>
        <w:t>2562</w:t>
      </w:r>
    </w:p>
    <w:p w14:paraId="1F72F646" w14:textId="77777777" w:rsidR="008A2209" w:rsidRPr="008931D4" w:rsidRDefault="008A2209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67C632CB" w14:textId="7B153B31" w:rsidR="00E00C66" w:rsidRPr="008931D4" w:rsidRDefault="00E00C66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ฉบับที่ </w:t>
      </w:r>
      <w:r w:rsidR="00F118C7" w:rsidRPr="008931D4">
        <w:rPr>
          <w:rFonts w:ascii="Angsana New" w:hAnsi="Angsana New"/>
          <w:sz w:val="28"/>
          <w:szCs w:val="28"/>
        </w:rPr>
        <w:t>16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(</w:t>
      </w:r>
      <w:r w:rsidR="008E403C" w:rsidRPr="008931D4">
        <w:rPr>
          <w:rFonts w:ascii="Angsana New" w:hAnsi="Angsana New"/>
          <w:sz w:val="28"/>
          <w:szCs w:val="28"/>
        </w:rPr>
        <w:t>“</w:t>
      </w:r>
      <w:r w:rsidRPr="008931D4">
        <w:rPr>
          <w:rFonts w:ascii="Angsana New" w:hAnsi="Angsana New"/>
          <w:sz w:val="28"/>
          <w:szCs w:val="28"/>
        </w:rPr>
        <w:t xml:space="preserve">TFRS </w:t>
      </w:r>
      <w:r w:rsidR="00F118C7" w:rsidRPr="008931D4">
        <w:rPr>
          <w:rFonts w:ascii="Angsana New" w:hAnsi="Angsana New"/>
          <w:sz w:val="28"/>
          <w:szCs w:val="28"/>
        </w:rPr>
        <w:t>16</w:t>
      </w:r>
      <w:r w:rsidR="008E403C" w:rsidRPr="008931D4">
        <w:rPr>
          <w:rFonts w:ascii="Angsana New" w:hAnsi="Angsana New"/>
          <w:sz w:val="28"/>
          <w:szCs w:val="28"/>
        </w:rPr>
        <w:t>”</w:t>
      </w:r>
      <w:r w:rsidRPr="008931D4">
        <w:rPr>
          <w:rFonts w:ascii="Angsana New" w:hAnsi="Angsana New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118C7" w:rsidRPr="008931D4">
        <w:rPr>
          <w:rFonts w:ascii="Angsana New" w:hAnsi="Angsana New"/>
          <w:sz w:val="28"/>
          <w:szCs w:val="28"/>
        </w:rPr>
        <w:t>3</w:t>
      </w:r>
    </w:p>
    <w:p w14:paraId="08CE6F91" w14:textId="04E97B9E" w:rsidR="00F43694" w:rsidRPr="008931D4" w:rsidRDefault="00F43694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0C382049" w14:textId="603B59B9" w:rsidR="00F46BDE" w:rsidRPr="008931D4" w:rsidRDefault="00F46BDE" w:rsidP="00E0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747810CE" w14:textId="7F892B7D" w:rsidR="0014107D" w:rsidRPr="008931D4" w:rsidRDefault="00141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6549977" w14:textId="0B02E27A" w:rsidR="00290967" w:rsidRPr="008931D4" w:rsidRDefault="004B663C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" w:name="_GoBack"/>
      <w:bookmarkEnd w:id="1"/>
      <w:r w:rsidRPr="008931D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7D276D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8931D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8931D4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การใช้วิจารณญาณ</w:t>
      </w:r>
      <w:r w:rsidR="00EA7509" w:rsidRPr="008931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221E7" w:rsidRPr="008931D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4D3497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</w:t>
      </w:r>
    </w:p>
    <w:p w14:paraId="0301C640" w14:textId="77777777" w:rsidR="0014107D" w:rsidRPr="008931D4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36192A0E" w14:textId="69E27840" w:rsidR="006923E5" w:rsidRPr="008931D4" w:rsidRDefault="0084340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ใ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>นการจัดทำงบการเงินระหว่างกาล ผู้บริหารได้มีการใช้วิจารณญาณ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>และการประมาณการ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>ในการถือปฏิบัติตามนโยบายการบัญชีของ</w:t>
      </w:r>
      <w:r w:rsidR="00865863" w:rsidRPr="008931D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90967" w:rsidRPr="008931D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43694" w:rsidRPr="008931D4">
        <w:rPr>
          <w:rFonts w:asciiTheme="majorBidi" w:hAnsiTheme="majorBidi" w:cstheme="majorBidi"/>
          <w:sz w:val="28"/>
          <w:szCs w:val="28"/>
          <w:cs/>
        </w:rPr>
        <w:t>ไม่แตกต่างจากที่อธิบายไว้ใน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="006923E5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6923E5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4B23" w:rsidRPr="008931D4">
        <w:rPr>
          <w:rFonts w:asciiTheme="majorBidi" w:hAnsiTheme="majorBidi" w:cstheme="majorBidi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924EC1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924EC1" w:rsidRPr="008931D4">
        <w:rPr>
          <w:rFonts w:asciiTheme="majorBidi" w:hAnsiTheme="majorBidi" w:cstheme="majorBidi"/>
          <w:sz w:val="28"/>
          <w:szCs w:val="28"/>
          <w:cs/>
        </w:rPr>
        <w:t xml:space="preserve">และการแพร่ระบาดของโรคติดเชื้อไวรัสโคโรนา </w:t>
      </w:r>
      <w:r w:rsidR="00F118C7" w:rsidRPr="008931D4">
        <w:rPr>
          <w:rFonts w:asciiTheme="majorBidi" w:hAnsiTheme="majorBidi" w:cstheme="majorBidi"/>
          <w:sz w:val="28"/>
          <w:szCs w:val="28"/>
        </w:rPr>
        <w:t>2019</w:t>
      </w:r>
      <w:r w:rsidR="00924EC1" w:rsidRPr="008931D4">
        <w:rPr>
          <w:rFonts w:asciiTheme="majorBidi" w:hAnsiTheme="majorBidi" w:cstheme="majorBidi"/>
          <w:sz w:val="28"/>
          <w:szCs w:val="28"/>
        </w:rPr>
        <w:t xml:space="preserve"> (COVID-</w:t>
      </w:r>
      <w:r w:rsidR="00F118C7" w:rsidRPr="008931D4">
        <w:rPr>
          <w:rFonts w:asciiTheme="majorBidi" w:hAnsiTheme="majorBidi" w:cstheme="majorBidi"/>
          <w:sz w:val="28"/>
          <w:szCs w:val="28"/>
        </w:rPr>
        <w:t>19</w:t>
      </w:r>
      <w:r w:rsidR="00924EC1" w:rsidRPr="008931D4">
        <w:rPr>
          <w:rFonts w:asciiTheme="majorBidi" w:hAnsiTheme="majorBidi" w:cstheme="majorBidi"/>
          <w:sz w:val="28"/>
          <w:szCs w:val="28"/>
        </w:rPr>
        <w:t>)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 xml:space="preserve">ตามที่ได้อธิบายไว้ในหมายเหตุข้อ 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3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45A79" w:rsidRPr="008931D4">
        <w:rPr>
          <w:rFonts w:asciiTheme="majorBidi" w:hAnsiTheme="majorBidi" w:cstheme="majorBidi"/>
          <w:sz w:val="28"/>
          <w:szCs w:val="28"/>
        </w:rPr>
        <w:t xml:space="preserve">4 </w:t>
      </w:r>
      <w:r w:rsidR="00D45A79" w:rsidRPr="008931D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23DE523C" w14:textId="540C6099" w:rsidR="000D4B23" w:rsidRPr="008931D4" w:rsidRDefault="000D4B23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E2A94B" w14:textId="47017805" w:rsidR="00125B7F" w:rsidRPr="008931D4" w:rsidRDefault="00125B7F" w:rsidP="00B318B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นอกจากนี้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กลุ่มบริษัทได้เปลี่ยนแปลงประมาณการอายุการให้ประโยชน์ของส่วนปรับปรุงอาคาร</w:t>
      </w:r>
      <w:r w:rsidR="000F1D9D" w:rsidRPr="008931D4">
        <w:rPr>
          <w:rFonts w:asciiTheme="majorBidi" w:hAnsiTheme="majorBidi" w:cstheme="majorBidi"/>
          <w:sz w:val="28"/>
          <w:szCs w:val="28"/>
          <w:cs/>
        </w:rPr>
        <w:t>เช่า</w:t>
      </w:r>
      <w:r w:rsidRPr="008931D4">
        <w:rPr>
          <w:rFonts w:asciiTheme="majorBidi" w:hAnsiTheme="majorBidi" w:cstheme="majorBidi"/>
          <w:sz w:val="28"/>
          <w:szCs w:val="28"/>
          <w:cs/>
        </w:rPr>
        <w:t>ตามประมาณการอายุการให้ประโยชน์ใหม่ การเปลี่ยนแปลงประมาณการทางบัญชีนี้ใช้วิธีเปลี่ยนทันทีเป็นต้นไปต่อ</w:t>
      </w:r>
      <w:r w:rsidR="00665419" w:rsidRPr="008931D4">
        <w:rPr>
          <w:rFonts w:asciiTheme="majorBidi" w:hAnsiTheme="majorBidi" w:cstheme="majorBidi"/>
          <w:sz w:val="28"/>
          <w:szCs w:val="28"/>
          <w:cs/>
        </w:rPr>
        <w:br/>
      </w:r>
      <w:r w:rsidRPr="008931D4">
        <w:rPr>
          <w:rFonts w:asciiTheme="majorBidi" w:hAnsiTheme="majorBidi" w:cstheme="majorBidi"/>
          <w:sz w:val="28"/>
          <w:szCs w:val="28"/>
          <w:cs/>
        </w:rPr>
        <w:t>งบการเงินนับตั้งแต่วันที่มีการเปลี่ยนแปลงประมาณการทางบัญชี กลุ่มบริษัทได้ประเมินผลกระทบที่เกิดขึ้นต่องบการเงินรวมและงบการเงินเฉพาะกิจการ ซึ่งคาดว่าไม่มีผลกระทบที่มีสาระสำคัญ</w:t>
      </w:r>
    </w:p>
    <w:p w14:paraId="28D91404" w14:textId="77777777" w:rsidR="00125B7F" w:rsidRPr="008931D4" w:rsidRDefault="00125B7F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EB5CCFB" w14:textId="1E66364E" w:rsidR="000D4B23" w:rsidRPr="008931D4" w:rsidRDefault="00F118C7" w:rsidP="00C3793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การเปลี่ยนแปลงนโยบายการบัญชี</w:t>
      </w:r>
      <w:r w:rsidR="000D4B23" w:rsidRPr="008931D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52E56223" w14:textId="77777777" w:rsidR="000E4992" w:rsidRPr="008931D4" w:rsidRDefault="000E4992" w:rsidP="000D4B23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1C1235" w14:textId="4B70F97E" w:rsidR="000E4992" w:rsidRPr="008931D4" w:rsidRDefault="000E4992" w:rsidP="00C3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0A11C7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1C7"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16</w:t>
      </w:r>
      <w:r w:rsidR="000A11C7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7547A01" w14:textId="77777777" w:rsidR="000E4992" w:rsidRPr="008931D4" w:rsidRDefault="000E4992" w:rsidP="000E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990"/>
        <w:gridCol w:w="1708"/>
        <w:gridCol w:w="182"/>
        <w:gridCol w:w="1710"/>
      </w:tblGrid>
      <w:tr w:rsidR="00DA6352" w:rsidRPr="008931D4" w14:paraId="358D85F1" w14:textId="77777777" w:rsidTr="00C3793D">
        <w:trPr>
          <w:cantSplit/>
          <w:trHeight w:val="299"/>
          <w:tblHeader/>
        </w:trPr>
        <w:tc>
          <w:tcPr>
            <w:tcW w:w="4421" w:type="dxa"/>
            <w:vAlign w:val="bottom"/>
          </w:tcPr>
          <w:p w14:paraId="5043CB0F" w14:textId="77777777" w:rsidR="000E4992" w:rsidRPr="008931D4" w:rsidRDefault="000E4992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459315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42C51751" w14:textId="77777777" w:rsidR="000E499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931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</w:tcPr>
          <w:p w14:paraId="6537F28F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00CC89" w14:textId="77777777" w:rsidR="00DA635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9CEA2DA" w14:textId="77777777" w:rsidR="000E4992" w:rsidRPr="008931D4" w:rsidRDefault="000E4992" w:rsidP="002D6D0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8931D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A6352" w:rsidRPr="008931D4" w14:paraId="28252CB4" w14:textId="77777777" w:rsidTr="00C3793D">
        <w:trPr>
          <w:cantSplit/>
          <w:trHeight w:val="20"/>
          <w:tblHeader/>
        </w:trPr>
        <w:tc>
          <w:tcPr>
            <w:tcW w:w="4421" w:type="dxa"/>
            <w:vAlign w:val="bottom"/>
          </w:tcPr>
          <w:p w14:paraId="6DFB9E20" w14:textId="77777777" w:rsidR="008E403C" w:rsidRPr="008931D4" w:rsidRDefault="008E403C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DF9E56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346B8B31" w14:textId="77777777" w:rsidR="008E403C" w:rsidRPr="008931D4" w:rsidRDefault="008E403C" w:rsidP="00333C7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2" w:type="dxa"/>
          </w:tcPr>
          <w:p w14:paraId="44E871BC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713AFBA" w14:textId="77777777" w:rsidR="008E403C" w:rsidRPr="008931D4" w:rsidRDefault="008E403C" w:rsidP="00693F4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E4992" w:rsidRPr="008931D4" w14:paraId="18AD3F45" w14:textId="77777777" w:rsidTr="00C3793D">
        <w:trPr>
          <w:cantSplit/>
          <w:trHeight w:val="20"/>
          <w:tblHeader/>
        </w:trPr>
        <w:tc>
          <w:tcPr>
            <w:tcW w:w="4421" w:type="dxa"/>
          </w:tcPr>
          <w:p w14:paraId="144A5D23" w14:textId="77777777" w:rsidR="000E4992" w:rsidRPr="008931D4" w:rsidRDefault="000E4992" w:rsidP="002D6D0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12319FF" w14:textId="77777777" w:rsidR="000E4992" w:rsidRPr="008931D4" w:rsidRDefault="000E4992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32786627" w14:textId="77777777" w:rsidR="000E4992" w:rsidRPr="008931D4" w:rsidRDefault="000E4992" w:rsidP="002D6D0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E403C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A6352" w:rsidRPr="008931D4" w14:paraId="659E3560" w14:textId="77777777" w:rsidTr="00C3793D">
        <w:trPr>
          <w:cantSplit/>
          <w:trHeight w:val="20"/>
        </w:trPr>
        <w:tc>
          <w:tcPr>
            <w:tcW w:w="4421" w:type="dxa"/>
          </w:tcPr>
          <w:p w14:paraId="5DB27C7E" w14:textId="7AD32FFE" w:rsidR="008E403C" w:rsidRPr="008931D4" w:rsidRDefault="008E403C" w:rsidP="002D6D0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5AE4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990" w:type="dxa"/>
            <w:vAlign w:val="bottom"/>
          </w:tcPr>
          <w:p w14:paraId="738610EB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0249FB82" w14:textId="25F37F61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F53F72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82" w:type="dxa"/>
            <w:vAlign w:val="bottom"/>
          </w:tcPr>
          <w:p w14:paraId="637805D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0E9CEC" w14:textId="59C84931" w:rsidR="008E403C" w:rsidRPr="008931D4" w:rsidRDefault="00F118C7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F53F72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DA6352" w:rsidRPr="008931D4" w14:paraId="2F3F0456" w14:textId="77777777" w:rsidTr="00C3793D">
        <w:trPr>
          <w:cantSplit/>
          <w:trHeight w:val="254"/>
        </w:trPr>
        <w:tc>
          <w:tcPr>
            <w:tcW w:w="4421" w:type="dxa"/>
          </w:tcPr>
          <w:p w14:paraId="271FEF8E" w14:textId="0E7DD74A" w:rsidR="008E403C" w:rsidRPr="008931D4" w:rsidRDefault="00EA7509" w:rsidP="002D6D0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(ลดลง) </w:t>
            </w:r>
            <w:r w:rsidR="008E403C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="00976DEE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8E403C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463F29E8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3B7B4B86" w14:textId="77777777" w:rsidR="008E403C" w:rsidRPr="008931D4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A0FF5F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30AD66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6352" w:rsidRPr="008931D4" w14:paraId="457FF0BB" w14:textId="77777777" w:rsidTr="00C3793D">
        <w:trPr>
          <w:cantSplit/>
          <w:trHeight w:val="254"/>
        </w:trPr>
        <w:tc>
          <w:tcPr>
            <w:tcW w:w="4421" w:type="dxa"/>
          </w:tcPr>
          <w:p w14:paraId="527B67E7" w14:textId="77777777" w:rsidR="008E403C" w:rsidRPr="008931D4" w:rsidRDefault="008E403C" w:rsidP="002D6D0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1829076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2BA226A1" w14:textId="77777777" w:rsidR="008E403C" w:rsidRPr="008931D4" w:rsidRDefault="008E403C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7AD93B2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4B5B7" w14:textId="77777777" w:rsidR="008E403C" w:rsidRPr="008931D4" w:rsidRDefault="008E403C" w:rsidP="002D6D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6352" w:rsidRPr="008931D4" w14:paraId="64BA0482" w14:textId="77777777" w:rsidTr="00C3793D">
        <w:trPr>
          <w:cantSplit/>
          <w:trHeight w:val="20"/>
        </w:trPr>
        <w:tc>
          <w:tcPr>
            <w:tcW w:w="4421" w:type="dxa"/>
          </w:tcPr>
          <w:p w14:paraId="4FD075D6" w14:textId="154782A2" w:rsidR="008E403C" w:rsidRPr="008931D4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4E44EC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C053D9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สินทรัพย์ทางการเงินและลูกหนี้ตามสัญญาเช่า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60EF5484" w14:textId="688F3234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08" w:type="dxa"/>
            <w:vAlign w:val="bottom"/>
          </w:tcPr>
          <w:p w14:paraId="02F2C34E" w14:textId="6B1564E5" w:rsidR="008E403C" w:rsidRPr="008931D4" w:rsidRDefault="000B1133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680A4E5D" w14:textId="77777777" w:rsidR="008E403C" w:rsidRPr="008931D4" w:rsidRDefault="008E403C" w:rsidP="002D6D0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219836" w14:textId="7A87B5BB" w:rsidR="008E403C" w:rsidRPr="008931D4" w:rsidRDefault="003776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A6352" w:rsidRPr="008931D4" w14:paraId="569B53C3" w14:textId="77777777" w:rsidTr="00C3793D">
        <w:trPr>
          <w:cantSplit/>
          <w:trHeight w:val="20"/>
        </w:trPr>
        <w:tc>
          <w:tcPr>
            <w:tcW w:w="4421" w:type="dxa"/>
          </w:tcPr>
          <w:p w14:paraId="02F61713" w14:textId="77777777" w:rsidR="008E403C" w:rsidRPr="008931D4" w:rsidRDefault="008E403C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296FEF7D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7194DBDC" w14:textId="4EEC7097" w:rsidR="008E403C" w:rsidRPr="008931D4" w:rsidRDefault="00F118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1133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82" w:type="dxa"/>
            <w:vAlign w:val="bottom"/>
          </w:tcPr>
          <w:p w14:paraId="769D0D3C" w14:textId="77777777" w:rsidR="008E403C" w:rsidRPr="008931D4" w:rsidRDefault="008E403C" w:rsidP="002D6D0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4CD245A" w14:textId="4DD51982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63B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DA6352" w:rsidRPr="008931D4" w14:paraId="3C60C511" w14:textId="77777777" w:rsidTr="00C3793D">
        <w:trPr>
          <w:cantSplit/>
          <w:trHeight w:val="20"/>
        </w:trPr>
        <w:tc>
          <w:tcPr>
            <w:tcW w:w="4421" w:type="dxa"/>
          </w:tcPr>
          <w:p w14:paraId="7AB01E0A" w14:textId="07A42EB7" w:rsidR="008E403C" w:rsidRPr="008931D4" w:rsidRDefault="008E403C" w:rsidP="002D6D0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40A1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7196D064" w14:textId="77777777" w:rsidR="008E403C" w:rsidRPr="008931D4" w:rsidRDefault="008E403C" w:rsidP="002D6D0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1C98" w14:textId="1D2E6178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0B113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</w:p>
        </w:tc>
        <w:tc>
          <w:tcPr>
            <w:tcW w:w="182" w:type="dxa"/>
            <w:vAlign w:val="bottom"/>
          </w:tcPr>
          <w:p w14:paraId="6D072C0D" w14:textId="77777777" w:rsidR="008E403C" w:rsidRPr="008931D4" w:rsidRDefault="008E403C" w:rsidP="002D6D0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1919" w14:textId="5C737A57" w:rsidR="008E403C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37763B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535</w:t>
            </w:r>
          </w:p>
        </w:tc>
      </w:tr>
    </w:tbl>
    <w:p w14:paraId="444030A5" w14:textId="755955EC" w:rsidR="005E5D8E" w:rsidRPr="008931D4" w:rsidRDefault="005E5D8E" w:rsidP="00035E9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br w:type="page"/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BD18F9B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F5BBB" w14:textId="3D157BA0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</w:p>
    <w:p w14:paraId="238601FE" w14:textId="77777777" w:rsidR="005E5D8E" w:rsidRPr="008931D4" w:rsidRDefault="005E5D8E" w:rsidP="005E5D8E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454825E" w14:textId="77777777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โดยผลกระทบ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จากการ</w:t>
      </w:r>
      <w:r w:rsidRPr="008931D4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0F3CABC7" w14:textId="77777777" w:rsidR="005E5D8E" w:rsidRPr="008931D4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D7694C" w14:textId="77777777" w:rsidR="005E5D8E" w:rsidRPr="008931D4" w:rsidRDefault="005E5D8E" w:rsidP="005E5D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B08B5D1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E8782" w14:textId="537F43C1" w:rsidR="005E5D8E" w:rsidRPr="008931D4" w:rsidRDefault="005E5D8E" w:rsidP="005E5D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(“TFRS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”)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F118C7" w:rsidRPr="008931D4">
        <w:rPr>
          <w:rFonts w:asciiTheme="majorBidi" w:hAnsiTheme="majorBidi" w:cstheme="majorBidi"/>
          <w:sz w:val="28"/>
          <w:szCs w:val="28"/>
        </w:rPr>
        <w:t>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931D4">
        <w:rPr>
          <w:rFonts w:asciiTheme="majorBidi" w:hAnsiTheme="majorBidi" w:cstheme="majorBidi"/>
          <w:sz w:val="28"/>
          <w:szCs w:val="28"/>
        </w:rPr>
        <w:t>(FVOCI)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8931D4">
        <w:rPr>
          <w:rFonts w:asciiTheme="majorBidi" w:hAnsiTheme="majorBidi" w:cstheme="majorBidi"/>
          <w:sz w:val="28"/>
          <w:szCs w:val="28"/>
        </w:rPr>
        <w:t xml:space="preserve"> (FVTPL)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105</w:t>
      </w:r>
    </w:p>
    <w:p w14:paraId="16DEB4AB" w14:textId="77777777" w:rsidR="005E5D8E" w:rsidRPr="008931D4" w:rsidRDefault="005E5D8E" w:rsidP="005E5D8E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B3B02" w14:textId="54573873" w:rsidR="00BE67B9" w:rsidRPr="008931D4" w:rsidRDefault="005E5D8E" w:rsidP="00BE67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ตาม</w:t>
      </w:r>
      <w:r w:rsidRPr="008931D4">
        <w:rPr>
          <w:rFonts w:asciiTheme="majorBidi" w:hAnsiTheme="majorBidi" w:cstheme="majorBidi"/>
          <w:sz w:val="28"/>
          <w:szCs w:val="28"/>
        </w:rPr>
        <w:t xml:space="preserve"> 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0AD9C6F4" w14:textId="77777777" w:rsidR="00BE67B9" w:rsidRPr="008931D4" w:rsidRDefault="00BE67B9" w:rsidP="00333C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F511A" w14:textId="77777777" w:rsidR="00BE67B9" w:rsidRPr="008931D4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br w:type="page"/>
      </w:r>
    </w:p>
    <w:p w14:paraId="5FB307D3" w14:textId="1D5E94C3" w:rsidR="006923E5" w:rsidRPr="008931D4" w:rsidRDefault="005E5D8E" w:rsidP="00693F4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</w:p>
    <w:p w14:paraId="65F9C3DC" w14:textId="77777777" w:rsidR="005E5D8E" w:rsidRPr="008931D4" w:rsidRDefault="005E5D8E" w:rsidP="0017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D00437" w:rsidRPr="008931D4" w14:paraId="707DC22F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  <w:vAlign w:val="bottom"/>
          </w:tcPr>
          <w:p w14:paraId="5925F1C9" w14:textId="77777777" w:rsidR="00D00437" w:rsidRPr="008931D4" w:rsidRDefault="00D00437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E67B9" w:rsidRPr="008931D4" w14:paraId="17FE9D2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023141B" w14:textId="77777777" w:rsidR="006F0FBE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E2515" w14:textId="77777777" w:rsidR="00D00437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การจัดประเภทตามมาตรฐานเดิม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67FEBAAC" w14:textId="76456AD9" w:rsidR="006F0FBE" w:rsidRPr="008931D4" w:rsidRDefault="006F0FBE" w:rsidP="00AD02CA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F3B1409" w14:textId="77777777" w:rsidR="006F0FBE" w:rsidRPr="008931D4" w:rsidRDefault="006F0FBE" w:rsidP="00E4011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DF0C397" w14:textId="6020FE91" w:rsidR="00D00437" w:rsidRPr="008931D4" w:rsidRDefault="006F0FBE" w:rsidP="00333C78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การจัดประเภทตาม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  <w:p w14:paraId="5280622B" w14:textId="329A8982" w:rsidR="006F0FBE" w:rsidRPr="008931D4" w:rsidRDefault="006F0FBE" w:rsidP="00693F4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8931D4" w14:paraId="78DEA2B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62C75D1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9E7A" w14:textId="77777777" w:rsidR="006F0FBE" w:rsidRPr="008931D4" w:rsidRDefault="006F0FBE" w:rsidP="006F0FB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64355AD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6128073" w14:textId="294DD8CA" w:rsidR="006F0FBE" w:rsidRPr="008931D4" w:rsidRDefault="006F0FBE" w:rsidP="00333C78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="00D0043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D00437" w:rsidRPr="008931D4" w14:paraId="2838C9B0" w14:textId="77777777" w:rsidTr="00693F45">
        <w:trPr>
          <w:tblHeader/>
        </w:trPr>
        <w:tc>
          <w:tcPr>
            <w:tcW w:w="4050" w:type="dxa"/>
            <w:shd w:val="clear" w:color="auto" w:fill="auto"/>
          </w:tcPr>
          <w:p w14:paraId="1A965116" w14:textId="77777777" w:rsidR="00D00437" w:rsidRPr="008931D4" w:rsidRDefault="00D00437" w:rsidP="006F0FB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51C7B3A2" w14:textId="77777777" w:rsidR="00D00437" w:rsidRPr="008931D4" w:rsidRDefault="00D00437" w:rsidP="00693F45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8931D4" w14:paraId="0898CACB" w14:textId="77777777" w:rsidTr="00693F45">
        <w:tc>
          <w:tcPr>
            <w:tcW w:w="4050" w:type="dxa"/>
            <w:shd w:val="clear" w:color="auto" w:fill="auto"/>
          </w:tcPr>
          <w:p w14:paraId="64275D38" w14:textId="77777777" w:rsidR="006F0FBE" w:rsidRPr="008931D4" w:rsidRDefault="006F0FBE" w:rsidP="006F0FB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F4E37C" w14:textId="77777777" w:rsidR="006F0FBE" w:rsidRPr="008931D4" w:rsidRDefault="006F0FBE" w:rsidP="006F0FBE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FB30F8" w14:textId="77777777" w:rsidR="006F0FBE" w:rsidRPr="008931D4" w:rsidRDefault="006F0FBE" w:rsidP="006F0FBE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DA6542E" w14:textId="77777777" w:rsidR="006F0FBE" w:rsidRPr="008931D4" w:rsidRDefault="006F0FBE" w:rsidP="006F0FBE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0512F1B3" w14:textId="77777777" w:rsidTr="004F6F4C">
        <w:tc>
          <w:tcPr>
            <w:tcW w:w="4050" w:type="dxa"/>
            <w:shd w:val="clear" w:color="auto" w:fill="auto"/>
          </w:tcPr>
          <w:p w14:paraId="24B36DA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22FB6E" w14:textId="48BDDE36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3041E394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2B00AE" w14:textId="5D30B3C1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</w:tr>
      <w:tr w:rsidR="004D190B" w:rsidRPr="008931D4" w14:paraId="1E6173D2" w14:textId="77777777" w:rsidTr="004F6F4C">
        <w:tc>
          <w:tcPr>
            <w:tcW w:w="4050" w:type="dxa"/>
            <w:shd w:val="clear" w:color="auto" w:fill="auto"/>
          </w:tcPr>
          <w:p w14:paraId="501F726E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6D7722" w14:textId="7F4CE027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2C6D796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E1831B3" w14:textId="0CB286DF" w:rsidR="004D190B" w:rsidRPr="008931D4" w:rsidRDefault="00F118C7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</w:tr>
      <w:tr w:rsidR="004D190B" w:rsidRPr="008931D4" w14:paraId="77618960" w14:textId="77777777" w:rsidTr="004F6F4C">
        <w:tc>
          <w:tcPr>
            <w:tcW w:w="4050" w:type="dxa"/>
            <w:shd w:val="clear" w:color="auto" w:fill="auto"/>
          </w:tcPr>
          <w:p w14:paraId="2825E3E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E11D2A" w14:textId="77777777" w:rsidR="004D190B" w:rsidRPr="008931D4" w:rsidRDefault="004D190B" w:rsidP="004F6F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126E5D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E403A5" w14:textId="77777777" w:rsidR="004D190B" w:rsidRPr="008931D4" w:rsidRDefault="004D190B" w:rsidP="004F6F4C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190B" w:rsidRPr="008931D4" w14:paraId="54FDA63B" w14:textId="77777777" w:rsidTr="004F6F4C">
        <w:tc>
          <w:tcPr>
            <w:tcW w:w="4050" w:type="dxa"/>
            <w:shd w:val="clear" w:color="auto" w:fill="auto"/>
          </w:tcPr>
          <w:p w14:paraId="67CAE29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9C8D02" w14:textId="0267687C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431CDC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9E398E2" w14:textId="5D242E97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</w:tr>
      <w:tr w:rsidR="004D190B" w:rsidRPr="008931D4" w14:paraId="636E9B35" w14:textId="77777777" w:rsidTr="004F6F4C">
        <w:tc>
          <w:tcPr>
            <w:tcW w:w="4050" w:type="dxa"/>
            <w:shd w:val="clear" w:color="auto" w:fill="auto"/>
          </w:tcPr>
          <w:p w14:paraId="548C4AE7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E3E8C2" w14:textId="20675157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16287F21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BE93A62" w14:textId="5DFC8580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</w:tr>
      <w:tr w:rsidR="004D190B" w:rsidRPr="008931D4" w14:paraId="4C3A9179" w14:textId="77777777" w:rsidTr="004F6F4C">
        <w:tc>
          <w:tcPr>
            <w:tcW w:w="4050" w:type="dxa"/>
            <w:shd w:val="clear" w:color="auto" w:fill="auto"/>
          </w:tcPr>
          <w:p w14:paraId="20E1434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99C75E" w14:textId="422CC31E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4BA73E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4B3F2EB" w14:textId="3B4F1858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</w:tr>
      <w:tr w:rsidR="004D190B" w:rsidRPr="008931D4" w14:paraId="3F4BA5E8" w14:textId="77777777" w:rsidTr="00693F45">
        <w:tc>
          <w:tcPr>
            <w:tcW w:w="4050" w:type="dxa"/>
            <w:shd w:val="clear" w:color="auto" w:fill="auto"/>
          </w:tcPr>
          <w:p w14:paraId="784325BB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232F54" w14:textId="498EA905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34F5C7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B4020A7" w14:textId="575EEF87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2AD99BE2" w14:textId="77777777" w:rsidTr="00693F45">
        <w:tc>
          <w:tcPr>
            <w:tcW w:w="4050" w:type="dxa"/>
            <w:shd w:val="clear" w:color="auto" w:fill="auto"/>
          </w:tcPr>
          <w:p w14:paraId="0DAC7CA9" w14:textId="1CBCA83B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BA846" w14:textId="0733F1D3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</w:t>
            </w:r>
            <w:r w:rsidR="004D190B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1D7B270A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04CB7" w14:textId="6687772F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4D190B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971</w:t>
            </w:r>
          </w:p>
        </w:tc>
      </w:tr>
      <w:tr w:rsidR="004D190B" w:rsidRPr="008931D4" w14:paraId="06971CD3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2A1F701D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FCA41" w14:textId="77777777" w:rsidR="004D190B" w:rsidRPr="008931D4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96A722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B95CD12" w14:textId="77777777" w:rsidR="004D190B" w:rsidRPr="008931D4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51E79D55" w14:textId="77777777" w:rsidTr="00693F45">
        <w:tc>
          <w:tcPr>
            <w:tcW w:w="4050" w:type="dxa"/>
            <w:shd w:val="clear" w:color="auto" w:fill="auto"/>
          </w:tcPr>
          <w:p w14:paraId="5CB8193C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20BBB2" w14:textId="77777777" w:rsidR="004D190B" w:rsidRPr="008931D4" w:rsidRDefault="004D190B" w:rsidP="004F6F4C">
            <w:pPr>
              <w:pStyle w:val="NoSpacing"/>
              <w:tabs>
                <w:tab w:val="decimal" w:pos="973"/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CB595B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D9C8D39" w14:textId="77777777" w:rsidR="004D190B" w:rsidRPr="008931D4" w:rsidRDefault="004D190B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D190B" w:rsidRPr="008931D4" w14:paraId="7FB99536" w14:textId="77777777" w:rsidTr="00693F45">
        <w:tc>
          <w:tcPr>
            <w:tcW w:w="4050" w:type="dxa"/>
            <w:shd w:val="clear" w:color="auto" w:fill="auto"/>
          </w:tcPr>
          <w:p w14:paraId="133C3859" w14:textId="546C8C46" w:rsidR="004D190B" w:rsidRPr="008931D4" w:rsidRDefault="003666B3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เงินเบิกเกินบัญชีและ</w:t>
            </w:r>
            <w:r w:rsidR="004D190B"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D190B"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E198E3" w14:textId="71A54F80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675E05EE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C17F8B" w14:textId="6068B193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4D190B" w:rsidRPr="008931D4" w14:paraId="086CEF21" w14:textId="77777777" w:rsidTr="00693F45">
        <w:tc>
          <w:tcPr>
            <w:tcW w:w="4050" w:type="dxa"/>
            <w:shd w:val="clear" w:color="auto" w:fill="auto"/>
          </w:tcPr>
          <w:p w14:paraId="251B9177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34D700" w14:textId="31240BFC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0A4F7224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AE48A43" w14:textId="2D10E9B1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</w:tr>
      <w:tr w:rsidR="004D190B" w:rsidRPr="008931D4" w14:paraId="61DD1BA9" w14:textId="77777777" w:rsidTr="00693F45">
        <w:tc>
          <w:tcPr>
            <w:tcW w:w="4050" w:type="dxa"/>
            <w:shd w:val="clear" w:color="auto" w:fill="auto"/>
          </w:tcPr>
          <w:p w14:paraId="4515DA3F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AB2475" w14:textId="4EEC9FAF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9026E4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0F40DEB" w14:textId="77777777" w:rsidR="004D190B" w:rsidRPr="008931D4" w:rsidRDefault="004D190B" w:rsidP="004D190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7A52294" w14:textId="70B6B8C6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9026E4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1A7D7321" w14:textId="77777777" w:rsidTr="00693F45">
        <w:tc>
          <w:tcPr>
            <w:tcW w:w="4050" w:type="dxa"/>
            <w:shd w:val="clear" w:color="auto" w:fill="auto"/>
          </w:tcPr>
          <w:p w14:paraId="20EA3898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EF1E66" w14:textId="111EF08B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07DCDA8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50EA2D7" w14:textId="5ABBA048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4D190B" w:rsidRPr="008931D4" w14:paraId="4ECB4DA9" w14:textId="77777777" w:rsidTr="00693F45">
        <w:tc>
          <w:tcPr>
            <w:tcW w:w="4050" w:type="dxa"/>
            <w:shd w:val="clear" w:color="auto" w:fill="auto"/>
          </w:tcPr>
          <w:p w14:paraId="51CD34C3" w14:textId="77777777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EC3F481" w14:textId="69D2B6E9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3DD355C9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A81F0B1" w14:textId="4963BE9F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4D190B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</w:tr>
      <w:tr w:rsidR="004D190B" w:rsidRPr="008931D4" w14:paraId="192B83B2" w14:textId="77777777" w:rsidTr="00693F45">
        <w:tc>
          <w:tcPr>
            <w:tcW w:w="4050" w:type="dxa"/>
            <w:shd w:val="clear" w:color="auto" w:fill="auto"/>
          </w:tcPr>
          <w:p w14:paraId="435565EC" w14:textId="3CBCFDB6" w:rsidR="004D190B" w:rsidRPr="008931D4" w:rsidRDefault="004D190B" w:rsidP="004D190B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E802A" w14:textId="53BFF8BD" w:rsidR="004D190B" w:rsidRPr="008931D4" w:rsidRDefault="00F118C7" w:rsidP="004F6F4C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595</w:t>
            </w:r>
            <w:r w:rsidR="00CB12D1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717AAFBA" w14:textId="77777777" w:rsidR="004D190B" w:rsidRPr="008931D4" w:rsidRDefault="004D190B" w:rsidP="004D190B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E48EE" w14:textId="230807AC" w:rsidR="004D190B" w:rsidRPr="008931D4" w:rsidRDefault="00F118C7" w:rsidP="004D190B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595</w:t>
            </w:r>
            <w:r w:rsidR="00CB12D1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</w:tr>
    </w:tbl>
    <w:p w14:paraId="2908EB2C" w14:textId="77777777" w:rsidR="00BE67B9" w:rsidRPr="008931D4" w:rsidRDefault="00BE67B9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1FD38A" w14:textId="77777777" w:rsidR="00BE67B9" w:rsidRPr="008931D4" w:rsidRDefault="00BE6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FE2DD96" w14:textId="77777777" w:rsidR="005E5D8E" w:rsidRPr="008931D4" w:rsidRDefault="005E5D8E" w:rsidP="005E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BE67B9" w:rsidRPr="008931D4" w14:paraId="3198B20D" w14:textId="77777777" w:rsidTr="00693F45">
        <w:trPr>
          <w:tblHeader/>
        </w:trPr>
        <w:tc>
          <w:tcPr>
            <w:tcW w:w="8460" w:type="dxa"/>
            <w:gridSpan w:val="4"/>
            <w:shd w:val="clear" w:color="auto" w:fill="auto"/>
          </w:tcPr>
          <w:p w14:paraId="78A83284" w14:textId="77777777" w:rsidR="00BE67B9" w:rsidRPr="008931D4" w:rsidRDefault="00BE67B9" w:rsidP="00693F4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BE67B9" w:rsidRPr="008931D4" w14:paraId="56614F5F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27357532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300A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การจัดประเภทตามมาตรฐานเดิม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14363245" w14:textId="00AA561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F023C8" w14:textId="77777777" w:rsidR="00BE67B9" w:rsidRPr="008931D4" w:rsidRDefault="00BE67B9" w:rsidP="005E36F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5492C26" w14:textId="21B562B6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การจัดประเภทตาม 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  <w:p w14:paraId="001D07C4" w14:textId="7C80C3C6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BE67B9" w:rsidRPr="008931D4" w14:paraId="6032BB90" w14:textId="77777777" w:rsidTr="00693F45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4BDB5498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3012" w14:textId="77777777" w:rsidR="00BE67B9" w:rsidRPr="008931D4" w:rsidRDefault="00BE67B9" w:rsidP="005E36F6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916C19D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DC4B3D4" w14:textId="2A82755B" w:rsidR="00BE67B9" w:rsidRPr="008931D4" w:rsidRDefault="00BE67B9" w:rsidP="005E36F6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E67B9" w:rsidRPr="008931D4" w14:paraId="2DF4BCCF" w14:textId="77777777" w:rsidTr="00BE67B9">
        <w:trPr>
          <w:tblHeader/>
        </w:trPr>
        <w:tc>
          <w:tcPr>
            <w:tcW w:w="4050" w:type="dxa"/>
            <w:shd w:val="clear" w:color="auto" w:fill="auto"/>
          </w:tcPr>
          <w:p w14:paraId="74869460" w14:textId="77777777" w:rsidR="00BE67B9" w:rsidRPr="008931D4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7858089F" w14:textId="77777777" w:rsidR="00BE67B9" w:rsidRPr="008931D4" w:rsidRDefault="00BE67B9" w:rsidP="005E36F6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67B9" w:rsidRPr="008931D4" w14:paraId="506A93A1" w14:textId="77777777" w:rsidTr="00693F45">
        <w:tc>
          <w:tcPr>
            <w:tcW w:w="4050" w:type="dxa"/>
            <w:shd w:val="clear" w:color="auto" w:fill="auto"/>
          </w:tcPr>
          <w:p w14:paraId="5D0E46C0" w14:textId="77777777" w:rsidR="00BE67B9" w:rsidRPr="008931D4" w:rsidRDefault="00BE67B9" w:rsidP="005E36F6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7F57B8" w14:textId="77777777" w:rsidR="00BE67B9" w:rsidRPr="008931D4" w:rsidRDefault="00BE67B9" w:rsidP="005E36F6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38AF4" w14:textId="77777777" w:rsidR="00BE67B9" w:rsidRPr="008931D4" w:rsidRDefault="00BE67B9" w:rsidP="005E36F6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ABBD8F" w14:textId="77777777" w:rsidR="00BE67B9" w:rsidRPr="008931D4" w:rsidRDefault="00BE67B9" w:rsidP="005E36F6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0C839771" w14:textId="77777777" w:rsidTr="00397B35">
        <w:tc>
          <w:tcPr>
            <w:tcW w:w="4050" w:type="dxa"/>
            <w:shd w:val="clear" w:color="auto" w:fill="auto"/>
          </w:tcPr>
          <w:p w14:paraId="7B41E37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D59641" w14:textId="4300E2B5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6BBA33E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64FCBC1" w14:textId="590933A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</w:p>
        </w:tc>
      </w:tr>
      <w:tr w:rsidR="00750C59" w:rsidRPr="008931D4" w14:paraId="11E5BC21" w14:textId="77777777" w:rsidTr="00397B35">
        <w:tc>
          <w:tcPr>
            <w:tcW w:w="4050" w:type="dxa"/>
            <w:shd w:val="clear" w:color="auto" w:fill="auto"/>
          </w:tcPr>
          <w:p w14:paraId="3B27856C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181EDE" w14:textId="4CB77D86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5C8C6B09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382A365" w14:textId="4A486B85" w:rsidR="00750C59" w:rsidRPr="008931D4" w:rsidRDefault="00F118C7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</w:tr>
      <w:tr w:rsidR="00750C59" w:rsidRPr="008931D4" w14:paraId="24316E75" w14:textId="77777777" w:rsidTr="00397B35">
        <w:tc>
          <w:tcPr>
            <w:tcW w:w="4050" w:type="dxa"/>
            <w:shd w:val="clear" w:color="auto" w:fill="auto"/>
          </w:tcPr>
          <w:p w14:paraId="793D4BC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71F136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199465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DA123B1" w14:textId="77777777" w:rsidR="00750C59" w:rsidRPr="008931D4" w:rsidRDefault="00750C59" w:rsidP="00397B35">
            <w:pPr>
              <w:pStyle w:val="NoSpacing"/>
              <w:tabs>
                <w:tab w:val="decimal" w:pos="1516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0C59" w:rsidRPr="008931D4" w14:paraId="76B84D81" w14:textId="77777777" w:rsidTr="00397B35">
        <w:tc>
          <w:tcPr>
            <w:tcW w:w="4050" w:type="dxa"/>
            <w:shd w:val="clear" w:color="auto" w:fill="auto"/>
          </w:tcPr>
          <w:p w14:paraId="13FB4CFC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ลูกหนี้ผ่อนชำระค่าเบี้ยประกัน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E3CF67" w14:textId="482F4DD8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4C4CEA3D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0895670" w14:textId="115DA1A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</w:tr>
      <w:tr w:rsidR="00750C59" w:rsidRPr="008931D4" w14:paraId="461A8206" w14:textId="77777777" w:rsidTr="00397B35">
        <w:tc>
          <w:tcPr>
            <w:tcW w:w="4050" w:type="dxa"/>
            <w:shd w:val="clear" w:color="auto" w:fill="auto"/>
          </w:tcPr>
          <w:p w14:paraId="343F5189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อื่น ๆ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630CEA" w14:textId="672E929F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8C1F85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C8FE7CE" w14:textId="383E57C8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</w:p>
        </w:tc>
      </w:tr>
      <w:tr w:rsidR="00750C59" w:rsidRPr="008931D4" w14:paraId="26C42A3F" w14:textId="77777777" w:rsidTr="00693F45">
        <w:tc>
          <w:tcPr>
            <w:tcW w:w="4050" w:type="dxa"/>
            <w:shd w:val="clear" w:color="auto" w:fill="auto"/>
          </w:tcPr>
          <w:p w14:paraId="0F6C4022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D0BEC9F" w14:textId="68234A45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1004F1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C0C651" w14:textId="094BD4B7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8931D4" w14:paraId="15B7091A" w14:textId="77777777" w:rsidTr="00693F45">
        <w:tc>
          <w:tcPr>
            <w:tcW w:w="4050" w:type="dxa"/>
            <w:shd w:val="clear" w:color="auto" w:fill="auto"/>
          </w:tcPr>
          <w:p w14:paraId="213DA8DA" w14:textId="37053FF3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F3A3" w14:textId="3AF22B97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308D56CC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E50C6" w14:textId="1F98CE86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</w:p>
        </w:tc>
      </w:tr>
      <w:tr w:rsidR="00750C59" w:rsidRPr="008931D4" w14:paraId="7B04FA47" w14:textId="77777777" w:rsidTr="00693F45">
        <w:trPr>
          <w:trHeight w:val="206"/>
        </w:trPr>
        <w:tc>
          <w:tcPr>
            <w:tcW w:w="4050" w:type="dxa"/>
            <w:shd w:val="clear" w:color="auto" w:fill="auto"/>
          </w:tcPr>
          <w:p w14:paraId="568C698B" w14:textId="77777777" w:rsidR="00750C59" w:rsidRPr="008931D4" w:rsidRDefault="00750C59" w:rsidP="00750C59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39487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A258D8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6FFBD3EC" w14:textId="77777777" w:rsidR="00750C59" w:rsidRPr="008931D4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0F1E0A91" w14:textId="77777777" w:rsidTr="004B2B08">
        <w:trPr>
          <w:trHeight w:val="60"/>
        </w:trPr>
        <w:tc>
          <w:tcPr>
            <w:tcW w:w="4050" w:type="dxa"/>
            <w:shd w:val="clear" w:color="auto" w:fill="auto"/>
          </w:tcPr>
          <w:p w14:paraId="1AE2A93D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DCCCAD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AF6883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4C529ED" w14:textId="77777777" w:rsidR="00750C59" w:rsidRPr="008931D4" w:rsidRDefault="00750C59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750C59" w:rsidRPr="008931D4" w14:paraId="638F950B" w14:textId="77777777" w:rsidTr="00693F45">
        <w:tc>
          <w:tcPr>
            <w:tcW w:w="4050" w:type="dxa"/>
            <w:shd w:val="clear" w:color="auto" w:fill="auto"/>
          </w:tcPr>
          <w:p w14:paraId="3B52DE4F" w14:textId="62379144" w:rsidR="00750C59" w:rsidRPr="008931D4" w:rsidRDefault="006B5276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เงินเบิกเกินบัญชีและเงินกู้ยืมระยะสั้นจาก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F1AED1" w14:textId="7D128B96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1C0157D6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691E7B2" w14:textId="4BF919A9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750C59" w:rsidRPr="008931D4" w14:paraId="057D4A60" w14:textId="77777777" w:rsidTr="00693F45">
        <w:tc>
          <w:tcPr>
            <w:tcW w:w="4050" w:type="dxa"/>
            <w:shd w:val="clear" w:color="auto" w:fill="auto"/>
          </w:tcPr>
          <w:p w14:paraId="432A9F0F" w14:textId="77777777" w:rsidR="00750C59" w:rsidRPr="008931D4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5B4A1D" w14:textId="15BC80EA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270" w:type="dxa"/>
            <w:shd w:val="clear" w:color="auto" w:fill="auto"/>
          </w:tcPr>
          <w:p w14:paraId="526770CE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CBEED82" w14:textId="50FA9E5C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082</w:t>
            </w:r>
          </w:p>
        </w:tc>
      </w:tr>
      <w:tr w:rsidR="00750C59" w:rsidRPr="008931D4" w14:paraId="639B7697" w14:textId="77777777" w:rsidTr="00693F45">
        <w:tc>
          <w:tcPr>
            <w:tcW w:w="4050" w:type="dxa"/>
            <w:shd w:val="clear" w:color="auto" w:fill="auto"/>
          </w:tcPr>
          <w:p w14:paraId="5189A3DC" w14:textId="77777777" w:rsidR="00750C59" w:rsidRPr="008931D4" w:rsidRDefault="00750C59" w:rsidP="00750C5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A98C26" w14:textId="59EFD34A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E36661F" w14:textId="77777777" w:rsidR="00750C59" w:rsidRPr="008931D4" w:rsidRDefault="00750C59" w:rsidP="00397B3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decimal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8645DC7" w14:textId="5C7167FB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750C59" w:rsidRPr="008931D4" w14:paraId="3641FE1D" w14:textId="77777777" w:rsidTr="00693F45">
        <w:tc>
          <w:tcPr>
            <w:tcW w:w="4050" w:type="dxa"/>
            <w:shd w:val="clear" w:color="auto" w:fill="auto"/>
          </w:tcPr>
          <w:p w14:paraId="344CAB72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529670" w14:textId="3F51CDD3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35E58C4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EBF9A1" w14:textId="6EF3AC06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50C59" w:rsidRPr="008931D4" w14:paraId="37BD9A64" w14:textId="77777777" w:rsidTr="00693F45">
        <w:tc>
          <w:tcPr>
            <w:tcW w:w="4050" w:type="dxa"/>
            <w:shd w:val="clear" w:color="auto" w:fill="auto"/>
          </w:tcPr>
          <w:p w14:paraId="54CB6A16" w14:textId="77777777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221098" w14:textId="4DEDFDCC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C6C2CD5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09E88E4" w14:textId="0B95FC88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  <w:r w:rsidR="00750C59"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</w:tr>
      <w:tr w:rsidR="00750C59" w:rsidRPr="008931D4" w14:paraId="13C33284" w14:textId="77777777" w:rsidTr="00693F45">
        <w:tc>
          <w:tcPr>
            <w:tcW w:w="4050" w:type="dxa"/>
            <w:shd w:val="clear" w:color="auto" w:fill="auto"/>
          </w:tcPr>
          <w:p w14:paraId="78C3CF32" w14:textId="2F4241FB" w:rsidR="00750C59" w:rsidRPr="008931D4" w:rsidRDefault="00750C59" w:rsidP="00750C5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รวมหนี้สินทางการเงิน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7FFFC" w14:textId="5BCA71B4" w:rsidR="00750C59" w:rsidRPr="008931D4" w:rsidRDefault="00F118C7" w:rsidP="00397B35">
            <w:pPr>
              <w:pStyle w:val="NoSpacing"/>
              <w:tabs>
                <w:tab w:val="decimal" w:pos="151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508C98E9" w14:textId="77777777" w:rsidR="00750C59" w:rsidRPr="008931D4" w:rsidRDefault="00750C59" w:rsidP="00397B35">
            <w:pPr>
              <w:pStyle w:val="NoSpacing"/>
              <w:tabs>
                <w:tab w:val="decimal" w:pos="1510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F8E76" w14:textId="6FCB843E" w:rsidR="00750C59" w:rsidRPr="008931D4" w:rsidRDefault="00F118C7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644</w:t>
            </w:r>
            <w:r w:rsidR="00750C59"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</w:t>
            </w:r>
          </w:p>
        </w:tc>
      </w:tr>
    </w:tbl>
    <w:p w14:paraId="7818863E" w14:textId="601152C5" w:rsidR="004C2C67" w:rsidRPr="008931D4" w:rsidRDefault="004C2C6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FB7CD28" w14:textId="6C105560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E37FAF" w:rsidRPr="008931D4">
        <w:rPr>
          <w:rFonts w:asciiTheme="majorBidi" w:hAnsiTheme="majorBidi" w:cstheme="majorBidi"/>
          <w:sz w:val="28"/>
          <w:szCs w:val="28"/>
          <w:cs/>
        </w:rPr>
        <w:t xml:space="preserve">ลูกหนี้จากการซื้อสิทธิเรียกร้อง </w:t>
      </w:r>
      <w:r w:rsidRPr="008931D4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="00D626F9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6DBF" w:rsidRPr="008931D4">
        <w:rPr>
          <w:rFonts w:asciiTheme="majorBidi" w:hAnsiTheme="majorBidi" w:cstheme="majorBidi"/>
          <w:sz w:val="28"/>
          <w:szCs w:val="28"/>
          <w:cs/>
        </w:rPr>
        <w:t>และ</w:t>
      </w:r>
      <w:r w:rsidR="00D626F9" w:rsidRPr="008931D4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เงินฝากสถาบันการเงินระยะยาว</w:t>
      </w:r>
      <w:r w:rsidRPr="008931D4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29465BDD" w14:textId="77777777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3EE915" w14:textId="49A831CB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7807C29" w14:textId="77777777" w:rsidR="00DC7C4D" w:rsidRPr="008931D4" w:rsidRDefault="00DC7C4D" w:rsidP="0092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3A147E7" w14:textId="2D5037D2" w:rsidR="00DC7C4D" w:rsidRPr="008931D4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97A3107" w14:textId="77777777" w:rsidR="00DC7C4D" w:rsidRPr="008931D4" w:rsidRDefault="00DC7C4D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7EA340" w14:textId="77777777" w:rsidR="00DC7C4D" w:rsidRPr="008931D4" w:rsidRDefault="00DC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C11DA4" w14:textId="36F837BA" w:rsidR="004C67B8" w:rsidRPr="008931D4" w:rsidRDefault="004C67B8" w:rsidP="00333C7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4C2C67" w:rsidRPr="008931D4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44F69B9A" w14:textId="77777777" w:rsidR="004C67B8" w:rsidRPr="008931D4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E63F3A" w14:textId="6AA307D0" w:rsidR="004C67B8" w:rsidRPr="008931D4" w:rsidRDefault="004C67B8" w:rsidP="004C67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="002F32FC"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ในขณะที่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เดิ</w:t>
      </w:r>
      <w:r w:rsidR="00395C04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มกลุ่มบริษัท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ทั้งนี้ การพิจารณาด้อยค่าดังกล่าวจะถือปฏิบัติกับ</w:t>
      </w:r>
      <w:r w:rsidR="007570D1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ที่วัดมูลค่าด้วยวิธีราคาทุนตัดจำหน่าย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92068" w:rsidRPr="008931D4">
        <w:rPr>
          <w:rFonts w:asciiTheme="majorBidi" w:hAnsiTheme="majorBidi" w:cstheme="majorBidi"/>
          <w:color w:val="000000"/>
          <w:sz w:val="28"/>
          <w:szCs w:val="28"/>
          <w:cs/>
        </w:rPr>
        <w:t>และลูกหนี้ตามสัญญาเช่า</w:t>
      </w:r>
    </w:p>
    <w:p w14:paraId="36B56527" w14:textId="67F66ACC" w:rsidR="004B1DD5" w:rsidRPr="008931D4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79C814" w14:textId="77777777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64FD4FCD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EB4F93" w14:textId="22EAE9E3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="002F32FC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ซึ่ง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พิจารณาร่วมกับข้อมูลที่หลากหลายของคู่สัญญา ซึ่งมาจากทั้งภายในและภายนอก </w:t>
      </w:r>
    </w:p>
    <w:p w14:paraId="3258AE05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F18B3B6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41B301F1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5E5691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3D2BAE40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FC8A23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F04176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B03D60A" w14:textId="679BEE0E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="002D5D5B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กลุ่มสินทรัพย์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- Probability of default)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(LGD - Loss given default)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EAD - Exposure at the time of default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1D3719D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E84A7D" w14:textId="77777777" w:rsidR="004B1DD5" w:rsidRPr="008931D4" w:rsidRDefault="004B1DD5" w:rsidP="004B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B7E8C62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60DC3F73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C7B134A" w14:textId="2917E303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</w:t>
      </w:r>
      <w:r w:rsidR="002D5D5B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กลุ่มสินทรัพย์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9FE90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BBA827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3F2ECE9D" w14:textId="66F59AF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B92CD7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37F9D261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6089568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25869CF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DFF86C" w14:textId="291B7944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F4A3959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D86FDAC" w14:textId="2A2E27E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1EBE9085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FAE5B72" w14:textId="77777777" w:rsidR="00242C87" w:rsidRPr="008931D4" w:rsidRDefault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13255B8C" w14:textId="0DD94785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1B35D5B0" w14:textId="77777777" w:rsidR="004B1DD5" w:rsidRPr="008931D4" w:rsidRDefault="004B1DD5" w:rsidP="004B1DD5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B5393E1" w14:textId="6EDE752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8931D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505D21DD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FE8F055" w14:textId="6742886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8931D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4658A693" w14:textId="77777777" w:rsidR="004B1DD5" w:rsidRPr="008931D4" w:rsidRDefault="004B1DD5" w:rsidP="004B1DD5">
      <w:pPr>
        <w:spacing w:line="240" w:lineRule="auto"/>
        <w:ind w:left="1260"/>
        <w:rPr>
          <w:rFonts w:asciiTheme="majorBidi" w:hAnsiTheme="majorBidi" w:cstheme="majorBidi"/>
          <w:color w:val="000000"/>
          <w:sz w:val="28"/>
          <w:szCs w:val="28"/>
        </w:rPr>
      </w:pPr>
    </w:p>
    <w:p w14:paraId="51FB29FF" w14:textId="3053792D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F118C7" w:rsidRPr="008931D4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สินทรัพย์ทางการเงินจะถูก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</w:p>
    <w:p w14:paraId="2B86F840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3EE7634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39A99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8"/>
          <w:szCs w:val="28"/>
        </w:rPr>
      </w:pPr>
    </w:p>
    <w:p w14:paraId="252CEEA3" w14:textId="77777777" w:rsidR="004B1DD5" w:rsidRPr="008931D4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47CBADB2" w14:textId="77777777" w:rsidR="004B1DD5" w:rsidRPr="008931D4" w:rsidRDefault="004B1DD5" w:rsidP="004B1D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6BD34E44" w14:textId="77777777" w:rsidR="004B1DD5" w:rsidRPr="008931D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46E8748" w14:textId="2DAF59A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รวมถึงการถือครองหลักประกัน ค่าเผื่อ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ผลขาดทุนจาก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การด้อยค่า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ด้านเครดิต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17628C" w:rsidRPr="008931D4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คือ 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</w:t>
      </w:r>
      <w:r w:rsidR="0017628C"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ขั้นต้น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ของสินทรัพย์ก่อนการด้อยค่าด้านเครคิตจะเกิดขึ้น</w:t>
      </w:r>
      <w:r w:rsidRPr="008931D4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3F48A34F" w14:textId="77777777" w:rsidR="004B1DD5" w:rsidRPr="008931D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0ADD27B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0770AF26" w14:textId="77777777" w:rsidR="004B1DD5" w:rsidRPr="008931D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8FBFEF4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662A75AC" w14:textId="104074C0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ผลขาดทุน</w:t>
      </w:r>
      <w:r w:rsidR="00CC5CFE" w:rsidRPr="008931D4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="00CC5CFE" w:rsidRPr="008931D4">
        <w:rPr>
          <w:rFonts w:asciiTheme="majorBidi" w:eastAsiaTheme="minorHAns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ด้านเครดิตที่คาดว่าจะเกิดขึ้นใน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เดือนข้างหน้าหรือตลอดอายุ</w:t>
      </w:r>
      <w:r w:rsidR="00924DDD" w:rsidRPr="008931D4">
        <w:rPr>
          <w:rFonts w:asciiTheme="majorBidi" w:eastAsiaTheme="minorHAnsi" w:hAnsiTheme="majorBidi" w:cstheme="majorBidi"/>
          <w:sz w:val="28"/>
          <w:szCs w:val="28"/>
          <w:cs/>
        </w:rPr>
        <w:t>หาก</w:t>
      </w:r>
      <w:r w:rsidR="00EA0102" w:rsidRPr="008931D4">
        <w:rPr>
          <w:rFonts w:asciiTheme="majorBidi" w:eastAsiaTheme="minorHAnsi" w:hAnsiTheme="majorBidi" w:cstheme="majorBidi"/>
          <w:sz w:val="28"/>
          <w:szCs w:val="28"/>
          <w:cs/>
        </w:rPr>
        <w:t>เข้าเงื่อนไขว่า สินทรัพย์ทางการเงินมีการเพิ่มขึ้นอย่างมีนัยสำคัญ</w:t>
      </w:r>
      <w:r w:rsidR="00A05791" w:rsidRPr="008931D4">
        <w:rPr>
          <w:rFonts w:asciiTheme="majorBidi" w:eastAsiaTheme="minorHAnsi" w:hAnsiTheme="majorBidi" w:cstheme="majorBidi"/>
          <w:sz w:val="28"/>
          <w:szCs w:val="28"/>
          <w:cs/>
        </w:rPr>
        <w:t>ของความเสี่ยงด้านเครดิต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</w:t>
      </w:r>
      <w:r w:rsidR="003A1DDA" w:rsidRPr="008931D4">
        <w:rPr>
          <w:rFonts w:asciiTheme="majorBidi" w:eastAsiaTheme="minorHAnsi" w:hAnsiTheme="majorBidi" w:cstheme="majorBidi"/>
          <w:sz w:val="28"/>
          <w:szCs w:val="28"/>
          <w:cs/>
        </w:rPr>
        <w:t>การเพิ่มขึ้นอย่างม</w:t>
      </w:r>
      <w:r w:rsidR="004A6A90" w:rsidRPr="008931D4">
        <w:rPr>
          <w:rFonts w:asciiTheme="majorBidi" w:eastAsiaTheme="minorHAnsi" w:hAnsiTheme="majorBidi" w:cstheme="majorBidi"/>
          <w:sz w:val="28"/>
          <w:szCs w:val="28"/>
          <w:cs/>
        </w:rPr>
        <w:t>ี</w:t>
      </w:r>
      <w:r w:rsidR="003A1DDA" w:rsidRPr="008931D4">
        <w:rPr>
          <w:rFonts w:asciiTheme="majorBidi" w:eastAsiaTheme="minorHAnsi" w:hAnsiTheme="majorBidi" w:cstheme="majorBidi"/>
          <w:sz w:val="28"/>
          <w:szCs w:val="28"/>
          <w:cs/>
        </w:rPr>
        <w:t>นัยสำคัญของ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D4534D" w:rsidRPr="008931D4">
        <w:rPr>
          <w:rFonts w:asciiTheme="majorBidi" w:eastAsiaTheme="minorHAnsi" w:hAnsiTheme="majorBidi" w:cstheme="majorBidi"/>
          <w:sz w:val="28"/>
          <w:szCs w:val="28"/>
          <w:cs/>
        </w:rPr>
        <w:t>ภาย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หลังจากการเปลี่ยนแปลง</w:t>
      </w:r>
      <w:r w:rsidR="006F298D" w:rsidRPr="008931D4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หรือไม่</w:t>
      </w:r>
    </w:p>
    <w:p w14:paraId="05F1370E" w14:textId="77777777" w:rsidR="004B1DD5" w:rsidRPr="008931D4" w:rsidRDefault="004B1DD5" w:rsidP="004B1D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11D9D953" w14:textId="62706B0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17628C"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ผล</w:t>
      </w: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ขาดทุนจากการด้อยค่าด้านเครดิต</w:t>
      </w:r>
    </w:p>
    <w:p w14:paraId="6D72F255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DC79505" w14:textId="331F3721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</w:t>
      </w:r>
      <w:r w:rsidR="00D4534D" w:rsidRPr="008931D4">
        <w:rPr>
          <w:rFonts w:asciiTheme="majorBidi" w:eastAsiaTheme="minorHAnsi" w:hAnsiTheme="majorBidi" w:cstheme="majorBidi"/>
          <w:sz w:val="28"/>
          <w:szCs w:val="28"/>
          <w:cs/>
        </w:rPr>
        <w:t>พร้อม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1CACE19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F584D88" w14:textId="7BA8F8B4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การกลับรายการ</w:t>
      </w:r>
      <w:r w:rsidR="0017628C" w:rsidRPr="008931D4">
        <w:rPr>
          <w:rFonts w:asciiTheme="majorBidi" w:eastAsiaTheme="minorHAnsi" w:hAnsiTheme="majorBidi" w:cstheme="majorBidi"/>
          <w:sz w:val="28"/>
          <w:szCs w:val="28"/>
          <w:cs/>
        </w:rPr>
        <w:t>ผล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69A319CB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31217436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B7411EF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EE0E141" w14:textId="586D631F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3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42E55F3" w14:textId="77777777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0A4353A" w14:textId="06B7F92A" w:rsidR="004B1DD5" w:rsidRPr="008931D4" w:rsidRDefault="004B1DD5" w:rsidP="004B1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เมื่อเครื่องมือทางการเงินถูกปรับชั้น</w:t>
      </w:r>
      <w:r w:rsidR="001C21B0" w:rsidRPr="008931D4">
        <w:rPr>
          <w:rFonts w:asciiTheme="majorBidi" w:eastAsiaTheme="minorHAnsi" w:hAnsiTheme="majorBidi" w:cstheme="majorBidi"/>
          <w:sz w:val="28"/>
          <w:szCs w:val="28"/>
          <w:cs/>
        </w:rPr>
        <w:t>เนื่อง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จาก</w:t>
      </w:r>
      <w:r w:rsidR="001C21B0" w:rsidRPr="008931D4">
        <w:rPr>
          <w:rFonts w:asciiTheme="majorBidi" w:eastAsiaTheme="minorHAnsi" w:hAnsiTheme="majorBidi" w:cstheme="majorBidi"/>
          <w:sz w:val="28"/>
          <w:szCs w:val="28"/>
          <w:cs/>
        </w:rPr>
        <w:t>มีการเพิ่มขึ้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นอย่างมีนัยสำคัญของ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ความเสี่ยงด้านเครดิต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ตาม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เกณฑ์เชิงปริมาณ เครื่องมือทางการเงินจะถูกโอนกลับไปยังชั้นที่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โดยอัตโนมัติเมื่อไม่</w:t>
      </w:r>
      <w:r w:rsidR="000C5655" w:rsidRPr="008931D4">
        <w:rPr>
          <w:rFonts w:asciiTheme="majorBidi" w:eastAsiaTheme="minorHAnsi" w:hAnsiTheme="majorBidi" w:cstheme="majorBidi"/>
          <w:sz w:val="28"/>
          <w:szCs w:val="28"/>
          <w:cs/>
        </w:rPr>
        <w:t>เข้า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เงื่อนไข</w:t>
      </w:r>
      <w:r w:rsidR="00125D9C" w:rsidRPr="008931D4">
        <w:rPr>
          <w:rFonts w:asciiTheme="majorBidi" w:eastAsiaTheme="minorHAnsi" w:hAnsiTheme="majorBidi" w:cstheme="majorBidi"/>
          <w:sz w:val="28"/>
          <w:szCs w:val="28"/>
          <w:cs/>
        </w:rPr>
        <w:t>ของระยะเวลาการค้างชำระหนี้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ในกรณีที่เครื่องมือทางการเงินถูกปรับไปยังชั้นที่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736C07F2" w14:textId="77777777" w:rsidR="004B1DD5" w:rsidRPr="008931D4" w:rsidRDefault="004B1DD5" w:rsidP="004C2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08A3C" w14:textId="77777777" w:rsidR="00F15EED" w:rsidRPr="008931D4" w:rsidRDefault="00F15EED" w:rsidP="00242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63059" w14:textId="5AB82BB8" w:rsidR="00192068" w:rsidRPr="008931D4" w:rsidRDefault="00270117" w:rsidP="00040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กลุ่มบริษัทได้ประเมินการด้อยค่าตาม </w:t>
      </w:r>
      <w:r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ตามแบบจำลองสำหรับการประมาณการผลขาดทุน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จากการด้อยค่า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ด้านเครดิตที่คาดว่าจะเกิดขึ้น </w:t>
      </w:r>
      <w:r w:rsidR="00192068" w:rsidRPr="008931D4">
        <w:rPr>
          <w:rFonts w:asciiTheme="majorBidi" w:hAnsiTheme="majorBidi" w:cstheme="majorBidi"/>
          <w:sz w:val="28"/>
          <w:szCs w:val="28"/>
          <w:cs/>
        </w:rPr>
        <w:t>ส่งผลให้มีค่าเผื่อผลขาดทุนจากการด้อยค่า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AF2D3F" w:rsidRPr="008931D4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192068" w:rsidRPr="008931D4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43D6B1D6" w14:textId="77777777" w:rsidR="007A7F05" w:rsidRPr="008931D4" w:rsidRDefault="007A7F05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440"/>
        <w:gridCol w:w="180"/>
        <w:gridCol w:w="1440"/>
      </w:tblGrid>
      <w:tr w:rsidR="00BE67B9" w:rsidRPr="008931D4" w14:paraId="26B64A3F" w14:textId="77777777" w:rsidTr="00693F45">
        <w:trPr>
          <w:cantSplit/>
          <w:tblHeader/>
        </w:trPr>
        <w:tc>
          <w:tcPr>
            <w:tcW w:w="5400" w:type="dxa"/>
            <w:shd w:val="clear" w:color="auto" w:fill="auto"/>
            <w:vAlign w:val="bottom"/>
          </w:tcPr>
          <w:p w14:paraId="17DBC151" w14:textId="77777777" w:rsidR="00192068" w:rsidRPr="008931D4" w:rsidRDefault="00B5410A" w:rsidP="001920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92068" w:rsidRPr="00893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9AC826F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8BD81B" w14:textId="77777777" w:rsidR="00192068" w:rsidRPr="008931D4" w:rsidRDefault="00192068" w:rsidP="00333C7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8727A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DD08528" w14:textId="77777777" w:rsidR="00192068" w:rsidRPr="008931D4" w:rsidRDefault="00192068" w:rsidP="00693F45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92068" w:rsidRPr="008931D4" w14:paraId="52981E30" w14:textId="77777777" w:rsidTr="00693F45">
        <w:trPr>
          <w:cantSplit/>
          <w:tblHeader/>
        </w:trPr>
        <w:tc>
          <w:tcPr>
            <w:tcW w:w="5400" w:type="dxa"/>
          </w:tcPr>
          <w:p w14:paraId="2613E9C1" w14:textId="77777777" w:rsidR="00192068" w:rsidRPr="008931D4" w:rsidRDefault="00192068" w:rsidP="00192068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2DE1DB35" w14:textId="77777777" w:rsidR="00192068" w:rsidRPr="008931D4" w:rsidRDefault="00192068" w:rsidP="00192068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B61" w:rsidRPr="008931D4" w14:paraId="1F672208" w14:textId="77777777" w:rsidTr="00693F45">
        <w:trPr>
          <w:cantSplit/>
          <w:trHeight w:val="191"/>
        </w:trPr>
        <w:tc>
          <w:tcPr>
            <w:tcW w:w="5400" w:type="dxa"/>
          </w:tcPr>
          <w:p w14:paraId="41682508" w14:textId="389DF33E" w:rsidR="00192068" w:rsidRPr="008931D4" w:rsidRDefault="00767927" w:rsidP="00192068">
            <w:pPr>
              <w:shd w:val="clear" w:color="auto" w:fill="FFFFFF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ค่าเผื่อหนี้สงสัยจะสูญ 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1037B8A3" w14:textId="77777777" w:rsidR="00192068" w:rsidRPr="008931D4" w:rsidRDefault="00192068" w:rsidP="001920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C6DE0" w14:textId="77777777" w:rsidR="00192068" w:rsidRPr="008931D4" w:rsidRDefault="00192068" w:rsidP="00192068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2F9378" w14:textId="77777777" w:rsidR="00192068" w:rsidRPr="008931D4" w:rsidRDefault="00192068" w:rsidP="00711FC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C23" w:rsidRPr="008931D4" w14:paraId="32F8FDA6" w14:textId="77777777" w:rsidTr="00693F45">
        <w:trPr>
          <w:cantSplit/>
          <w:trHeight w:val="191"/>
        </w:trPr>
        <w:tc>
          <w:tcPr>
            <w:tcW w:w="5400" w:type="dxa"/>
          </w:tcPr>
          <w:p w14:paraId="45A16B90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221CFABC" w14:textId="535A0E9F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58E6DD4E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54484" w14:textId="55279C30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</w:tr>
      <w:tr w:rsidR="00F03C23" w:rsidRPr="008931D4" w14:paraId="295B4182" w14:textId="77777777" w:rsidTr="00693F45">
        <w:trPr>
          <w:cantSplit/>
          <w:trHeight w:val="191"/>
        </w:trPr>
        <w:tc>
          <w:tcPr>
            <w:tcW w:w="5400" w:type="dxa"/>
          </w:tcPr>
          <w:p w14:paraId="1C32A0A5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  <w:vAlign w:val="bottom"/>
          </w:tcPr>
          <w:p w14:paraId="6F8A58DE" w14:textId="67DCC0C2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7D3BEE8F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9FB0BB" w14:textId="7B70CE6F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F03C23" w:rsidRPr="008931D4" w14:paraId="02B2D852" w14:textId="77777777" w:rsidTr="00693F45">
        <w:trPr>
          <w:cantSplit/>
          <w:trHeight w:val="191"/>
        </w:trPr>
        <w:tc>
          <w:tcPr>
            <w:tcW w:w="5400" w:type="dxa"/>
          </w:tcPr>
          <w:p w14:paraId="19F48874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ลูกหนี้ผ่อนชำระค่าเบี้ยประกัน</w:t>
            </w:r>
          </w:p>
        </w:tc>
        <w:tc>
          <w:tcPr>
            <w:tcW w:w="1440" w:type="dxa"/>
            <w:vAlign w:val="bottom"/>
          </w:tcPr>
          <w:p w14:paraId="38E937DC" w14:textId="2B04EA97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  <w:vAlign w:val="bottom"/>
          </w:tcPr>
          <w:p w14:paraId="3B88899E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93D24" w14:textId="14AC2DF7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</w:tr>
      <w:tr w:rsidR="00F03C23" w:rsidRPr="008931D4" w14:paraId="1A37B016" w14:textId="77777777" w:rsidTr="00693F45">
        <w:trPr>
          <w:cantSplit/>
          <w:trHeight w:val="191"/>
        </w:trPr>
        <w:tc>
          <w:tcPr>
            <w:tcW w:w="5400" w:type="dxa"/>
          </w:tcPr>
          <w:p w14:paraId="0A6959E7" w14:textId="77777777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64353" w14:textId="570EA832" w:rsidR="00F03C23" w:rsidRPr="008931D4" w:rsidRDefault="00F118C7" w:rsidP="007C66F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180" w:type="dxa"/>
          </w:tcPr>
          <w:p w14:paraId="69E2BB2B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02A60" w14:textId="44A3FB29" w:rsidR="00F03C23" w:rsidRPr="008931D4" w:rsidRDefault="00F118C7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F03C23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</w:tr>
      <w:tr w:rsidR="00F03C23" w:rsidRPr="008931D4" w14:paraId="193DDEDB" w14:textId="77777777" w:rsidTr="00693F45">
        <w:trPr>
          <w:cantSplit/>
          <w:trHeight w:val="191"/>
        </w:trPr>
        <w:tc>
          <w:tcPr>
            <w:tcW w:w="5400" w:type="dxa"/>
          </w:tcPr>
          <w:p w14:paraId="705589A3" w14:textId="6E70B26D" w:rsidR="00F03C23" w:rsidRPr="008931D4" w:rsidRDefault="00F03C23" w:rsidP="00F03C23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="00F84B15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ด้านเครดิต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ณ วันที่ 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7C0D796" w14:textId="77777777" w:rsidR="00F03C23" w:rsidRPr="008931D4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142F6F" w14:textId="77777777" w:rsidR="00F03C23" w:rsidRPr="008931D4" w:rsidRDefault="00F03C23" w:rsidP="00F03C23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75AD14" w14:textId="77777777" w:rsidR="00F03C23" w:rsidRPr="008931D4" w:rsidRDefault="00F03C23" w:rsidP="00F03C23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E55" w:rsidRPr="008931D4" w14:paraId="78282E25" w14:textId="77777777" w:rsidTr="00AC3B61">
        <w:trPr>
          <w:cantSplit/>
        </w:trPr>
        <w:tc>
          <w:tcPr>
            <w:tcW w:w="5400" w:type="dxa"/>
          </w:tcPr>
          <w:p w14:paraId="5481A864" w14:textId="77777777" w:rsidR="00A65E55" w:rsidRPr="008931D4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120C4E94" w14:textId="230E4C7D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65E55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0" w:type="dxa"/>
          </w:tcPr>
          <w:p w14:paraId="42AFC42D" w14:textId="77777777" w:rsidR="00A65E55" w:rsidRPr="008931D4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71CA723" w14:textId="6D429E96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65E55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</w:tr>
      <w:tr w:rsidR="00A65E55" w:rsidRPr="008931D4" w14:paraId="6AD72EFF" w14:textId="77777777" w:rsidTr="00693F45">
        <w:trPr>
          <w:cantSplit/>
        </w:trPr>
        <w:tc>
          <w:tcPr>
            <w:tcW w:w="5400" w:type="dxa"/>
          </w:tcPr>
          <w:p w14:paraId="63530F43" w14:textId="77777777" w:rsidR="00A65E55" w:rsidRPr="008931D4" w:rsidRDefault="00A65E55" w:rsidP="00A65E5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75FBE423" w14:textId="75530D88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2D3F0BEC" w14:textId="77777777" w:rsidR="00A65E55" w:rsidRPr="008931D4" w:rsidRDefault="00A65E5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5CF4315" w14:textId="0AE076C9" w:rsidR="00A65E5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281975" w:rsidRPr="008931D4" w14:paraId="4C33CB27" w14:textId="77777777" w:rsidTr="00693F45">
        <w:trPr>
          <w:cantSplit/>
        </w:trPr>
        <w:tc>
          <w:tcPr>
            <w:tcW w:w="5400" w:type="dxa"/>
          </w:tcPr>
          <w:p w14:paraId="0BFB0DA1" w14:textId="79EC64FA" w:rsidR="00281975" w:rsidRPr="008931D4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39469B47" w14:textId="33DC9338" w:rsidR="00281975" w:rsidRPr="008931D4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64BFB8B3" w14:textId="77777777" w:rsidR="00281975" w:rsidRPr="008931D4" w:rsidRDefault="00281975" w:rsidP="00281975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1D96ED" w14:textId="565338BC" w:rsidR="00281975" w:rsidRPr="008931D4" w:rsidRDefault="00281975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81975" w:rsidRPr="008931D4" w14:paraId="0E54EA2E" w14:textId="77777777" w:rsidTr="0037763B">
        <w:trPr>
          <w:cantSplit/>
        </w:trPr>
        <w:tc>
          <w:tcPr>
            <w:tcW w:w="5400" w:type="dxa"/>
          </w:tcPr>
          <w:p w14:paraId="7AF6B07F" w14:textId="2F674305" w:rsidR="00281975" w:rsidRPr="008931D4" w:rsidRDefault="00281975" w:rsidP="00281975">
            <w:pPr>
              <w:pStyle w:val="ListParagraph"/>
              <w:numPr>
                <w:ilvl w:val="2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8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87"/>
              </w:tabs>
              <w:spacing w:line="240" w:lineRule="auto"/>
              <w:ind w:right="-80" w:hanging="4151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440" w:type="dxa"/>
          </w:tcPr>
          <w:p w14:paraId="64DDE7B4" w14:textId="106F1437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80" w:type="dxa"/>
          </w:tcPr>
          <w:p w14:paraId="300ED010" w14:textId="77777777" w:rsidR="00281975" w:rsidRPr="008931D4" w:rsidRDefault="00281975" w:rsidP="00726A4B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D053" w14:textId="2782E6D7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281975" w:rsidRPr="008931D4" w14:paraId="5D78F0A4" w14:textId="77777777" w:rsidTr="00693F45">
        <w:trPr>
          <w:cantSplit/>
        </w:trPr>
        <w:tc>
          <w:tcPr>
            <w:tcW w:w="5400" w:type="dxa"/>
            <w:vAlign w:val="bottom"/>
          </w:tcPr>
          <w:p w14:paraId="78E2E988" w14:textId="482EC3BD" w:rsidR="00281975" w:rsidRPr="008931D4" w:rsidRDefault="00281975" w:rsidP="00281975">
            <w:pPr>
              <w:shd w:val="clear" w:color="auto" w:fill="FFFFFF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ค่าเผื่อผลขาดทุนจากการด้อยค่าด้านเครดิต 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E314A" w14:textId="22A48DBF" w:rsidR="00281975" w:rsidRPr="008931D4" w:rsidRDefault="00F118C7" w:rsidP="00726A4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180" w:type="dxa"/>
          </w:tcPr>
          <w:p w14:paraId="47341341" w14:textId="77777777" w:rsidR="00281975" w:rsidRPr="008931D4" w:rsidRDefault="00281975" w:rsidP="00281975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F2083" w14:textId="1BEE5B9F" w:rsidR="00281975" w:rsidRPr="008931D4" w:rsidRDefault="00F118C7" w:rsidP="0028197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00281975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567</w:t>
            </w:r>
          </w:p>
        </w:tc>
      </w:tr>
    </w:tbl>
    <w:p w14:paraId="7B40C951" w14:textId="77777777" w:rsidR="00B5410A" w:rsidRPr="008931D4" w:rsidRDefault="00B5410A" w:rsidP="00B5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69C358" w14:textId="00B934E2" w:rsidR="00B5410A" w:rsidRPr="008931D4" w:rsidRDefault="00B5410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กลุ่มบริษัทเลือกที่จะรับรู้การเพิ่มขึ้นของผลขาดทุนจากการด้อยค่า</w:t>
      </w:r>
      <w:r w:rsidR="0017628C" w:rsidRPr="008931D4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8931D4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</w:p>
    <w:p w14:paraId="4B4D7232" w14:textId="47A1DBAE" w:rsidR="00192068" w:rsidRPr="008931D4" w:rsidRDefault="00192068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E221B7" w14:textId="77777777" w:rsidR="003E338C" w:rsidRPr="008931D4" w:rsidRDefault="003E338C" w:rsidP="003E338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2F344EEF" w14:textId="77777777" w:rsidR="003E338C" w:rsidRPr="008931D4" w:rsidRDefault="003E338C" w:rsidP="003E338C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4C4FE6B" w14:textId="0176546D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1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แต่ไม่พิจารณาค่าเผื่อผลขาดทุนจากการด้อยค่าด้านเครดิต </w:t>
      </w:r>
    </w:p>
    <w:p w14:paraId="14610F50" w14:textId="77777777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A952BA1" w14:textId="173671F3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การคำนวณอัตราดอกเบี้ยที่แท้จริงให้รวมถึงค่าธรรมเนียมและต้นทุนในการรับและจ่ายทั้งหมด</w:t>
      </w:r>
      <w:r w:rsidRPr="008931D4">
        <w:rPr>
          <w:rFonts w:asciiTheme="majorBidi" w:hAnsiTheme="majorBidi" w:cstheme="majorBidi"/>
          <w:sz w:val="28"/>
          <w:szCs w:val="28"/>
          <w:cs/>
        </w:rPr>
        <w:t>ซึ่ง</w:t>
      </w:r>
      <w:r w:rsidRPr="008931D4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15CA9346" w14:textId="610F1439" w:rsidR="003E338C" w:rsidRPr="008931D4" w:rsidRDefault="003E338C" w:rsidP="003E3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17809416" w14:textId="77777777" w:rsidR="003E338C" w:rsidRPr="008931D4" w:rsidRDefault="003E338C" w:rsidP="003E338C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ABDD78D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2003019C" w14:textId="77777777" w:rsidR="003E338C" w:rsidRPr="008931D4" w:rsidRDefault="003E338C" w:rsidP="003E338C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178CB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C63C348" w14:textId="77777777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47A28F" w14:textId="4D5E071E" w:rsidR="003E338C" w:rsidRPr="008931D4" w:rsidRDefault="003E338C" w:rsidP="003E3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วันที่เริ่มต้นใช้มาตรฐานครั้งแรก กลุ่มบริษัทคำนวณอัตราดอกเบี้ยที่แท้จริงจากกระแสเงินสดคงเหลือตามสัญญา</w:t>
      </w:r>
    </w:p>
    <w:p w14:paraId="27758891" w14:textId="6304DACC" w:rsidR="003E338C" w:rsidRPr="008931D4" w:rsidRDefault="003E338C" w:rsidP="0019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25851" w14:textId="63483E49" w:rsidR="00BC0C0F" w:rsidRPr="008931D4" w:rsidRDefault="00BC0C0F" w:rsidP="00DB63E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2093CA67" w14:textId="77777777" w:rsidR="00BC0C0F" w:rsidRPr="008931D4" w:rsidRDefault="00BC0C0F" w:rsidP="00BC0C0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8B095" w14:textId="425F7FF6" w:rsidR="00BC0C0F" w:rsidRPr="008931D4" w:rsidRDefault="00912E43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กลุ่มบริษัทถือปฏิบัติ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TFRS </w:t>
      </w:r>
      <w:r w:rsidR="00F118C7" w:rsidRPr="008931D4">
        <w:rPr>
          <w:rFonts w:asciiTheme="majorBidi" w:hAnsiTheme="majorBidi" w:cstheme="majorBidi"/>
          <w:sz w:val="28"/>
          <w:szCs w:val="28"/>
        </w:rPr>
        <w:t>16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17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BC0C0F" w:rsidRPr="008931D4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(TAS </w:t>
      </w:r>
      <w:r w:rsidR="00F118C7" w:rsidRPr="008931D4">
        <w:rPr>
          <w:rFonts w:asciiTheme="majorBidi" w:hAnsiTheme="majorBidi" w:cstheme="majorBidi"/>
          <w:sz w:val="28"/>
          <w:szCs w:val="28"/>
        </w:rPr>
        <w:t>17</w:t>
      </w:r>
      <w:r w:rsidR="00BC0C0F" w:rsidRPr="008931D4">
        <w:rPr>
          <w:rFonts w:asciiTheme="majorBidi" w:hAnsiTheme="majorBidi" w:cstheme="majorBidi"/>
          <w:sz w:val="28"/>
          <w:szCs w:val="28"/>
        </w:rPr>
        <w:t xml:space="preserve">) 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="00BC0C0F" w:rsidRPr="008931D4">
        <w:rPr>
          <w:rFonts w:asciiTheme="majorBidi" w:hAnsiTheme="majorBidi" w:cstheme="majorBidi"/>
          <w:sz w:val="28"/>
          <w:szCs w:val="28"/>
        </w:rPr>
        <w:t>(Modified retrospective approach)</w:t>
      </w:r>
      <w:r w:rsidR="00BC0C0F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03B197" w14:textId="77777777" w:rsidR="00BC0C0F" w:rsidRPr="008931D4" w:rsidRDefault="00BC0C0F" w:rsidP="00BC0C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6DD0F1" w14:textId="105C50DA" w:rsidR="00BC0C0F" w:rsidRPr="008931D4" w:rsidRDefault="00BC0C0F" w:rsidP="00BC0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16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="00306CC9"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12E43"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วันที่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</w:t>
      </w:r>
      <w:r w:rsidR="00912E43"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12E43"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2563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กลุ่มบริษัทรับรู้สินทรัพย์สิทธิการใช้และหนี้สินตามสัญญาเช่า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E5C1A49" w14:textId="77777777" w:rsidR="00542D3B" w:rsidRPr="008931D4" w:rsidRDefault="0054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1E7CEF7" w14:textId="64BCE9A4" w:rsidR="00BC0C0F" w:rsidRPr="008931D4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="00DC404E" w:rsidRPr="008931D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</w:t>
      </w:r>
      <w:r w:rsidRPr="008931D4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8931D4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20BD9A1A" w14:textId="77777777" w:rsidR="00DC404E" w:rsidRPr="008931D4" w:rsidRDefault="00DC404E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E9B8FDC" w14:textId="5F9BFCFD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118C7" w:rsidRPr="008931D4">
        <w:rPr>
          <w:rFonts w:asciiTheme="majorBidi" w:eastAsia="Calibri" w:hAnsiTheme="majorBidi" w:cstheme="majorBidi"/>
          <w:sz w:val="28"/>
          <w:szCs w:val="28"/>
        </w:rPr>
        <w:t>12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เดือน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17A1292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0C50885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5234E3F6" w14:textId="77777777" w:rsidR="00BC0C0F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5C2AB2" w:rsidRPr="008931D4">
        <w:rPr>
          <w:rFonts w:asciiTheme="majorBidi" w:eastAsia="Calibri" w:hAnsiTheme="majorBidi" w:cstheme="majorBidi"/>
          <w:sz w:val="28"/>
          <w:szCs w:val="28"/>
        </w:rPr>
        <w:br/>
      </w:r>
      <w:r w:rsidRPr="008931D4">
        <w:rPr>
          <w:rFonts w:asciiTheme="majorBidi" w:eastAsia="Calibri" w:hAnsiTheme="majorBidi" w:cstheme="majorBidi"/>
          <w:sz w:val="28"/>
          <w:szCs w:val="28"/>
          <w:cs/>
        </w:rPr>
        <w:t>การด้อยค่า และ</w:t>
      </w:r>
    </w:p>
    <w:p w14:paraId="4D0DF833" w14:textId="77777777" w:rsidR="00255F08" w:rsidRPr="008931D4" w:rsidRDefault="00BC0C0F" w:rsidP="00693F4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158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931D4">
        <w:rPr>
          <w:rFonts w:asciiTheme="majorBidi" w:eastAsia="Calibr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8931D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A392C6A" w14:textId="3F521E0A" w:rsidR="009253A1" w:rsidRPr="008931D4" w:rsidRDefault="009253A1" w:rsidP="0045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6"/>
        <w:gridCol w:w="183"/>
        <w:gridCol w:w="1440"/>
      </w:tblGrid>
      <w:tr w:rsidR="00BC0C0F" w:rsidRPr="008931D4" w14:paraId="20E76909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00C5B58" w14:textId="7E92D6A3" w:rsidR="00BC0C0F" w:rsidRPr="008931D4" w:rsidRDefault="00255F08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 w:type="page"/>
            </w:r>
            <w:r w:rsidR="006774EE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ผลกระทบจากการถือปฏิบัติตาม </w:t>
            </w:r>
            <w:r w:rsidR="006774EE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426" w:type="dxa"/>
            <w:vAlign w:val="bottom"/>
          </w:tcPr>
          <w:p w14:paraId="20AA2E6C" w14:textId="77777777" w:rsidR="00BC0C0F" w:rsidRPr="008931D4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90583F9" w14:textId="77777777" w:rsidR="00BC0C0F" w:rsidRPr="008931D4" w:rsidRDefault="00BC0C0F" w:rsidP="002D6D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130D6F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8077914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8931D4" w14:paraId="3F8AAD1F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68F21D90" w14:textId="77777777" w:rsidR="00BC0C0F" w:rsidRPr="008931D4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4A95D180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8931D4" w14:paraId="57162069" w14:textId="77777777" w:rsidTr="00693F45">
        <w:trPr>
          <w:cantSplit/>
          <w:trHeight w:val="20"/>
        </w:trPr>
        <w:tc>
          <w:tcPr>
            <w:tcW w:w="6210" w:type="dxa"/>
          </w:tcPr>
          <w:p w14:paraId="0A9A0FD3" w14:textId="2E7EF630" w:rsidR="00BC0C0F" w:rsidRPr="008931D4" w:rsidRDefault="00BC0C0F" w:rsidP="002D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118C7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F118C7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049" w:type="dxa"/>
            <w:gridSpan w:val="3"/>
          </w:tcPr>
          <w:p w14:paraId="13C326F3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C0C0F" w:rsidRPr="008931D4" w14:paraId="40818A8C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39B5CD0F" w14:textId="2DDF2D8D" w:rsidR="00BC0C0F" w:rsidRPr="008931D4" w:rsidRDefault="00CB4C3B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BC0C0F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0C391B42" w14:textId="5F57648E" w:rsidR="00BC0C0F" w:rsidRPr="008931D4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612960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  <w:vAlign w:val="bottom"/>
          </w:tcPr>
          <w:p w14:paraId="4853B841" w14:textId="77777777" w:rsidR="00BC0C0F" w:rsidRPr="008931D4" w:rsidRDefault="00BC0C0F" w:rsidP="002D6D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90B101" w14:textId="28F36627" w:rsidR="00BC0C0F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B429F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BC0C0F" w:rsidRPr="008931D4" w14:paraId="4A52E188" w14:textId="77777777" w:rsidTr="00693F45">
        <w:trPr>
          <w:cantSplit/>
          <w:trHeight w:val="20"/>
        </w:trPr>
        <w:tc>
          <w:tcPr>
            <w:tcW w:w="6210" w:type="dxa"/>
          </w:tcPr>
          <w:p w14:paraId="35FC2E43" w14:textId="77777777" w:rsidR="00BC0C0F" w:rsidRPr="008931D4" w:rsidRDefault="00BC0C0F" w:rsidP="007C66F0">
            <w:pPr>
              <w:tabs>
                <w:tab w:val="clear" w:pos="227"/>
              </w:tabs>
              <w:spacing w:line="240" w:lineRule="auto"/>
              <w:ind w:left="175" w:right="90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426" w:type="dxa"/>
            <w:vAlign w:val="bottom"/>
          </w:tcPr>
          <w:p w14:paraId="09A9CA19" w14:textId="3C99557B" w:rsidR="00BC0C0F" w:rsidRPr="008931D4" w:rsidRDefault="00F118C7" w:rsidP="007C66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612960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83" w:type="dxa"/>
          </w:tcPr>
          <w:p w14:paraId="50125231" w14:textId="77777777" w:rsidR="00BC0C0F" w:rsidRPr="008931D4" w:rsidRDefault="00BC0C0F" w:rsidP="002D6D0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ED1E8D" w14:textId="636C62E0" w:rsidR="00BC0C0F" w:rsidRPr="008931D4" w:rsidRDefault="00F118C7" w:rsidP="007C66F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B429F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14:paraId="09B8D95D" w14:textId="77777777" w:rsidR="009253A1" w:rsidRPr="008931D4" w:rsidRDefault="009253A1" w:rsidP="00457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7"/>
        <w:gridCol w:w="182"/>
        <w:gridCol w:w="1440"/>
      </w:tblGrid>
      <w:tr w:rsidR="00BC0C0F" w:rsidRPr="008931D4" w14:paraId="55ED69B6" w14:textId="77777777" w:rsidTr="00693F4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8BEFD2A" w14:textId="5660A4FA" w:rsidR="00BC0C0F" w:rsidRPr="008931D4" w:rsidRDefault="00457CE8" w:rsidP="002D6D0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427" w:type="dxa"/>
            <w:vAlign w:val="bottom"/>
          </w:tcPr>
          <w:p w14:paraId="5B3D10A9" w14:textId="77777777" w:rsidR="00BC0C0F" w:rsidRPr="008931D4" w:rsidRDefault="00BC0C0F" w:rsidP="002D6D0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7A76422" w14:textId="77777777" w:rsidR="00BC0C0F" w:rsidRPr="008931D4" w:rsidRDefault="00BC0C0F" w:rsidP="002D6D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CAA96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8DE4BCA" w14:textId="77777777" w:rsidR="00BC0C0F" w:rsidRPr="008931D4" w:rsidRDefault="00BC0C0F" w:rsidP="002D6D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C0C0F" w:rsidRPr="008931D4" w14:paraId="7DB73657" w14:textId="77777777" w:rsidTr="00693F45">
        <w:trPr>
          <w:cantSplit/>
          <w:trHeight w:val="20"/>
          <w:tblHeader/>
        </w:trPr>
        <w:tc>
          <w:tcPr>
            <w:tcW w:w="6210" w:type="dxa"/>
          </w:tcPr>
          <w:p w14:paraId="49206A88" w14:textId="77777777" w:rsidR="00BC0C0F" w:rsidRPr="008931D4" w:rsidRDefault="00BC0C0F" w:rsidP="002D6D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1D5B0C54" w14:textId="77777777" w:rsidR="00BC0C0F" w:rsidRPr="008931D4" w:rsidRDefault="00BC0C0F" w:rsidP="002D6D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0C0F" w:rsidRPr="008931D4" w14:paraId="0317E972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F9DC4BC" w14:textId="4F9728F2" w:rsidR="00BC0C0F" w:rsidRPr="008931D4" w:rsidRDefault="00BC0C0F" w:rsidP="002D6D0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255F08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1E33F24" w14:textId="23D8E3B5" w:rsidR="00BC0C0F" w:rsidRPr="008931D4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B56C7C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2" w:type="dxa"/>
            <w:vAlign w:val="bottom"/>
          </w:tcPr>
          <w:p w14:paraId="67B7A70C" w14:textId="77777777" w:rsidR="00BC0C0F" w:rsidRPr="008931D4" w:rsidRDefault="00BC0C0F" w:rsidP="002D6D0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7BB63" w14:textId="421A0851" w:rsidR="00BC0C0F" w:rsidRPr="008931D4" w:rsidRDefault="00F118C7" w:rsidP="007C66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B0E4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6E4E46" w:rsidRPr="008931D4" w14:paraId="65C728A2" w14:textId="77777777" w:rsidTr="00C85C66">
        <w:trPr>
          <w:cantSplit/>
          <w:trHeight w:val="20"/>
        </w:trPr>
        <w:tc>
          <w:tcPr>
            <w:tcW w:w="6210" w:type="dxa"/>
          </w:tcPr>
          <w:p w14:paraId="35DCD1CB" w14:textId="233BBBF1" w:rsidR="006E4E46" w:rsidRPr="008931D4" w:rsidRDefault="006E4E46" w:rsidP="006E4E4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1887C79" w14:textId="0CE05D3B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4395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2" w:type="dxa"/>
          </w:tcPr>
          <w:p w14:paraId="3B7FD67C" w14:textId="77777777" w:rsidR="006E4E46" w:rsidRPr="008931D4" w:rsidRDefault="006E4E46" w:rsidP="006E4E4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6B9B6" w14:textId="16654899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4395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6E4E46" w:rsidRPr="008931D4" w14:paraId="223B2731" w14:textId="77777777" w:rsidTr="00693F45">
        <w:trPr>
          <w:cantSplit/>
          <w:trHeight w:val="20"/>
        </w:trPr>
        <w:tc>
          <w:tcPr>
            <w:tcW w:w="6210" w:type="dxa"/>
          </w:tcPr>
          <w:p w14:paraId="3E9CAEDA" w14:textId="0BE23C2B" w:rsidR="006E4E46" w:rsidRPr="008931D4" w:rsidRDefault="006E4E46" w:rsidP="006E4E4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427" w:type="dxa"/>
          </w:tcPr>
          <w:p w14:paraId="1BECB51F" w14:textId="379CAC4E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2" w:type="dxa"/>
          </w:tcPr>
          <w:p w14:paraId="62ED1B29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7D6E0" w14:textId="3AACD15D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4E46" w:rsidRPr="008931D4" w14:paraId="1F18CDCC" w14:textId="77777777" w:rsidTr="00693F45">
        <w:trPr>
          <w:cantSplit/>
          <w:trHeight w:val="20"/>
        </w:trPr>
        <w:tc>
          <w:tcPr>
            <w:tcW w:w="6210" w:type="dxa"/>
          </w:tcPr>
          <w:p w14:paraId="57CA489B" w14:textId="76865D9D" w:rsidR="006E4E46" w:rsidRPr="008931D4" w:rsidRDefault="006E4E46" w:rsidP="00C85C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27" w:type="dxa"/>
          </w:tcPr>
          <w:p w14:paraId="19E2C11C" w14:textId="469ED6D8" w:rsidR="006E4E46" w:rsidRPr="008931D4" w:rsidRDefault="006E4E46" w:rsidP="00A621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64514" w:rsidRPr="008931D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698536F5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1A2DBD" w14:textId="56A4FE53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4514" w:rsidRPr="008931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4E46" w:rsidRPr="008931D4" w14:paraId="0DFD66A0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5833F952" w14:textId="4FE15F5A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หนี้สินตามสัญญาเช่าที่รับรู้ ณ วันที่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AEB62" w14:textId="4DEFF7FF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82" w:type="dxa"/>
          </w:tcPr>
          <w:p w14:paraId="7BC1BAF2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5BC8" w14:textId="440C8F05" w:rsidR="006E4E46" w:rsidRPr="008931D4" w:rsidRDefault="006E4E46" w:rsidP="006E4E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  <w:tr w:rsidR="006E4E46" w:rsidRPr="008931D4" w14:paraId="15981CBA" w14:textId="77777777" w:rsidTr="00693F45">
        <w:trPr>
          <w:cantSplit/>
          <w:trHeight w:val="20"/>
        </w:trPr>
        <w:tc>
          <w:tcPr>
            <w:tcW w:w="6210" w:type="dxa"/>
            <w:vAlign w:val="bottom"/>
          </w:tcPr>
          <w:p w14:paraId="7C4A6046" w14:textId="77777777" w:rsidR="006E4E46" w:rsidRPr="008931D4" w:rsidRDefault="006E4E46" w:rsidP="006E4E4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AD627" w14:textId="4A2F75A4" w:rsidR="006E4E46" w:rsidRPr="008931D4" w:rsidRDefault="006E4E46" w:rsidP="006E4E4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182" w:type="dxa"/>
          </w:tcPr>
          <w:p w14:paraId="61C988F9" w14:textId="77777777" w:rsidR="006E4E46" w:rsidRPr="008931D4" w:rsidRDefault="006E4E46" w:rsidP="006E4E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A7031" w14:textId="6D2AD523" w:rsidR="006E4E46" w:rsidRPr="008931D4" w:rsidRDefault="006E4E46" w:rsidP="006E4E46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</w:tr>
    </w:tbl>
    <w:p w14:paraId="3B22BB7D" w14:textId="77777777" w:rsidR="00BC0C0F" w:rsidRPr="008931D4" w:rsidRDefault="00BC0C0F" w:rsidP="00BC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9D46F6" w14:textId="66BA894E" w:rsidR="002218CC" w:rsidRPr="008931D4" w:rsidRDefault="00BC0C0F" w:rsidP="008C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C7D70" w:rsidRPr="008931D4">
        <w:rPr>
          <w:rFonts w:asciiTheme="majorBidi" w:hAnsiTheme="majorBidi" w:cstheme="majorBidi"/>
          <w:sz w:val="28"/>
          <w:szCs w:val="28"/>
          <w:cs/>
        </w:rPr>
        <w:t>การจำหน่ายรถยนต์ สินเชื่อเช่าซื้อ การรับซื้อสิทธิเรียกร้อง</w:t>
      </w:r>
      <w:r w:rsidR="00C85C6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C85C66" w:rsidRPr="008931D4">
        <w:rPr>
          <w:rFonts w:asciiTheme="majorBidi" w:hAnsiTheme="majorBidi" w:cstheme="majorBidi"/>
          <w:sz w:val="28"/>
          <w:szCs w:val="28"/>
          <w:cs/>
        </w:rPr>
        <w:t>และ</w:t>
      </w:r>
      <w:r w:rsidR="00D67E54" w:rsidRPr="008931D4">
        <w:rPr>
          <w:rFonts w:asciiTheme="majorBidi" w:hAnsiTheme="majorBidi" w:cstheme="majorBidi"/>
          <w:sz w:val="28"/>
          <w:szCs w:val="28"/>
          <w:cs/>
        </w:rPr>
        <w:t xml:space="preserve">การให้สินเชื่ออื่น </w:t>
      </w:r>
      <w:r w:rsidRPr="008931D4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1D327025" w14:textId="77777777" w:rsidR="002218CC" w:rsidRPr="008931D4" w:rsidRDefault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A18066" w14:textId="77777777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4 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931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Pr="008931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2C7C12B" w14:textId="77777777" w:rsidR="002218CC" w:rsidRPr="008931D4" w:rsidRDefault="002218CC" w:rsidP="0063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4A489D" w14:textId="51508DA5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ab/>
        <w:t xml:space="preserve">ในช่วงต้นปี </w:t>
      </w:r>
      <w:r w:rsidR="00CF2FA9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 w:rsidR="00CF2FA9" w:rsidRPr="008931D4">
        <w:rPr>
          <w:rFonts w:asciiTheme="majorBidi" w:hAnsiTheme="majorBidi" w:cstheme="majorBidi"/>
          <w:sz w:val="28"/>
          <w:szCs w:val="28"/>
        </w:rPr>
        <w:t>2019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CF2FA9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0D09F81" w14:textId="77777777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E83E3FE" w14:textId="7948DAB8" w:rsidR="002218CC" w:rsidRPr="008931D4" w:rsidRDefault="002218C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ab/>
        <w:t xml:space="preserve">จากผลของการแพร่ระบาดของโรคติดเชื้อไวรัสโคโรนา </w:t>
      </w:r>
      <w:r w:rsidR="00CF2FA9" w:rsidRPr="008931D4">
        <w:rPr>
          <w:rFonts w:asciiTheme="majorBidi" w:hAnsiTheme="majorBidi" w:cstheme="majorBidi"/>
          <w:sz w:val="28"/>
          <w:szCs w:val="28"/>
        </w:rPr>
        <w:t>2019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CF2FA9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>) ที่มีผลกระทบในวงกว้างต่อทุกภาคธุรกิจและกลุ่มลูกค้าทั่วประเทศไทย ธนาคารแห่งประเทศไทย</w:t>
      </w:r>
      <w:r w:rsidRPr="008931D4">
        <w:rPr>
          <w:rFonts w:asciiTheme="majorBidi" w:hAnsiTheme="majorBidi" w:cstheme="majorBidi"/>
          <w:sz w:val="28"/>
          <w:szCs w:val="28"/>
        </w:rPr>
        <w:t xml:space="preserve"> (</w:t>
      </w:r>
      <w:r w:rsidRPr="008931D4">
        <w:rPr>
          <w:rFonts w:asciiTheme="majorBidi" w:hAnsiTheme="majorBidi" w:cstheme="majorBidi"/>
          <w:sz w:val="28"/>
          <w:szCs w:val="28"/>
          <w:cs/>
        </w:rPr>
        <w:t>“ธปท.”) ได้ออกหนังสือเวียนที่ ธปท.ฝนส.(</w:t>
      </w:r>
      <w:r w:rsidR="00CF2FA9" w:rsidRPr="008931D4">
        <w:rPr>
          <w:rFonts w:asciiTheme="majorBidi" w:hAnsiTheme="majorBidi" w:cstheme="majorBidi"/>
          <w:sz w:val="28"/>
          <w:szCs w:val="28"/>
        </w:rPr>
        <w:t>01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)ว. </w:t>
      </w:r>
      <w:r w:rsidR="00CF2FA9" w:rsidRPr="008931D4">
        <w:rPr>
          <w:rFonts w:asciiTheme="majorBidi" w:hAnsiTheme="majorBidi" w:cstheme="majorBidi"/>
          <w:sz w:val="28"/>
          <w:szCs w:val="28"/>
        </w:rPr>
        <w:t xml:space="preserve">380/2563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CF2FA9" w:rsidRPr="008931D4">
        <w:rPr>
          <w:rFonts w:asciiTheme="majorBidi" w:hAnsiTheme="majorBidi" w:cstheme="majorBidi"/>
          <w:sz w:val="28"/>
          <w:szCs w:val="28"/>
        </w:rPr>
        <w:t>26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CF2FA9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8931D4">
        <w:rPr>
          <w:rFonts w:asciiTheme="majorBidi" w:hAnsiTheme="majorBidi" w:cstheme="majorBidi"/>
          <w:sz w:val="28"/>
          <w:szCs w:val="28"/>
        </w:rPr>
        <w:t>COVID-</w:t>
      </w:r>
      <w:r w:rsidR="00E661DB" w:rsidRPr="008931D4">
        <w:rPr>
          <w:rFonts w:asciiTheme="majorBidi" w:hAnsiTheme="majorBidi" w:cstheme="majorBidi"/>
          <w:sz w:val="28"/>
          <w:szCs w:val="28"/>
        </w:rPr>
        <w:t>19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โดย ธปท. ขอให้สถาบันการเงินและผู้ประกอบธุรกิจให้ความช่วยเหลือลูกหนี้เพื่อให้ลูกหนี้มีกระแสเงินสดสำหรับค่าใช้จ่ายที่จำเป็นในการดำรงชีวิตหรือดูแลธุรกิจให้ดำเนินต่อไปได้</w:t>
      </w:r>
    </w:p>
    <w:p w14:paraId="0577F41D" w14:textId="70F72406" w:rsidR="00DE2F1B" w:rsidRPr="008931D4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542DF895" w14:textId="6A879561" w:rsidR="00DE2F1B" w:rsidRPr="008931D4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การให้ความช่วยเหลือลูกหนี้ขั้นต่ำเพิ่มเติมต้องเป็นลูกหนี้ที่ไม่ถูกจัดชั้นเป็นด้อยคุณภาพ </w:t>
      </w:r>
      <w:r w:rsidRPr="008931D4">
        <w:rPr>
          <w:rFonts w:asciiTheme="majorBidi" w:hAnsiTheme="majorBidi" w:cstheme="majorBidi"/>
          <w:sz w:val="28"/>
          <w:szCs w:val="28"/>
        </w:rPr>
        <w:t xml:space="preserve">(Non performing loans: NPL)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หรือลูกหนี้ที่ไม่ค้างชำระเงินต้นหรือดอกเบี้ยเกินกว่า </w:t>
      </w:r>
      <w:r w:rsidRPr="008931D4">
        <w:rPr>
          <w:rFonts w:asciiTheme="majorBidi" w:hAnsiTheme="majorBidi" w:cstheme="majorBidi"/>
          <w:sz w:val="28"/>
          <w:szCs w:val="28"/>
        </w:rPr>
        <w:t xml:space="preserve">90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วัน หรือ </w:t>
      </w:r>
      <w:r w:rsidR="00BC33AB" w:rsidRPr="008931D4">
        <w:rPr>
          <w:rFonts w:asciiTheme="majorBidi" w:hAnsiTheme="majorBidi" w:cstheme="majorBidi"/>
          <w:sz w:val="28"/>
          <w:szCs w:val="28"/>
        </w:rPr>
        <w:t>3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เดือน นับแต่วันครบกำหนดชำระ ณ วันที่ </w:t>
      </w:r>
      <w:r w:rsidR="00BC33AB"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931D4">
        <w:rPr>
          <w:rFonts w:asciiTheme="majorBidi" w:hAnsiTheme="majorBidi" w:cstheme="majorBidi"/>
          <w:sz w:val="28"/>
          <w:szCs w:val="28"/>
        </w:rPr>
        <w:t xml:space="preserve">2563 </w:t>
      </w:r>
      <w:r w:rsidRPr="008931D4">
        <w:rPr>
          <w:rFonts w:asciiTheme="majorBidi" w:hAnsiTheme="majorBidi" w:cstheme="majorBidi"/>
          <w:sz w:val="28"/>
          <w:szCs w:val="28"/>
          <w:cs/>
        </w:rPr>
        <w:t>โดยกลุ่มบริษัทดำเนินการตามมาตร</w:t>
      </w:r>
      <w:r w:rsidR="004B2B08" w:rsidRPr="008931D4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8931D4">
        <w:rPr>
          <w:rFonts w:asciiTheme="majorBidi" w:hAnsiTheme="majorBidi" w:cstheme="majorBidi"/>
          <w:sz w:val="28"/>
          <w:szCs w:val="28"/>
          <w:cs/>
        </w:rPr>
        <w:t>การให้ความช่วยเหลือเพิ่มเติม ดังนี้</w:t>
      </w:r>
    </w:p>
    <w:p w14:paraId="7C2B8260" w14:textId="75FC50A6" w:rsidR="00083E01" w:rsidRPr="008931D4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AEEC29" w14:textId="5EFB1ADF" w:rsidR="00083E01" w:rsidRPr="008931D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-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 xml:space="preserve">ให้ชำระค่างวดผ่อนชำระขั้นต่ำร้อยละ </w:t>
      </w:r>
      <w:r w:rsidRPr="008931D4">
        <w:rPr>
          <w:rFonts w:asciiTheme="majorBidi" w:hAnsiTheme="majorBidi" w:cstheme="majorBidi"/>
          <w:sz w:val="28"/>
          <w:szCs w:val="28"/>
        </w:rPr>
        <w:t xml:space="preserve">20 </w:t>
      </w:r>
      <w:r w:rsidRPr="008931D4">
        <w:rPr>
          <w:rFonts w:asciiTheme="majorBidi" w:hAnsiTheme="majorBidi" w:cstheme="majorBidi"/>
          <w:sz w:val="28"/>
          <w:szCs w:val="28"/>
          <w:cs/>
        </w:rPr>
        <w:t>ของค่างวดชำระปัจจุบัน สำหรับลูกค้าสินเชื่อทุกประเภท</w:t>
      </w:r>
    </w:p>
    <w:p w14:paraId="6242C024" w14:textId="316A4F92" w:rsidR="00083E01" w:rsidRPr="008931D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-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ยกเว้นค่าปรับและดอกเบี้ยที่เกิดจากการจ่ายชำระล่าช้า สำหรับลูกค้าสินเชื่อประเภทแท็กซี่</w:t>
      </w:r>
    </w:p>
    <w:p w14:paraId="567B63E9" w14:textId="5C36670C" w:rsidR="00083E01" w:rsidRPr="008931D4" w:rsidRDefault="00083E01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-</w:t>
      </w:r>
      <w:r w:rsidRPr="008931D4">
        <w:rPr>
          <w:rFonts w:asciiTheme="majorBidi" w:hAnsiTheme="majorBidi" w:cstheme="majorBidi"/>
          <w:sz w:val="28"/>
          <w:szCs w:val="28"/>
          <w:cs/>
        </w:rPr>
        <w:tab/>
        <w:t>ให้ส่วนลดค่างวดผ่อนชำระแก่ลูกหนี้ หากลูกหนี้สามารถจ่ายชำระได้ตามเงื่อนไขที่กำหนด สำหรับลูกค้าสินเชื่อประเภท</w:t>
      </w:r>
      <w:r w:rsidR="006C4214">
        <w:rPr>
          <w:rFonts w:asciiTheme="majorBidi" w:hAnsiTheme="majorBidi" w:cstheme="majorBidi" w:hint="cs"/>
          <w:sz w:val="28"/>
          <w:szCs w:val="28"/>
          <w:cs/>
        </w:rPr>
        <w:t>รถ</w:t>
      </w:r>
      <w:r w:rsidRPr="008931D4">
        <w:rPr>
          <w:rFonts w:asciiTheme="majorBidi" w:hAnsiTheme="majorBidi" w:cstheme="majorBidi"/>
          <w:sz w:val="28"/>
          <w:szCs w:val="28"/>
          <w:cs/>
        </w:rPr>
        <w:t>แท็กซี่</w:t>
      </w:r>
    </w:p>
    <w:p w14:paraId="5C98C8EF" w14:textId="6B3F39C4" w:rsidR="00DE2F1B" w:rsidRPr="008931D4" w:rsidRDefault="00DE2F1B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0"/>
          <w:szCs w:val="20"/>
        </w:rPr>
      </w:pPr>
      <w:r w:rsidRPr="008931D4">
        <w:rPr>
          <w:rFonts w:asciiTheme="majorBidi" w:hAnsiTheme="majorBidi" w:cstheme="majorBidi"/>
          <w:sz w:val="28"/>
          <w:szCs w:val="28"/>
        </w:rPr>
        <w:tab/>
      </w:r>
    </w:p>
    <w:p w14:paraId="739814C7" w14:textId="3042AC26" w:rsidR="00083E01" w:rsidRPr="008931D4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กลุ่มบริษัทออกมาตร</w:t>
      </w:r>
      <w:r w:rsidR="003E0D97" w:rsidRPr="008931D4">
        <w:rPr>
          <w:rFonts w:asciiTheme="majorBidi" w:hAnsiTheme="majorBidi" w:cstheme="majorBidi"/>
          <w:sz w:val="28"/>
          <w:szCs w:val="28"/>
          <w:cs/>
        </w:rPr>
        <w:t>การ</w:t>
      </w:r>
      <w:r w:rsidRPr="008931D4">
        <w:rPr>
          <w:rFonts w:asciiTheme="majorBidi" w:hAnsiTheme="majorBidi" w:cstheme="majorBidi"/>
          <w:sz w:val="28"/>
          <w:szCs w:val="28"/>
          <w:cs/>
        </w:rPr>
        <w:t>การให้ช่วยเหลือดังกล่าว โดยมาตรการนี้ใช้สำหรับค่างวดผ่อนชำระที่เกิดตั้งแต่เดือนเมษายน</w:t>
      </w:r>
      <w:r w:rsidR="006B4239">
        <w:rPr>
          <w:rFonts w:asciiTheme="majorBidi" w:hAnsiTheme="majorBidi" w:cstheme="majorBidi"/>
          <w:sz w:val="28"/>
          <w:szCs w:val="28"/>
        </w:rPr>
        <w:t xml:space="preserve"> 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ถึงมิถุนายน </w:t>
      </w:r>
      <w:r w:rsidRPr="008931D4">
        <w:rPr>
          <w:rFonts w:asciiTheme="majorBidi" w:hAnsiTheme="majorBidi" w:cstheme="majorBidi"/>
          <w:sz w:val="28"/>
          <w:szCs w:val="28"/>
        </w:rPr>
        <w:t>2563</w:t>
      </w:r>
    </w:p>
    <w:p w14:paraId="49D58536" w14:textId="5B86BF39" w:rsidR="002218CC" w:rsidRPr="008931D4" w:rsidRDefault="002218CC" w:rsidP="002218CC">
      <w:pPr>
        <w:pStyle w:val="Default"/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p w14:paraId="0E4114C5" w14:textId="1DF6BBC5" w:rsidR="002218CC" w:rsidRPr="008931D4" w:rsidRDefault="00083E01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tab/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 xml:space="preserve">นอกจากนี้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931D4">
        <w:rPr>
          <w:rFonts w:asciiTheme="majorBidi" w:hAnsiTheme="majorBidi" w:cstheme="majorBidi"/>
          <w:sz w:val="28"/>
          <w:szCs w:val="28"/>
        </w:rPr>
        <w:t>2019</w:t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218CC" w:rsidRPr="008931D4">
        <w:rPr>
          <w:rFonts w:asciiTheme="majorBidi" w:hAnsiTheme="majorBidi" w:cstheme="majorBidi"/>
          <w:sz w:val="28"/>
          <w:szCs w:val="28"/>
        </w:rPr>
        <w:t>COVID-</w:t>
      </w:r>
      <w:r w:rsidRPr="008931D4">
        <w:rPr>
          <w:rFonts w:asciiTheme="majorBidi" w:hAnsiTheme="majorBidi" w:cstheme="majorBidi"/>
          <w:sz w:val="28"/>
          <w:szCs w:val="28"/>
        </w:rPr>
        <w:t>19</w:t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>) ซึ่งผ่อนปรนในการจัดทำงบการเงิน</w:t>
      </w:r>
      <w:r w:rsidR="00D10253">
        <w:rPr>
          <w:rFonts w:asciiTheme="majorBidi" w:hAnsiTheme="majorBidi" w:cstheme="majorBidi" w:hint="cs"/>
          <w:sz w:val="28"/>
          <w:szCs w:val="28"/>
          <w:cs/>
        </w:rPr>
        <w:t>สำหรับปี</w:t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 xml:space="preserve">ที่สิ้นสุดในหรือก่อนวันที่ </w:t>
      </w:r>
      <w:r w:rsidR="00A754BF" w:rsidRPr="008931D4">
        <w:rPr>
          <w:rFonts w:asciiTheme="majorBidi" w:hAnsiTheme="majorBidi" w:cstheme="majorBidi"/>
          <w:sz w:val="28"/>
          <w:szCs w:val="28"/>
        </w:rPr>
        <w:t>31</w:t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754BF" w:rsidRPr="008931D4">
        <w:rPr>
          <w:rFonts w:asciiTheme="majorBidi" w:hAnsiTheme="majorBidi" w:cstheme="majorBidi"/>
          <w:sz w:val="28"/>
          <w:szCs w:val="28"/>
        </w:rPr>
        <w:t>2563</w:t>
      </w:r>
      <w:r w:rsidR="002218CC" w:rsidRPr="008931D4">
        <w:rPr>
          <w:rFonts w:asciiTheme="majorBidi" w:hAnsiTheme="majorBidi" w:cstheme="majorBidi"/>
          <w:sz w:val="28"/>
          <w:szCs w:val="28"/>
          <w:cs/>
        </w:rPr>
        <w:t xml:space="preserve"> ในเรื่องสัญญาเช่า</w:t>
      </w:r>
    </w:p>
    <w:p w14:paraId="552A89E4" w14:textId="5BF8D654" w:rsidR="00BF7833" w:rsidRPr="008931D4" w:rsidRDefault="00BF7833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7B246DD" w14:textId="1B6A6676" w:rsidR="002041CD" w:rsidRPr="008931D4" w:rsidRDefault="00BB09FE" w:rsidP="00BB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เนื่องจากสถานการณ์ </w:t>
      </w:r>
      <w:r w:rsidRPr="008931D4">
        <w:rPr>
          <w:rFonts w:asciiTheme="majorBidi" w:hAnsiTheme="majorBidi" w:cstheme="majorBidi"/>
          <w:sz w:val="28"/>
          <w:szCs w:val="28"/>
        </w:rPr>
        <w:t xml:space="preserve">COVID-19 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กลุ่มบริษัทได้รับการลดค่าเช่าจ่ายเป็นเวลา </w:t>
      </w:r>
      <w:r w:rsidR="006C4214">
        <w:rPr>
          <w:rFonts w:asciiTheme="majorBidi" w:hAnsiTheme="majorBidi" w:cstheme="majorBidi"/>
          <w:sz w:val="28"/>
          <w:szCs w:val="28"/>
        </w:rPr>
        <w:t>3</w:t>
      </w:r>
      <w:r w:rsidR="00BF7833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>เดือนตั้งแต่เดือน</w:t>
      </w:r>
      <w:r w:rsidR="00175B4E" w:rsidRPr="008931D4">
        <w:rPr>
          <w:rFonts w:asciiTheme="majorBidi" w:hAnsiTheme="majorBidi" w:cstheme="majorBidi"/>
          <w:sz w:val="28"/>
          <w:szCs w:val="28"/>
          <w:cs/>
        </w:rPr>
        <w:t>พ</w:t>
      </w:r>
      <w:r w:rsidR="00175B4E" w:rsidRPr="008931D4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="006B4239">
        <w:rPr>
          <w:rFonts w:asciiTheme="majorBidi" w:hAnsiTheme="majorBidi" w:cstheme="majorBidi"/>
          <w:sz w:val="28"/>
          <w:szCs w:val="28"/>
        </w:rPr>
        <w:t xml:space="preserve"> 2563</w:t>
      </w:r>
      <w:r w:rsidR="00175B4E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4239">
        <w:rPr>
          <w:rFonts w:asciiTheme="majorBidi" w:hAnsiTheme="majorBidi" w:cstheme="majorBidi"/>
          <w:sz w:val="28"/>
          <w:szCs w:val="28"/>
        </w:rPr>
        <w:br/>
      </w:r>
      <w:r w:rsidR="00175B4E" w:rsidRPr="008931D4">
        <w:rPr>
          <w:rFonts w:asciiTheme="majorBidi" w:hAnsiTheme="majorBidi" w:cstheme="majorBidi"/>
          <w:sz w:val="28"/>
          <w:szCs w:val="28"/>
          <w:cs/>
        </w:rPr>
        <w:t>ถึงกรก</w:t>
      </w:r>
      <w:r w:rsidR="00175B4E" w:rsidRPr="008931D4">
        <w:rPr>
          <w:rFonts w:asciiTheme="majorBidi" w:hAnsiTheme="majorBidi" w:cstheme="majorBidi" w:hint="cs"/>
          <w:sz w:val="28"/>
          <w:szCs w:val="28"/>
          <w:cs/>
        </w:rPr>
        <w:t>ฏาคม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7833" w:rsidRPr="008931D4">
        <w:rPr>
          <w:rFonts w:asciiTheme="majorBidi" w:hAnsiTheme="majorBidi" w:cstheme="majorBidi"/>
          <w:sz w:val="28"/>
          <w:szCs w:val="28"/>
        </w:rPr>
        <w:t>2563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งวดสามเดือนและหกเดือนสิ้นสุดวันที่ </w:t>
      </w:r>
      <w:r w:rsidR="00BF7833" w:rsidRPr="008931D4">
        <w:rPr>
          <w:rFonts w:asciiTheme="majorBidi" w:hAnsiTheme="majorBidi" w:cstheme="majorBidi"/>
          <w:sz w:val="28"/>
          <w:szCs w:val="28"/>
        </w:rPr>
        <w:t xml:space="preserve">30 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BF7833" w:rsidRPr="008931D4">
        <w:rPr>
          <w:rFonts w:asciiTheme="majorBidi" w:hAnsiTheme="majorBidi" w:cstheme="majorBidi"/>
          <w:sz w:val="28"/>
          <w:szCs w:val="28"/>
        </w:rPr>
        <w:t>2563</w:t>
      </w:r>
      <w:r w:rsidR="00D102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0253">
        <w:rPr>
          <w:rFonts w:asciiTheme="majorBidi" w:hAnsiTheme="majorBidi" w:cstheme="majorBidi"/>
          <w:sz w:val="28"/>
          <w:szCs w:val="28"/>
          <w:cs/>
        </w:rPr>
        <w:br/>
      </w:r>
      <w:r w:rsidR="00D10253">
        <w:rPr>
          <w:rFonts w:asciiTheme="majorBidi" w:hAnsiTheme="majorBidi" w:cstheme="majorBidi" w:hint="cs"/>
          <w:sz w:val="28"/>
          <w:szCs w:val="28"/>
          <w:cs/>
        </w:rPr>
        <w:t>เ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 xml:space="preserve">ป็นเงิน </w:t>
      </w:r>
      <w:r w:rsidR="006C4214">
        <w:rPr>
          <w:rFonts w:asciiTheme="majorBidi" w:hAnsiTheme="majorBidi" w:cstheme="majorBidi"/>
          <w:sz w:val="28"/>
          <w:szCs w:val="28"/>
        </w:rPr>
        <w:t>0.1</w:t>
      </w:r>
      <w:r w:rsidR="00EE190A">
        <w:rPr>
          <w:rFonts w:asciiTheme="majorBidi" w:hAnsiTheme="majorBidi" w:cstheme="majorBidi"/>
          <w:sz w:val="28"/>
          <w:szCs w:val="28"/>
        </w:rPr>
        <w:t xml:space="preserve"> </w:t>
      </w:r>
      <w:r w:rsidR="006C4214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>บาทในงบการเงินรวม และเป็นเงิน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6C4214">
        <w:rPr>
          <w:rFonts w:asciiTheme="majorBidi" w:hAnsiTheme="majorBidi" w:cstheme="majorBidi"/>
          <w:sz w:val="28"/>
          <w:szCs w:val="28"/>
        </w:rPr>
        <w:t>0.05</w:t>
      </w:r>
      <w:r w:rsidR="00EE190A">
        <w:rPr>
          <w:rFonts w:asciiTheme="majorBidi" w:hAnsiTheme="majorBidi" w:cstheme="majorBidi"/>
          <w:sz w:val="28"/>
          <w:szCs w:val="28"/>
        </w:rPr>
        <w:t xml:space="preserve"> </w:t>
      </w:r>
      <w:r w:rsidR="006C4214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BF7833" w:rsidRPr="008931D4">
        <w:rPr>
          <w:rFonts w:asciiTheme="majorBidi" w:hAnsiTheme="majorBidi" w:cstheme="majorBidi"/>
          <w:sz w:val="28"/>
          <w:szCs w:val="28"/>
          <w:cs/>
        </w:rPr>
        <w:t>บาทในงบการเงินเฉพาะกิจการ</w:t>
      </w:r>
      <w:r w:rsidR="002041CD" w:rsidRPr="008931D4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26C88B5" w14:textId="4B746B24" w:rsidR="00B1375A" w:rsidRPr="008931D4" w:rsidRDefault="00F12BA5" w:rsidP="00B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B1375A" w:rsidRPr="008931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8931D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6BF89DA3" w14:textId="77777777" w:rsidR="00B1375A" w:rsidRPr="008931D4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B15298E" w14:textId="2FE9EFA5" w:rsidR="00BF0EDF" w:rsidRPr="008931D4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การร่วมค้าได้เปิดเผยในหมายเหตุข้อ</w:t>
      </w:r>
      <w:r w:rsidR="004D1A1E" w:rsidRPr="008931D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12BA5" w:rsidRPr="008931D4">
        <w:rPr>
          <w:rFonts w:asciiTheme="majorBidi" w:hAnsiTheme="majorBidi" w:cstheme="majorBidi"/>
          <w:bCs/>
          <w:sz w:val="28"/>
          <w:szCs w:val="28"/>
        </w:rPr>
        <w:t>7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="00F12BA5" w:rsidRPr="008931D4">
        <w:rPr>
          <w:rFonts w:asciiTheme="majorBidi" w:hAnsiTheme="majorBidi" w:cstheme="majorBidi"/>
          <w:bCs/>
          <w:sz w:val="28"/>
          <w:szCs w:val="28"/>
        </w:rPr>
        <w:t>8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ตามลำดับ </w:t>
      </w:r>
    </w:p>
    <w:p w14:paraId="7DEA1C31" w14:textId="1948905E" w:rsidR="00BF0EDF" w:rsidRPr="008931D4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FD736B3" w14:textId="392F3E3A" w:rsidR="00BF0EDF" w:rsidRPr="008931D4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</w:t>
      </w:r>
      <w:r w:rsidR="004610C7" w:rsidRPr="008931D4">
        <w:rPr>
          <w:rFonts w:asciiTheme="majorBidi" w:hAnsiTheme="majorBidi" w:cstheme="majorBidi"/>
          <w:b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</w:p>
    <w:p w14:paraId="74BB4913" w14:textId="77777777" w:rsidR="00BF0EDF" w:rsidRPr="008931D4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42F66A4" w14:textId="0CFDE7E1" w:rsidR="00B1375A" w:rsidRPr="008931D4" w:rsidRDefault="00B1375A" w:rsidP="0046108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rtl/>
          <w:cs/>
          <w:lang w:val="en-US"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นโยบายการกำหนดราค</w:t>
      </w:r>
      <w:r w:rsidR="001923C6"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า</w:t>
      </w:r>
      <w:r w:rsidR="002434C1" w:rsidRPr="008931D4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ที่มีการเปลี่ยนแปลงอย่างมีสาระสำคัญในระหว่างงวด</w:t>
      </w:r>
      <w:r w:rsidR="00AD6851" w:rsidRPr="008931D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หกเดือนสิ้นสุดวันที่ </w:t>
      </w:r>
      <w:r w:rsidR="00AD6851" w:rsidRPr="008931D4">
        <w:rPr>
          <w:rFonts w:asciiTheme="majorBidi" w:hAnsiTheme="majorBidi" w:cstheme="majorBidi"/>
          <w:sz w:val="28"/>
          <w:szCs w:val="28"/>
        </w:rPr>
        <w:t>30</w:t>
      </w:r>
      <w:r w:rsidR="00AD6851" w:rsidRPr="008931D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มิถุนายน </w:t>
      </w:r>
      <w:r w:rsidR="00F118C7" w:rsidRPr="008931D4">
        <w:rPr>
          <w:rFonts w:asciiTheme="majorBidi" w:hAnsiTheme="majorBidi" w:cstheme="majorBidi"/>
          <w:bCs/>
          <w:sz w:val="28"/>
          <w:szCs w:val="28"/>
          <w:lang w:val="en-US" w:bidi="th-TH"/>
        </w:rPr>
        <w:t>2563</w:t>
      </w:r>
      <w:r w:rsidR="002434C1" w:rsidRPr="008931D4">
        <w:rPr>
          <w:rFonts w:asciiTheme="majorBidi" w:hAnsiTheme="majorBidi" w:cstheme="majorBidi"/>
          <w:b/>
          <w:sz w:val="28"/>
          <w:szCs w:val="28"/>
          <w:lang w:val="en-US" w:bidi="th-TH"/>
        </w:rPr>
        <w:t xml:space="preserve"> </w:t>
      </w:r>
      <w:r w:rsidR="00D41817" w:rsidRPr="008931D4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br/>
      </w:r>
      <w:r w:rsidR="002434C1" w:rsidRPr="008931D4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มีดังต่อไปนี้</w:t>
      </w:r>
    </w:p>
    <w:p w14:paraId="75CAC6F5" w14:textId="77777777" w:rsidR="00B1375A" w:rsidRPr="008931D4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5220"/>
        <w:gridCol w:w="4158"/>
      </w:tblGrid>
      <w:tr w:rsidR="00B1375A" w:rsidRPr="008931D4" w14:paraId="7DF4B821" w14:textId="77777777" w:rsidTr="00693F45">
        <w:tc>
          <w:tcPr>
            <w:tcW w:w="5220" w:type="dxa"/>
          </w:tcPr>
          <w:p w14:paraId="6DF8610E" w14:textId="77777777" w:rsidR="00B1375A" w:rsidRPr="008931D4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158" w:type="dxa"/>
          </w:tcPr>
          <w:p w14:paraId="314D9FB4" w14:textId="77777777" w:rsidR="00B1375A" w:rsidRPr="008931D4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B23EB1" w:rsidRPr="008931D4" w14:paraId="689C1504" w14:textId="77777777" w:rsidTr="00693F45">
        <w:tc>
          <w:tcPr>
            <w:tcW w:w="5220" w:type="dxa"/>
          </w:tcPr>
          <w:p w14:paraId="6FF608FF" w14:textId="77777777" w:rsidR="00B23EB1" w:rsidRPr="008931D4" w:rsidRDefault="00B23EB1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158" w:type="dxa"/>
          </w:tcPr>
          <w:p w14:paraId="14CD472D" w14:textId="77777777" w:rsidR="00B23EB1" w:rsidRPr="008931D4" w:rsidRDefault="00B23EB1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</w:tbl>
    <w:p w14:paraId="66060428" w14:textId="77777777" w:rsidR="00D00267" w:rsidRPr="008931D4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A8B526" w14:textId="1BA32266" w:rsidR="00AD6851" w:rsidRPr="008931D4" w:rsidRDefault="00AD6851" w:rsidP="00AD6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bookmarkStart w:id="2" w:name="_Hlk42154134"/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สามเดือนและหกเดือนสิ้นสุดวันที่ </w:t>
      </w:r>
      <w:r w:rsidRPr="008931D4">
        <w:rPr>
          <w:rFonts w:asciiTheme="majorBidi" w:eastAsia="Times New Roman" w:hAnsiTheme="majorBidi" w:cstheme="majorBidi"/>
          <w:sz w:val="28"/>
          <w:szCs w:val="28"/>
        </w:rPr>
        <w:t>30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มิถุนายน</w:t>
      </w:r>
      <w:bookmarkEnd w:id="2"/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 2</w:t>
      </w:r>
      <w:r w:rsidR="00F12BA5" w:rsidRPr="008931D4">
        <w:rPr>
          <w:rFonts w:asciiTheme="majorBidi" w:eastAsia="Times New Roman" w:hAnsiTheme="majorBidi" w:cstheme="majorBidi"/>
          <w:sz w:val="28"/>
          <w:szCs w:val="28"/>
        </w:rPr>
        <w:t>5</w:t>
      </w:r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63 </w:t>
      </w:r>
      <w:r w:rsidR="007676AD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676AD" w:rsidRPr="008931D4">
        <w:rPr>
          <w:rFonts w:asciiTheme="majorBidi" w:eastAsia="Times New Roman" w:hAnsiTheme="majorBidi" w:cstheme="majorBidi"/>
          <w:sz w:val="28"/>
          <w:szCs w:val="28"/>
        </w:rPr>
        <w:t xml:space="preserve">2562 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>สรุปได้ดังนี้</w:t>
      </w:r>
    </w:p>
    <w:p w14:paraId="4A3A2934" w14:textId="77777777" w:rsidR="00AD6851" w:rsidRPr="008931D4" w:rsidRDefault="00AD6851" w:rsidP="00AD6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5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05"/>
        <w:gridCol w:w="1170"/>
        <w:gridCol w:w="270"/>
        <w:gridCol w:w="1260"/>
        <w:gridCol w:w="270"/>
        <w:gridCol w:w="1170"/>
        <w:gridCol w:w="270"/>
        <w:gridCol w:w="1170"/>
      </w:tblGrid>
      <w:tr w:rsidR="0010753F" w:rsidRPr="008931D4" w14:paraId="1BED4CAF" w14:textId="77777777" w:rsidTr="00C85A65">
        <w:trPr>
          <w:tblHeader/>
        </w:trPr>
        <w:tc>
          <w:tcPr>
            <w:tcW w:w="4005" w:type="dxa"/>
          </w:tcPr>
          <w:p w14:paraId="0CAD797F" w14:textId="77777777" w:rsidR="0010753F" w:rsidRPr="008931D4" w:rsidRDefault="0010753F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0F6A547C" w14:textId="433D3C07" w:rsidR="0010753F" w:rsidRPr="008931D4" w:rsidRDefault="0010753F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37DF67" w14:textId="77777777" w:rsidR="0010753F" w:rsidRPr="008931D4" w:rsidRDefault="0010753F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38261C2" w14:textId="77777777" w:rsidR="0010753F" w:rsidRPr="008931D4" w:rsidRDefault="0010753F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851" w:rsidRPr="008931D4" w14:paraId="779713DD" w14:textId="77777777" w:rsidTr="00C85A65">
        <w:trPr>
          <w:tblHeader/>
        </w:trPr>
        <w:tc>
          <w:tcPr>
            <w:tcW w:w="4005" w:type="dxa"/>
          </w:tcPr>
          <w:p w14:paraId="79A39D0D" w14:textId="30B12642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14CD06DE" w14:textId="2608DC5C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88D31F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C296DC" w14:textId="6DA57094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32276B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317A57" w14:textId="77148941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12F1B1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2E559B" w14:textId="2F1AFC32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AD6851" w:rsidRPr="008931D4" w14:paraId="3A30288D" w14:textId="77777777" w:rsidTr="00C85A65">
        <w:trPr>
          <w:trHeight w:val="352"/>
        </w:trPr>
        <w:tc>
          <w:tcPr>
            <w:tcW w:w="4005" w:type="dxa"/>
          </w:tcPr>
          <w:p w14:paraId="79E20F7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077ACE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6851" w:rsidRPr="008931D4" w14:paraId="5D7546E3" w14:textId="77777777" w:rsidTr="00C85A65">
        <w:trPr>
          <w:trHeight w:val="352"/>
        </w:trPr>
        <w:tc>
          <w:tcPr>
            <w:tcW w:w="4005" w:type="dxa"/>
          </w:tcPr>
          <w:p w14:paraId="649089F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809429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526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11D9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824B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5163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1E30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F02A5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444353C0" w14:textId="77777777" w:rsidTr="00C85A65">
        <w:trPr>
          <w:trHeight w:val="352"/>
        </w:trPr>
        <w:tc>
          <w:tcPr>
            <w:tcW w:w="4005" w:type="dxa"/>
          </w:tcPr>
          <w:p w14:paraId="772D4F39" w14:textId="656259B6" w:rsidR="00AD6851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04538F7" w14:textId="2F509E40" w:rsidR="00AD6851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270" w:type="dxa"/>
          </w:tcPr>
          <w:p w14:paraId="1AA72DE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99C0E8" w14:textId="2329A601" w:rsidR="00AD6851" w:rsidRPr="008931D4" w:rsidRDefault="00AD6851" w:rsidP="00C8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78A35A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962C5" w14:textId="42D3D61D" w:rsidR="00AD6851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270" w:type="dxa"/>
          </w:tcPr>
          <w:p w14:paraId="308EF94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FD1CB5" w14:textId="35FF214B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</w:p>
        </w:tc>
      </w:tr>
      <w:tr w:rsidR="006C6F4C" w:rsidRPr="008931D4" w14:paraId="605ECA88" w14:textId="77777777" w:rsidTr="00C85A65">
        <w:trPr>
          <w:trHeight w:val="352"/>
        </w:trPr>
        <w:tc>
          <w:tcPr>
            <w:tcW w:w="4005" w:type="dxa"/>
          </w:tcPr>
          <w:p w14:paraId="421FE80A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159E2C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61F652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3376B0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D220B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FCD3F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1CE2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E166A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C6F4C" w:rsidRPr="008931D4" w14:paraId="6A68969E" w14:textId="77777777" w:rsidTr="00C85A65">
        <w:trPr>
          <w:trHeight w:val="352"/>
        </w:trPr>
        <w:tc>
          <w:tcPr>
            <w:tcW w:w="4005" w:type="dxa"/>
          </w:tcPr>
          <w:p w14:paraId="2F8C9E25" w14:textId="6CA398B6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</w:t>
            </w:r>
            <w:r w:rsidR="006C4214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บริการพื้นที่สำนักงาน</w:t>
            </w:r>
          </w:p>
        </w:tc>
        <w:tc>
          <w:tcPr>
            <w:tcW w:w="1170" w:type="dxa"/>
          </w:tcPr>
          <w:p w14:paraId="409BCA02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17D07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46484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F2090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0EF34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59541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3B9FA6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17015" w:rsidRPr="008931D4" w14:paraId="3F9217E9" w14:textId="77777777" w:rsidTr="00AA261E">
        <w:trPr>
          <w:trHeight w:val="352"/>
        </w:trPr>
        <w:tc>
          <w:tcPr>
            <w:tcW w:w="4005" w:type="dxa"/>
          </w:tcPr>
          <w:p w14:paraId="20FBAD50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234A8DC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3EE5BF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0CAE5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748C5C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95EBF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387</w:t>
            </w:r>
          </w:p>
        </w:tc>
        <w:tc>
          <w:tcPr>
            <w:tcW w:w="270" w:type="dxa"/>
          </w:tcPr>
          <w:p w14:paraId="5FF47723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8B6AEF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9C6163" w:rsidRPr="008931D4" w14:paraId="25FCD8C7" w14:textId="77777777" w:rsidTr="00C85A65">
        <w:trPr>
          <w:trHeight w:val="352"/>
        </w:trPr>
        <w:tc>
          <w:tcPr>
            <w:tcW w:w="4005" w:type="dxa"/>
          </w:tcPr>
          <w:p w14:paraId="68921469" w14:textId="504563CA" w:rsidR="009C6163" w:rsidRPr="008931D4" w:rsidRDefault="009C6163" w:rsidP="008A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="008A354F"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รการร่วมค้า </w:t>
            </w:r>
          </w:p>
        </w:tc>
        <w:tc>
          <w:tcPr>
            <w:tcW w:w="1170" w:type="dxa"/>
          </w:tcPr>
          <w:p w14:paraId="4725F0D6" w14:textId="10C162E9" w:rsidR="009C6163" w:rsidRPr="008931D4" w:rsidRDefault="0021701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59522C7" w14:textId="77777777" w:rsidR="009C6163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63E863" w14:textId="65FC3160" w:rsidR="009C6163" w:rsidRPr="008931D4" w:rsidRDefault="0021701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6EB5E" w14:textId="77777777" w:rsidR="009C6163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1040FA" w14:textId="3B20DCEB" w:rsidR="009C6163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6E9989C3" w14:textId="77777777" w:rsidR="009C6163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4700F8" w14:textId="16FF1A93" w:rsidR="009C6163" w:rsidRPr="008931D4" w:rsidRDefault="0021701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6C6F4C" w:rsidRPr="008931D4" w14:paraId="502F1B6A" w14:textId="77777777" w:rsidTr="00C85A65">
        <w:trPr>
          <w:trHeight w:val="352"/>
        </w:trPr>
        <w:tc>
          <w:tcPr>
            <w:tcW w:w="4005" w:type="dxa"/>
          </w:tcPr>
          <w:p w14:paraId="0172F41B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B5892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1ABAF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344B5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AA338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45CC1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747E9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4E696B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C6F4C" w:rsidRPr="008931D4" w14:paraId="6C84052B" w14:textId="77777777" w:rsidTr="00C85A65">
        <w:trPr>
          <w:trHeight w:val="352"/>
        </w:trPr>
        <w:tc>
          <w:tcPr>
            <w:tcW w:w="4005" w:type="dxa"/>
          </w:tcPr>
          <w:p w14:paraId="3A3BA0ED" w14:textId="7B9F3873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C9981C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3CB4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9B6BC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42BA2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5A9774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1206D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59C8F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C6F4C" w:rsidRPr="008931D4" w14:paraId="6DB81E05" w14:textId="77777777" w:rsidTr="00C85A65">
        <w:trPr>
          <w:trHeight w:val="352"/>
        </w:trPr>
        <w:tc>
          <w:tcPr>
            <w:tcW w:w="4005" w:type="dxa"/>
          </w:tcPr>
          <w:p w14:paraId="1FC7400E" w14:textId="3811004A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F10F43" w14:textId="12ABF6B7" w:rsidR="006C6F4C" w:rsidRPr="008931D4" w:rsidRDefault="002859D2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33D53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49DFF" w14:textId="2F5D4D9B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E41C9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EA97E" w14:textId="76C7FBB5" w:rsidR="006C6F4C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300</w:t>
            </w:r>
          </w:p>
        </w:tc>
        <w:tc>
          <w:tcPr>
            <w:tcW w:w="270" w:type="dxa"/>
          </w:tcPr>
          <w:p w14:paraId="3D4908B6" w14:textId="77777777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01F6" w14:textId="29771252" w:rsidR="006C6F4C" w:rsidRPr="008931D4" w:rsidRDefault="006C6F4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D6851" w:rsidRPr="008931D4" w14:paraId="6A05BA6A" w14:textId="77777777" w:rsidTr="00C85A65">
        <w:trPr>
          <w:trHeight w:val="352"/>
        </w:trPr>
        <w:tc>
          <w:tcPr>
            <w:tcW w:w="4005" w:type="dxa"/>
          </w:tcPr>
          <w:p w14:paraId="65F0BA4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27F5B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B1E5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8B34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3387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39D62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903A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6E497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4122ACC4" w14:textId="77777777" w:rsidTr="00C85A65">
        <w:trPr>
          <w:trHeight w:val="352"/>
        </w:trPr>
        <w:tc>
          <w:tcPr>
            <w:tcW w:w="4005" w:type="dxa"/>
          </w:tcPr>
          <w:p w14:paraId="786EEFCE" w14:textId="77777777" w:rsidR="00AD6851" w:rsidRPr="008931D4" w:rsidRDefault="00AD6851" w:rsidP="00C8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52F2B00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575EC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C8DA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4105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2F7E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D11C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30470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D6851" w:rsidRPr="008931D4" w14:paraId="19E4AC21" w14:textId="77777777" w:rsidTr="00C85A65">
        <w:trPr>
          <w:trHeight w:val="352"/>
        </w:trPr>
        <w:tc>
          <w:tcPr>
            <w:tcW w:w="4005" w:type="dxa"/>
          </w:tcPr>
          <w:p w14:paraId="6A4ABC88" w14:textId="6D09CCFF" w:rsidR="00AD6851" w:rsidRPr="008931D4" w:rsidRDefault="00DB4C8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02FABBC" w14:textId="4AAF778E" w:rsidR="00AD6851" w:rsidRPr="008931D4" w:rsidRDefault="0039500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270" w:type="dxa"/>
          </w:tcPr>
          <w:p w14:paraId="4FDC2E9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3B117" w14:textId="22B15883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DB4C8A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3BDDAA9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E5C6D5" w14:textId="711054DF" w:rsidR="00AD6851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270" w:type="dxa"/>
          </w:tcPr>
          <w:p w14:paraId="2709B5C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8EF89F" w14:textId="15D8F465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DB4C8A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53</w:t>
            </w:r>
          </w:p>
        </w:tc>
      </w:tr>
      <w:tr w:rsidR="00AD6851" w:rsidRPr="008931D4" w14:paraId="741DCFD0" w14:textId="77777777" w:rsidTr="00C85A65">
        <w:trPr>
          <w:trHeight w:val="352"/>
        </w:trPr>
        <w:tc>
          <w:tcPr>
            <w:tcW w:w="4005" w:type="dxa"/>
          </w:tcPr>
          <w:p w14:paraId="4D178D9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A07F4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F85F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02E690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40525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56265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8F560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A38B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6FD1C9C3" w14:textId="77777777" w:rsidTr="00C85A65">
        <w:trPr>
          <w:trHeight w:val="352"/>
        </w:trPr>
        <w:tc>
          <w:tcPr>
            <w:tcW w:w="4005" w:type="dxa"/>
          </w:tcPr>
          <w:p w14:paraId="5FA424BE" w14:textId="02EF9B7F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ค่าเช่า</w:t>
            </w:r>
            <w:r w:rsidR="00162671"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372266A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85E58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D83BB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7F54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AAE0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2B2E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55635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35CE3ED8" w14:textId="77777777" w:rsidTr="00C85A65">
        <w:trPr>
          <w:trHeight w:val="352"/>
        </w:trPr>
        <w:tc>
          <w:tcPr>
            <w:tcW w:w="4005" w:type="dxa"/>
          </w:tcPr>
          <w:p w14:paraId="5E363C04" w14:textId="4D998AE2" w:rsidR="00AD6851" w:rsidRPr="008931D4" w:rsidRDefault="0016267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1A96128" w14:textId="488A62A5" w:rsidR="00AD6851" w:rsidRPr="008931D4" w:rsidRDefault="0039500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70" w:type="dxa"/>
          </w:tcPr>
          <w:p w14:paraId="3A01377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B99457" w14:textId="5062675F" w:rsidR="00AD6851" w:rsidRPr="008931D4" w:rsidRDefault="0016267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797CABB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46AB7" w14:textId="1A94F49D" w:rsidR="00AD6851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70" w:type="dxa"/>
          </w:tcPr>
          <w:p w14:paraId="760EC33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644C42" w14:textId="2751E842" w:rsidR="00AD6851" w:rsidRPr="008931D4" w:rsidRDefault="0016267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53</w:t>
            </w:r>
          </w:p>
        </w:tc>
      </w:tr>
      <w:tr w:rsidR="00AD6851" w:rsidRPr="008931D4" w14:paraId="75039BE9" w14:textId="77777777" w:rsidTr="00C85A65">
        <w:trPr>
          <w:trHeight w:val="380"/>
        </w:trPr>
        <w:tc>
          <w:tcPr>
            <w:tcW w:w="4005" w:type="dxa"/>
          </w:tcPr>
          <w:p w14:paraId="75AC091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3E58428" w14:textId="7FF72888" w:rsidR="00AD6851" w:rsidRPr="008931D4" w:rsidRDefault="0039500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132</w:t>
            </w:r>
          </w:p>
        </w:tc>
        <w:tc>
          <w:tcPr>
            <w:tcW w:w="270" w:type="dxa"/>
          </w:tcPr>
          <w:p w14:paraId="770BD36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BA5E08" w14:textId="6DEC72F6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57B6082F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64E483" w14:textId="5F78D96A" w:rsidR="00AD6851" w:rsidRPr="008931D4" w:rsidRDefault="009C616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132</w:t>
            </w:r>
          </w:p>
        </w:tc>
        <w:tc>
          <w:tcPr>
            <w:tcW w:w="270" w:type="dxa"/>
          </w:tcPr>
          <w:p w14:paraId="229F75F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C7E3C" w14:textId="2FA3CB9F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132</w:t>
            </w:r>
          </w:p>
        </w:tc>
      </w:tr>
    </w:tbl>
    <w:p w14:paraId="65EE0596" w14:textId="47DAEC61" w:rsidR="005B3321" w:rsidRPr="008931D4" w:rsidRDefault="005B3321">
      <w:pPr>
        <w:rPr>
          <w:rFonts w:asciiTheme="majorBidi" w:hAnsiTheme="majorBidi" w:cstheme="majorBidi"/>
          <w:sz w:val="2"/>
          <w:szCs w:val="2"/>
        </w:rPr>
      </w:pPr>
    </w:p>
    <w:tbl>
      <w:tblPr>
        <w:tblW w:w="9580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4000"/>
        <w:gridCol w:w="1170"/>
        <w:gridCol w:w="270"/>
        <w:gridCol w:w="1260"/>
        <w:gridCol w:w="270"/>
        <w:gridCol w:w="1170"/>
        <w:gridCol w:w="270"/>
        <w:gridCol w:w="1170"/>
      </w:tblGrid>
      <w:tr w:rsidR="0012086E" w:rsidRPr="008931D4" w14:paraId="765629EB" w14:textId="77777777" w:rsidTr="00D85267">
        <w:trPr>
          <w:trHeight w:val="352"/>
        </w:trPr>
        <w:tc>
          <w:tcPr>
            <w:tcW w:w="4000" w:type="dxa"/>
          </w:tcPr>
          <w:p w14:paraId="0787390F" w14:textId="77777777" w:rsidR="0012086E" w:rsidRPr="008931D4" w:rsidRDefault="0012086E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0807F071" w14:textId="663E8043" w:rsidR="0012086E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9FC5F1" w14:textId="77777777" w:rsidR="0012086E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3F62E2C" w14:textId="479CD85B" w:rsidR="0012086E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งบการเงินเฉพราะกิจการ</w:t>
            </w:r>
          </w:p>
        </w:tc>
      </w:tr>
      <w:tr w:rsidR="005B3321" w:rsidRPr="008931D4" w14:paraId="2F4FC5DD" w14:textId="77777777" w:rsidTr="00D85267">
        <w:trPr>
          <w:trHeight w:val="352"/>
        </w:trPr>
        <w:tc>
          <w:tcPr>
            <w:tcW w:w="4000" w:type="dxa"/>
          </w:tcPr>
          <w:p w14:paraId="629317B4" w14:textId="187D84CC" w:rsidR="005B3321" w:rsidRPr="008931D4" w:rsidRDefault="00AB504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40012DA1" w14:textId="7B954249" w:rsidR="005B3321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8406025" w14:textId="77777777" w:rsidR="005B3321" w:rsidRPr="008931D4" w:rsidRDefault="005B3321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B51913" w14:textId="4ACC4B5D" w:rsidR="005B3321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68FB921" w14:textId="77777777" w:rsidR="005B3321" w:rsidRPr="008931D4" w:rsidRDefault="005B3321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BE0EEB" w14:textId="5107F966" w:rsidR="005B3321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04EFE60" w14:textId="77777777" w:rsidR="005B3321" w:rsidRPr="008931D4" w:rsidRDefault="005B3321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17AC6" w14:textId="30FD6314" w:rsidR="005B3321" w:rsidRPr="008931D4" w:rsidRDefault="0012086E" w:rsidP="001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2562</w:t>
            </w:r>
          </w:p>
        </w:tc>
      </w:tr>
      <w:tr w:rsidR="005B3321" w:rsidRPr="008931D4" w14:paraId="6AABBEAD" w14:textId="77777777" w:rsidTr="00D85267">
        <w:trPr>
          <w:trHeight w:val="352"/>
        </w:trPr>
        <w:tc>
          <w:tcPr>
            <w:tcW w:w="4000" w:type="dxa"/>
          </w:tcPr>
          <w:p w14:paraId="22667126" w14:textId="225C46ED" w:rsidR="005B3321" w:rsidRPr="008931D4" w:rsidRDefault="005B332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30849DF0" w14:textId="52C3019B" w:rsidR="005B3321" w:rsidRPr="008931D4" w:rsidRDefault="005B3321" w:rsidP="005B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D6851" w:rsidRPr="008931D4" w14:paraId="0C86B961" w14:textId="77777777" w:rsidTr="00D85267">
        <w:trPr>
          <w:trHeight w:val="352"/>
        </w:trPr>
        <w:tc>
          <w:tcPr>
            <w:tcW w:w="4000" w:type="dxa"/>
          </w:tcPr>
          <w:p w14:paraId="7A489258" w14:textId="4D450DD3" w:rsidR="00AD6851" w:rsidRPr="008931D4" w:rsidRDefault="006C421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23431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18C6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04AE2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9DA5F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5B3E02" w14:textId="016475F8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66C838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1BB8A0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768F8" w:rsidRPr="008931D4" w14:paraId="2AA83540" w14:textId="77777777" w:rsidTr="00D85267">
        <w:trPr>
          <w:trHeight w:val="352"/>
        </w:trPr>
        <w:tc>
          <w:tcPr>
            <w:tcW w:w="4000" w:type="dxa"/>
          </w:tcPr>
          <w:p w14:paraId="037540F4" w14:textId="2F4FAA16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4497DE6" w14:textId="653936D2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6FAF4E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51981" w14:textId="78F06A46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D03F5B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B6991" w14:textId="6D34F1E5" w:rsidR="00A768F8" w:rsidRPr="008931D4" w:rsidRDefault="0039500A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333</w:t>
            </w:r>
          </w:p>
        </w:tc>
        <w:tc>
          <w:tcPr>
            <w:tcW w:w="270" w:type="dxa"/>
          </w:tcPr>
          <w:p w14:paraId="03AD9B8C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5025B" w14:textId="3A29EDF3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768F8" w:rsidRPr="008931D4" w14:paraId="3087ED88" w14:textId="77777777" w:rsidTr="00D85267">
        <w:trPr>
          <w:trHeight w:val="352"/>
        </w:trPr>
        <w:tc>
          <w:tcPr>
            <w:tcW w:w="4000" w:type="dxa"/>
          </w:tcPr>
          <w:p w14:paraId="27827D41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540BF73C" w14:textId="20896BCA" w:rsidR="00A768F8" w:rsidRPr="008931D4" w:rsidRDefault="0039500A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347</w:t>
            </w:r>
          </w:p>
        </w:tc>
        <w:tc>
          <w:tcPr>
            <w:tcW w:w="270" w:type="dxa"/>
          </w:tcPr>
          <w:p w14:paraId="6A18A3B8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DAB66" w14:textId="4D429BCA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70" w:type="dxa"/>
          </w:tcPr>
          <w:p w14:paraId="14B554EE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7DF05" w14:textId="2330C1D9" w:rsidR="00A768F8" w:rsidRPr="008931D4" w:rsidRDefault="0039500A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347</w:t>
            </w:r>
          </w:p>
        </w:tc>
        <w:tc>
          <w:tcPr>
            <w:tcW w:w="270" w:type="dxa"/>
          </w:tcPr>
          <w:p w14:paraId="76836AE6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90094" w14:textId="31818E6C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698</w:t>
            </w:r>
          </w:p>
        </w:tc>
      </w:tr>
      <w:tr w:rsidR="00A768F8" w:rsidRPr="008931D4" w14:paraId="6AE55B5B" w14:textId="77777777" w:rsidTr="00D85267">
        <w:trPr>
          <w:trHeight w:val="60"/>
        </w:trPr>
        <w:tc>
          <w:tcPr>
            <w:tcW w:w="4000" w:type="dxa"/>
          </w:tcPr>
          <w:p w14:paraId="2EA1B452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C8F6CF5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53AB32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5DBA636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8421A2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0B30A6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562041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1203030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A768F8" w:rsidRPr="008931D4" w14:paraId="014895BD" w14:textId="77777777" w:rsidTr="00D85267">
        <w:trPr>
          <w:trHeight w:val="352"/>
        </w:trPr>
        <w:tc>
          <w:tcPr>
            <w:tcW w:w="4000" w:type="dxa"/>
          </w:tcPr>
          <w:p w14:paraId="0EC0FF50" w14:textId="633C86DA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D0F69F2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2022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BDB389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D59ED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8F93B0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1C8C9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0BEE8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768F8" w:rsidRPr="008931D4" w14:paraId="17C0F622" w14:textId="77777777" w:rsidTr="00D85267">
        <w:trPr>
          <w:trHeight w:val="352"/>
        </w:trPr>
        <w:tc>
          <w:tcPr>
            <w:tcW w:w="4000" w:type="dxa"/>
          </w:tcPr>
          <w:p w14:paraId="58A523C3" w14:textId="12627D78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259E135" w14:textId="44ABEAD2" w:rsidR="00A768F8" w:rsidRPr="008931D4" w:rsidRDefault="009C5359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3,976</w:t>
            </w:r>
          </w:p>
        </w:tc>
        <w:tc>
          <w:tcPr>
            <w:tcW w:w="270" w:type="dxa"/>
          </w:tcPr>
          <w:p w14:paraId="5D218CBD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10A5F" w14:textId="5AD2E5AC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270" w:type="dxa"/>
          </w:tcPr>
          <w:p w14:paraId="6D97C4F0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B10B6" w14:textId="7D388CA2" w:rsidR="00A768F8" w:rsidRPr="008931D4" w:rsidRDefault="009C5359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2,9</w:t>
            </w:r>
            <w:r w:rsidR="00217015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06D1B1E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61142" w14:textId="1433805C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3,506</w:t>
            </w:r>
          </w:p>
        </w:tc>
      </w:tr>
      <w:tr w:rsidR="00A768F8" w:rsidRPr="008931D4" w14:paraId="00FD2BFA" w14:textId="77777777" w:rsidTr="00D85267">
        <w:trPr>
          <w:trHeight w:val="352"/>
        </w:trPr>
        <w:tc>
          <w:tcPr>
            <w:tcW w:w="4000" w:type="dxa"/>
          </w:tcPr>
          <w:p w14:paraId="7BEE9B8E" w14:textId="53FC23E9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BD28D33" w14:textId="125C4AC4" w:rsidR="00A768F8" w:rsidRPr="008931D4" w:rsidRDefault="009C5359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277FA5AF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40157" w14:textId="225430FB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70" w:type="dxa"/>
          </w:tcPr>
          <w:p w14:paraId="1FB44D7C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0D5095" w14:textId="41DFE047" w:rsidR="00A768F8" w:rsidRPr="008931D4" w:rsidRDefault="009C5359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10D9495C" w14:textId="77777777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0111B" w14:textId="7E191DAE" w:rsidR="00A768F8" w:rsidRPr="008931D4" w:rsidRDefault="00A768F8" w:rsidP="00A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235</w:t>
            </w:r>
          </w:p>
        </w:tc>
      </w:tr>
    </w:tbl>
    <w:p w14:paraId="69B043FC" w14:textId="77777777" w:rsidR="00AD6851" w:rsidRPr="008931D4" w:rsidRDefault="00AD6851" w:rsidP="00AD6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</w:rPr>
      </w:pPr>
    </w:p>
    <w:tbl>
      <w:tblPr>
        <w:tblW w:w="95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96"/>
        <w:gridCol w:w="1170"/>
        <w:gridCol w:w="270"/>
        <w:gridCol w:w="1260"/>
        <w:gridCol w:w="236"/>
        <w:gridCol w:w="1204"/>
        <w:gridCol w:w="270"/>
        <w:gridCol w:w="1170"/>
      </w:tblGrid>
      <w:tr w:rsidR="00A4140C" w:rsidRPr="008931D4" w14:paraId="7DC7919F" w14:textId="77777777" w:rsidTr="00D44C64">
        <w:tc>
          <w:tcPr>
            <w:tcW w:w="3996" w:type="dxa"/>
          </w:tcPr>
          <w:p w14:paraId="35198E36" w14:textId="77777777" w:rsidR="00A4140C" w:rsidRPr="008931D4" w:rsidRDefault="00A4140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0F948677" w14:textId="2F037BA0" w:rsidR="00A4140C" w:rsidRPr="008931D4" w:rsidRDefault="00A4140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F74CE2" w14:textId="77777777" w:rsidR="00A4140C" w:rsidRPr="008931D4" w:rsidRDefault="00A4140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5D4D6925" w14:textId="77777777" w:rsidR="00A4140C" w:rsidRPr="008931D4" w:rsidRDefault="00A4140C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851" w:rsidRPr="008931D4" w14:paraId="76FB8072" w14:textId="77777777" w:rsidTr="00D44C64">
        <w:tc>
          <w:tcPr>
            <w:tcW w:w="3996" w:type="dxa"/>
          </w:tcPr>
          <w:p w14:paraId="6C2A7127" w14:textId="4683DF66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3343D0B1" w14:textId="3F182DB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BA9E2F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747D83" w14:textId="6B528770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2FFE06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D4FE89D" w14:textId="4A642C5E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D9BC72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33B6E0" w14:textId="27529B28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AD6851" w:rsidRPr="008931D4" w14:paraId="56C119D2" w14:textId="77777777" w:rsidTr="00D44C64">
        <w:tc>
          <w:tcPr>
            <w:tcW w:w="3996" w:type="dxa"/>
          </w:tcPr>
          <w:p w14:paraId="297B83C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27B7EE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6851" w:rsidRPr="008931D4" w14:paraId="41F6EC13" w14:textId="77777777" w:rsidTr="00D44C64">
        <w:trPr>
          <w:trHeight w:val="352"/>
        </w:trPr>
        <w:tc>
          <w:tcPr>
            <w:tcW w:w="3996" w:type="dxa"/>
          </w:tcPr>
          <w:p w14:paraId="4908715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63F0341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A9C3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179F4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5601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837C1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3D3BC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A1F1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67EB5C1A" w14:textId="77777777" w:rsidTr="00D44C64">
        <w:trPr>
          <w:trHeight w:val="352"/>
        </w:trPr>
        <w:tc>
          <w:tcPr>
            <w:tcW w:w="3996" w:type="dxa"/>
          </w:tcPr>
          <w:p w14:paraId="38CB7C61" w14:textId="471A96F9" w:rsidR="00AD6851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16F6928" w14:textId="384F2DB7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</w:tcPr>
          <w:p w14:paraId="5A220E2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85DA4A" w14:textId="1A78C0D2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151426D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22FDC4" w14:textId="660AF79F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</w:tcPr>
          <w:p w14:paraId="766E251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2AC5D" w14:textId="14D4A0E4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254</w:t>
            </w:r>
          </w:p>
        </w:tc>
      </w:tr>
      <w:tr w:rsidR="00AD6851" w:rsidRPr="008931D4" w14:paraId="598D1B21" w14:textId="77777777" w:rsidTr="00D44C64">
        <w:trPr>
          <w:trHeight w:val="80"/>
        </w:trPr>
        <w:tc>
          <w:tcPr>
            <w:tcW w:w="3996" w:type="dxa"/>
          </w:tcPr>
          <w:p w14:paraId="4B39361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CDC4E9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BEFE7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C34394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87094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97CB00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78F8D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EEE5DB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AD6851" w:rsidRPr="008931D4" w14:paraId="2A766E5B" w14:textId="77777777" w:rsidTr="00D44C64">
        <w:trPr>
          <w:trHeight w:val="352"/>
        </w:trPr>
        <w:tc>
          <w:tcPr>
            <w:tcW w:w="3996" w:type="dxa"/>
          </w:tcPr>
          <w:p w14:paraId="155693F0" w14:textId="34619451" w:rsidR="00AD6851" w:rsidRPr="008931D4" w:rsidRDefault="008A1D80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บริการพื้นที่สำนักงาน</w:t>
            </w:r>
          </w:p>
        </w:tc>
        <w:tc>
          <w:tcPr>
            <w:tcW w:w="1170" w:type="dxa"/>
          </w:tcPr>
          <w:p w14:paraId="3576149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0936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230F1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069BD5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94EFE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358B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3027DF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17015" w:rsidRPr="008931D4" w14:paraId="60220C3E" w14:textId="77777777" w:rsidTr="00AA261E">
        <w:trPr>
          <w:trHeight w:val="352"/>
        </w:trPr>
        <w:tc>
          <w:tcPr>
            <w:tcW w:w="3996" w:type="dxa"/>
          </w:tcPr>
          <w:p w14:paraId="531BDFFF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F6D1964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7416C6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9A971A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A38CE0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602B58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270" w:type="dxa"/>
          </w:tcPr>
          <w:p w14:paraId="316B8AC3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732BC" w14:textId="77777777" w:rsidR="00217015" w:rsidRPr="008931D4" w:rsidRDefault="0021701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44C64" w:rsidRPr="008931D4" w14:paraId="4920B0B1" w14:textId="77777777" w:rsidTr="00D44C64">
        <w:trPr>
          <w:trHeight w:val="352"/>
        </w:trPr>
        <w:tc>
          <w:tcPr>
            <w:tcW w:w="3996" w:type="dxa"/>
          </w:tcPr>
          <w:p w14:paraId="65803C6E" w14:textId="4890A80F" w:rsidR="00D44C64" w:rsidRPr="008931D4" w:rsidRDefault="00D44C64" w:rsidP="005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="005B7FD2"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039B39B5" w14:textId="04DA225B" w:rsidR="00D44C64" w:rsidRPr="008931D4" w:rsidRDefault="00217015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5017DE3" w14:textId="77777777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4762F4" w14:textId="77777777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ABFD4A" w14:textId="77777777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20C0C6" w14:textId="2C3881B3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902AF1" w14:textId="77777777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CC5689" w14:textId="77777777" w:rsidR="00D44C64" w:rsidRPr="008931D4" w:rsidRDefault="00D44C64" w:rsidP="0029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A31B3" w:rsidRPr="008931D4" w14:paraId="74ECE413" w14:textId="77777777" w:rsidTr="00D44C64">
        <w:trPr>
          <w:trHeight w:val="80"/>
        </w:trPr>
        <w:tc>
          <w:tcPr>
            <w:tcW w:w="3996" w:type="dxa"/>
          </w:tcPr>
          <w:p w14:paraId="31160F00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4A2D85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11BD6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955B663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842BF0A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3A7E2FC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BBBD3B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F57588D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BA31B3" w:rsidRPr="008931D4" w14:paraId="563A1E40" w14:textId="77777777" w:rsidTr="00D44C64">
        <w:trPr>
          <w:trHeight w:val="80"/>
        </w:trPr>
        <w:tc>
          <w:tcPr>
            <w:tcW w:w="3996" w:type="dxa"/>
          </w:tcPr>
          <w:p w14:paraId="3EF6985A" w14:textId="0E93B1C2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53F7A75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9921A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76C0BF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15EF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CF54A9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F7AEA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4B1A3B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A31B3" w:rsidRPr="008931D4" w14:paraId="796E9A00" w14:textId="77777777" w:rsidTr="00D44C64">
        <w:trPr>
          <w:trHeight w:val="80"/>
        </w:trPr>
        <w:tc>
          <w:tcPr>
            <w:tcW w:w="3996" w:type="dxa"/>
          </w:tcPr>
          <w:p w14:paraId="0EA76EC5" w14:textId="65A97C63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513629" w14:textId="714FD11B" w:rsidR="00BA31B3" w:rsidRPr="008931D4" w:rsidRDefault="0011159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979E61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A3E720" w14:textId="3215E192" w:rsidR="00BA31B3" w:rsidRPr="008931D4" w:rsidRDefault="00BA31B3" w:rsidP="00C8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E68214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190FBC" w14:textId="314555AB" w:rsidR="00BA31B3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117D6A4E" w14:textId="77777777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DEFF" w14:textId="0C7B5E55" w:rsidR="00BA31B3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D6851" w:rsidRPr="008931D4" w14:paraId="7D32B334" w14:textId="77777777" w:rsidTr="00D44C64">
        <w:trPr>
          <w:trHeight w:val="80"/>
        </w:trPr>
        <w:tc>
          <w:tcPr>
            <w:tcW w:w="3996" w:type="dxa"/>
          </w:tcPr>
          <w:p w14:paraId="62D0254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632F14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5E29FF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67DFE3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8F6BD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B29C0F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DBDE9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CF6A55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AD6851" w:rsidRPr="008931D4" w14:paraId="02B527B5" w14:textId="77777777" w:rsidTr="00D44C64">
        <w:trPr>
          <w:trHeight w:val="352"/>
        </w:trPr>
        <w:tc>
          <w:tcPr>
            <w:tcW w:w="3996" w:type="dxa"/>
          </w:tcPr>
          <w:p w14:paraId="1D11CA9A" w14:textId="77777777" w:rsidR="00AD6851" w:rsidRPr="008931D4" w:rsidRDefault="00AD6851" w:rsidP="00D8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6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4E96416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57BC85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E82BAF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0ABA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26A9D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DA9F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7D6C6B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D6851" w:rsidRPr="008931D4" w14:paraId="5406AC02" w14:textId="77777777" w:rsidTr="00D44C64">
        <w:trPr>
          <w:trHeight w:val="352"/>
        </w:trPr>
        <w:tc>
          <w:tcPr>
            <w:tcW w:w="3996" w:type="dxa"/>
          </w:tcPr>
          <w:p w14:paraId="7AC0EE44" w14:textId="205D9941" w:rsidR="00AD6851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681AAA7" w14:textId="2A7A318F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76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77CB47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507DD" w14:textId="3A2B5094" w:rsidR="00AD6851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6" w:type="dxa"/>
          </w:tcPr>
          <w:p w14:paraId="25AB64B5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B4328CE" w14:textId="2C493AED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76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A81316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098E6" w14:textId="79176DCE" w:rsidR="00AD6851" w:rsidRPr="008931D4" w:rsidRDefault="00BA31B3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1,194</w:t>
            </w:r>
          </w:p>
        </w:tc>
      </w:tr>
      <w:tr w:rsidR="00AD6851" w:rsidRPr="008931D4" w14:paraId="1B2BCAE7" w14:textId="77777777" w:rsidTr="00D44C64">
        <w:tc>
          <w:tcPr>
            <w:tcW w:w="3996" w:type="dxa"/>
          </w:tcPr>
          <w:p w14:paraId="297B0B4B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06D108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20653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CD8863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A2AB0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087EF5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F6384C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5DA84F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AD6851" w:rsidRPr="008931D4" w14:paraId="609F16E0" w14:textId="77777777" w:rsidTr="00D44C64">
        <w:trPr>
          <w:trHeight w:val="352"/>
        </w:trPr>
        <w:tc>
          <w:tcPr>
            <w:tcW w:w="3996" w:type="dxa"/>
          </w:tcPr>
          <w:p w14:paraId="18618034" w14:textId="52CFC8C9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ค่าเช่า</w:t>
            </w:r>
            <w:r w:rsidR="005D0318"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6F8015F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7A51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E4F650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A332E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1A369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AC1DC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FE877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D6851" w:rsidRPr="008931D4" w14:paraId="2CDB3C06" w14:textId="77777777" w:rsidTr="00D44C64">
        <w:trPr>
          <w:trHeight w:val="352"/>
        </w:trPr>
        <w:tc>
          <w:tcPr>
            <w:tcW w:w="3996" w:type="dxa"/>
          </w:tcPr>
          <w:p w14:paraId="523D6FE2" w14:textId="7BCDAC18" w:rsidR="00AD6851" w:rsidRPr="008931D4" w:rsidRDefault="005D0318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9FA0925" w14:textId="7E8A16CE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283D945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7023B8" w14:textId="26BD323B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5D0318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32173571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6A0399" w14:textId="038ACA93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6118CC5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4E614" w14:textId="1011057A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5D0318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</w:tr>
      <w:tr w:rsidR="00AD6851" w:rsidRPr="008931D4" w14:paraId="4111FB02" w14:textId="77777777" w:rsidTr="00D44C64">
        <w:trPr>
          <w:trHeight w:val="352"/>
        </w:trPr>
        <w:tc>
          <w:tcPr>
            <w:tcW w:w="3996" w:type="dxa"/>
          </w:tcPr>
          <w:p w14:paraId="2633E736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039C6CE" w14:textId="1299DFE3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338C8B8D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D27B56" w14:textId="4C345343" w:rsidR="00AD6851" w:rsidRPr="008931D4" w:rsidRDefault="00AD6851" w:rsidP="00C8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72D26748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D13B95" w14:textId="342ED577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51E77182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A72C7" w14:textId="129C4F4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</w:tr>
      <w:tr w:rsidR="00C85A65" w:rsidRPr="008931D4" w14:paraId="7F9168B2" w14:textId="77777777" w:rsidTr="00D44C64">
        <w:trPr>
          <w:trHeight w:val="60"/>
        </w:trPr>
        <w:tc>
          <w:tcPr>
            <w:tcW w:w="3996" w:type="dxa"/>
          </w:tcPr>
          <w:p w14:paraId="5A95521C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D7BDBB5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A878F0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1343BEB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EB9111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7292C32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9126C0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8884A26" w14:textId="77777777" w:rsidR="00C85A65" w:rsidRPr="008931D4" w:rsidRDefault="00C85A6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AD6851" w:rsidRPr="008931D4" w14:paraId="02FACE5D" w14:textId="77777777" w:rsidTr="00D44C64">
        <w:trPr>
          <w:trHeight w:val="352"/>
        </w:trPr>
        <w:tc>
          <w:tcPr>
            <w:tcW w:w="3996" w:type="dxa"/>
          </w:tcPr>
          <w:p w14:paraId="3BA4C88F" w14:textId="44A0CB8D" w:rsidR="00AD6851" w:rsidRPr="008931D4" w:rsidRDefault="004709AE" w:rsidP="0016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3BAEEF6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38AB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CE307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E2988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BC23C4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4FC7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46D233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367AA" w:rsidRPr="008931D4" w14:paraId="3DE2EAC9" w14:textId="77777777" w:rsidTr="00D44C64">
        <w:trPr>
          <w:trHeight w:val="352"/>
        </w:trPr>
        <w:tc>
          <w:tcPr>
            <w:tcW w:w="3996" w:type="dxa"/>
          </w:tcPr>
          <w:p w14:paraId="52983649" w14:textId="1BCF0939" w:rsidR="002367AA" w:rsidRPr="008931D4" w:rsidRDefault="00217015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46767E9" w14:textId="69A7AA73" w:rsidR="002367AA" w:rsidRPr="008931D4" w:rsidRDefault="002859D2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0A23DE" w14:textId="77777777" w:rsidR="002367AA" w:rsidRPr="008931D4" w:rsidRDefault="002367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0EEDC3" w14:textId="7646BDA3" w:rsidR="002367AA" w:rsidRPr="008931D4" w:rsidRDefault="002367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C44441" w14:textId="77777777" w:rsidR="002367AA" w:rsidRPr="008931D4" w:rsidRDefault="002367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7B5977" w14:textId="4D4D1216" w:rsidR="002367AA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70" w:type="dxa"/>
          </w:tcPr>
          <w:p w14:paraId="5823FAA1" w14:textId="77777777" w:rsidR="002367AA" w:rsidRPr="008931D4" w:rsidRDefault="002367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2C881" w14:textId="12E60BB5" w:rsidR="002367AA" w:rsidRPr="008931D4" w:rsidRDefault="002367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D6851" w:rsidRPr="008931D4" w14:paraId="28A65007" w14:textId="77777777" w:rsidTr="00D44C64">
        <w:trPr>
          <w:trHeight w:val="352"/>
        </w:trPr>
        <w:tc>
          <w:tcPr>
            <w:tcW w:w="3996" w:type="dxa"/>
          </w:tcPr>
          <w:p w14:paraId="6ACB857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1CCC5BF0" w14:textId="4431C3C0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6EFBCA9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57B42" w14:textId="3C22AF2D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236" w:type="dxa"/>
          </w:tcPr>
          <w:p w14:paraId="36F660FA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F33408" w14:textId="6941CEEB" w:rsidR="00AD6851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11FEF40" w14:textId="77777777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A23A5" w14:textId="5C18DB4A" w:rsidR="00AD6851" w:rsidRPr="008931D4" w:rsidRDefault="00AD6851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1,388</w:t>
            </w:r>
          </w:p>
        </w:tc>
      </w:tr>
      <w:tr w:rsidR="002E6429" w:rsidRPr="008931D4" w14:paraId="59B020CA" w14:textId="77777777" w:rsidTr="00D44C64">
        <w:trPr>
          <w:trHeight w:val="60"/>
        </w:trPr>
        <w:tc>
          <w:tcPr>
            <w:tcW w:w="3996" w:type="dxa"/>
          </w:tcPr>
          <w:p w14:paraId="0DC6DEC6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15D1717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4B99F0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E5D31B9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49867D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7B91BB1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680434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87633DB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2E6429" w:rsidRPr="008931D4" w14:paraId="35BDA08B" w14:textId="77777777" w:rsidTr="00D44C64">
        <w:trPr>
          <w:trHeight w:val="352"/>
        </w:trPr>
        <w:tc>
          <w:tcPr>
            <w:tcW w:w="3996" w:type="dxa"/>
          </w:tcPr>
          <w:p w14:paraId="54E6C31E" w14:textId="57A65C75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3D838A8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0247F2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8ECA42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21A6B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EC6FEA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0CFF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553D4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E6429" w:rsidRPr="008931D4" w14:paraId="7605D987" w14:textId="77777777" w:rsidTr="00D44C64">
        <w:trPr>
          <w:trHeight w:val="352"/>
        </w:trPr>
        <w:tc>
          <w:tcPr>
            <w:tcW w:w="3996" w:type="dxa"/>
          </w:tcPr>
          <w:p w14:paraId="46C4B4A3" w14:textId="0620D6C1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52AE48" w14:textId="6E0FD50F" w:rsidR="002E6429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8,351</w:t>
            </w:r>
          </w:p>
        </w:tc>
        <w:tc>
          <w:tcPr>
            <w:tcW w:w="270" w:type="dxa"/>
          </w:tcPr>
          <w:p w14:paraId="15F4A433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4BFA2A" w14:textId="26DA274C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6,687</w:t>
            </w:r>
          </w:p>
        </w:tc>
        <w:tc>
          <w:tcPr>
            <w:tcW w:w="236" w:type="dxa"/>
          </w:tcPr>
          <w:p w14:paraId="2EC91299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DB3C4A" w14:textId="06C76163" w:rsidR="002E6429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6,521</w:t>
            </w:r>
          </w:p>
        </w:tc>
        <w:tc>
          <w:tcPr>
            <w:tcW w:w="270" w:type="dxa"/>
          </w:tcPr>
          <w:p w14:paraId="5FA4D260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279181" w14:textId="63F943E1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6,687</w:t>
            </w:r>
          </w:p>
        </w:tc>
      </w:tr>
      <w:tr w:rsidR="002E6429" w:rsidRPr="008931D4" w14:paraId="037A393F" w14:textId="77777777" w:rsidTr="00D44C64">
        <w:trPr>
          <w:trHeight w:val="352"/>
        </w:trPr>
        <w:tc>
          <w:tcPr>
            <w:tcW w:w="3996" w:type="dxa"/>
          </w:tcPr>
          <w:p w14:paraId="5052FEB4" w14:textId="18765E6A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B021470" w14:textId="0B27E4E7" w:rsidR="002E6429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9D6C662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857231" w14:textId="10CD66C1" w:rsidR="002E6429" w:rsidRPr="008931D4" w:rsidRDefault="005E3B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3D7AC4C7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DBCD40" w14:textId="542637C8" w:rsidR="002E6429" w:rsidRPr="008931D4" w:rsidRDefault="00D44C64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F3558B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05DEA9C" w14:textId="77777777" w:rsidR="002E6429" w:rsidRPr="008931D4" w:rsidRDefault="002E6429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E651F" w14:textId="62445F4B" w:rsidR="002E6429" w:rsidRPr="008931D4" w:rsidRDefault="005E3BAA" w:rsidP="00AD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250</w:t>
            </w:r>
          </w:p>
        </w:tc>
      </w:tr>
    </w:tbl>
    <w:p w14:paraId="242442B9" w14:textId="48FC5510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ค่าตอบแทนกรรมการ</w:t>
      </w:r>
    </w:p>
    <w:p w14:paraId="03B94F49" w14:textId="77777777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7B0693" w14:textId="77CE4C2F" w:rsidR="002116AF" w:rsidRPr="008931D4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F118C7" w:rsidRPr="008931D4">
        <w:rPr>
          <w:rFonts w:asciiTheme="majorBidi" w:hAnsiTheme="majorBidi" w:cstheme="majorBidi"/>
          <w:sz w:val="28"/>
          <w:szCs w:val="28"/>
        </w:rPr>
        <w:t>90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="004E0E58" w:rsidRPr="008931D4">
        <w:rPr>
          <w:rFonts w:asciiTheme="majorBidi" w:hAnsiTheme="majorBidi" w:cstheme="majorBidi"/>
          <w:sz w:val="28"/>
          <w:szCs w:val="28"/>
        </w:rPr>
        <w:br/>
      </w:r>
      <w:r w:rsidRPr="008931D4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6D846F5D" w14:textId="77777777" w:rsidR="004D51E6" w:rsidRPr="008931D4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47848" w14:textId="27C500CA" w:rsidR="002116AF" w:rsidRPr="008931D4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4D7E22" w:rsidRPr="008931D4">
        <w:rPr>
          <w:rFonts w:asciiTheme="majorBidi" w:hAnsiTheme="majorBidi" w:cstheme="majorBidi"/>
          <w:sz w:val="28"/>
          <w:szCs w:val="28"/>
          <w:cs/>
        </w:rPr>
        <w:t>งวด</w:t>
      </w:r>
      <w:r w:rsidR="00AD685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หกเดือนสิ้นสุดวันที่ </w:t>
      </w:r>
      <w:r w:rsidR="00AD6851" w:rsidRPr="008931D4">
        <w:rPr>
          <w:rFonts w:asciiTheme="majorBidi" w:eastAsia="Times New Roman" w:hAnsiTheme="majorBidi" w:cstheme="majorBidi"/>
          <w:sz w:val="28"/>
          <w:szCs w:val="28"/>
        </w:rPr>
        <w:t>30</w:t>
      </w:r>
      <w:r w:rsidR="00AD685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มิถุนายน </w:t>
      </w:r>
      <w:r w:rsidR="00AD6851" w:rsidRPr="008931D4">
        <w:rPr>
          <w:rFonts w:asciiTheme="majorBidi" w:eastAsia="Times New Roman" w:hAnsiTheme="majorBidi" w:cstheme="majorBidi"/>
          <w:sz w:val="28"/>
          <w:szCs w:val="28"/>
        </w:rPr>
        <w:t>2563</w:t>
      </w:r>
      <w:r w:rsidR="00671543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36AB" w:rsidRPr="008931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 xml:space="preserve"> จำนวนเงิน </w:t>
      </w:r>
      <w:r w:rsidR="00B36244">
        <w:rPr>
          <w:rFonts w:asciiTheme="majorBidi" w:eastAsia="Times New Roman" w:hAnsiTheme="majorBidi" w:cstheme="majorBidi"/>
          <w:sz w:val="28"/>
          <w:szCs w:val="28"/>
        </w:rPr>
        <w:t>0.72</w:t>
      </w:r>
      <w:r w:rsidR="004E0E58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884921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0</w:t>
      </w:r>
      <w:r w:rsidR="00884921" w:rsidRPr="008931D4">
        <w:rPr>
          <w:rFonts w:asciiTheme="majorBidi" w:hAnsiTheme="majorBidi" w:cstheme="majorBidi"/>
          <w:sz w:val="28"/>
          <w:szCs w:val="28"/>
        </w:rPr>
        <w:t>.</w:t>
      </w:r>
      <w:r w:rsidR="00AC36AB" w:rsidRPr="008931D4">
        <w:rPr>
          <w:rFonts w:asciiTheme="majorBidi" w:hAnsiTheme="majorBidi" w:cstheme="majorBidi"/>
          <w:sz w:val="28"/>
          <w:szCs w:val="28"/>
        </w:rPr>
        <w:t>66</w:t>
      </w:r>
      <w:r w:rsidR="002116AF" w:rsidRPr="008931D4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5E0916F2" w14:textId="1DC2226D" w:rsidR="00FF12D4" w:rsidRPr="008931D4" w:rsidRDefault="00FF12D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B3636E" w14:textId="30F42637" w:rsidR="002116AF" w:rsidRPr="008931D4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FF12D4" w:rsidRPr="008931D4">
        <w:rPr>
          <w:rFonts w:asciiTheme="majorBidi" w:hAnsiTheme="majorBidi" w:cstheme="majorBidi"/>
          <w:sz w:val="28"/>
          <w:szCs w:val="28"/>
          <w:cs/>
        </w:rPr>
        <w:t>ที่สำคัญ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กับบุคคลหรือกิจการที่เกี่ยวข้องกัน ณ วันที่ </w:t>
      </w:r>
      <w:r w:rsidR="00343A68" w:rsidRPr="008931D4">
        <w:rPr>
          <w:rFonts w:asciiTheme="majorBidi" w:hAnsiTheme="majorBidi" w:cstheme="majorBidi"/>
          <w:sz w:val="28"/>
          <w:szCs w:val="28"/>
        </w:rPr>
        <w:t>30</w:t>
      </w:r>
      <w:r w:rsidR="00343A68"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="0023172A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23172A" w:rsidRPr="008931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B15DD1D" w14:textId="77777777" w:rsidR="00EE11B1" w:rsidRPr="008931D4" w:rsidRDefault="00EE11B1" w:rsidP="0046108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87570A" w:rsidRPr="008931D4" w14:paraId="413D4ADE" w14:textId="77777777" w:rsidTr="00A20E1E">
        <w:trPr>
          <w:tblHeader/>
        </w:trPr>
        <w:tc>
          <w:tcPr>
            <w:tcW w:w="3573" w:type="dxa"/>
          </w:tcPr>
          <w:p w14:paraId="6E681184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0D04CF5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0165FA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1BE181B3" w14:textId="77777777" w:rsidR="0087570A" w:rsidRPr="008931D4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826" w:rsidRPr="008931D4" w14:paraId="16AFE9C7" w14:textId="77777777" w:rsidTr="00A20E1E">
        <w:trPr>
          <w:tblHeader/>
        </w:trPr>
        <w:tc>
          <w:tcPr>
            <w:tcW w:w="3573" w:type="dxa"/>
          </w:tcPr>
          <w:p w14:paraId="7CB33CA5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D7B1AD" w14:textId="3D4A5190" w:rsidR="002C0826" w:rsidRPr="008931D4" w:rsidRDefault="00343A6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7414610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2544AB" w14:textId="2F1326BF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0826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826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891630B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1DBA81F" w14:textId="4748D1F7" w:rsidR="002C0826" w:rsidRPr="008931D4" w:rsidRDefault="00343A68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81DF2CB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46AA2D" w14:textId="07D573C6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0826"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826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C0826" w:rsidRPr="008931D4" w14:paraId="7978934E" w14:textId="77777777" w:rsidTr="00A20E1E">
        <w:trPr>
          <w:tblHeader/>
        </w:trPr>
        <w:tc>
          <w:tcPr>
            <w:tcW w:w="3573" w:type="dxa"/>
          </w:tcPr>
          <w:p w14:paraId="16788234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10D286" w14:textId="743E10B3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7A6A0F0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C4EB28" w14:textId="59A84F03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DF0CA62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052C47" w14:textId="11A9C951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4BA3426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2A72AC" w14:textId="00D9AD54" w:rsidR="002C0826" w:rsidRPr="008931D4" w:rsidRDefault="00F118C7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0826" w:rsidRPr="008931D4" w14:paraId="1C3F8302" w14:textId="77777777" w:rsidTr="00A20E1E">
        <w:trPr>
          <w:tblHeader/>
        </w:trPr>
        <w:tc>
          <w:tcPr>
            <w:tcW w:w="3573" w:type="dxa"/>
          </w:tcPr>
          <w:p w14:paraId="175D53C2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7D76ADD" w14:textId="77777777" w:rsidR="002C0826" w:rsidRPr="008931D4" w:rsidRDefault="002C0826" w:rsidP="002C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53CA" w:rsidRPr="008931D4" w14:paraId="416B8663" w14:textId="77777777" w:rsidTr="00A20E1E">
        <w:tc>
          <w:tcPr>
            <w:tcW w:w="3573" w:type="dxa"/>
          </w:tcPr>
          <w:p w14:paraId="23E17AFC" w14:textId="45D5D271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</w:t>
            </w:r>
            <w:r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</w:t>
            </w:r>
            <w:r w:rsidR="008A1D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่าบริการพื้นที่สำนักงาน</w:t>
            </w:r>
            <w:r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</w:tcPr>
          <w:p w14:paraId="7DB1D1D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E4F5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A9A35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333D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6BC73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104AC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4F8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3CA" w:rsidRPr="008931D4" w14:paraId="29AD33F2" w14:textId="77777777" w:rsidTr="00A20E1E">
        <w:tc>
          <w:tcPr>
            <w:tcW w:w="3573" w:type="dxa"/>
          </w:tcPr>
          <w:p w14:paraId="5EDBA544" w14:textId="2F3F7CB3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CB3458" w14:textId="319FAB28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BDC09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5A142" w14:textId="5575E5FC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82752B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67EFC1" w14:textId="2704E730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6CA203BD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0D2387" w14:textId="0225F2D5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53CA" w:rsidRPr="008931D4" w14:paraId="1EEB5C65" w14:textId="77777777" w:rsidTr="00A20E1E">
        <w:tc>
          <w:tcPr>
            <w:tcW w:w="3573" w:type="dxa"/>
          </w:tcPr>
          <w:p w14:paraId="27EFE50A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D1216F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7F98F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23B45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CD7A1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9A260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220FA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86A81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3CA" w:rsidRPr="008931D4" w14:paraId="3AC80BBC" w14:textId="77777777" w:rsidTr="00A20E1E">
        <w:tc>
          <w:tcPr>
            <w:tcW w:w="3573" w:type="dxa"/>
          </w:tcPr>
          <w:p w14:paraId="25281D91" w14:textId="4B5AAE4A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0F02FDF9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5F913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1098C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9809D1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BD609F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06CBF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8A753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3CA" w:rsidRPr="008931D4" w14:paraId="07B50ED5" w14:textId="77777777" w:rsidTr="00A20E1E">
        <w:tc>
          <w:tcPr>
            <w:tcW w:w="3573" w:type="dxa"/>
          </w:tcPr>
          <w:p w14:paraId="32938C40" w14:textId="70DD310F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17842D2" w14:textId="70B0070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5DA86EBE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D63EA" w14:textId="2C0A9E0A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13DEC946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DC3DEC" w14:textId="2E5DC146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7040691D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D6A54" w14:textId="5DCC5386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9853CA" w:rsidRPr="008931D4" w14:paraId="7FF86270" w14:textId="77777777" w:rsidTr="00A20E1E">
        <w:tc>
          <w:tcPr>
            <w:tcW w:w="3573" w:type="dxa"/>
          </w:tcPr>
          <w:p w14:paraId="108CA893" w14:textId="1BCB9C8E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24943C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9664E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7610E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C539F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E83F18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AD364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4596E" w14:textId="77777777" w:rsidR="009853CA" w:rsidRPr="008931D4" w:rsidRDefault="009853CA" w:rsidP="0098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46AE707B" w14:textId="77777777" w:rsidTr="00A20E1E">
        <w:tc>
          <w:tcPr>
            <w:tcW w:w="3573" w:type="dxa"/>
          </w:tcPr>
          <w:p w14:paraId="127ED259" w14:textId="731DF869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45C11DD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0E7A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FF7D4A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B69A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A0829D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A8924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6F150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1A717F36" w14:textId="77777777" w:rsidTr="00A20E1E">
        <w:tc>
          <w:tcPr>
            <w:tcW w:w="3573" w:type="dxa"/>
          </w:tcPr>
          <w:p w14:paraId="150EE642" w14:textId="5FCFBF71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98B00B3" w14:textId="3FF03016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04338875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6FF2" w14:textId="7C719441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2CCB938B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73A68B" w14:textId="2C5180C5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796B98D5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595F49" w14:textId="4DC5C27C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CA51F5" w:rsidRPr="008931D4" w14:paraId="0038DD4C" w14:textId="77777777" w:rsidTr="00A20E1E">
        <w:tc>
          <w:tcPr>
            <w:tcW w:w="3573" w:type="dxa"/>
          </w:tcPr>
          <w:p w14:paraId="5DBC9D95" w14:textId="1E2CA06D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F64222" w14:textId="69AC9DBF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3E67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BE6F4E" w14:textId="65CFA2FC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C0BCA8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125126" w14:textId="4540E64B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BFE9A9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3BD7A" w14:textId="00C94AA2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344BE600" w14:textId="77777777" w:rsidTr="00A20E1E">
        <w:tc>
          <w:tcPr>
            <w:tcW w:w="3573" w:type="dxa"/>
          </w:tcPr>
          <w:p w14:paraId="7EE3B4B9" w14:textId="07A4D931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หนี้สินหมุนเวียน</w:t>
            </w:r>
            <w:r w:rsidR="00AA26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17D63EA2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608E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4E47F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52BA6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99FC0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8331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694B9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74B95977" w14:textId="77777777" w:rsidTr="00A20E1E">
        <w:tc>
          <w:tcPr>
            <w:tcW w:w="3573" w:type="dxa"/>
          </w:tcPr>
          <w:p w14:paraId="06170726" w14:textId="69CD1DF8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C79FAD9" w14:textId="7D03ADD3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991998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77AFFD" w14:textId="113065BA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A7599A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251082" w14:textId="08BB3D9B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600</w:t>
            </w:r>
          </w:p>
        </w:tc>
        <w:tc>
          <w:tcPr>
            <w:tcW w:w="270" w:type="dxa"/>
          </w:tcPr>
          <w:p w14:paraId="5FF72178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CBD50F" w14:textId="12371D28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51F5" w:rsidRPr="008931D4" w14:paraId="45B57382" w14:textId="77777777" w:rsidTr="00A20E1E">
        <w:tc>
          <w:tcPr>
            <w:tcW w:w="3573" w:type="dxa"/>
          </w:tcPr>
          <w:p w14:paraId="2CC0F6BE" w14:textId="676643B2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01C6A195" w14:textId="593FFE65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C317A5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2F31B3" w14:textId="070F56C4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2858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1A7726" w14:textId="72804A28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C59A91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B9EC92" w14:textId="3EA9E022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51F5" w:rsidRPr="008931D4" w14:paraId="0404E91F" w14:textId="77777777" w:rsidTr="00A20E1E">
        <w:tc>
          <w:tcPr>
            <w:tcW w:w="3573" w:type="dxa"/>
          </w:tcPr>
          <w:p w14:paraId="04DE056D" w14:textId="77777777" w:rsidR="00CA51F5" w:rsidRPr="008931D4" w:rsidRDefault="00CA51F5" w:rsidP="00CA51F5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482D71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1E1B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E412B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6CDDC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FA4567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55856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ABDEC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62EF5C06" w14:textId="77777777" w:rsidTr="00A20E1E">
        <w:tc>
          <w:tcPr>
            <w:tcW w:w="3573" w:type="dxa"/>
          </w:tcPr>
          <w:p w14:paraId="55E1E462" w14:textId="77777777" w:rsidR="00CA51F5" w:rsidRPr="008931D4" w:rsidRDefault="00CA51F5" w:rsidP="00CA51F5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3048BA75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3568E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1CEB4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4AFED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BA773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B019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7836D1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1F5" w:rsidRPr="008931D4" w14:paraId="531415A2" w14:textId="77777777" w:rsidTr="00AA261E">
        <w:tc>
          <w:tcPr>
            <w:tcW w:w="3573" w:type="dxa"/>
          </w:tcPr>
          <w:p w14:paraId="121E5CB7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1D798C5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C9190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390C8A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2F20F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2D00E3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270</w:t>
            </w:r>
          </w:p>
        </w:tc>
        <w:tc>
          <w:tcPr>
            <w:tcW w:w="270" w:type="dxa"/>
          </w:tcPr>
          <w:p w14:paraId="7E8803B1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28779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CA51F5" w:rsidRPr="008931D4" w14:paraId="059F01FF" w14:textId="77777777" w:rsidTr="00A20E1E">
        <w:tc>
          <w:tcPr>
            <w:tcW w:w="3573" w:type="dxa"/>
          </w:tcPr>
          <w:p w14:paraId="19CA2DA2" w14:textId="0609EC7B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8931D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7C4554E6" w14:textId="448EB82D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D6EC7A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3AAD9A" w14:textId="323C6566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22F05E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6C3710" w14:textId="45C1D445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3D8956C0" w14:textId="77777777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1D9D7" w14:textId="520AC5BB" w:rsidR="00CA51F5" w:rsidRPr="008931D4" w:rsidRDefault="00CA51F5" w:rsidP="00CA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96E9D9" w14:textId="77777777" w:rsidR="00EC2D24" w:rsidRPr="008931D4" w:rsidRDefault="00EC2D24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28102C" w14:textId="77777777" w:rsidR="00FF12D4" w:rsidRPr="008931D4" w:rsidRDefault="00FF1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99517E" w14:textId="216AD989" w:rsidR="00270F13" w:rsidRPr="008931D4" w:rsidRDefault="00270F13" w:rsidP="00A20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รายการเคลื่อนไหวของเงินกู้ยืมระยะสั้นจากบุคคล</w:t>
      </w:r>
      <w:r w:rsidR="00613046" w:rsidRPr="008931D4">
        <w:rPr>
          <w:rFonts w:asciiTheme="majorBidi" w:hAnsiTheme="majorBidi" w:cstheme="majorBidi"/>
          <w:sz w:val="28"/>
          <w:szCs w:val="28"/>
          <w:cs/>
        </w:rPr>
        <w:t>หรือ</w:t>
      </w:r>
      <w:r w:rsidRPr="008931D4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>งวด</w:t>
      </w:r>
      <w:r w:rsidR="004B6AB2" w:rsidRPr="008931D4">
        <w:rPr>
          <w:rFonts w:asciiTheme="majorBidi" w:hAnsiTheme="majorBidi" w:cstheme="majorBidi"/>
          <w:sz w:val="28"/>
          <w:szCs w:val="28"/>
          <w:cs/>
        </w:rPr>
        <w:t>หก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8931D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61304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3</w:t>
      </w:r>
      <w:r w:rsidR="004B6AB2" w:rsidRPr="008931D4">
        <w:rPr>
          <w:rFonts w:asciiTheme="majorBidi" w:hAnsiTheme="majorBidi" w:cstheme="majorBidi"/>
          <w:sz w:val="28"/>
          <w:szCs w:val="28"/>
        </w:rPr>
        <w:t>0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4B6AB2" w:rsidRPr="008931D4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="005D00B6" w:rsidRPr="008931D4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Pr="008931D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B319C6E" w14:textId="77777777" w:rsidR="00270F13" w:rsidRPr="008931D4" w:rsidRDefault="00270F13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EF784B" w:rsidRPr="008931D4" w14:paraId="4B1F42E8" w14:textId="77777777" w:rsidTr="00D12187">
        <w:trPr>
          <w:tblHeader/>
        </w:trPr>
        <w:tc>
          <w:tcPr>
            <w:tcW w:w="973" w:type="pct"/>
          </w:tcPr>
          <w:p w14:paraId="1DCF0334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2473EF7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52EB8810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F4324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F784B" w:rsidRPr="008931D4" w14:paraId="1E101EBF" w14:textId="77777777" w:rsidTr="00D12187">
        <w:trPr>
          <w:tblHeader/>
        </w:trPr>
        <w:tc>
          <w:tcPr>
            <w:tcW w:w="973" w:type="pct"/>
          </w:tcPr>
          <w:p w14:paraId="51C34A15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32EE752B" w14:textId="5DBDEFCB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EF784B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B1B49E4" w14:textId="55E4B94A" w:rsidR="00EF784B" w:rsidRPr="008931D4" w:rsidRDefault="00343A68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4ECD4886" w14:textId="1CFB5246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EF784B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="00EF784B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7E051CA8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26953D2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E5BF58C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53A08E0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74D195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5039B9" w14:textId="562BF5C1" w:rsidR="00EF784B" w:rsidRPr="008931D4" w:rsidRDefault="00343A68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F784B" w:rsidRPr="008931D4" w14:paraId="6D3156D1" w14:textId="77777777" w:rsidTr="00D12187">
        <w:trPr>
          <w:tblHeader/>
        </w:trPr>
        <w:tc>
          <w:tcPr>
            <w:tcW w:w="973" w:type="pct"/>
          </w:tcPr>
          <w:p w14:paraId="5CE96D7C" w14:textId="36AAD7C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="00613046"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640" w:type="pct"/>
          </w:tcPr>
          <w:p w14:paraId="359F3ECE" w14:textId="6E8AF022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591" w:type="pct"/>
          </w:tcPr>
          <w:p w14:paraId="409BDAD2" w14:textId="2C1DEB37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638" w:type="pct"/>
          </w:tcPr>
          <w:p w14:paraId="5CAFA242" w14:textId="2D442D0F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3C72A837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83DB5E4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A9A139D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AA2A1C8" w14:textId="7749A44C" w:rsidR="00EF784B" w:rsidRPr="008931D4" w:rsidRDefault="00B629C4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6A0069A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765BBFD" w14:textId="1B41FA04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923EDC" w:rsidRPr="008931D4" w14:paraId="69075604" w14:textId="77777777" w:rsidTr="00D12187">
        <w:trPr>
          <w:tblHeader/>
        </w:trPr>
        <w:tc>
          <w:tcPr>
            <w:tcW w:w="973" w:type="pct"/>
          </w:tcPr>
          <w:p w14:paraId="7DF6F7AA" w14:textId="77777777" w:rsidR="00923EDC" w:rsidRPr="008931D4" w:rsidRDefault="00923EDC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7FA7218" w14:textId="77777777" w:rsidR="00923EDC" w:rsidRPr="008931D4" w:rsidRDefault="00923EDC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1F00822A" w14:textId="77777777" w:rsidR="00923EDC" w:rsidRPr="008931D4" w:rsidRDefault="00923EDC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84B" w:rsidRPr="008931D4" w14:paraId="09C0CA12" w14:textId="77777777" w:rsidTr="00D12187">
        <w:trPr>
          <w:tblHeader/>
        </w:trPr>
        <w:tc>
          <w:tcPr>
            <w:tcW w:w="973" w:type="pct"/>
          </w:tcPr>
          <w:p w14:paraId="36AE7B8A" w14:textId="77777777" w:rsidR="00EF784B" w:rsidRPr="008931D4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19A4BF01" w14:textId="395F62FB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4027" w:rsidRPr="008931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591" w:type="pct"/>
          </w:tcPr>
          <w:p w14:paraId="5E1F0CA5" w14:textId="6C92731B" w:rsidR="00EF784B" w:rsidRPr="008931D4" w:rsidRDefault="00D1218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4.00</w:t>
            </w:r>
          </w:p>
        </w:tc>
        <w:tc>
          <w:tcPr>
            <w:tcW w:w="638" w:type="pct"/>
          </w:tcPr>
          <w:p w14:paraId="6629D347" w14:textId="1AF8D449" w:rsidR="00EF784B" w:rsidRPr="008931D4" w:rsidRDefault="00F118C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4402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" w:type="pct"/>
          </w:tcPr>
          <w:p w14:paraId="320646EB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8B6918A" w14:textId="58AE4D74" w:rsidR="00EF784B" w:rsidRPr="008931D4" w:rsidRDefault="00D1218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20,000</w:t>
            </w:r>
          </w:p>
        </w:tc>
        <w:tc>
          <w:tcPr>
            <w:tcW w:w="147" w:type="pct"/>
          </w:tcPr>
          <w:p w14:paraId="31ED7778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96122A" w14:textId="09FDA5D4" w:rsidR="00EF784B" w:rsidRPr="008931D4" w:rsidRDefault="00D1218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(20,000)</w:t>
            </w:r>
          </w:p>
        </w:tc>
        <w:tc>
          <w:tcPr>
            <w:tcW w:w="147" w:type="pct"/>
          </w:tcPr>
          <w:p w14:paraId="532070F0" w14:textId="77777777" w:rsidR="00EF784B" w:rsidRPr="008931D4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6DCC9" w14:textId="4147836A" w:rsidR="00EF784B" w:rsidRPr="008931D4" w:rsidRDefault="00D12187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30,000</w:t>
            </w:r>
          </w:p>
        </w:tc>
      </w:tr>
      <w:tr w:rsidR="00467351" w:rsidRPr="008931D4" w14:paraId="6B1CC945" w14:textId="77777777" w:rsidTr="00D12187">
        <w:trPr>
          <w:tblHeader/>
        </w:trPr>
        <w:tc>
          <w:tcPr>
            <w:tcW w:w="973" w:type="pct"/>
          </w:tcPr>
          <w:p w14:paraId="7B55A63E" w14:textId="77777777" w:rsidR="00467351" w:rsidRPr="008931D4" w:rsidRDefault="00467351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FD785D9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3689E9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9556C57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D29FE07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F0323C4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7FEC25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4932E65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67A259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BCBF903" w14:textId="77777777" w:rsidR="00467351" w:rsidRPr="008931D4" w:rsidRDefault="00467351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300D" w:rsidRPr="008931D4" w14:paraId="3AE24F2E" w14:textId="77777777" w:rsidTr="00D12187">
        <w:trPr>
          <w:tblHeader/>
        </w:trPr>
        <w:tc>
          <w:tcPr>
            <w:tcW w:w="973" w:type="pct"/>
          </w:tcPr>
          <w:p w14:paraId="076810CC" w14:textId="77777777" w:rsidR="002A300D" w:rsidRPr="008931D4" w:rsidRDefault="002A300D" w:rsidP="005B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9F454CB" w14:textId="362E522E" w:rsidR="002A300D" w:rsidRPr="008931D4" w:rsidRDefault="002A300D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6CD17780" w14:textId="7FE3E866" w:rsidR="002A300D" w:rsidRPr="008931D4" w:rsidRDefault="002A300D" w:rsidP="005B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36F" w:rsidRPr="008931D4" w14:paraId="77702636" w14:textId="77777777" w:rsidTr="00D12187">
        <w:trPr>
          <w:tblHeader/>
        </w:trPr>
        <w:tc>
          <w:tcPr>
            <w:tcW w:w="973" w:type="pct"/>
          </w:tcPr>
          <w:p w14:paraId="237B1A28" w14:textId="77777777" w:rsidR="005B636F" w:rsidRPr="008931D4" w:rsidRDefault="005B636F" w:rsidP="005B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44A7322B" w14:textId="41A81669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5D3C79F4" w14:textId="68708572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741F79C7" w14:textId="3FBC554F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68FB5F6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2448326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68081F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70C5366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E83B22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E316157" w14:textId="37218AF2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B636F" w:rsidRPr="008931D4" w14:paraId="0D7C5E66" w14:textId="77777777" w:rsidTr="00D12187">
        <w:trPr>
          <w:tblHeader/>
        </w:trPr>
        <w:tc>
          <w:tcPr>
            <w:tcW w:w="973" w:type="pct"/>
          </w:tcPr>
          <w:p w14:paraId="093645D8" w14:textId="47644DD9" w:rsidR="005B636F" w:rsidRPr="008931D4" w:rsidRDefault="005B636F" w:rsidP="005B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02223262" w14:textId="6E0B5173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591" w:type="pct"/>
          </w:tcPr>
          <w:p w14:paraId="74F394F1" w14:textId="43409DE4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638" w:type="pct"/>
          </w:tcPr>
          <w:p w14:paraId="3FA5DC5C" w14:textId="20F60A13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59039B19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7A61FA93" w14:textId="36507248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1BD6DA35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C7DE006" w14:textId="0B5D4C2D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24080592" w14:textId="77777777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CA7F23" w14:textId="5570688C" w:rsidR="005B636F" w:rsidRPr="008931D4" w:rsidRDefault="005B636F" w:rsidP="005B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8D61A8" w:rsidRPr="008931D4" w14:paraId="5C63391C" w14:textId="77777777" w:rsidTr="00D12187">
        <w:trPr>
          <w:tblHeader/>
        </w:trPr>
        <w:tc>
          <w:tcPr>
            <w:tcW w:w="973" w:type="pct"/>
          </w:tcPr>
          <w:p w14:paraId="11907B27" w14:textId="77777777" w:rsidR="008D61A8" w:rsidRPr="008931D4" w:rsidRDefault="008D61A8" w:rsidP="008D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DA687E2" w14:textId="5E51B454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2FF6F72" w14:textId="37DDC4A0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61A8" w:rsidRPr="008931D4" w14:paraId="441EE267" w14:textId="77777777" w:rsidTr="00D12187">
        <w:trPr>
          <w:tblHeader/>
        </w:trPr>
        <w:tc>
          <w:tcPr>
            <w:tcW w:w="973" w:type="pct"/>
          </w:tcPr>
          <w:p w14:paraId="5864E68E" w14:textId="77777777" w:rsidR="008D61A8" w:rsidRPr="008931D4" w:rsidRDefault="008D61A8" w:rsidP="008D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1678D19C" w14:textId="061C1C85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4D676064" w14:textId="4956C539" w:rsidR="008D61A8" w:rsidRPr="008931D4" w:rsidRDefault="00D12187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3.50</w:t>
            </w:r>
          </w:p>
        </w:tc>
        <w:tc>
          <w:tcPr>
            <w:tcW w:w="638" w:type="pct"/>
          </w:tcPr>
          <w:p w14:paraId="0E09415F" w14:textId="5D3C1D6B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147" w:type="pct"/>
          </w:tcPr>
          <w:p w14:paraId="40D2860B" w14:textId="77777777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8F00459" w14:textId="54788F64" w:rsidR="008D61A8" w:rsidRPr="008931D4" w:rsidRDefault="00217015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2050CB3" w14:textId="77777777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4293E91" w14:textId="1AE48BA8" w:rsidR="008D61A8" w:rsidRPr="008931D4" w:rsidRDefault="00D12187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(20,</w:t>
            </w:r>
            <w:r w:rsidR="00217015" w:rsidRPr="008931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00)</w:t>
            </w:r>
          </w:p>
        </w:tc>
        <w:tc>
          <w:tcPr>
            <w:tcW w:w="147" w:type="pct"/>
          </w:tcPr>
          <w:p w14:paraId="130CC4CD" w14:textId="77777777" w:rsidR="008D61A8" w:rsidRPr="008931D4" w:rsidRDefault="008D61A8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33AC5CB" w14:textId="44759DD0" w:rsidR="008D61A8" w:rsidRPr="008931D4" w:rsidRDefault="00D12187" w:rsidP="008D6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29,000</w:t>
            </w:r>
          </w:p>
        </w:tc>
      </w:tr>
      <w:tr w:rsidR="00D12187" w:rsidRPr="008931D4" w14:paraId="7CBA9D4A" w14:textId="77777777" w:rsidTr="00D12187">
        <w:trPr>
          <w:tblHeader/>
        </w:trPr>
        <w:tc>
          <w:tcPr>
            <w:tcW w:w="973" w:type="pct"/>
          </w:tcPr>
          <w:p w14:paraId="57FB6670" w14:textId="77777777" w:rsidR="00D12187" w:rsidRPr="008931D4" w:rsidRDefault="00D12187" w:rsidP="00D1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4BFF8597" w14:textId="2A217C62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588E5F9" w14:textId="20D903A3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4.00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3CD5B9B" w14:textId="1D428883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055BFDB1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64158DB" w14:textId="215DCDC0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20,000</w:t>
            </w:r>
          </w:p>
        </w:tc>
        <w:tc>
          <w:tcPr>
            <w:tcW w:w="147" w:type="pct"/>
          </w:tcPr>
          <w:p w14:paraId="38E78751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D9EF91" w14:textId="31E64EFA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(20,000)</w:t>
            </w:r>
          </w:p>
        </w:tc>
        <w:tc>
          <w:tcPr>
            <w:tcW w:w="147" w:type="pct"/>
          </w:tcPr>
          <w:p w14:paraId="62A75F99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6A71D9" w14:textId="0B17DED6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30,000</w:t>
            </w:r>
          </w:p>
        </w:tc>
      </w:tr>
      <w:tr w:rsidR="00D12187" w:rsidRPr="008931D4" w14:paraId="0DE3B3EE" w14:textId="77777777" w:rsidTr="00D12187">
        <w:trPr>
          <w:tblHeader/>
        </w:trPr>
        <w:tc>
          <w:tcPr>
            <w:tcW w:w="973" w:type="pct"/>
          </w:tcPr>
          <w:p w14:paraId="71555C88" w14:textId="77777777" w:rsidR="00D12187" w:rsidRPr="008931D4" w:rsidRDefault="00D12187" w:rsidP="00D1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2ECAA31B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FBD1CFD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DF2770A" w14:textId="3795A3A0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  <w:tc>
          <w:tcPr>
            <w:tcW w:w="147" w:type="pct"/>
          </w:tcPr>
          <w:p w14:paraId="3FDCE676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CED5E35" w14:textId="2B3F4774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20,000</w:t>
            </w:r>
          </w:p>
        </w:tc>
        <w:tc>
          <w:tcPr>
            <w:tcW w:w="147" w:type="pct"/>
          </w:tcPr>
          <w:p w14:paraId="2FC0A1CB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63513FB" w14:textId="28B09C2B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(40,</w:t>
            </w:r>
            <w:r w:rsidR="00217015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00)</w:t>
            </w:r>
          </w:p>
        </w:tc>
        <w:tc>
          <w:tcPr>
            <w:tcW w:w="147" w:type="pct"/>
          </w:tcPr>
          <w:p w14:paraId="3A2BAADD" w14:textId="77777777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EB7833E" w14:textId="735FECAD" w:rsidR="00D12187" w:rsidRPr="008931D4" w:rsidRDefault="00D12187" w:rsidP="00D1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59,000</w:t>
            </w:r>
          </w:p>
        </w:tc>
      </w:tr>
    </w:tbl>
    <w:p w14:paraId="2E4B6A3E" w14:textId="77777777" w:rsidR="00ED1969" w:rsidRPr="008931D4" w:rsidRDefault="00ED196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0DDABA" w14:textId="77777777" w:rsidR="00F10F18" w:rsidRPr="008931D4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09EDAD24" w14:textId="77777777" w:rsidR="002A6009" w:rsidRPr="008931D4" w:rsidRDefault="002A600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D5CB0" w14:textId="7C069D40" w:rsidR="008B1074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และกิจการร่วมค้า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หลายฉบับ โดยมีระยะเวลาในการให้บริการ </w:t>
      </w:r>
      <w:r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</w:rPr>
        <w:t>- 3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8931D4">
        <w:rPr>
          <w:rFonts w:asciiTheme="majorBidi" w:hAnsiTheme="majorBidi" w:cstheme="majorBidi"/>
          <w:sz w:val="28"/>
          <w:szCs w:val="28"/>
        </w:rPr>
        <w:t>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</w:rPr>
        <w:t>256</w:t>
      </w:r>
      <w:r w:rsidR="009244C1">
        <w:rPr>
          <w:rFonts w:asciiTheme="majorBidi" w:hAnsiTheme="majorBidi" w:cstheme="majorBidi"/>
          <w:sz w:val="28"/>
          <w:szCs w:val="28"/>
        </w:rPr>
        <w:t>2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8931D4">
        <w:rPr>
          <w:rFonts w:asciiTheme="majorBidi" w:hAnsiTheme="majorBidi" w:cstheme="majorBidi"/>
          <w:sz w:val="28"/>
          <w:szCs w:val="28"/>
        </w:rPr>
        <w:t xml:space="preserve">31 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931D4">
        <w:rPr>
          <w:rFonts w:asciiTheme="majorBidi" w:hAnsiTheme="majorBidi" w:cstheme="majorBidi"/>
          <w:sz w:val="28"/>
          <w:szCs w:val="28"/>
        </w:rPr>
        <w:t>256</w:t>
      </w:r>
      <w:r w:rsidR="009244C1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6B9AA45" w14:textId="77777777" w:rsidR="008B1074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2531F1" w14:textId="3F89E0C3" w:rsidR="008B1074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</w:t>
      </w:r>
      <w:r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8931D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ขอบเขตการให้บริการประกอบด้วย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>งานบริหารงานองค์กร งานการตลาด งานการบัญชีและการเงิน งานด้านกฎหมาย งานพิจารณาสินเชื่อ งานทรัพยากรบุคคล และงา</w:t>
      </w:r>
      <w:r w:rsidR="00BA3F15">
        <w:rPr>
          <w:rFonts w:asciiTheme="majorBidi" w:hAnsiTheme="majorBidi" w:cstheme="majorBidi" w:hint="cs"/>
          <w:sz w:val="28"/>
          <w:szCs w:val="28"/>
          <w:cs/>
        </w:rPr>
        <w:t>นเทคโนโลยีสารสนเทศ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โดยมีระยะเวลาในการให้บริการตั้งแต่</w:t>
      </w:r>
      <w:r w:rsidR="00AA261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>
        <w:rPr>
          <w:rFonts w:asciiTheme="majorBidi" w:hAnsiTheme="majorBidi" w:cstheme="majorBidi"/>
          <w:sz w:val="28"/>
          <w:szCs w:val="28"/>
        </w:rPr>
        <w:t xml:space="preserve">1 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9244C1">
        <w:rPr>
          <w:rFonts w:asciiTheme="majorBidi" w:hAnsiTheme="majorBidi" w:cstheme="majorBidi"/>
          <w:sz w:val="28"/>
          <w:szCs w:val="28"/>
        </w:rPr>
        <w:t xml:space="preserve">2563 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AA261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>
        <w:rPr>
          <w:rFonts w:asciiTheme="majorBidi" w:hAnsiTheme="majorBidi" w:cstheme="majorBidi"/>
          <w:sz w:val="28"/>
          <w:szCs w:val="28"/>
        </w:rPr>
        <w:t xml:space="preserve">31 </w:t>
      </w:r>
      <w:r w:rsidR="009244C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244C1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6B9C70" w14:textId="77777777" w:rsidR="008B1074" w:rsidRDefault="008B107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ACD15" w14:textId="1B615137" w:rsidR="00F10F18" w:rsidRPr="008931D4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กลุ่ม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ลงนามใน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สัญญาเช่าอาคาร</w:t>
      </w:r>
      <w:r w:rsidR="006F0B0A" w:rsidRPr="008931D4">
        <w:rPr>
          <w:rFonts w:asciiTheme="majorBidi" w:hAnsiTheme="majorBidi" w:cstheme="majorBidi"/>
          <w:sz w:val="28"/>
          <w:szCs w:val="28"/>
          <w:cs/>
        </w:rPr>
        <w:t>และพื้นที่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="006F0B0A" w:rsidRPr="008931D4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กับบุคคล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โดยมี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เช่า</w:t>
      </w:r>
      <w:r w:rsidR="00B6125B" w:rsidRPr="008931D4">
        <w:rPr>
          <w:rFonts w:asciiTheme="majorBidi" w:hAnsiTheme="majorBidi" w:cstheme="majorBidi"/>
          <w:sz w:val="28"/>
          <w:szCs w:val="28"/>
          <w:cs/>
        </w:rPr>
        <w:t>ภายใน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1</w:t>
      </w:r>
      <w:r w:rsidR="00F43D85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5E3BAA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43D85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</w:t>
      </w:r>
      <w:r w:rsidR="00217015" w:rsidRPr="008931D4">
        <w:rPr>
          <w:rFonts w:asciiTheme="majorBidi" w:hAnsiTheme="majorBidi" w:cstheme="majorBidi"/>
          <w:sz w:val="28"/>
          <w:szCs w:val="28"/>
        </w:rPr>
        <w:t>3</w:t>
      </w:r>
      <w:r w:rsidR="00F43D85" w:rsidRPr="008931D4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="00F43D85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2187" w:rsidRPr="008931D4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F43D85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2564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2007" w:rsidRPr="008931D4">
        <w:rPr>
          <w:rFonts w:asciiTheme="majorBidi" w:hAnsiTheme="majorBidi" w:cstheme="majorBidi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</w:p>
    <w:p w14:paraId="499EB673" w14:textId="77777777" w:rsidR="00A449A3" w:rsidRPr="008931D4" w:rsidRDefault="00A449A3" w:rsidP="00F9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A4094" w14:textId="77777777" w:rsidR="00A449A3" w:rsidRPr="008931D4" w:rsidRDefault="00A449A3" w:rsidP="00A44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931D4">
        <w:rPr>
          <w:rFonts w:asciiTheme="majorBidi" w:hAnsiTheme="majorBidi" w:cstheme="majorBidi"/>
          <w:sz w:val="28"/>
          <w:szCs w:val="28"/>
        </w:rPr>
        <w:t>30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8931D4">
        <w:rPr>
          <w:rFonts w:asciiTheme="majorBidi" w:hAnsiTheme="majorBidi" w:cstheme="majorBidi"/>
          <w:sz w:val="28"/>
          <w:szCs w:val="28"/>
        </w:rPr>
        <w:t xml:space="preserve"> 2563 </w:t>
      </w:r>
      <w:r w:rsidRPr="008931D4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5C110FD4" w14:textId="77777777" w:rsidR="00EA184F" w:rsidRPr="008931D4" w:rsidRDefault="00EA1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DD181C0" w14:textId="4092D563" w:rsidR="00F10F18" w:rsidRPr="008931D4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การค้ำประกันหนี้สิน</w:t>
      </w:r>
      <w:r w:rsidR="0023332F"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โดยบุคคลที่เกี่ยวข้องกัน</w:t>
      </w:r>
    </w:p>
    <w:p w14:paraId="71F798A8" w14:textId="77777777" w:rsidR="00F10F18" w:rsidRPr="008931D4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93423" w14:textId="31FB75C5" w:rsidR="00F10F18" w:rsidRPr="008931D4" w:rsidRDefault="00F10F18" w:rsidP="00AF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43A68" w:rsidRPr="008931D4">
        <w:rPr>
          <w:rFonts w:asciiTheme="majorBidi" w:hAnsiTheme="majorBidi" w:cstheme="majorBidi"/>
          <w:sz w:val="28"/>
          <w:szCs w:val="28"/>
        </w:rPr>
        <w:t>30</w:t>
      </w:r>
      <w:r w:rsidR="00343A68"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08258E"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บุคคลที่เกี่ยวข้องกัน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ได้วางหลักประกันและค้ำประกัน</w:t>
      </w:r>
      <w:r w:rsidRPr="008931D4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260A4" w:rsidRPr="008931D4">
        <w:rPr>
          <w:rFonts w:asciiTheme="majorBidi" w:hAnsiTheme="majorBidi" w:cstheme="majorBidi"/>
          <w:sz w:val="28"/>
          <w:szCs w:val="28"/>
          <w:cs/>
        </w:rPr>
        <w:t xml:space="preserve">(หมายเหตุข้อ </w:t>
      </w:r>
      <w:r w:rsidR="00467351" w:rsidRPr="008931D4">
        <w:rPr>
          <w:rFonts w:asciiTheme="majorBidi" w:hAnsiTheme="majorBidi" w:cstheme="majorBidi"/>
          <w:sz w:val="28"/>
          <w:szCs w:val="28"/>
        </w:rPr>
        <w:t>9</w:t>
      </w:r>
      <w:r w:rsidR="008260A4" w:rsidRPr="008931D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BC294DE" w14:textId="77777777" w:rsidR="008260A4" w:rsidRPr="008931D4" w:rsidRDefault="008260A4" w:rsidP="00AF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CA652" w14:textId="00F7BB1D" w:rsidR="0023332F" w:rsidRPr="008931D4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t>1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.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ab/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กรรมการบริษัทได้จำนำสิทธิการรับคืนเงินฝากธนาคารของกรรมการบริษัท 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เพื่อเป็นหลักประกันวงเงินกู้ยืมจากสถาบันการเงิน</w:t>
      </w:r>
    </w:p>
    <w:p w14:paraId="40D23896" w14:textId="3AD1EDE6" w:rsidR="00626215" w:rsidRPr="008931D4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t>2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>.</w:t>
      </w:r>
      <w:r w:rsidR="0023332F" w:rsidRPr="008931D4">
        <w:rPr>
          <w:rFonts w:asciiTheme="majorBidi" w:hAnsiTheme="majorBidi" w:cstheme="majorBidi"/>
          <w:sz w:val="28"/>
          <w:szCs w:val="28"/>
          <w:cs/>
        </w:rPr>
        <w:tab/>
      </w:r>
      <w:r w:rsidR="00626215" w:rsidRPr="008931D4">
        <w:rPr>
          <w:rFonts w:asciiTheme="majorBidi" w:hAnsiTheme="majorBidi" w:cstheme="majorBidi"/>
          <w:sz w:val="28"/>
          <w:szCs w:val="28"/>
          <w:cs/>
        </w:rPr>
        <w:t>กรรมการบริษัท ผู้ถือหุ้นและ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บุคคลที่เกี่ยวข้องกันได้จดจำนองที่ดิน</w:t>
      </w:r>
      <w:r w:rsidR="00E96D8C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 xml:space="preserve">เพื่อเป็นหลักประกันวงเงินกู้ยืมจากสถาบันการเงิน </w:t>
      </w:r>
    </w:p>
    <w:p w14:paraId="044F0FBF" w14:textId="22A06A66" w:rsidR="00F10F18" w:rsidRPr="008931D4" w:rsidRDefault="00F118C7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t>3</w:t>
      </w:r>
      <w:r w:rsidR="00626215" w:rsidRPr="008931D4">
        <w:rPr>
          <w:rFonts w:asciiTheme="majorBidi" w:hAnsiTheme="majorBidi" w:cstheme="majorBidi"/>
          <w:sz w:val="28"/>
          <w:szCs w:val="28"/>
          <w:cs/>
        </w:rPr>
        <w:t>.</w:t>
      </w:r>
      <w:r w:rsidR="00626215" w:rsidRPr="008931D4">
        <w:rPr>
          <w:rFonts w:asciiTheme="majorBidi" w:hAnsiTheme="majorBidi" w:cstheme="majorBidi"/>
          <w:sz w:val="28"/>
          <w:szCs w:val="28"/>
          <w:cs/>
        </w:rPr>
        <w:tab/>
        <w:t>กรรมการบริษัทและผู้ถือหุ้น</w:t>
      </w:r>
      <w:r w:rsidR="00F10F18" w:rsidRPr="008931D4">
        <w:rPr>
          <w:rFonts w:asciiTheme="majorBidi" w:hAnsiTheme="majorBidi" w:cstheme="majorBidi"/>
          <w:sz w:val="28"/>
          <w:szCs w:val="28"/>
          <w:cs/>
        </w:rPr>
        <w:t>ค้ำประกันวงเงินกู้ยืมดังกล่าว โดยไม่คิดผลตอบแทน</w:t>
      </w:r>
    </w:p>
    <w:p w14:paraId="7D36B6E2" w14:textId="77777777" w:rsidR="00B8257E" w:rsidRPr="008931D4" w:rsidRDefault="00B8257E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ECAB63" w14:textId="003A4EC5" w:rsidR="00375A14" w:rsidRPr="008931D4" w:rsidRDefault="00467351" w:rsidP="00242C8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931D4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375A14" w:rsidRPr="008931D4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8931D4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70648378" w14:textId="77777777" w:rsidR="004D51E6" w:rsidRPr="008931D4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3CCF8" w14:textId="676EAD65" w:rsidR="002324C6" w:rsidRPr="008931D4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ลูกหนี้ตามสัญญาเช่า</w:t>
      </w:r>
      <w:r w:rsidR="00CD1161" w:rsidRPr="008931D4">
        <w:rPr>
          <w:rFonts w:asciiTheme="majorBidi" w:hAnsiTheme="majorBidi" w:cstheme="majorBidi"/>
          <w:sz w:val="28"/>
          <w:szCs w:val="28"/>
          <w:cs/>
        </w:rPr>
        <w:t>ซื้อ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343A68" w:rsidRPr="008931D4">
        <w:rPr>
          <w:rFonts w:asciiTheme="majorBidi" w:hAnsiTheme="majorBidi" w:cstheme="majorBidi"/>
          <w:sz w:val="28"/>
          <w:szCs w:val="28"/>
        </w:rPr>
        <w:t>30</w:t>
      </w:r>
      <w:r w:rsidR="00343A68"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343A68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2563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แล</w:t>
      </w:r>
      <w:r w:rsidR="008C7C9C" w:rsidRPr="008931D4">
        <w:rPr>
          <w:rFonts w:asciiTheme="majorBidi" w:hAnsiTheme="majorBidi" w:cstheme="majorBidi"/>
          <w:sz w:val="28"/>
          <w:szCs w:val="28"/>
          <w:cs/>
        </w:rPr>
        <w:t>ะ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sz w:val="28"/>
          <w:szCs w:val="28"/>
        </w:rPr>
        <w:t>31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118C7" w:rsidRPr="008931D4">
        <w:rPr>
          <w:rFonts w:asciiTheme="majorBidi" w:hAnsiTheme="majorBidi" w:cstheme="majorBidi"/>
          <w:sz w:val="28"/>
          <w:szCs w:val="28"/>
        </w:rPr>
        <w:t>2562</w:t>
      </w:r>
      <w:r w:rsidR="00951E76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50040504" w14:textId="77777777" w:rsidR="004D51E6" w:rsidRPr="008931D4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5F793C" w:rsidRPr="008931D4" w14:paraId="2109A666" w14:textId="77777777" w:rsidTr="00A20E1E">
        <w:tc>
          <w:tcPr>
            <w:tcW w:w="2160" w:type="dxa"/>
          </w:tcPr>
          <w:p w14:paraId="1F28F27C" w14:textId="77777777" w:rsidR="005F793C" w:rsidRPr="008931D4" w:rsidRDefault="005F793C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5C6D034" w14:textId="77777777" w:rsidR="005F793C" w:rsidRPr="008931D4" w:rsidRDefault="005F793C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79315A" w:rsidRPr="008931D4" w14:paraId="5EBAD8CA" w14:textId="77777777" w:rsidTr="00A20E1E">
        <w:tc>
          <w:tcPr>
            <w:tcW w:w="2160" w:type="dxa"/>
          </w:tcPr>
          <w:p w14:paraId="4A87C363" w14:textId="77777777" w:rsidR="0079315A" w:rsidRPr="008931D4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C43F0E8" w14:textId="1E940311" w:rsidR="0079315A" w:rsidRPr="008931D4" w:rsidRDefault="00343A68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AF2D3F" w:rsidRPr="008931D4" w14:paraId="0844B704" w14:textId="77777777" w:rsidTr="00A20E1E">
        <w:tc>
          <w:tcPr>
            <w:tcW w:w="2160" w:type="dxa"/>
          </w:tcPr>
          <w:p w14:paraId="4DF9E10C" w14:textId="77777777" w:rsidR="0079315A" w:rsidRPr="008931D4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1BE4442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893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CBC1AA" w14:textId="575F7CEC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1DA0E571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51272C96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5E5E466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AAAE53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6324F945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B81C3F0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2C04B365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55554FBA" w14:textId="77777777" w:rsidR="0079315A" w:rsidRPr="008931D4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4B66" w:rsidRPr="008931D4" w14:paraId="500534F9" w14:textId="77777777" w:rsidTr="00A20E1E">
        <w:tc>
          <w:tcPr>
            <w:tcW w:w="2160" w:type="dxa"/>
          </w:tcPr>
          <w:p w14:paraId="046FC524" w14:textId="77777777" w:rsidR="00C74B66" w:rsidRPr="008931D4" w:rsidRDefault="00C74B66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3B69F2C" w14:textId="60FFFC36" w:rsidR="00C74B66" w:rsidRPr="008931D4" w:rsidRDefault="00C74B66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3ED4" w:rsidRPr="008931D4" w14:paraId="6411A52D" w14:textId="77777777" w:rsidTr="00A20E1E">
        <w:tc>
          <w:tcPr>
            <w:tcW w:w="2160" w:type="dxa"/>
          </w:tcPr>
          <w:p w14:paraId="6C54707D" w14:textId="77777777" w:rsidR="00583ED4" w:rsidRPr="008931D4" w:rsidRDefault="00583ED4" w:rsidP="00583ED4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08E37B89" w14:textId="72E1869D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628,214</w:t>
            </w:r>
          </w:p>
        </w:tc>
        <w:tc>
          <w:tcPr>
            <w:tcW w:w="1051" w:type="dxa"/>
          </w:tcPr>
          <w:p w14:paraId="0949CC0A" w14:textId="63BDBB05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431,788</w:t>
            </w:r>
          </w:p>
        </w:tc>
        <w:tc>
          <w:tcPr>
            <w:tcW w:w="1051" w:type="dxa"/>
          </w:tcPr>
          <w:p w14:paraId="79C998FF" w14:textId="01A1EE36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346,486</w:t>
            </w:r>
          </w:p>
        </w:tc>
        <w:tc>
          <w:tcPr>
            <w:tcW w:w="1051" w:type="dxa"/>
          </w:tcPr>
          <w:p w14:paraId="384D8F71" w14:textId="6D1DA550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229,09</w:t>
            </w:r>
            <w:r w:rsidR="008931D4" w:rsidRPr="008931D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14:paraId="0686D9AB" w14:textId="436945ED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101,442</w:t>
            </w:r>
          </w:p>
        </w:tc>
        <w:tc>
          <w:tcPr>
            <w:tcW w:w="1051" w:type="dxa"/>
          </w:tcPr>
          <w:p w14:paraId="275BEA68" w14:textId="38AC796D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17,513</w:t>
            </w:r>
          </w:p>
        </w:tc>
        <w:tc>
          <w:tcPr>
            <w:tcW w:w="1002" w:type="dxa"/>
          </w:tcPr>
          <w:p w14:paraId="02BDB390" w14:textId="3D8E055A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1,754,53</w:t>
            </w:r>
            <w:r w:rsidR="008931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83ED4" w:rsidRPr="008931D4" w14:paraId="6C04511D" w14:textId="77777777" w:rsidTr="00A20E1E">
        <w:tc>
          <w:tcPr>
            <w:tcW w:w="2160" w:type="dxa"/>
          </w:tcPr>
          <w:p w14:paraId="13524AAF" w14:textId="387D8D00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28DF687E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12885" w14:textId="4750D5BB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(176,676)</w:t>
            </w:r>
          </w:p>
        </w:tc>
        <w:tc>
          <w:tcPr>
            <w:tcW w:w="1051" w:type="dxa"/>
          </w:tcPr>
          <w:p w14:paraId="56E2DB49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7CB34" w14:textId="3847F488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(120,449)</w:t>
            </w:r>
          </w:p>
        </w:tc>
        <w:tc>
          <w:tcPr>
            <w:tcW w:w="1051" w:type="dxa"/>
          </w:tcPr>
          <w:p w14:paraId="15F7B408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11221" w14:textId="5304361F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(71,70</w:t>
            </w:r>
            <w:r w:rsidR="008931D4" w:rsidRPr="008931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</w:tcPr>
          <w:p w14:paraId="6E91D665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0AB77" w14:textId="5EFDA5D1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(32,751)</w:t>
            </w:r>
          </w:p>
        </w:tc>
        <w:tc>
          <w:tcPr>
            <w:tcW w:w="1051" w:type="dxa"/>
          </w:tcPr>
          <w:p w14:paraId="66B0C001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BFB60" w14:textId="25C2C2AD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(8,843)</w:t>
            </w:r>
          </w:p>
        </w:tc>
        <w:tc>
          <w:tcPr>
            <w:tcW w:w="1051" w:type="dxa"/>
          </w:tcPr>
          <w:p w14:paraId="3BB3384C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C062F" w14:textId="65838018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(1,153)</w:t>
            </w:r>
          </w:p>
        </w:tc>
        <w:tc>
          <w:tcPr>
            <w:tcW w:w="1002" w:type="dxa"/>
          </w:tcPr>
          <w:p w14:paraId="656039F6" w14:textId="7777777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241B1" w14:textId="296670F2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(411,5</w:t>
            </w:r>
            <w:r w:rsidR="008931D4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83ED4" w:rsidRPr="008931D4" w14:paraId="58A40197" w14:textId="77777777" w:rsidTr="00A20E1E">
        <w:tc>
          <w:tcPr>
            <w:tcW w:w="2160" w:type="dxa"/>
          </w:tcPr>
          <w:p w14:paraId="3DACA320" w14:textId="77777777" w:rsidR="00583ED4" w:rsidRPr="008931D4" w:rsidRDefault="00583ED4" w:rsidP="00583ED4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CAE121" w14:textId="7E549663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451,538</w:t>
            </w:r>
          </w:p>
        </w:tc>
        <w:tc>
          <w:tcPr>
            <w:tcW w:w="1051" w:type="dxa"/>
          </w:tcPr>
          <w:p w14:paraId="6F30A026" w14:textId="08145A41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311,339</w:t>
            </w:r>
          </w:p>
        </w:tc>
        <w:tc>
          <w:tcPr>
            <w:tcW w:w="1051" w:type="dxa"/>
          </w:tcPr>
          <w:p w14:paraId="6E5A6C07" w14:textId="5AA10934" w:rsidR="00583ED4" w:rsidRPr="008931D4" w:rsidRDefault="008931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274,779</w:t>
            </w:r>
          </w:p>
        </w:tc>
        <w:tc>
          <w:tcPr>
            <w:tcW w:w="1051" w:type="dxa"/>
          </w:tcPr>
          <w:p w14:paraId="5D84275B" w14:textId="69BAC0D3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196,34</w:t>
            </w:r>
            <w:r w:rsid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51" w:type="dxa"/>
          </w:tcPr>
          <w:p w14:paraId="6532D47D" w14:textId="2AE3E854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92,599</w:t>
            </w:r>
          </w:p>
        </w:tc>
        <w:tc>
          <w:tcPr>
            <w:tcW w:w="1051" w:type="dxa"/>
          </w:tcPr>
          <w:p w14:paraId="7A6C9D14" w14:textId="0454B510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16,360</w:t>
            </w:r>
          </w:p>
        </w:tc>
        <w:tc>
          <w:tcPr>
            <w:tcW w:w="1002" w:type="dxa"/>
          </w:tcPr>
          <w:p w14:paraId="4ADF7B43" w14:textId="7667CE10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1,342,95</w:t>
            </w:r>
            <w:r w:rsid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583ED4" w:rsidRPr="008931D4" w14:paraId="342BEE9B" w14:textId="77777777" w:rsidTr="00A20E1E">
        <w:tc>
          <w:tcPr>
            <w:tcW w:w="2160" w:type="dxa"/>
          </w:tcPr>
          <w:p w14:paraId="688F6719" w14:textId="038565C9" w:rsidR="00583ED4" w:rsidRPr="008931D4" w:rsidRDefault="00583ED4" w:rsidP="0058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051" w:type="dxa"/>
            <w:vAlign w:val="bottom"/>
          </w:tcPr>
          <w:p w14:paraId="1F1A89B0" w14:textId="41AE7F1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(16,936)</w:t>
            </w:r>
          </w:p>
        </w:tc>
        <w:tc>
          <w:tcPr>
            <w:tcW w:w="1051" w:type="dxa"/>
            <w:vAlign w:val="bottom"/>
          </w:tcPr>
          <w:p w14:paraId="2442DB78" w14:textId="5BCA7649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(10,342)</w:t>
            </w:r>
          </w:p>
        </w:tc>
        <w:tc>
          <w:tcPr>
            <w:tcW w:w="1051" w:type="dxa"/>
            <w:vAlign w:val="bottom"/>
          </w:tcPr>
          <w:p w14:paraId="62D7079F" w14:textId="53AE375B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(7,853)</w:t>
            </w:r>
          </w:p>
        </w:tc>
        <w:tc>
          <w:tcPr>
            <w:tcW w:w="1051" w:type="dxa"/>
            <w:vAlign w:val="bottom"/>
          </w:tcPr>
          <w:p w14:paraId="28337B36" w14:textId="08312907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(4,994)</w:t>
            </w:r>
          </w:p>
        </w:tc>
        <w:tc>
          <w:tcPr>
            <w:tcW w:w="1051" w:type="dxa"/>
            <w:vAlign w:val="bottom"/>
          </w:tcPr>
          <w:p w14:paraId="0191B7ED" w14:textId="28F88449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(1,801)</w:t>
            </w:r>
          </w:p>
        </w:tc>
        <w:tc>
          <w:tcPr>
            <w:tcW w:w="1051" w:type="dxa"/>
            <w:vAlign w:val="bottom"/>
          </w:tcPr>
          <w:p w14:paraId="4303E64B" w14:textId="60F7A2B5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(182)</w:t>
            </w:r>
          </w:p>
        </w:tc>
        <w:tc>
          <w:tcPr>
            <w:tcW w:w="1002" w:type="dxa"/>
            <w:vAlign w:val="bottom"/>
          </w:tcPr>
          <w:p w14:paraId="5B096B06" w14:textId="13E6558D" w:rsidR="00583ED4" w:rsidRPr="008931D4" w:rsidRDefault="00583ED4" w:rsidP="00583E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(42,108)</w:t>
            </w:r>
          </w:p>
        </w:tc>
      </w:tr>
      <w:tr w:rsidR="00583ED4" w:rsidRPr="008931D4" w14:paraId="64F2092C" w14:textId="77777777" w:rsidTr="00A20E1E">
        <w:tc>
          <w:tcPr>
            <w:tcW w:w="2160" w:type="dxa"/>
          </w:tcPr>
          <w:p w14:paraId="2EA7AC42" w14:textId="77777777" w:rsidR="00583ED4" w:rsidRPr="008931D4" w:rsidRDefault="00583ED4" w:rsidP="00583ED4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06613E36" w14:textId="392612B0" w:rsidR="00583ED4" w:rsidRPr="008931D4" w:rsidRDefault="00583E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434,602</w:t>
            </w:r>
          </w:p>
        </w:tc>
        <w:tc>
          <w:tcPr>
            <w:tcW w:w="1051" w:type="dxa"/>
          </w:tcPr>
          <w:p w14:paraId="1F27D4F1" w14:textId="05BB074C" w:rsidR="00583ED4" w:rsidRPr="008931D4" w:rsidRDefault="00583E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300,997</w:t>
            </w:r>
          </w:p>
        </w:tc>
        <w:tc>
          <w:tcPr>
            <w:tcW w:w="1051" w:type="dxa"/>
          </w:tcPr>
          <w:p w14:paraId="1040C11D" w14:textId="78516793" w:rsidR="00583ED4" w:rsidRPr="008931D4" w:rsidRDefault="008931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266,926</w:t>
            </w:r>
          </w:p>
        </w:tc>
        <w:tc>
          <w:tcPr>
            <w:tcW w:w="1051" w:type="dxa"/>
          </w:tcPr>
          <w:p w14:paraId="68E92333" w14:textId="76DF3A60" w:rsidR="00583ED4" w:rsidRPr="008931D4" w:rsidRDefault="008931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191,350</w:t>
            </w:r>
          </w:p>
        </w:tc>
        <w:tc>
          <w:tcPr>
            <w:tcW w:w="1051" w:type="dxa"/>
          </w:tcPr>
          <w:p w14:paraId="0EE77A8E" w14:textId="3F084D74" w:rsidR="00583ED4" w:rsidRPr="008931D4" w:rsidRDefault="00583E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90,798</w:t>
            </w:r>
          </w:p>
        </w:tc>
        <w:tc>
          <w:tcPr>
            <w:tcW w:w="1051" w:type="dxa"/>
          </w:tcPr>
          <w:p w14:paraId="19FEDD07" w14:textId="3C903894" w:rsidR="00583ED4" w:rsidRPr="008931D4" w:rsidRDefault="00583E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16,178</w:t>
            </w:r>
          </w:p>
        </w:tc>
        <w:tc>
          <w:tcPr>
            <w:tcW w:w="1002" w:type="dxa"/>
          </w:tcPr>
          <w:p w14:paraId="3BBD1A07" w14:textId="523C8B6A" w:rsidR="00583ED4" w:rsidRPr="008931D4" w:rsidRDefault="00583ED4" w:rsidP="00583E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1,300,8</w:t>
            </w:r>
            <w:r w:rsid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3CA3915D" w14:textId="77777777" w:rsidR="00EA184F" w:rsidRPr="008931D4" w:rsidRDefault="00EA184F">
      <w:pPr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7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684"/>
        <w:gridCol w:w="1170"/>
        <w:gridCol w:w="270"/>
        <w:gridCol w:w="1170"/>
        <w:gridCol w:w="270"/>
        <w:gridCol w:w="1170"/>
        <w:gridCol w:w="270"/>
        <w:gridCol w:w="1170"/>
      </w:tblGrid>
      <w:tr w:rsidR="00BD659A" w:rsidRPr="008931D4" w14:paraId="024963BC" w14:textId="77777777" w:rsidTr="000E3F21">
        <w:tc>
          <w:tcPr>
            <w:tcW w:w="3684" w:type="dxa"/>
          </w:tcPr>
          <w:p w14:paraId="30FAE3EA" w14:textId="77777777" w:rsidR="00BD659A" w:rsidRPr="008931D4" w:rsidRDefault="00B8257E" w:rsidP="0027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2BB5A4EA" w14:textId="77777777" w:rsidR="00814825" w:rsidRPr="008931D4" w:rsidRDefault="002B7D7A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6215" w:rsidRPr="008931D4" w14:paraId="7D0BF9D5" w14:textId="77777777" w:rsidTr="000E3F21">
        <w:tc>
          <w:tcPr>
            <w:tcW w:w="3684" w:type="dxa"/>
          </w:tcPr>
          <w:p w14:paraId="31282F13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0AAE17B3" w14:textId="11C2DC16" w:rsidR="00626215" w:rsidRPr="008931D4" w:rsidRDefault="00F118C7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215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7E31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26215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26215" w:rsidRPr="008931D4" w14:paraId="33758447" w14:textId="77777777" w:rsidTr="000E3F21">
        <w:tc>
          <w:tcPr>
            <w:tcW w:w="3684" w:type="dxa"/>
          </w:tcPr>
          <w:p w14:paraId="77AF947F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CD459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C59BF1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4FD67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66962885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D64D9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0584D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1A27E" w14:textId="77777777" w:rsidR="00626215" w:rsidRPr="008931D4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5E6EE424" w14:textId="77777777" w:rsidTr="000E3F21">
        <w:tc>
          <w:tcPr>
            <w:tcW w:w="3684" w:type="dxa"/>
          </w:tcPr>
          <w:p w14:paraId="0F8B125C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4E0C2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41C6045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CB4F6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267F41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17EA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2307325F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AE7F5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64FBD614" w14:textId="77777777" w:rsidTr="000E3F21">
        <w:tc>
          <w:tcPr>
            <w:tcW w:w="3684" w:type="dxa"/>
          </w:tcPr>
          <w:p w14:paraId="168F65D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5EAFE4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60FA7C8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47924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70" w:type="dxa"/>
          </w:tcPr>
          <w:p w14:paraId="76A5953D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EE205A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3C07BD8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E3489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A31" w:rsidRPr="008931D4" w14:paraId="1C403470" w14:textId="77777777" w:rsidTr="000E3F21">
        <w:tc>
          <w:tcPr>
            <w:tcW w:w="3684" w:type="dxa"/>
          </w:tcPr>
          <w:p w14:paraId="52B8818E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10EFC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2A3FBCD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036C84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</w:tcPr>
          <w:p w14:paraId="7EB1873D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375041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เกินห้าปี </w:t>
            </w:r>
          </w:p>
        </w:tc>
        <w:tc>
          <w:tcPr>
            <w:tcW w:w="270" w:type="dxa"/>
          </w:tcPr>
          <w:p w14:paraId="4A4A9837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94E97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4A31" w:rsidRPr="008931D4" w14:paraId="0D4B855D" w14:textId="77777777" w:rsidTr="000E3F21">
        <w:tc>
          <w:tcPr>
            <w:tcW w:w="3684" w:type="dxa"/>
          </w:tcPr>
          <w:p w14:paraId="5624F43B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7B9C0E0" w14:textId="77777777" w:rsidR="006E4A31" w:rsidRPr="008931D4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B66" w:rsidRPr="008931D4" w14:paraId="61130C69" w14:textId="77777777" w:rsidTr="000E3F21">
        <w:trPr>
          <w:trHeight w:val="352"/>
        </w:trPr>
        <w:tc>
          <w:tcPr>
            <w:tcW w:w="3684" w:type="dxa"/>
          </w:tcPr>
          <w:p w14:paraId="0224C429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19680633" w14:textId="7E165643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2A9F3CD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0C459" w14:textId="07447DC9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6C71870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4565D" w14:textId="6C3D8DB0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0" w:type="dxa"/>
          </w:tcPr>
          <w:p w14:paraId="7C11E962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854BE" w14:textId="3CCC2FE8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3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C74B66" w:rsidRPr="008931D4" w14:paraId="06A44200" w14:textId="77777777" w:rsidTr="000E3F21">
        <w:trPr>
          <w:trHeight w:val="352"/>
        </w:trPr>
        <w:tc>
          <w:tcPr>
            <w:tcW w:w="3684" w:type="dxa"/>
          </w:tcPr>
          <w:p w14:paraId="08AF2DC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A32B5E" w14:textId="6A5335F9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5AB78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80C1C2" w14:textId="7BD8D05C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6C2908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6158" w14:textId="6A9B56CD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A19132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3BD0A" w14:textId="54C3CBCA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4B66" w:rsidRPr="008931D4" w14:paraId="53698591" w14:textId="77777777" w:rsidTr="000E3F21">
        <w:trPr>
          <w:trHeight w:val="352"/>
        </w:trPr>
        <w:tc>
          <w:tcPr>
            <w:tcW w:w="3684" w:type="dxa"/>
          </w:tcPr>
          <w:p w14:paraId="5BC88503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559FD" w14:textId="2DA48156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270" w:type="dxa"/>
          </w:tcPr>
          <w:p w14:paraId="5775F54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BA9F9" w14:textId="780F3AF2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6F6C9D5F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034B8" w14:textId="25ED1A41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0" w:type="dxa"/>
          </w:tcPr>
          <w:p w14:paraId="3A3644DA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13294A" w14:textId="59EC0486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C74B66" w:rsidRPr="008931D4" w14:paraId="7B83855B" w14:textId="77777777" w:rsidTr="000E3F21">
        <w:trPr>
          <w:trHeight w:val="352"/>
        </w:trPr>
        <w:tc>
          <w:tcPr>
            <w:tcW w:w="3684" w:type="dxa"/>
          </w:tcPr>
          <w:p w14:paraId="79658719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BC4FCA" w14:textId="7AD27122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4902DB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8CDAD" w14:textId="565C9D79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842F1D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498" w14:textId="60F87026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1CDE5E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03155" w14:textId="673F895A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4B66" w:rsidRPr="008931D4" w14:paraId="5D27F705" w14:textId="77777777" w:rsidTr="000E3F21">
        <w:trPr>
          <w:trHeight w:val="352"/>
        </w:trPr>
        <w:tc>
          <w:tcPr>
            <w:tcW w:w="3684" w:type="dxa"/>
          </w:tcPr>
          <w:p w14:paraId="2ABA426D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C3E47" w14:textId="34DBE7B7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6A2BC585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B1734C" w14:textId="4E4992C4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49A616B1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53292" w14:textId="5EF67594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70" w:type="dxa"/>
          </w:tcPr>
          <w:p w14:paraId="3B4B52B0" w14:textId="77777777" w:rsidR="009C5917" w:rsidRPr="008931D4" w:rsidRDefault="009C591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B59EB" w14:textId="152ED3CF" w:rsidR="009C5917" w:rsidRPr="008931D4" w:rsidRDefault="00F118C7" w:rsidP="009C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  <w:r w:rsidR="009C5917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</w:tr>
    </w:tbl>
    <w:p w14:paraId="4F119DF0" w14:textId="7EF51415" w:rsidR="008A490F" w:rsidRDefault="008A490F" w:rsidP="000302F5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29447EF" w14:textId="4A6154F7" w:rsidR="003F159E" w:rsidRPr="00843701" w:rsidRDefault="003F159E" w:rsidP="003F15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ลูกหนี้ตามสัญญาเช่าซื้อ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ที่มี</w:t>
      </w:r>
      <w:r w:rsidR="00045110">
        <w:rPr>
          <w:rFonts w:asciiTheme="majorBidi" w:hAnsiTheme="majorBidi" w:cstheme="majorBidi"/>
          <w:b/>
          <w:sz w:val="28"/>
          <w:szCs w:val="28"/>
        </w:rPr>
        <w:br/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</w:t>
      </w:r>
      <w:r w:rsidR="00AA261E">
        <w:rPr>
          <w:rFonts w:asciiTheme="majorBidi" w:hAnsiTheme="majorBidi" w:cstheme="majorBidi" w:hint="cs"/>
          <w:b/>
          <w:sz w:val="28"/>
          <w:szCs w:val="28"/>
          <w:cs/>
        </w:rPr>
        <w:t>ห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นี้</w:t>
      </w:r>
      <w:r w:rsidR="00356FC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0E3F21" w:rsidRPr="000E3F21">
        <w:rPr>
          <w:rFonts w:asciiTheme="majorBidi" w:hAnsiTheme="majorBidi" w:cstheme="majorBidi"/>
          <w:bCs/>
          <w:sz w:val="28"/>
          <w:szCs w:val="28"/>
        </w:rPr>
        <w:t>4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3F21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ในระหว่างงวดสิ้นสุด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Pr="008931D4">
        <w:rPr>
          <w:rFonts w:asciiTheme="majorBidi" w:hAnsiTheme="majorBidi" w:cstheme="majorBidi"/>
          <w:sz w:val="28"/>
          <w:szCs w:val="28"/>
        </w:rPr>
        <w:t>30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Pr="008931D4">
        <w:rPr>
          <w:rFonts w:asciiTheme="majorBidi" w:hAnsiTheme="majorBidi" w:cstheme="majorBidi"/>
          <w:bCs/>
          <w:sz w:val="28"/>
          <w:szCs w:val="28"/>
        </w:rPr>
        <w:t>2563</w:t>
      </w:r>
    </w:p>
    <w:p w14:paraId="5D984C4E" w14:textId="77777777" w:rsidR="003F159E" w:rsidRPr="008931D4" w:rsidRDefault="003F159E" w:rsidP="003F159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350"/>
        <w:gridCol w:w="1223"/>
      </w:tblGrid>
      <w:tr w:rsidR="003F159E" w:rsidRPr="008931D4" w14:paraId="35E3F07F" w14:textId="77777777" w:rsidTr="00334333">
        <w:trPr>
          <w:trHeight w:val="426"/>
        </w:trPr>
        <w:tc>
          <w:tcPr>
            <w:tcW w:w="6570" w:type="dxa"/>
          </w:tcPr>
          <w:p w14:paraId="36B42230" w14:textId="77777777" w:rsidR="003F159E" w:rsidRPr="008931D4" w:rsidRDefault="003F159E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gridSpan w:val="2"/>
            <w:hideMark/>
          </w:tcPr>
          <w:p w14:paraId="771B3540" w14:textId="65FFCEBA" w:rsidR="00356FCE" w:rsidRPr="00D42C29" w:rsidRDefault="003F159E" w:rsidP="00356FC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8572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="00857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8572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  <w:p w14:paraId="37904CED" w14:textId="1305635F" w:rsidR="003F159E" w:rsidRPr="00D42C29" w:rsidRDefault="003F159E" w:rsidP="00D42C29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E3F21" w:rsidRPr="008931D4" w14:paraId="240459D6" w14:textId="77777777" w:rsidTr="00334333">
        <w:trPr>
          <w:trHeight w:val="458"/>
        </w:trPr>
        <w:tc>
          <w:tcPr>
            <w:tcW w:w="6570" w:type="dxa"/>
            <w:vAlign w:val="bottom"/>
          </w:tcPr>
          <w:p w14:paraId="4BD8EB24" w14:textId="7A6850E8" w:rsidR="000E3F21" w:rsidRPr="000E3F21" w:rsidRDefault="000E3F21" w:rsidP="000A538F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E3F2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14:paraId="2A8E258D" w14:textId="77777777" w:rsidR="00A771D6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5BC1A9FB" w14:textId="5D734796" w:rsidR="000E3F21" w:rsidRPr="008931D4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223" w:type="dxa"/>
            <w:vAlign w:val="bottom"/>
          </w:tcPr>
          <w:p w14:paraId="7BE1F3CC" w14:textId="77777777" w:rsidR="00A771D6" w:rsidRDefault="000E3F21" w:rsidP="00A771D6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2FA2DD39" w14:textId="403CE9CB" w:rsidR="000E3F21" w:rsidRPr="008931D4" w:rsidRDefault="000E3F21" w:rsidP="00A771D6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งวดหกเดือน</w:t>
            </w:r>
          </w:p>
        </w:tc>
      </w:tr>
      <w:tr w:rsidR="000E3F21" w:rsidRPr="008931D4" w14:paraId="1B146F17" w14:textId="77777777" w:rsidTr="00334333">
        <w:trPr>
          <w:trHeight w:val="426"/>
        </w:trPr>
        <w:tc>
          <w:tcPr>
            <w:tcW w:w="6570" w:type="dxa"/>
          </w:tcPr>
          <w:p w14:paraId="024ABE1C" w14:textId="77777777" w:rsidR="000E3F21" w:rsidRPr="008931D4" w:rsidRDefault="000E3F21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2D4AC75B" w14:textId="758EABC5" w:rsidR="000E3F21" w:rsidRPr="008931D4" w:rsidRDefault="000E3F21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0E3F21" w:rsidRPr="008931D4" w14:paraId="6B9B8825" w14:textId="77777777" w:rsidTr="00334333">
        <w:trPr>
          <w:trHeight w:val="299"/>
        </w:trPr>
        <w:tc>
          <w:tcPr>
            <w:tcW w:w="6570" w:type="dxa"/>
            <w:hideMark/>
          </w:tcPr>
          <w:p w14:paraId="30C72391" w14:textId="1099982A" w:rsidR="000E3F21" w:rsidRPr="008968E4" w:rsidRDefault="008968E4" w:rsidP="00AA261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8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350" w:type="dxa"/>
            <w:vAlign w:val="bottom"/>
          </w:tcPr>
          <w:p w14:paraId="62AC34F6" w14:textId="0EBC3CF3" w:rsidR="000E3F21" w:rsidRPr="008931D4" w:rsidRDefault="000E3F21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789F8E" w14:textId="631744EE" w:rsidR="000E3F21" w:rsidRPr="008931D4" w:rsidRDefault="000E3F21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8968E4" w:rsidRPr="008931D4" w14:paraId="43DA006F" w14:textId="77777777" w:rsidTr="00334333">
        <w:trPr>
          <w:trHeight w:val="299"/>
        </w:trPr>
        <w:tc>
          <w:tcPr>
            <w:tcW w:w="6570" w:type="dxa"/>
          </w:tcPr>
          <w:p w14:paraId="203B5AAC" w14:textId="5AFBBBC9" w:rsidR="008968E4" w:rsidRPr="008968E4" w:rsidRDefault="008968E4" w:rsidP="008968E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968E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350" w:type="dxa"/>
            <w:vAlign w:val="bottom"/>
          </w:tcPr>
          <w:p w14:paraId="201238B3" w14:textId="1BD075AC" w:rsidR="008968E4" w:rsidRPr="008931D4" w:rsidRDefault="00857223" w:rsidP="00896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873,735</w:t>
            </w:r>
          </w:p>
        </w:tc>
        <w:tc>
          <w:tcPr>
            <w:tcW w:w="1223" w:type="dxa"/>
            <w:vAlign w:val="bottom"/>
          </w:tcPr>
          <w:p w14:paraId="7615F80D" w14:textId="173B21E0" w:rsidR="008968E4" w:rsidRPr="008931D4" w:rsidRDefault="00857223" w:rsidP="00896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874,566</w:t>
            </w:r>
          </w:p>
        </w:tc>
      </w:tr>
    </w:tbl>
    <w:p w14:paraId="45A44044" w14:textId="49423C3B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B64044" w14:textId="7F391222" w:rsidR="009D57A7" w:rsidRPr="009D57A7" w:rsidRDefault="009D57A7" w:rsidP="00F2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 w:cs="Arial"/>
        </w:rPr>
      </w:pPr>
      <w:r w:rsidRPr="009D57A7">
        <w:rPr>
          <w:rFonts w:ascii="Angsana New" w:eastAsia="Times New Roman" w:hAnsi="Angsana New" w:hint="cs"/>
          <w:sz w:val="28"/>
          <w:szCs w:val="28"/>
          <w:cs/>
        </w:rPr>
        <w:t xml:space="preserve">ณ วันที่ </w:t>
      </w:r>
      <w:r w:rsidRPr="009D57A7">
        <w:rPr>
          <w:rFonts w:ascii="Angsana New" w:eastAsia="Times New Roman" w:hAnsi="Angsana New" w:hint="cs"/>
          <w:sz w:val="28"/>
          <w:szCs w:val="28"/>
        </w:rPr>
        <w:t xml:space="preserve">30 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Pr="009D57A7">
        <w:rPr>
          <w:rFonts w:ascii="Angsana New" w:eastAsia="Times New Roman" w:hAnsi="Angsana New" w:hint="cs"/>
          <w:sz w:val="28"/>
          <w:szCs w:val="28"/>
        </w:rPr>
        <w:t xml:space="preserve">2563 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 xml:space="preserve">มูลค่าตามบัญชีสุทธิของลูกหนี้ตามสัญญาเช่าซื้อที่มีการเปลี่ยนแปลงเงื่อนไข มีจำนวน </w:t>
      </w:r>
      <w:r w:rsidRPr="009D57A7">
        <w:rPr>
          <w:rFonts w:ascii="Angsana New" w:eastAsia="Times New Roman" w:hAnsi="Angsana New" w:hint="cs"/>
          <w:sz w:val="28"/>
          <w:szCs w:val="28"/>
        </w:rPr>
        <w:t>84</w:t>
      </w:r>
      <w:r>
        <w:rPr>
          <w:rFonts w:ascii="Angsana New" w:eastAsia="Times New Roman" w:hAnsi="Angsana New"/>
          <w:sz w:val="28"/>
          <w:szCs w:val="28"/>
        </w:rPr>
        <w:t>2</w:t>
      </w:r>
      <w:r w:rsidRPr="009D57A7">
        <w:rPr>
          <w:rFonts w:ascii="Angsana New" w:eastAsia="Times New Roman" w:hAnsi="Angsana New" w:hint="cs"/>
          <w:b/>
          <w:bCs/>
          <w:sz w:val="28"/>
          <w:szCs w:val="28"/>
        </w:rPr>
        <w:t xml:space="preserve"> </w:t>
      </w:r>
      <w:r w:rsidR="00B52E00">
        <w:rPr>
          <w:rFonts w:ascii="Angsana New" w:eastAsia="Times New Roman" w:hAnsi="Angsana New"/>
          <w:b/>
          <w:bCs/>
          <w:sz w:val="28"/>
          <w:szCs w:val="28"/>
        </w:rPr>
        <w:br/>
      </w:r>
      <w:r w:rsidRPr="009D57A7">
        <w:rPr>
          <w:rFonts w:ascii="Angsana New" w:eastAsia="Times New Roman" w:hAnsi="Angsana New" w:hint="cs"/>
          <w:sz w:val="28"/>
          <w:szCs w:val="28"/>
          <w:cs/>
        </w:rPr>
        <w:t>ล้า</w:t>
      </w:r>
      <w:r w:rsidR="00F22353">
        <w:rPr>
          <w:rFonts w:ascii="Angsana New" w:eastAsia="Times New Roman" w:hAnsi="Angsana New" w:hint="cs"/>
          <w:sz w:val="28"/>
          <w:szCs w:val="28"/>
          <w:cs/>
        </w:rPr>
        <w:t>น</w:t>
      </w:r>
      <w:r w:rsidRPr="009D57A7">
        <w:rPr>
          <w:rFonts w:ascii="Angsana New" w:eastAsia="Times New Roman" w:hAnsi="Angsana New" w:hint="cs"/>
          <w:sz w:val="28"/>
          <w:szCs w:val="28"/>
          <w:cs/>
        </w:rPr>
        <w:t>บาท</w:t>
      </w:r>
    </w:p>
    <w:p w14:paraId="0D0D80DF" w14:textId="5A15B1E5" w:rsidR="00356FCE" w:rsidRDefault="00356FCE" w:rsidP="00F2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</w:p>
    <w:p w14:paraId="0D567197" w14:textId="485067B3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FA7208F" w14:textId="5998E251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92F2B7F" w14:textId="01A47A76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DFAB3BF" w14:textId="35CE66AD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A45DA58" w14:textId="74D63BE1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9C425BE" w14:textId="54E8BF5E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0024EB9" w14:textId="7392ACF3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D01EAC0" w14:textId="2D97B4EC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0048E2A" w14:textId="39CE9F39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6BF2FDD" w14:textId="2F9C092D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018DFAA" w14:textId="254927D8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28A4DF5" w14:textId="0EDD643B" w:rsidR="00356FCE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3E2B73F" w14:textId="46C0D96C" w:rsidR="00D766BF" w:rsidRPr="008931D4" w:rsidRDefault="00D766BF" w:rsidP="00D766B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343A68" w:rsidRPr="008931D4">
        <w:rPr>
          <w:rFonts w:asciiTheme="majorBidi" w:hAnsiTheme="majorBidi" w:cstheme="majorBidi"/>
          <w:sz w:val="28"/>
          <w:szCs w:val="28"/>
        </w:rPr>
        <w:t>30</w:t>
      </w:r>
      <w:r w:rsidR="00343A68" w:rsidRPr="008931D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343A68" w:rsidRPr="008931D4">
        <w:rPr>
          <w:rFonts w:asciiTheme="majorBidi" w:hAnsiTheme="majorBidi" w:cstheme="majorBidi"/>
          <w:sz w:val="28"/>
          <w:szCs w:val="28"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2563</w:t>
      </w:r>
      <w:r w:rsidRPr="008931D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6B1DEE">
        <w:rPr>
          <w:rFonts w:asciiTheme="majorBidi" w:hAnsiTheme="majorBidi" w:cstheme="majorBidi" w:hint="cs"/>
          <w:b/>
          <w:sz w:val="28"/>
          <w:szCs w:val="28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ค่าเผื่อผลขาดทุนจากการด้อยค่าด้านเครดิต และมูลค่าตามบัญชีสุทธิของลูกหนี้ตามสัญญาเช่าซื้อ แสดงได้ดังนี้</w:t>
      </w:r>
    </w:p>
    <w:p w14:paraId="0CC55760" w14:textId="09B5BE18" w:rsidR="009039B6" w:rsidRPr="008931D4" w:rsidRDefault="009039B6" w:rsidP="00693F4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1800"/>
        <w:gridCol w:w="1800"/>
      </w:tblGrid>
      <w:tr w:rsidR="008D2BD6" w:rsidRPr="008931D4" w14:paraId="2A751CA3" w14:textId="77777777" w:rsidTr="00242C87">
        <w:tc>
          <w:tcPr>
            <w:tcW w:w="4050" w:type="dxa"/>
          </w:tcPr>
          <w:p w14:paraId="690F6E96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101255E0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D2BD6" w:rsidRPr="008931D4" w14:paraId="050CBFEC" w14:textId="77777777" w:rsidTr="00242C87">
        <w:tc>
          <w:tcPr>
            <w:tcW w:w="4050" w:type="dxa"/>
          </w:tcPr>
          <w:p w14:paraId="69D85DC6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400" w:type="dxa"/>
            <w:gridSpan w:val="3"/>
            <w:hideMark/>
          </w:tcPr>
          <w:p w14:paraId="2C92567D" w14:textId="14CC4DED" w:rsidR="008D2BD6" w:rsidRPr="008931D4" w:rsidRDefault="00343A68" w:rsidP="0037763B">
            <w:pPr>
              <w:pStyle w:val="acctfourfigures"/>
              <w:tabs>
                <w:tab w:val="left" w:pos="720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18C7"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D2BD6" w:rsidRPr="008931D4" w14:paraId="279AD56E" w14:textId="77777777" w:rsidTr="00242C87">
        <w:tc>
          <w:tcPr>
            <w:tcW w:w="4050" w:type="dxa"/>
          </w:tcPr>
          <w:p w14:paraId="552B7149" w14:textId="77777777" w:rsidR="008D2BD6" w:rsidRPr="008931D4" w:rsidRDefault="008D2BD6" w:rsidP="0037763B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7EA5F254" w14:textId="05B5F9E8" w:rsidR="008D2BD6" w:rsidRPr="008931D4" w:rsidRDefault="006B1DEE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ลูกหนี้ตามสัญญาเช่าซื้อสุทธิรายได้ดอกเบี้ย</w:t>
            </w:r>
            <w:r w:rsidR="004425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42B278E6" w14:textId="1120B819" w:rsidR="008D2BD6" w:rsidRPr="008931D4" w:rsidRDefault="008D2BD6" w:rsidP="009C726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ค่าเผื่อผลขาดทุนจากการด้อยค่าด้านเครดิต</w:t>
            </w:r>
          </w:p>
        </w:tc>
        <w:tc>
          <w:tcPr>
            <w:tcW w:w="1800" w:type="dxa"/>
            <w:vAlign w:val="bottom"/>
            <w:hideMark/>
          </w:tcPr>
          <w:p w14:paraId="53D4D922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8D2BD6" w:rsidRPr="008931D4" w14:paraId="30686BA2" w14:textId="77777777" w:rsidTr="00242C87">
        <w:tc>
          <w:tcPr>
            <w:tcW w:w="4050" w:type="dxa"/>
          </w:tcPr>
          <w:p w14:paraId="79FA9BE6" w14:textId="77777777" w:rsidR="008D2BD6" w:rsidRPr="008931D4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E3BB693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73D7EE28" w14:textId="77777777" w:rsidR="008D2BD6" w:rsidRPr="008931D4" w:rsidRDefault="008D2BD6" w:rsidP="0037763B">
            <w:pPr>
              <w:pStyle w:val="acctfourfigures"/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800" w:type="dxa"/>
          </w:tcPr>
          <w:p w14:paraId="3DD85CAF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BD6" w:rsidRPr="008931D4" w14:paraId="4642C2D7" w14:textId="77777777" w:rsidTr="00242C87">
        <w:tc>
          <w:tcPr>
            <w:tcW w:w="4050" w:type="dxa"/>
            <w:hideMark/>
          </w:tcPr>
          <w:p w14:paraId="30F5F953" w14:textId="77777777" w:rsidR="008D2BD6" w:rsidRPr="008931D4" w:rsidRDefault="008D2BD6" w:rsidP="0037763B">
            <w:pPr>
              <w:spacing w:line="240" w:lineRule="auto"/>
              <w:ind w:left="-16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00" w:type="dxa"/>
          </w:tcPr>
          <w:p w14:paraId="676AA5F7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16DD325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6D49E0D2" w14:textId="77777777" w:rsidR="008D2BD6" w:rsidRPr="008931D4" w:rsidRDefault="008D2BD6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D2BD6" w:rsidRPr="008931D4" w14:paraId="32D3A277" w14:textId="77777777" w:rsidTr="00343A68">
        <w:tc>
          <w:tcPr>
            <w:tcW w:w="4050" w:type="dxa"/>
            <w:hideMark/>
          </w:tcPr>
          <w:p w14:paraId="0A397C5D" w14:textId="395A77D7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800" w:type="dxa"/>
            <w:vAlign w:val="bottom"/>
          </w:tcPr>
          <w:p w14:paraId="63AD0E9F" w14:textId="4B59A540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476,224</w:t>
            </w:r>
          </w:p>
        </w:tc>
        <w:tc>
          <w:tcPr>
            <w:tcW w:w="1800" w:type="dxa"/>
            <w:vAlign w:val="bottom"/>
          </w:tcPr>
          <w:p w14:paraId="652EF084" w14:textId="1F3EED61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(16,575)</w:t>
            </w:r>
          </w:p>
        </w:tc>
        <w:tc>
          <w:tcPr>
            <w:tcW w:w="1800" w:type="dxa"/>
            <w:vAlign w:val="bottom"/>
          </w:tcPr>
          <w:p w14:paraId="79043E36" w14:textId="27512DB9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459,649</w:t>
            </w:r>
          </w:p>
        </w:tc>
      </w:tr>
      <w:tr w:rsidR="008D2BD6" w:rsidRPr="008931D4" w14:paraId="6FDB89E2" w14:textId="77777777" w:rsidTr="00343A68">
        <w:tc>
          <w:tcPr>
            <w:tcW w:w="4050" w:type="dxa"/>
            <w:hideMark/>
          </w:tcPr>
          <w:p w14:paraId="7C0C8B04" w14:textId="6D5684F3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</w:t>
            </w:r>
            <w:r w:rsidR="007D2627"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800" w:type="dxa"/>
            <w:vAlign w:val="bottom"/>
          </w:tcPr>
          <w:p w14:paraId="4E73372A" w14:textId="49257293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761,383</w:t>
            </w:r>
          </w:p>
        </w:tc>
        <w:tc>
          <w:tcPr>
            <w:tcW w:w="1800" w:type="dxa"/>
            <w:vAlign w:val="bottom"/>
          </w:tcPr>
          <w:p w14:paraId="794C53FC" w14:textId="572DBF64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(16,771)</w:t>
            </w:r>
          </w:p>
        </w:tc>
        <w:tc>
          <w:tcPr>
            <w:tcW w:w="1800" w:type="dxa"/>
            <w:vAlign w:val="bottom"/>
          </w:tcPr>
          <w:p w14:paraId="06E08F06" w14:textId="7053DC75" w:rsidR="008D2BD6" w:rsidRPr="008931D4" w:rsidRDefault="002917DD" w:rsidP="0037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744,612</w:t>
            </w:r>
          </w:p>
        </w:tc>
      </w:tr>
      <w:tr w:rsidR="008D2BD6" w:rsidRPr="008931D4" w14:paraId="1C2DFF0E" w14:textId="77777777" w:rsidTr="00242C87">
        <w:tc>
          <w:tcPr>
            <w:tcW w:w="4050" w:type="dxa"/>
            <w:hideMark/>
          </w:tcPr>
          <w:p w14:paraId="54458DDD" w14:textId="46322F00" w:rsidR="008D2BD6" w:rsidRPr="008931D4" w:rsidRDefault="008D2BD6" w:rsidP="0037763B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800" w:type="dxa"/>
          </w:tcPr>
          <w:p w14:paraId="0B604210" w14:textId="3CA94193" w:rsidR="008D2BD6" w:rsidRPr="008931D4" w:rsidRDefault="002917DD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Angsana New" w:hAnsiTheme="majorBidi" w:cstheme="majorBidi"/>
                <w:sz w:val="28"/>
                <w:szCs w:val="28"/>
              </w:rPr>
              <w:t>105,352</w:t>
            </w:r>
          </w:p>
        </w:tc>
        <w:tc>
          <w:tcPr>
            <w:tcW w:w="1800" w:type="dxa"/>
          </w:tcPr>
          <w:p w14:paraId="06D30D13" w14:textId="4E725ADB" w:rsidR="008D2BD6" w:rsidRPr="008931D4" w:rsidRDefault="002917DD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Angsana New" w:hAnsiTheme="majorBidi" w:cstheme="majorBidi"/>
                <w:sz w:val="28"/>
                <w:szCs w:val="28"/>
              </w:rPr>
              <w:t>(8,762)</w:t>
            </w:r>
          </w:p>
        </w:tc>
        <w:tc>
          <w:tcPr>
            <w:tcW w:w="1800" w:type="dxa"/>
          </w:tcPr>
          <w:p w14:paraId="69A93A49" w14:textId="5C3D74EE" w:rsidR="008D2BD6" w:rsidRPr="008931D4" w:rsidRDefault="002917DD" w:rsidP="003776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96,590</w:t>
            </w:r>
          </w:p>
        </w:tc>
      </w:tr>
      <w:tr w:rsidR="008D2BD6" w:rsidRPr="008931D4" w14:paraId="352267BB" w14:textId="77777777" w:rsidTr="00242C87">
        <w:tc>
          <w:tcPr>
            <w:tcW w:w="4050" w:type="dxa"/>
            <w:hideMark/>
          </w:tcPr>
          <w:p w14:paraId="2B9E6B38" w14:textId="77777777" w:rsidR="008D2BD6" w:rsidRPr="008931D4" w:rsidRDefault="008D2BD6" w:rsidP="0037763B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7784007B" w14:textId="44458BE1" w:rsidR="008D2BD6" w:rsidRPr="008931D4" w:rsidRDefault="002917DD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931D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1,342,959</w:t>
            </w:r>
          </w:p>
        </w:tc>
        <w:tc>
          <w:tcPr>
            <w:tcW w:w="1800" w:type="dxa"/>
          </w:tcPr>
          <w:p w14:paraId="1E137748" w14:textId="203834E0" w:rsidR="008D2BD6" w:rsidRPr="008931D4" w:rsidRDefault="002917DD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931D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(42,108)</w:t>
            </w:r>
          </w:p>
        </w:tc>
        <w:tc>
          <w:tcPr>
            <w:tcW w:w="1800" w:type="dxa"/>
          </w:tcPr>
          <w:p w14:paraId="6BD3BDBA" w14:textId="3CBBB530" w:rsidR="008D2BD6" w:rsidRPr="008931D4" w:rsidRDefault="002917DD" w:rsidP="003776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1,300,851</w:t>
            </w:r>
          </w:p>
        </w:tc>
      </w:tr>
    </w:tbl>
    <w:p w14:paraId="1C4A4562" w14:textId="68548FF3" w:rsidR="009039B6" w:rsidRPr="008931D4" w:rsidRDefault="009039B6" w:rsidP="00693F4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76D74DA" w14:textId="77777777" w:rsidR="00F66343" w:rsidRPr="008931D4" w:rsidRDefault="00984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F66343" w:rsidRPr="008931D4" w:rsidSect="001D7AB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  <w:docGrid w:linePitch="245"/>
        </w:sectPr>
      </w:pPr>
      <w:r w:rsidRPr="008931D4">
        <w:rPr>
          <w:rFonts w:ascii="Angsana New" w:hAnsi="Angsana New"/>
          <w:b/>
          <w:bCs/>
          <w:sz w:val="24"/>
          <w:szCs w:val="24"/>
        </w:rPr>
        <w:br w:type="page"/>
      </w:r>
    </w:p>
    <w:p w14:paraId="47E9E889" w14:textId="374D3278" w:rsidR="00984DA3" w:rsidRPr="008931D4" w:rsidRDefault="00F66343" w:rsidP="0023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ณ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31AF0" w:rsidRPr="008931D4">
        <w:rPr>
          <w:rFonts w:asciiTheme="majorBidi" w:hAnsiTheme="majorBidi" w:cstheme="majorBidi"/>
          <w:bCs/>
          <w:sz w:val="28"/>
          <w:szCs w:val="28"/>
        </w:rPr>
        <w:t>31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2562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การวิเคราะห์อายุลูกหนี้ตามสัญญาเช่า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617FA01B" w14:textId="77777777" w:rsidR="005E567C" w:rsidRPr="008931D4" w:rsidRDefault="005E567C" w:rsidP="00446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1550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74791F" w:rsidRPr="008931D4" w14:paraId="1A8D2F61" w14:textId="77777777" w:rsidTr="00DE4027">
        <w:trPr>
          <w:cantSplit/>
          <w:trHeight w:val="20"/>
        </w:trPr>
        <w:tc>
          <w:tcPr>
            <w:tcW w:w="1429" w:type="dxa"/>
          </w:tcPr>
          <w:p w14:paraId="782E1AC6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1BC61E8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4791F" w:rsidRPr="008931D4" w14:paraId="2996CB4D" w14:textId="77777777" w:rsidTr="00DE4027">
        <w:trPr>
          <w:cantSplit/>
          <w:trHeight w:val="20"/>
        </w:trPr>
        <w:tc>
          <w:tcPr>
            <w:tcW w:w="1429" w:type="dxa"/>
          </w:tcPr>
          <w:p w14:paraId="355F6106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077" w:type="dxa"/>
            <w:gridSpan w:val="18"/>
          </w:tcPr>
          <w:p w14:paraId="2719F348" w14:textId="61B4618F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="005E567C" w:rsidRPr="008931D4">
              <w:rPr>
                <w:rFonts w:ascii="Angsana New" w:hAnsi="Angsana New" w:cs="Angsana New" w:hint="cs"/>
                <w:sz w:val="20"/>
                <w:cs/>
                <w:lang w:bidi="th-TH"/>
              </w:rPr>
              <w:t>ธันวาคม</w:t>
            </w:r>
            <w:r w:rsidR="005E567C" w:rsidRPr="008931D4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2562</w:t>
            </w:r>
          </w:p>
        </w:tc>
      </w:tr>
      <w:tr w:rsidR="005E567C" w:rsidRPr="008931D4" w14:paraId="4923221C" w14:textId="77777777" w:rsidTr="00DE4027">
        <w:trPr>
          <w:cantSplit/>
          <w:trHeight w:val="20"/>
        </w:trPr>
        <w:tc>
          <w:tcPr>
            <w:tcW w:w="1429" w:type="dxa"/>
          </w:tcPr>
          <w:p w14:paraId="1902210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24" w:type="dxa"/>
            <w:gridSpan w:val="6"/>
          </w:tcPr>
          <w:p w14:paraId="01B95A58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3ECB84D0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14:paraId="20B2E4CD" w14:textId="77777777" w:rsidR="005E567C" w:rsidRPr="008931D4" w:rsidRDefault="005E567C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ind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14:paraId="0A0050A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269A4C94" w14:textId="77777777" w:rsidTr="00DE4027">
        <w:trPr>
          <w:cantSplit/>
          <w:trHeight w:val="20"/>
        </w:trPr>
        <w:tc>
          <w:tcPr>
            <w:tcW w:w="1429" w:type="dxa"/>
          </w:tcPr>
          <w:p w14:paraId="63E06748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2E7309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3EE45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09CBE51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6E21196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6D90B3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24" w:type="dxa"/>
          </w:tcPr>
          <w:p w14:paraId="4F8F313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4360D43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41" w:type="dxa"/>
          </w:tcPr>
          <w:p w14:paraId="74BA20C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387D06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C53BB8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34E841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62E098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040" w:type="dxa"/>
          </w:tcPr>
          <w:p w14:paraId="7F2F2E3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00DE9F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0D4D8A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087920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2BF9BB7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715CF69C" w14:textId="77777777" w:rsidTr="00DE4027">
        <w:trPr>
          <w:cantSplit/>
          <w:trHeight w:val="20"/>
        </w:trPr>
        <w:tc>
          <w:tcPr>
            <w:tcW w:w="1429" w:type="dxa"/>
          </w:tcPr>
          <w:p w14:paraId="08789D0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62C4E5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CC70A3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3ADEF3C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63B34C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8643FB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8EDE4C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96EFCF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51EB529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BCB5F6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4183E1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41122D3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5E6D5702" w14:textId="77777777" w:rsidTr="00DE4027">
        <w:trPr>
          <w:cantSplit/>
          <w:trHeight w:val="20"/>
        </w:trPr>
        <w:tc>
          <w:tcPr>
            <w:tcW w:w="1429" w:type="dxa"/>
          </w:tcPr>
          <w:p w14:paraId="166DACE5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88E882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F0A64D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2CCC2F3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03BAB3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C24483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6F2C9F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7B3A988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11FACC7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5D838FA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B2BEFD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7F9DA91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33F0B5FD" w14:textId="77777777" w:rsidTr="00DE4027">
        <w:trPr>
          <w:cantSplit/>
          <w:trHeight w:val="20"/>
        </w:trPr>
        <w:tc>
          <w:tcPr>
            <w:tcW w:w="1429" w:type="dxa"/>
          </w:tcPr>
          <w:p w14:paraId="23AFDEA4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2CFCF72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FA3124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2E01DA1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1819184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5C40BF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D0AFB5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4958E37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721B222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15FAD8F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36138D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27" w:type="dxa"/>
          </w:tcPr>
          <w:p w14:paraId="53CE7F2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5E567C" w:rsidRPr="008931D4" w14:paraId="6019493C" w14:textId="77777777" w:rsidTr="00DE4027">
        <w:trPr>
          <w:cantSplit/>
          <w:trHeight w:val="20"/>
        </w:trPr>
        <w:tc>
          <w:tcPr>
            <w:tcW w:w="1429" w:type="dxa"/>
          </w:tcPr>
          <w:p w14:paraId="348274F1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BCD06B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538740B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06C9B89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14:paraId="03BA6C9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21E4B57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5E139E6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31B0CA6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6650D9D5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46C19E1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14:paraId="0CDBA14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14:paraId="60C77D2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รวมค่าเผื่อ</w:t>
            </w:r>
          </w:p>
        </w:tc>
      </w:tr>
      <w:tr w:rsidR="005E567C" w:rsidRPr="008931D4" w14:paraId="71A0C791" w14:textId="77777777" w:rsidTr="00DE4027">
        <w:trPr>
          <w:cantSplit/>
          <w:trHeight w:val="20"/>
        </w:trPr>
        <w:tc>
          <w:tcPr>
            <w:tcW w:w="1429" w:type="dxa"/>
          </w:tcPr>
          <w:p w14:paraId="451B7D9B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1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4AAE71FC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21579FC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00" w:right="-177" w:hanging="61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39983C0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14:paraId="2042AF2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9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39456ABE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371CC82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663649F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4BBF85FB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ส่วนขาด</w:t>
            </w:r>
          </w:p>
        </w:tc>
        <w:tc>
          <w:tcPr>
            <w:tcW w:w="2167" w:type="dxa"/>
            <w:gridSpan w:val="2"/>
          </w:tcPr>
          <w:p w14:paraId="0D83C97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14:paraId="13D3FD66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14:paraId="46ACE38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bidi="th-TH"/>
              </w:rPr>
              <w:t>หนี้สงสัยจะสูญ</w:t>
            </w:r>
          </w:p>
        </w:tc>
      </w:tr>
      <w:tr w:rsidR="005E567C" w:rsidRPr="008931D4" w14:paraId="2ECEA906" w14:textId="77777777" w:rsidTr="00DE4027">
        <w:trPr>
          <w:cantSplit/>
          <w:trHeight w:val="20"/>
        </w:trPr>
        <w:tc>
          <w:tcPr>
            <w:tcW w:w="1429" w:type="dxa"/>
          </w:tcPr>
          <w:p w14:paraId="4015019C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0EB81F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169"/>
              <w:jc w:val="center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5E4738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0830193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38445A3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3146379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14:paraId="6DCF717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14:paraId="4A42069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620335E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3037CC7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72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67ABBA22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4210A07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12E7CCB8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61A57520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14:paraId="238B350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14:paraId="2E7D1BD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14:paraId="10A0DA1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05DBBB44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14:paraId="59ABCC6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9" w:right="-96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E567C" w:rsidRPr="008931D4" w14:paraId="7CE0CC71" w14:textId="77777777" w:rsidTr="00DE4027">
        <w:trPr>
          <w:cantSplit/>
          <w:trHeight w:val="20"/>
        </w:trPr>
        <w:tc>
          <w:tcPr>
            <w:tcW w:w="1429" w:type="dxa"/>
          </w:tcPr>
          <w:p w14:paraId="493717D5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19A193F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6FC7820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53D4B903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14:paraId="22CA79D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4CB0E719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399E9A8D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14:paraId="149BDF5A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14:paraId="3AD44827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5E567C" w:rsidRPr="008931D4" w14:paraId="1567C672" w14:textId="77777777" w:rsidTr="00DE4027">
        <w:trPr>
          <w:cantSplit/>
          <w:trHeight w:val="20"/>
        </w:trPr>
        <w:tc>
          <w:tcPr>
            <w:tcW w:w="1429" w:type="dxa"/>
          </w:tcPr>
          <w:p w14:paraId="571007CE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>ภายในกำหนดระยะเวลา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1D085450" w14:textId="2B55E13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733</w:t>
            </w:r>
          </w:p>
        </w:tc>
        <w:tc>
          <w:tcPr>
            <w:tcW w:w="810" w:type="dxa"/>
            <w:vAlign w:val="bottom"/>
          </w:tcPr>
          <w:p w14:paraId="639738CF" w14:textId="27BAEBD6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780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222</w:t>
            </w:r>
          </w:p>
        </w:tc>
        <w:tc>
          <w:tcPr>
            <w:tcW w:w="720" w:type="dxa"/>
            <w:vAlign w:val="bottom"/>
          </w:tcPr>
          <w:p w14:paraId="3B6B3C6F" w14:textId="7F1EC92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  <w:vAlign w:val="bottom"/>
          </w:tcPr>
          <w:p w14:paraId="1BFA42FF" w14:textId="69CBA801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 w:right="-45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  <w:vAlign w:val="bottom"/>
          </w:tcPr>
          <w:p w14:paraId="6AE8EDDA" w14:textId="5AC3099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058</w:t>
            </w:r>
          </w:p>
        </w:tc>
        <w:tc>
          <w:tcPr>
            <w:tcW w:w="724" w:type="dxa"/>
            <w:vAlign w:val="bottom"/>
          </w:tcPr>
          <w:p w14:paraId="04F9AD66" w14:textId="0333B463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559</w:t>
            </w:r>
          </w:p>
        </w:tc>
        <w:tc>
          <w:tcPr>
            <w:tcW w:w="699" w:type="dxa"/>
            <w:vAlign w:val="bottom"/>
          </w:tcPr>
          <w:p w14:paraId="797DD66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B98128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440B937E" w14:textId="080781A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0B262982" w14:textId="3300DDA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810" w:type="dxa"/>
            <w:vAlign w:val="bottom"/>
          </w:tcPr>
          <w:p w14:paraId="521326CF" w14:textId="0A65F99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810" w:type="dxa"/>
            <w:vAlign w:val="bottom"/>
          </w:tcPr>
          <w:p w14:paraId="43C4B116" w14:textId="016CF1A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585</w:t>
            </w:r>
          </w:p>
        </w:tc>
        <w:tc>
          <w:tcPr>
            <w:tcW w:w="702" w:type="dxa"/>
            <w:vAlign w:val="bottom"/>
          </w:tcPr>
          <w:p w14:paraId="6BCA6352" w14:textId="185CDA4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  <w:vAlign w:val="bottom"/>
          </w:tcPr>
          <w:p w14:paraId="4E5121D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  <w:vAlign w:val="bottom"/>
          </w:tcPr>
          <w:p w14:paraId="198B57D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  <w:vAlign w:val="bottom"/>
          </w:tcPr>
          <w:p w14:paraId="11B4E7A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28061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  <w:vAlign w:val="bottom"/>
          </w:tcPr>
          <w:p w14:paraId="6E7EE6C3" w14:textId="0EDF3D9A" w:rsidR="005E567C" w:rsidRPr="008931D4" w:rsidRDefault="00F118C7" w:rsidP="00446B48">
            <w:pPr>
              <w:pStyle w:val="acctfourfigures"/>
              <w:tabs>
                <w:tab w:val="clear" w:pos="765"/>
                <w:tab w:val="decimal" w:pos="717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617</w:t>
            </w:r>
          </w:p>
        </w:tc>
      </w:tr>
      <w:tr w:rsidR="005E567C" w:rsidRPr="008931D4" w14:paraId="5AC6384F" w14:textId="77777777" w:rsidTr="00DE4027">
        <w:trPr>
          <w:cantSplit/>
          <w:trHeight w:val="20"/>
        </w:trPr>
        <w:tc>
          <w:tcPr>
            <w:tcW w:w="1429" w:type="dxa"/>
          </w:tcPr>
          <w:p w14:paraId="4934C3C7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08478442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368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A99F16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848D0EF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C840E4E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3125A9FE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4" w:type="dxa"/>
          </w:tcPr>
          <w:p w14:paraId="0CF73F15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99" w:type="dxa"/>
          </w:tcPr>
          <w:p w14:paraId="043BB8E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02308F0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14:paraId="1BEC63C7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372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56BC8769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9A3A7E1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6C295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7A0CA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0" w:type="dxa"/>
          </w:tcPr>
          <w:p w14:paraId="5B45132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FD8662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-79" w:right="-45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01919B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</w:tcPr>
          <w:p w14:paraId="4DFB8F11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6AC4B01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5E567C" w:rsidRPr="008931D4" w14:paraId="3ABE172E" w14:textId="77777777" w:rsidTr="00DE4027">
        <w:trPr>
          <w:cantSplit/>
          <w:trHeight w:val="20"/>
        </w:trPr>
        <w:tc>
          <w:tcPr>
            <w:tcW w:w="1429" w:type="dxa"/>
          </w:tcPr>
          <w:p w14:paraId="016B0B77" w14:textId="469A350B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2A382C4" w14:textId="48A31F10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0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154</w:t>
            </w:r>
          </w:p>
        </w:tc>
        <w:tc>
          <w:tcPr>
            <w:tcW w:w="810" w:type="dxa"/>
          </w:tcPr>
          <w:p w14:paraId="55DC44F6" w14:textId="1F412192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66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196</w:t>
            </w:r>
          </w:p>
        </w:tc>
        <w:tc>
          <w:tcPr>
            <w:tcW w:w="720" w:type="dxa"/>
            <w:vAlign w:val="bottom"/>
          </w:tcPr>
          <w:p w14:paraId="7E4E79B3" w14:textId="23AFFCE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</w:tcPr>
          <w:p w14:paraId="239FC1F0" w14:textId="18C1CDCB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</w:t>
            </w:r>
          </w:p>
        </w:tc>
        <w:tc>
          <w:tcPr>
            <w:tcW w:w="720" w:type="dxa"/>
          </w:tcPr>
          <w:p w14:paraId="42DFDC0B" w14:textId="399AAC59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247</w:t>
            </w:r>
          </w:p>
        </w:tc>
        <w:tc>
          <w:tcPr>
            <w:tcW w:w="724" w:type="dxa"/>
          </w:tcPr>
          <w:p w14:paraId="21097341" w14:textId="4D3896E2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839</w:t>
            </w:r>
          </w:p>
        </w:tc>
        <w:tc>
          <w:tcPr>
            <w:tcW w:w="699" w:type="dxa"/>
            <w:vAlign w:val="bottom"/>
          </w:tcPr>
          <w:p w14:paraId="0297559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02BC2914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7808ADC" w14:textId="0F01345F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695BD2EF" w14:textId="0FB7FD0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946</w:t>
            </w:r>
          </w:p>
        </w:tc>
        <w:tc>
          <w:tcPr>
            <w:tcW w:w="810" w:type="dxa"/>
          </w:tcPr>
          <w:p w14:paraId="02B81C2C" w14:textId="5DE5C9CA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</w:tcPr>
          <w:p w14:paraId="6C1D8339" w14:textId="37CFFD5E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02" w:type="dxa"/>
          </w:tcPr>
          <w:p w14:paraId="4340073D" w14:textId="1D6B7B7A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1040" w:type="dxa"/>
          </w:tcPr>
          <w:p w14:paraId="0A627E5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7F96690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14:paraId="48486166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BCD6BE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32B0912C" w14:textId="5135988D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086</w:t>
            </w:r>
          </w:p>
        </w:tc>
      </w:tr>
      <w:tr w:rsidR="005E567C" w:rsidRPr="008931D4" w14:paraId="0BC9E2E1" w14:textId="77777777" w:rsidTr="00DE4027">
        <w:trPr>
          <w:cantSplit/>
          <w:trHeight w:val="20"/>
        </w:trPr>
        <w:tc>
          <w:tcPr>
            <w:tcW w:w="1429" w:type="dxa"/>
          </w:tcPr>
          <w:p w14:paraId="298C2384" w14:textId="47FD8F3A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30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003B56B3" w14:textId="5BA8ACA8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left="373" w:right="-1339" w:hanging="373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291</w:t>
            </w:r>
          </w:p>
        </w:tc>
        <w:tc>
          <w:tcPr>
            <w:tcW w:w="810" w:type="dxa"/>
          </w:tcPr>
          <w:p w14:paraId="7F79B909" w14:textId="36A6EF4F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145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127</w:t>
            </w:r>
          </w:p>
        </w:tc>
        <w:tc>
          <w:tcPr>
            <w:tcW w:w="720" w:type="dxa"/>
            <w:vAlign w:val="bottom"/>
          </w:tcPr>
          <w:p w14:paraId="7BBC8E52" w14:textId="249F01D7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0BACD85A" w14:textId="1E18E7E1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00F4B237" w14:textId="1137419F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/>
              </w:rPr>
              <w:t>499</w:t>
            </w:r>
          </w:p>
        </w:tc>
        <w:tc>
          <w:tcPr>
            <w:tcW w:w="724" w:type="dxa"/>
          </w:tcPr>
          <w:p w14:paraId="4665A054" w14:textId="64A0345E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133</w:t>
            </w:r>
          </w:p>
        </w:tc>
        <w:tc>
          <w:tcPr>
            <w:tcW w:w="699" w:type="dxa"/>
            <w:vAlign w:val="bottom"/>
          </w:tcPr>
          <w:p w14:paraId="43C480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648CEB1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D23D648" w14:textId="7105D9AE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32E0447A" w14:textId="48CDEF13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810" w:type="dxa"/>
          </w:tcPr>
          <w:p w14:paraId="60AFB843" w14:textId="7545477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10" w:type="dxa"/>
          </w:tcPr>
          <w:p w14:paraId="503CC82B" w14:textId="4D709CA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702" w:type="dxa"/>
          </w:tcPr>
          <w:p w14:paraId="46D7EDB1" w14:textId="376619B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1040" w:type="dxa"/>
          </w:tcPr>
          <w:p w14:paraId="64C6717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7" w:type="dxa"/>
          </w:tcPr>
          <w:p w14:paraId="2BFCF8F1" w14:textId="53A05682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18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16" w:type="dxa"/>
          </w:tcPr>
          <w:p w14:paraId="22E70D4B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14F5C4A0" w14:textId="78209E9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3384E174" w14:textId="1E5D5DF1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663</w:t>
            </w:r>
          </w:p>
        </w:tc>
      </w:tr>
      <w:tr w:rsidR="005E567C" w:rsidRPr="008931D4" w14:paraId="5A7AA9F6" w14:textId="77777777" w:rsidTr="00DE4027">
        <w:trPr>
          <w:cantSplit/>
          <w:trHeight w:val="20"/>
        </w:trPr>
        <w:tc>
          <w:tcPr>
            <w:tcW w:w="1429" w:type="dxa"/>
          </w:tcPr>
          <w:p w14:paraId="5B118D01" w14:textId="5C8648B9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30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90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B5B5334" w14:textId="21E10D6D" w:rsidR="005E567C" w:rsidRPr="008931D4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402</w:t>
            </w:r>
          </w:p>
        </w:tc>
        <w:tc>
          <w:tcPr>
            <w:tcW w:w="810" w:type="dxa"/>
          </w:tcPr>
          <w:p w14:paraId="0993C4B1" w14:textId="318437E5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181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095</w:t>
            </w:r>
          </w:p>
        </w:tc>
        <w:tc>
          <w:tcPr>
            <w:tcW w:w="720" w:type="dxa"/>
            <w:vAlign w:val="bottom"/>
          </w:tcPr>
          <w:p w14:paraId="04ED62C4" w14:textId="06D19F2B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14:paraId="21F2AFFA" w14:textId="641D0A50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93</w:t>
            </w:r>
          </w:p>
        </w:tc>
        <w:tc>
          <w:tcPr>
            <w:tcW w:w="720" w:type="dxa"/>
          </w:tcPr>
          <w:p w14:paraId="7655DB30" w14:textId="2884FBE5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  <w:lang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741</w:t>
            </w:r>
          </w:p>
        </w:tc>
        <w:tc>
          <w:tcPr>
            <w:tcW w:w="724" w:type="dxa"/>
          </w:tcPr>
          <w:p w14:paraId="56C6CAAE" w14:textId="4BE1EBD2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888</w:t>
            </w:r>
          </w:p>
        </w:tc>
        <w:tc>
          <w:tcPr>
            <w:tcW w:w="699" w:type="dxa"/>
            <w:vAlign w:val="bottom"/>
          </w:tcPr>
          <w:p w14:paraId="235A53F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5B552EDC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DF383DD" w14:textId="420CF29A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32169C3D" w14:textId="107C931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810" w:type="dxa"/>
          </w:tcPr>
          <w:p w14:paraId="287499D1" w14:textId="13158B37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810" w:type="dxa"/>
          </w:tcPr>
          <w:p w14:paraId="1C3DAF9C" w14:textId="25C40D48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702" w:type="dxa"/>
          </w:tcPr>
          <w:p w14:paraId="0586AE7F" w14:textId="62A5005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040" w:type="dxa"/>
          </w:tcPr>
          <w:p w14:paraId="1AE0E1CE" w14:textId="27C48FF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11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8931D4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07</w:t>
            </w:r>
          </w:p>
        </w:tc>
        <w:tc>
          <w:tcPr>
            <w:tcW w:w="1127" w:type="dxa"/>
          </w:tcPr>
          <w:p w14:paraId="404360FF" w14:textId="2294D7D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21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53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8931D4">
              <w:rPr>
                <w:rFonts w:ascii="Angsana New" w:hAnsi="Angsana New"/>
                <w:sz w:val="20"/>
                <w:szCs w:val="20"/>
              </w:rPr>
              <w:t>24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716" w:type="dxa"/>
          </w:tcPr>
          <w:p w14:paraId="73ECE336" w14:textId="71EC299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741" w:type="dxa"/>
          </w:tcPr>
          <w:p w14:paraId="61D580E2" w14:textId="7FDD4624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27" w:type="dxa"/>
          </w:tcPr>
          <w:p w14:paraId="56BE3817" w14:textId="071D05B5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676</w:t>
            </w:r>
          </w:p>
        </w:tc>
      </w:tr>
      <w:tr w:rsidR="005E567C" w:rsidRPr="008931D4" w14:paraId="252BCC7F" w14:textId="77777777" w:rsidTr="00DE4027">
        <w:trPr>
          <w:cantSplit/>
          <w:trHeight w:val="20"/>
        </w:trPr>
        <w:tc>
          <w:tcPr>
            <w:tcW w:w="1429" w:type="dxa"/>
          </w:tcPr>
          <w:p w14:paraId="2ED739E1" w14:textId="0AF604A4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90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180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11D43BB7" w14:textId="39C4E84D" w:rsidR="005E567C" w:rsidRPr="008931D4" w:rsidRDefault="00F118C7" w:rsidP="00446B48">
            <w:pPr>
              <w:pStyle w:val="acctfourfigures"/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71</w:t>
            </w:r>
          </w:p>
        </w:tc>
        <w:tc>
          <w:tcPr>
            <w:tcW w:w="810" w:type="dxa"/>
          </w:tcPr>
          <w:p w14:paraId="1603A031" w14:textId="67D40176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174</w:t>
            </w:r>
          </w:p>
        </w:tc>
        <w:tc>
          <w:tcPr>
            <w:tcW w:w="720" w:type="dxa"/>
            <w:vAlign w:val="bottom"/>
          </w:tcPr>
          <w:p w14:paraId="242540EF" w14:textId="5538CEB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438CF17" w14:textId="7CE9ADD7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526D7D05" w14:textId="223817FC" w:rsidR="005E567C" w:rsidRPr="008931D4" w:rsidRDefault="00F118C7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636</w:t>
            </w:r>
          </w:p>
        </w:tc>
        <w:tc>
          <w:tcPr>
            <w:tcW w:w="724" w:type="dxa"/>
          </w:tcPr>
          <w:p w14:paraId="4D621696" w14:textId="24438DFB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588</w:t>
            </w:r>
          </w:p>
        </w:tc>
        <w:tc>
          <w:tcPr>
            <w:tcW w:w="699" w:type="dxa"/>
            <w:vAlign w:val="bottom"/>
          </w:tcPr>
          <w:p w14:paraId="4709564D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4C40B1B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68EDDED1" w14:textId="4EAA8ED4" w:rsidR="005E567C" w:rsidRPr="008931D4" w:rsidRDefault="00F118C7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0889DA03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7D4FA7" w14:textId="21EBCB8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sz w:val="20"/>
                <w:szCs w:val="20"/>
              </w:rPr>
              <w:t>759</w:t>
            </w:r>
          </w:p>
        </w:tc>
        <w:tc>
          <w:tcPr>
            <w:tcW w:w="810" w:type="dxa"/>
          </w:tcPr>
          <w:p w14:paraId="016573B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C15EABC" w14:textId="085E620C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040" w:type="dxa"/>
          </w:tcPr>
          <w:p w14:paraId="5FDAF64D" w14:textId="0742B646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6E27E2AA" w14:textId="3DDAF23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0B2F917E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3AED3A75" w14:textId="08C1EAC1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27" w:type="dxa"/>
          </w:tcPr>
          <w:p w14:paraId="39E8705F" w14:textId="5BE43B1B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459</w:t>
            </w:r>
          </w:p>
        </w:tc>
      </w:tr>
      <w:tr w:rsidR="005E567C" w:rsidRPr="008931D4" w14:paraId="05958399" w14:textId="77777777" w:rsidTr="00DE4027">
        <w:trPr>
          <w:cantSplit/>
          <w:trHeight w:val="20"/>
        </w:trPr>
        <w:tc>
          <w:tcPr>
            <w:tcW w:w="1429" w:type="dxa"/>
          </w:tcPr>
          <w:p w14:paraId="1C50F1C4" w14:textId="0337176B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180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270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6857A692" w14:textId="738A25A8" w:rsidR="005E567C" w:rsidRPr="008931D4" w:rsidRDefault="00F118C7" w:rsidP="00446B48">
            <w:pPr>
              <w:pStyle w:val="acctfourfigures"/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059E1BFD" w14:textId="6F6DAEDF" w:rsidR="005E567C" w:rsidRPr="008931D4" w:rsidRDefault="00F118C7" w:rsidP="00446B48">
            <w:pPr>
              <w:pStyle w:val="acctfourfigures"/>
              <w:tabs>
                <w:tab w:val="clear" w:pos="765"/>
                <w:tab w:val="decimal" w:pos="674"/>
              </w:tabs>
              <w:spacing w:line="276" w:lineRule="auto"/>
              <w:ind w:left="-79"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1DA4706F" w14:textId="2DACC78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487A1CA7" w14:textId="40920724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0FAA13B4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564"/>
              </w:tabs>
              <w:spacing w:line="276" w:lineRule="auto"/>
              <w:ind w:left="-79"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724" w:type="dxa"/>
          </w:tcPr>
          <w:p w14:paraId="0AC29C7D" w14:textId="629D399C" w:rsidR="005E567C" w:rsidRPr="008931D4" w:rsidRDefault="00F118C7" w:rsidP="00446B48">
            <w:pPr>
              <w:pStyle w:val="acctfourfigures"/>
              <w:tabs>
                <w:tab w:val="clear" w:pos="765"/>
                <w:tab w:val="decimal" w:pos="537"/>
              </w:tabs>
              <w:spacing w:line="276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  <w:tc>
          <w:tcPr>
            <w:tcW w:w="699" w:type="dxa"/>
            <w:vAlign w:val="bottom"/>
          </w:tcPr>
          <w:p w14:paraId="66FA0E72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  <w:vAlign w:val="bottom"/>
          </w:tcPr>
          <w:p w14:paraId="22091D9B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52C19641" w14:textId="77777777" w:rsidR="005E567C" w:rsidRPr="008931D4" w:rsidRDefault="005E567C" w:rsidP="00446B48">
            <w:pPr>
              <w:pStyle w:val="acctfourfigures"/>
              <w:tabs>
                <w:tab w:val="clear" w:pos="765"/>
              </w:tabs>
              <w:spacing w:line="276" w:lineRule="auto"/>
              <w:ind w:left="-7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67AE185F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E9EF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A02AB0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7C927EC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40" w:type="dxa"/>
          </w:tcPr>
          <w:p w14:paraId="1B164DCB" w14:textId="6AC34899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41B332E6" w14:textId="28E38115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ind w:left="-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12B46658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2DC6E7B5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14:paraId="42B3C4E6" w14:textId="1DF0CCED" w:rsidR="005E567C" w:rsidRPr="008931D4" w:rsidRDefault="00F118C7" w:rsidP="00446B48">
            <w:pPr>
              <w:pStyle w:val="acctfourfigures"/>
              <w:tabs>
                <w:tab w:val="clear" w:pos="765"/>
                <w:tab w:val="decimal" w:pos="725"/>
              </w:tabs>
              <w:spacing w:line="276" w:lineRule="auto"/>
              <w:ind w:left="-79"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16</w:t>
            </w:r>
          </w:p>
        </w:tc>
      </w:tr>
      <w:tr w:rsidR="005E567C" w:rsidRPr="008931D4" w14:paraId="05A988D4" w14:textId="77777777" w:rsidTr="00DE4027">
        <w:trPr>
          <w:cantSplit/>
          <w:trHeight w:val="20"/>
        </w:trPr>
        <w:tc>
          <w:tcPr>
            <w:tcW w:w="1429" w:type="dxa"/>
          </w:tcPr>
          <w:p w14:paraId="53E64877" w14:textId="3F07B494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90" w:right="-16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F118C7" w:rsidRPr="008931D4">
              <w:rPr>
                <w:rFonts w:ascii="Angsana New" w:hAnsi="Angsana New"/>
                <w:sz w:val="20"/>
                <w:szCs w:val="20"/>
              </w:rPr>
              <w:t>270</w:t>
            </w:r>
            <w:r w:rsidRPr="008931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931D4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</w:p>
        </w:tc>
        <w:tc>
          <w:tcPr>
            <w:tcW w:w="630" w:type="dxa"/>
          </w:tcPr>
          <w:p w14:paraId="4476ECCC" w14:textId="25A77652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216739B5" w14:textId="3706D302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354</w:t>
            </w:r>
          </w:p>
        </w:tc>
        <w:tc>
          <w:tcPr>
            <w:tcW w:w="720" w:type="dxa"/>
            <w:vAlign w:val="bottom"/>
          </w:tcPr>
          <w:p w14:paraId="101DA84D" w14:textId="29226E20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3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20" w:type="dxa"/>
          </w:tcPr>
          <w:p w14:paraId="5CCE59C1" w14:textId="5A7A5E1F" w:rsidR="005E567C" w:rsidRPr="008931D4" w:rsidRDefault="00F118C7" w:rsidP="00446B48">
            <w:pPr>
              <w:pStyle w:val="acctfourfigures"/>
              <w:tabs>
                <w:tab w:val="clear" w:pos="765"/>
                <w:tab w:val="decimal" w:pos="222"/>
              </w:tabs>
              <w:spacing w:line="276" w:lineRule="auto"/>
              <w:ind w:left="-79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15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.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91</w:t>
            </w:r>
          </w:p>
        </w:tc>
        <w:tc>
          <w:tcPr>
            <w:tcW w:w="720" w:type="dxa"/>
          </w:tcPr>
          <w:p w14:paraId="73561B66" w14:textId="0EAB3201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sz w:val="20"/>
              </w:rPr>
            </w:pPr>
            <w:r w:rsidRPr="008931D4">
              <w:rPr>
                <w:rFonts w:ascii="Angsana New" w:hAnsi="Angsana New" w:cs="Angsana New"/>
                <w:sz w:val="20"/>
                <w:lang w:val="en-US"/>
              </w:rPr>
              <w:t>21</w:t>
            </w:r>
          </w:p>
        </w:tc>
        <w:tc>
          <w:tcPr>
            <w:tcW w:w="724" w:type="dxa"/>
          </w:tcPr>
          <w:p w14:paraId="49661389" w14:textId="10F157C9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13</w:t>
            </w:r>
          </w:p>
        </w:tc>
        <w:tc>
          <w:tcPr>
            <w:tcW w:w="699" w:type="dxa"/>
          </w:tcPr>
          <w:p w14:paraId="6C0855CB" w14:textId="2E37A233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16D04396" w14:textId="63FAF7AA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EBD8844" w14:textId="2DFC248D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58216A13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EF3EC9" w14:textId="1F4129F8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</w:tcPr>
          <w:p w14:paraId="39485D5E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2" w:type="dxa"/>
          </w:tcPr>
          <w:p w14:paraId="2832A967" w14:textId="22B247BA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40" w:type="dxa"/>
          </w:tcPr>
          <w:p w14:paraId="3A99AE7C" w14:textId="79C054AD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127" w:type="dxa"/>
          </w:tcPr>
          <w:p w14:paraId="34C78B43" w14:textId="6FDA7FA4" w:rsidR="005E567C" w:rsidRPr="008931D4" w:rsidRDefault="00F118C7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276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100</w:t>
            </w:r>
            <w:r w:rsidR="005E567C" w:rsidRPr="008931D4">
              <w:rPr>
                <w:rFonts w:ascii="Angsana New" w:hAnsi="Angsana New"/>
                <w:sz w:val="20"/>
                <w:szCs w:val="20"/>
              </w:rPr>
              <w:t>.</w:t>
            </w:r>
            <w:r w:rsidRPr="008931D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16" w:type="dxa"/>
          </w:tcPr>
          <w:p w14:paraId="6636565D" w14:textId="77777777" w:rsidR="005E567C" w:rsidRPr="008931D4" w:rsidRDefault="005E567C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1" w:type="dxa"/>
          </w:tcPr>
          <w:p w14:paraId="4D9C237F" w14:textId="6CC6417D" w:rsidR="005E567C" w:rsidRPr="008931D4" w:rsidRDefault="00F118C7" w:rsidP="00446B48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sz w:val="20"/>
                <w:szCs w:val="20"/>
              </w:rPr>
            </w:pPr>
            <w:r w:rsidRPr="008931D4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27" w:type="dxa"/>
          </w:tcPr>
          <w:p w14:paraId="7A0AA6AF" w14:textId="69452FD4" w:rsidR="005E567C" w:rsidRPr="008931D4" w:rsidRDefault="00F118C7" w:rsidP="00446B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sz w:val="20"/>
                <w:lang w:val="en-US" w:bidi="th-TH"/>
              </w:rPr>
              <w:t>674</w:t>
            </w:r>
          </w:p>
        </w:tc>
      </w:tr>
      <w:tr w:rsidR="00446B48" w:rsidRPr="008931D4" w14:paraId="2BCC4A05" w14:textId="77777777" w:rsidTr="00DE4027">
        <w:trPr>
          <w:cantSplit/>
          <w:trHeight w:val="60"/>
        </w:trPr>
        <w:tc>
          <w:tcPr>
            <w:tcW w:w="1429" w:type="dxa"/>
          </w:tcPr>
          <w:p w14:paraId="53F2ED3A" w14:textId="77777777" w:rsidR="005E567C" w:rsidRPr="008931D4" w:rsidRDefault="005E567C" w:rsidP="0044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right="-16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30" w:type="dxa"/>
          </w:tcPr>
          <w:p w14:paraId="2983BD76" w14:textId="1F06F4A4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276" w:lineRule="auto"/>
              <w:ind w:right="-79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664</w:t>
            </w:r>
          </w:p>
        </w:tc>
        <w:tc>
          <w:tcPr>
            <w:tcW w:w="810" w:type="dxa"/>
          </w:tcPr>
          <w:p w14:paraId="3E082737" w14:textId="0C77BB5A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276" w:lineRule="auto"/>
              <w:ind w:right="-90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206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267</w:t>
            </w:r>
          </w:p>
        </w:tc>
        <w:tc>
          <w:tcPr>
            <w:tcW w:w="720" w:type="dxa"/>
          </w:tcPr>
          <w:p w14:paraId="59D55088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3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677F4C4B" w14:textId="77777777" w:rsidR="005E567C" w:rsidRPr="008931D4" w:rsidRDefault="005E567C" w:rsidP="00446B48">
            <w:pPr>
              <w:pStyle w:val="acctfourfigures"/>
              <w:tabs>
                <w:tab w:val="clear" w:pos="765"/>
                <w:tab w:val="decimal" w:pos="282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199EBFC0" w14:textId="45772DCD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7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202</w:t>
            </w:r>
          </w:p>
        </w:tc>
        <w:tc>
          <w:tcPr>
            <w:tcW w:w="724" w:type="dxa"/>
          </w:tcPr>
          <w:p w14:paraId="7A2EEECE" w14:textId="1D3310EB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276" w:lineRule="auto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036</w:t>
            </w:r>
          </w:p>
        </w:tc>
        <w:tc>
          <w:tcPr>
            <w:tcW w:w="699" w:type="dxa"/>
          </w:tcPr>
          <w:p w14:paraId="758C4EAB" w14:textId="7AA54302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957</w:t>
            </w:r>
          </w:p>
        </w:tc>
        <w:tc>
          <w:tcPr>
            <w:tcW w:w="741" w:type="dxa"/>
          </w:tcPr>
          <w:p w14:paraId="22B2DD73" w14:textId="5EF84B6E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620</w:t>
            </w:r>
          </w:p>
        </w:tc>
        <w:tc>
          <w:tcPr>
            <w:tcW w:w="630" w:type="dxa"/>
          </w:tcPr>
          <w:p w14:paraId="42E64AD6" w14:textId="293B5AAD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49</w:t>
            </w:r>
          </w:p>
        </w:tc>
        <w:tc>
          <w:tcPr>
            <w:tcW w:w="810" w:type="dxa"/>
          </w:tcPr>
          <w:p w14:paraId="17D1C737" w14:textId="5AADDDBD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="005E567C" w:rsidRPr="008931D4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810" w:type="dxa"/>
          </w:tcPr>
          <w:p w14:paraId="65D449CB" w14:textId="7ACAA853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  <w:r w:rsidR="005E567C" w:rsidRPr="008931D4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559</w:t>
            </w:r>
          </w:p>
        </w:tc>
        <w:tc>
          <w:tcPr>
            <w:tcW w:w="810" w:type="dxa"/>
          </w:tcPr>
          <w:p w14:paraId="1C1FCF29" w14:textId="75FF8C8B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736</w:t>
            </w:r>
          </w:p>
        </w:tc>
        <w:tc>
          <w:tcPr>
            <w:tcW w:w="702" w:type="dxa"/>
          </w:tcPr>
          <w:p w14:paraId="0B5B0647" w14:textId="64E352AE" w:rsidR="005E567C" w:rsidRPr="008931D4" w:rsidRDefault="00F118C7" w:rsidP="00446B48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276" w:lineRule="auto"/>
              <w:ind w:lef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1040" w:type="dxa"/>
          </w:tcPr>
          <w:p w14:paraId="3E0C95FA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76" w:lineRule="auto"/>
              <w:ind w:right="-3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03E27CE7" w14:textId="77777777" w:rsidR="005E567C" w:rsidRPr="008931D4" w:rsidRDefault="005E567C" w:rsidP="00446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</w:tcPr>
          <w:p w14:paraId="22DE5EAB" w14:textId="7C6E0574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16</w:t>
            </w:r>
          </w:p>
        </w:tc>
        <w:tc>
          <w:tcPr>
            <w:tcW w:w="741" w:type="dxa"/>
          </w:tcPr>
          <w:p w14:paraId="47E29B2A" w14:textId="5D4F9446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276" w:lineRule="auto"/>
              <w:ind w:right="-45"/>
              <w:rPr>
                <w:rFonts w:ascii="Angsana New" w:hAnsi="Angsana New" w:cs="Angsana New"/>
                <w:b/>
                <w:bCs/>
                <w:sz w:val="20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360</w:t>
            </w:r>
          </w:p>
        </w:tc>
        <w:tc>
          <w:tcPr>
            <w:tcW w:w="927" w:type="dxa"/>
          </w:tcPr>
          <w:p w14:paraId="5B677A51" w14:textId="151B5D03" w:rsidR="005E567C" w:rsidRPr="008931D4" w:rsidRDefault="00F118C7" w:rsidP="00446B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76" w:lineRule="auto"/>
              <w:ind w:right="-96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28</w:t>
            </w:r>
            <w:r w:rsidR="005E567C"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191</w:t>
            </w:r>
          </w:p>
        </w:tc>
      </w:tr>
    </w:tbl>
    <w:p w14:paraId="0E0224A7" w14:textId="644B00FF" w:rsidR="005E567C" w:rsidRPr="008931D4" w:rsidRDefault="005E567C" w:rsidP="009C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2F4E08E5" w14:textId="6C8C0840" w:rsidR="00C432B2" w:rsidRPr="008931D4" w:rsidRDefault="0074791F" w:rsidP="0074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i/>
          <w:iCs/>
          <w:sz w:val="28"/>
          <w:szCs w:val="28"/>
          <w:cs/>
        </w:rPr>
        <w:sectPr w:rsidR="00C432B2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343A68" w:rsidRPr="008931D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8931D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2563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62951" w:rsidRPr="008931D4">
        <w:rPr>
          <w:rFonts w:asciiTheme="majorBidi" w:hAnsiTheme="majorBidi" w:cstheme="majorBidi"/>
          <w:bCs/>
          <w:sz w:val="28"/>
          <w:szCs w:val="28"/>
        </w:rPr>
        <w:t>3 - 5</w:t>
      </w:r>
      <w:r w:rsidRPr="008931D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8931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8931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- </w:t>
      </w:r>
      <w:r w:rsidR="00F118C7" w:rsidRPr="008931D4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8931D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8931D4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5E53948" w14:textId="3FB0BA24" w:rsidR="00EC2A8D" w:rsidRPr="008931D4" w:rsidRDefault="003A7BDD" w:rsidP="00693F45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8931D4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7</w:t>
      </w:r>
      <w:r w:rsidR="00EC2A8D" w:rsidRPr="008931D4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EC2A8D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044E35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บริษัทย่อย</w:t>
      </w:r>
    </w:p>
    <w:p w14:paraId="4AC4FE2F" w14:textId="77777777" w:rsidR="00763BBC" w:rsidRPr="008931D4" w:rsidRDefault="00763BBC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07612D5B" w14:textId="5B5D9135" w:rsidR="00EC2A8D" w:rsidRPr="008931D4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เงินลงทุนใน</w:t>
      </w:r>
      <w:r w:rsidR="00044E35" w:rsidRPr="008931D4">
        <w:rPr>
          <w:rFonts w:ascii="Angsana New" w:hAnsi="Angsana New"/>
          <w:sz w:val="28"/>
          <w:szCs w:val="28"/>
          <w:cs/>
        </w:rPr>
        <w:t>บริษัทย่อย</w:t>
      </w:r>
      <w:r w:rsidRPr="008931D4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43A68" w:rsidRPr="008931D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Pr="008931D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044E35" w:rsidRPr="008931D4">
        <w:rPr>
          <w:rFonts w:ascii="Angsana New" w:hAnsi="Angsana New"/>
          <w:sz w:val="28"/>
          <w:szCs w:val="28"/>
          <w:cs/>
        </w:rPr>
        <w:t xml:space="preserve"> และเงินปันผลรับจากเงินลงทุนสำหรับงวด</w:t>
      </w:r>
      <w:r w:rsidR="00343A68" w:rsidRPr="008931D4">
        <w:rPr>
          <w:rFonts w:ascii="Angsana New" w:hAnsi="Angsana New" w:hint="cs"/>
          <w:sz w:val="28"/>
          <w:szCs w:val="28"/>
          <w:cs/>
        </w:rPr>
        <w:t>หก</w:t>
      </w:r>
      <w:r w:rsidR="00044E35" w:rsidRPr="008931D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343A68" w:rsidRPr="008931D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="00F424AB" w:rsidRPr="008931D4">
        <w:rPr>
          <w:rFonts w:ascii="Angsana New" w:hAnsi="Angsana New"/>
          <w:sz w:val="28"/>
          <w:szCs w:val="28"/>
        </w:rPr>
        <w:t xml:space="preserve"> </w:t>
      </w:r>
      <w:r w:rsidR="00F424AB" w:rsidRPr="008931D4">
        <w:rPr>
          <w:rFonts w:ascii="Angsana New" w:hAnsi="Angsana New"/>
          <w:sz w:val="28"/>
          <w:szCs w:val="28"/>
          <w:cs/>
        </w:rPr>
        <w:t xml:space="preserve">และ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F424AB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มีดังนี้</w:t>
      </w:r>
    </w:p>
    <w:p w14:paraId="5B09ED56" w14:textId="77777777" w:rsidR="0045170B" w:rsidRPr="008931D4" w:rsidRDefault="0045170B" w:rsidP="0045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430"/>
        <w:gridCol w:w="1170"/>
        <w:gridCol w:w="1080"/>
        <w:gridCol w:w="1170"/>
        <w:gridCol w:w="1080"/>
        <w:gridCol w:w="1080"/>
        <w:gridCol w:w="1080"/>
        <w:gridCol w:w="990"/>
        <w:gridCol w:w="990"/>
        <w:gridCol w:w="1080"/>
      </w:tblGrid>
      <w:tr w:rsidR="00557C94" w:rsidRPr="008931D4" w14:paraId="49E570FA" w14:textId="77777777" w:rsidTr="00557C94">
        <w:trPr>
          <w:cantSplit/>
          <w:trHeight w:val="330"/>
        </w:trPr>
        <w:tc>
          <w:tcPr>
            <w:tcW w:w="2340" w:type="dxa"/>
          </w:tcPr>
          <w:p w14:paraId="5D255343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552C276D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B26DF9" w14:textId="031DA3D0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2250" w:type="dxa"/>
            <w:gridSpan w:val="2"/>
          </w:tcPr>
          <w:p w14:paraId="05BBB8AC" w14:textId="73725EF9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2160" w:type="dxa"/>
            <w:gridSpan w:val="2"/>
          </w:tcPr>
          <w:p w14:paraId="1F8AFB83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68342FE7" w14:textId="7544175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2"/>
          </w:tcPr>
          <w:p w14:paraId="6FB1583A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</w:t>
            </w:r>
          </w:p>
        </w:tc>
      </w:tr>
      <w:tr w:rsidR="00557C94" w:rsidRPr="008931D4" w14:paraId="512E4308" w14:textId="77777777" w:rsidTr="00557C94">
        <w:trPr>
          <w:cantSplit/>
          <w:trHeight w:val="330"/>
        </w:trPr>
        <w:tc>
          <w:tcPr>
            <w:tcW w:w="2340" w:type="dxa"/>
          </w:tcPr>
          <w:p w14:paraId="40776332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4775A3E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170" w:type="dxa"/>
          </w:tcPr>
          <w:p w14:paraId="6DC0611E" w14:textId="2A058A4D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2250" w:type="dxa"/>
            <w:gridSpan w:val="2"/>
          </w:tcPr>
          <w:p w14:paraId="327C52D9" w14:textId="29319225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160" w:type="dxa"/>
            <w:gridSpan w:val="2"/>
          </w:tcPr>
          <w:p w14:paraId="12902414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070" w:type="dxa"/>
            <w:gridSpan w:val="2"/>
          </w:tcPr>
          <w:p w14:paraId="5FBF3E21" w14:textId="38E2A6D7" w:rsidR="00557C94" w:rsidRPr="008931D4" w:rsidRDefault="00252EE0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070" w:type="dxa"/>
            <w:gridSpan w:val="2"/>
          </w:tcPr>
          <w:p w14:paraId="17FDE980" w14:textId="4E16F94A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งวดหกเดือนสิ้นสุดวันที่</w:t>
            </w:r>
          </w:p>
        </w:tc>
      </w:tr>
      <w:tr w:rsidR="00557C94" w:rsidRPr="008931D4" w14:paraId="2F017787" w14:textId="77777777" w:rsidTr="00557C94">
        <w:trPr>
          <w:cantSplit/>
          <w:trHeight w:val="117"/>
        </w:trPr>
        <w:tc>
          <w:tcPr>
            <w:tcW w:w="2340" w:type="dxa"/>
          </w:tcPr>
          <w:p w14:paraId="107E9FD5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564A82CB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8CFE726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35DA43" w14:textId="085AA746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</w:tcPr>
          <w:p w14:paraId="7D0DFE3D" w14:textId="45B5E20F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43F09B9A" w14:textId="6A7A216A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</w:tcPr>
          <w:p w14:paraId="72168290" w14:textId="688B6DC6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49FC2DC3" w14:textId="1FC6CE10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90" w:type="dxa"/>
          </w:tcPr>
          <w:p w14:paraId="38770A4F" w14:textId="45CAC5AB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09AFC4C8" w14:textId="6386EA14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</w:tcPr>
          <w:p w14:paraId="1CC928C6" w14:textId="2233AFE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557C94" w:rsidRPr="008931D4" w14:paraId="43E83BBC" w14:textId="77777777" w:rsidTr="00557C94">
        <w:trPr>
          <w:cantSplit/>
          <w:trHeight w:val="319"/>
        </w:trPr>
        <w:tc>
          <w:tcPr>
            <w:tcW w:w="2340" w:type="dxa"/>
          </w:tcPr>
          <w:p w14:paraId="3CE28D4A" w14:textId="77777777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3E60B2D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DBC89A0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F6689ED" w14:textId="7AE3518D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170" w:type="dxa"/>
          </w:tcPr>
          <w:p w14:paraId="4441F7F0" w14:textId="33478253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80" w:type="dxa"/>
          </w:tcPr>
          <w:p w14:paraId="54413F00" w14:textId="63D72744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</w:tcPr>
          <w:p w14:paraId="58D76A4B" w14:textId="79D50E5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80" w:type="dxa"/>
          </w:tcPr>
          <w:p w14:paraId="0CF0416D" w14:textId="3A9DBCE1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3F60C555" w14:textId="67C235FA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3B07C0ED" w14:textId="2377A416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</w:tcPr>
          <w:p w14:paraId="00C991AE" w14:textId="6E1CBFE4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557C94" w:rsidRPr="008931D4" w14:paraId="40A8932B" w14:textId="77777777" w:rsidTr="00557C94">
        <w:trPr>
          <w:cantSplit/>
          <w:trHeight w:val="153"/>
        </w:trPr>
        <w:tc>
          <w:tcPr>
            <w:tcW w:w="2340" w:type="dxa"/>
          </w:tcPr>
          <w:p w14:paraId="6F6A9001" w14:textId="38AFDC2B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6235E36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6C24067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BADD677" w14:textId="44F8C59F" w:rsidR="00557C94" w:rsidRPr="008931D4" w:rsidDel="00E2298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6300" w:type="dxa"/>
            <w:gridSpan w:val="6"/>
            <w:vAlign w:val="bottom"/>
          </w:tcPr>
          <w:p w14:paraId="7D910CE4" w14:textId="15B6464B" w:rsidR="00557C94" w:rsidRPr="008931D4" w:rsidDel="00E22984" w:rsidRDefault="00557C94" w:rsidP="00E90D3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57C94" w:rsidRPr="008931D4" w14:paraId="7596B835" w14:textId="77777777" w:rsidTr="00557C94">
        <w:trPr>
          <w:cantSplit/>
          <w:trHeight w:val="153"/>
        </w:trPr>
        <w:tc>
          <w:tcPr>
            <w:tcW w:w="2340" w:type="dxa"/>
          </w:tcPr>
          <w:p w14:paraId="490FB68B" w14:textId="4D9E23AE" w:rsidR="00557C94" w:rsidRPr="008931D4" w:rsidRDefault="00557C94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ADADA6B" w14:textId="77777777" w:rsidR="00557C94" w:rsidRPr="008931D4" w:rsidRDefault="00557C94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A0F532A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5A3DFD" w14:textId="352D6884" w:rsidR="00557C94" w:rsidRPr="008931D4" w:rsidRDefault="00557C94" w:rsidP="00E90D3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B090F25" w14:textId="77777777" w:rsidR="00557C94" w:rsidRPr="008931D4" w:rsidRDefault="00557C94" w:rsidP="00E90D3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3A7BDD" w:rsidRPr="008931D4" w14:paraId="510439FB" w14:textId="77777777" w:rsidTr="00557C94">
        <w:trPr>
          <w:cantSplit/>
          <w:trHeight w:val="153"/>
        </w:trPr>
        <w:tc>
          <w:tcPr>
            <w:tcW w:w="2340" w:type="dxa"/>
          </w:tcPr>
          <w:p w14:paraId="08B34FB2" w14:textId="4FD4966E" w:rsidR="003A7BDD" w:rsidRPr="008931D4" w:rsidRDefault="003A7BDD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430" w:type="dxa"/>
            <w:vAlign w:val="bottom"/>
          </w:tcPr>
          <w:p w14:paraId="3A8FA2ED" w14:textId="595E598D" w:rsidR="003A7BDD" w:rsidRPr="008931D4" w:rsidRDefault="003A7BDD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สินเชื่อโดยมีสินทรัพย์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ค้ำประกัน</w:t>
            </w:r>
          </w:p>
        </w:tc>
        <w:tc>
          <w:tcPr>
            <w:tcW w:w="1170" w:type="dxa"/>
          </w:tcPr>
          <w:p w14:paraId="0B6D9149" w14:textId="7558824E" w:rsidR="003A7BDD" w:rsidRPr="008931D4" w:rsidRDefault="003A7BDD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035C484" w14:textId="622C17B5" w:rsidR="003A7BDD" w:rsidRPr="008931D4" w:rsidRDefault="003A7BDD" w:rsidP="00E90D3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4EF3ECC9" w14:textId="0C603C73" w:rsidR="003A7BDD" w:rsidRPr="008931D4" w:rsidRDefault="003A7BDD" w:rsidP="00E90D3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5D3BD42D" w14:textId="629F5837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35FB9680" w14:textId="0A8E7159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156E75AB" w14:textId="54F445CF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2D9DAA18" w14:textId="11FEBAA7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0812ED9E" w14:textId="435F2E43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0FB2EC7" w14:textId="3DAC4440" w:rsidR="003A7BDD" w:rsidRPr="008931D4" w:rsidRDefault="003A7BDD" w:rsidP="00E90D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A7BDD" w:rsidRPr="008931D4" w14:paraId="0BFF39D7" w14:textId="77777777" w:rsidTr="00E90D34">
        <w:trPr>
          <w:cantSplit/>
          <w:trHeight w:val="60"/>
        </w:trPr>
        <w:tc>
          <w:tcPr>
            <w:tcW w:w="2340" w:type="dxa"/>
            <w:vAlign w:val="bottom"/>
          </w:tcPr>
          <w:p w14:paraId="70475902" w14:textId="1649CD1C" w:rsidR="003A7BDD" w:rsidRPr="008931D4" w:rsidRDefault="003A7BDD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2430" w:type="dxa"/>
            <w:vAlign w:val="bottom"/>
          </w:tcPr>
          <w:p w14:paraId="283DD588" w14:textId="28DA4C33" w:rsidR="003A7BDD" w:rsidRPr="008931D4" w:rsidRDefault="003A7BDD" w:rsidP="00E90D3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 (พิโกไฟแนนซ์)</w:t>
            </w:r>
          </w:p>
        </w:tc>
        <w:tc>
          <w:tcPr>
            <w:tcW w:w="1170" w:type="dxa"/>
          </w:tcPr>
          <w:p w14:paraId="7F9C48FD" w14:textId="5427CB3F" w:rsidR="003A7BDD" w:rsidRPr="008931D4" w:rsidRDefault="003A7BDD" w:rsidP="00E90D3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79D9D5FD" w14:textId="50965D2C" w:rsidR="003A7BDD" w:rsidRPr="008931D4" w:rsidRDefault="003A7BDD" w:rsidP="00E90D3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4B6087B9" w14:textId="5CD15D06" w:rsidR="003A7BDD" w:rsidRPr="008931D4" w:rsidRDefault="003A7BDD" w:rsidP="00E90D3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46B00C99" w14:textId="16082554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228010EB" w14:textId="15403D98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01000CD9" w14:textId="3A26FC2D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252BD7A8" w14:textId="08B43851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3A53A7B2" w14:textId="357EA292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512896E" w14:textId="14C3198E" w:rsidR="003A7BDD" w:rsidRPr="008931D4" w:rsidRDefault="003A7BDD" w:rsidP="00E90D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A7BDD" w:rsidRPr="008931D4" w14:paraId="6B8550B7" w14:textId="77777777" w:rsidTr="00E90D34">
        <w:trPr>
          <w:cantSplit/>
          <w:trHeight w:val="60"/>
        </w:trPr>
        <w:tc>
          <w:tcPr>
            <w:tcW w:w="2340" w:type="dxa"/>
            <w:vAlign w:val="bottom"/>
          </w:tcPr>
          <w:p w14:paraId="5494C268" w14:textId="77777777" w:rsidR="003A7BDD" w:rsidRPr="008931D4" w:rsidRDefault="003A7BDD" w:rsidP="00E90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68AE7378" w14:textId="77777777" w:rsidR="003A7BDD" w:rsidRPr="008931D4" w:rsidRDefault="003A7BDD" w:rsidP="00E90D3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5459E6C" w14:textId="77777777" w:rsidR="003A7BDD" w:rsidRPr="008931D4" w:rsidRDefault="003A7BDD" w:rsidP="00E90D3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E2273" w14:textId="29A90C32" w:rsidR="003A7BDD" w:rsidRPr="008931D4" w:rsidRDefault="003A7BDD" w:rsidP="00E90D3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CA3B16" w14:textId="77777777" w:rsidR="003A7BDD" w:rsidRPr="008931D4" w:rsidRDefault="003A7BDD" w:rsidP="00E90D3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95BF88" w14:textId="518CB7D8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1080" w:type="dxa"/>
            <w:vAlign w:val="bottom"/>
          </w:tcPr>
          <w:p w14:paraId="2FE38046" w14:textId="5E5FCA24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1080" w:type="dxa"/>
            <w:vAlign w:val="bottom"/>
          </w:tcPr>
          <w:p w14:paraId="05BA48A2" w14:textId="04A52C5C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90" w:type="dxa"/>
            <w:vAlign w:val="bottom"/>
          </w:tcPr>
          <w:p w14:paraId="4A743A27" w14:textId="74D5A595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90" w:type="dxa"/>
            <w:vAlign w:val="bottom"/>
          </w:tcPr>
          <w:p w14:paraId="6644F91B" w14:textId="4FA36903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EB2007A" w14:textId="1BB808F2" w:rsidR="003A7BDD" w:rsidRPr="008931D4" w:rsidRDefault="003A7BDD" w:rsidP="00E90D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CF92296" w14:textId="77777777" w:rsidR="002D2A9D" w:rsidRPr="008931D4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6A0A646F" w14:textId="77777777" w:rsidR="00B01DF5" w:rsidRPr="008931D4" w:rsidRDefault="00BE78B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ดังนั้นจึงไม่มีราคาที่เปิดเผยต่อสาธารณะชน</w:t>
      </w:r>
    </w:p>
    <w:p w14:paraId="3BCBCB4C" w14:textId="77777777" w:rsidR="006A3A94" w:rsidRPr="008931D4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6A3A94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E317082" w14:textId="6F5395F6" w:rsidR="006A3A94" w:rsidRPr="008931D4" w:rsidRDefault="00310CFC" w:rsidP="006A3A94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8931D4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8</w:t>
      </w:r>
      <w:r w:rsidR="006A3A94" w:rsidRPr="008931D4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6A3A94" w:rsidRPr="008931D4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6A3A94" w:rsidRPr="008931D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การร่วมค้า</w:t>
      </w:r>
    </w:p>
    <w:p w14:paraId="5B48A671" w14:textId="77777777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D12C794" w14:textId="5CFE425E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 xml:space="preserve">เงินลงทุนในการร่วมค้า ณ วันที่ </w:t>
      </w:r>
      <w:r w:rsidR="00343A68" w:rsidRPr="008931D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  <w:cs/>
        </w:rPr>
        <w:t xml:space="preserve"> และ</w:t>
      </w:r>
      <w:r w:rsidR="00F02CC4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="00F02CC4" w:rsidRPr="008931D4">
        <w:rPr>
          <w:rFonts w:ascii="Angsana New" w:hAnsi="Angsana New"/>
          <w:sz w:val="28"/>
          <w:szCs w:val="28"/>
        </w:rPr>
        <w:t xml:space="preserve"> </w:t>
      </w:r>
      <w:r w:rsidR="00F02CC4" w:rsidRPr="008931D4">
        <w:rPr>
          <w:rFonts w:ascii="Angsana New" w:hAnsi="Angsana New" w:hint="cs"/>
          <w:sz w:val="28"/>
          <w:szCs w:val="28"/>
          <w:cs/>
        </w:rPr>
        <w:t>ธันวาคม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และเงินปันผลรับจากเงินลงทุนสำหรับ</w:t>
      </w:r>
      <w:r w:rsidR="008778DD" w:rsidRPr="008931D4">
        <w:rPr>
          <w:rFonts w:ascii="Angsana New" w:hAnsi="Angsana New" w:hint="cs"/>
          <w:sz w:val="28"/>
          <w:szCs w:val="28"/>
          <w:cs/>
        </w:rPr>
        <w:t>งวด</w:t>
      </w:r>
      <w:r w:rsidR="00343A68" w:rsidRPr="008931D4">
        <w:rPr>
          <w:rFonts w:ascii="Angsana New" w:hAnsi="Angsana New" w:hint="cs"/>
          <w:sz w:val="28"/>
          <w:szCs w:val="28"/>
          <w:cs/>
        </w:rPr>
        <w:t>หก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343A68" w:rsidRPr="008931D4">
        <w:rPr>
          <w:rFonts w:ascii="Angsana New" w:hAnsi="Angsana New"/>
          <w:sz w:val="28"/>
          <w:szCs w:val="28"/>
        </w:rPr>
        <w:t>30</w:t>
      </w:r>
      <w:r w:rsidR="00343A68" w:rsidRPr="008931D4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343A68" w:rsidRPr="008931D4">
        <w:rPr>
          <w:rFonts w:ascii="Angsana New" w:hAnsi="Angsana New"/>
          <w:sz w:val="26"/>
          <w:szCs w:val="26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="008778DD" w:rsidRPr="008931D4">
        <w:rPr>
          <w:rFonts w:ascii="Angsana New" w:hAnsi="Angsana New"/>
          <w:sz w:val="28"/>
          <w:szCs w:val="28"/>
        </w:rPr>
        <w:t xml:space="preserve"> 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118C7" w:rsidRPr="008931D4">
        <w:rPr>
          <w:rFonts w:ascii="Angsana New" w:hAnsi="Angsana New"/>
          <w:sz w:val="28"/>
          <w:szCs w:val="28"/>
        </w:rPr>
        <w:t>2562</w:t>
      </w:r>
      <w:r w:rsidR="008778DD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มีดังนี้</w:t>
      </w:r>
    </w:p>
    <w:p w14:paraId="675380AA" w14:textId="77777777" w:rsidR="006A3A94" w:rsidRPr="008931D4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14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142"/>
        <w:gridCol w:w="990"/>
        <w:gridCol w:w="990"/>
        <w:gridCol w:w="900"/>
        <w:gridCol w:w="990"/>
        <w:gridCol w:w="882"/>
        <w:gridCol w:w="900"/>
        <w:gridCol w:w="882"/>
        <w:gridCol w:w="909"/>
        <w:gridCol w:w="855"/>
        <w:gridCol w:w="846"/>
        <w:gridCol w:w="896"/>
      </w:tblGrid>
      <w:tr w:rsidR="008931D4" w:rsidRPr="008931D4" w14:paraId="14B6B9BF" w14:textId="77777777" w:rsidTr="008931D4">
        <w:trPr>
          <w:cantSplit/>
        </w:trPr>
        <w:tc>
          <w:tcPr>
            <w:tcW w:w="1890" w:type="dxa"/>
          </w:tcPr>
          <w:p w14:paraId="4B3DA868" w14:textId="77777777" w:rsidR="008931D4" w:rsidRPr="008931D4" w:rsidRDefault="008931D4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17727693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D3BA23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13CC113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ประเทศที่</w:t>
            </w: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890" w:type="dxa"/>
            <w:gridSpan w:val="2"/>
          </w:tcPr>
          <w:p w14:paraId="16BE66DF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  <w:p w14:paraId="217D2958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72" w:type="dxa"/>
            <w:gridSpan w:val="2"/>
          </w:tcPr>
          <w:p w14:paraId="59A7CE83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AA649D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82" w:type="dxa"/>
            <w:gridSpan w:val="2"/>
          </w:tcPr>
          <w:p w14:paraId="44E29986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289640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764" w:type="dxa"/>
            <w:gridSpan w:val="2"/>
          </w:tcPr>
          <w:p w14:paraId="38C3FFDC" w14:textId="51920B55" w:rsidR="008931D4" w:rsidRPr="008931D4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มูลค่าตาม</w:t>
            </w:r>
          </w:p>
          <w:p w14:paraId="2CBB69F8" w14:textId="53FBB833" w:rsidR="008931D4" w:rsidRPr="008931D4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742" w:type="dxa"/>
            <w:gridSpan w:val="2"/>
          </w:tcPr>
          <w:p w14:paraId="2CDD07E4" w14:textId="77777777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36848388" w14:textId="49AD03FE" w:rsidR="008931D4" w:rsidRPr="008931D4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237" w:hanging="1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งวดหกเดือนสิ้นสุดวันที่</w:t>
            </w:r>
          </w:p>
        </w:tc>
      </w:tr>
      <w:tr w:rsidR="008931D4" w:rsidRPr="008931D4" w14:paraId="7CCD9789" w14:textId="77777777" w:rsidTr="008931D4">
        <w:trPr>
          <w:cantSplit/>
        </w:trPr>
        <w:tc>
          <w:tcPr>
            <w:tcW w:w="1890" w:type="dxa"/>
          </w:tcPr>
          <w:p w14:paraId="410096D9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4EA7E11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731C8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1A3378" w14:textId="7CBADDF6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383566EC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73BA4DF6" w14:textId="66154D58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82" w:type="dxa"/>
          </w:tcPr>
          <w:p w14:paraId="4D4DDB9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EEE0832" w14:textId="2832A6B6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82" w:type="dxa"/>
          </w:tcPr>
          <w:p w14:paraId="4CBD45EC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9" w:type="dxa"/>
          </w:tcPr>
          <w:p w14:paraId="14304DD2" w14:textId="497975F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55" w:type="dxa"/>
          </w:tcPr>
          <w:p w14:paraId="1C26380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46" w:type="dxa"/>
          </w:tcPr>
          <w:p w14:paraId="014003A4" w14:textId="473AC624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96" w:type="dxa"/>
          </w:tcPr>
          <w:p w14:paraId="0FD86CAB" w14:textId="31ED7E52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931D4" w:rsidRPr="008931D4" w14:paraId="503617B0" w14:textId="77777777" w:rsidTr="008931D4">
        <w:trPr>
          <w:cantSplit/>
        </w:trPr>
        <w:tc>
          <w:tcPr>
            <w:tcW w:w="1890" w:type="dxa"/>
          </w:tcPr>
          <w:p w14:paraId="763B700B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61465599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24EB54F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8E72AB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73D1AADD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D94C89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82" w:type="dxa"/>
          </w:tcPr>
          <w:p w14:paraId="5FE001E0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2FB4D0FB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82" w:type="dxa"/>
          </w:tcPr>
          <w:p w14:paraId="46C20885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9" w:type="dxa"/>
          </w:tcPr>
          <w:p w14:paraId="1CCDC044" w14:textId="0CFC33FC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55" w:type="dxa"/>
          </w:tcPr>
          <w:p w14:paraId="1C55C467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46" w:type="dxa"/>
          </w:tcPr>
          <w:p w14:paraId="215C52C6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96" w:type="dxa"/>
          </w:tcPr>
          <w:p w14:paraId="6DE047F9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8931D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8931D4" w:rsidRPr="008931D4" w14:paraId="347E4A57" w14:textId="77777777" w:rsidTr="00AA261E">
        <w:trPr>
          <w:cantSplit/>
        </w:trPr>
        <w:tc>
          <w:tcPr>
            <w:tcW w:w="1890" w:type="dxa"/>
          </w:tcPr>
          <w:p w14:paraId="6AEA4596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387C6BDA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8425474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gridSpan w:val="2"/>
          </w:tcPr>
          <w:p w14:paraId="1C50B3AF" w14:textId="5151CEF2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7160" w:type="dxa"/>
            <w:gridSpan w:val="8"/>
          </w:tcPr>
          <w:p w14:paraId="2DF89524" w14:textId="2D8FDA13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931D4" w:rsidRPr="008931D4" w14:paraId="224971F8" w14:textId="77777777" w:rsidTr="008931D4">
        <w:trPr>
          <w:cantSplit/>
        </w:trPr>
        <w:tc>
          <w:tcPr>
            <w:tcW w:w="1890" w:type="dxa"/>
          </w:tcPr>
          <w:p w14:paraId="72544CA7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142" w:type="dxa"/>
          </w:tcPr>
          <w:p w14:paraId="270D8846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D31A498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48439C8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FA969F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15357C4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755AB9A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91A931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3149A8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58795C86" w14:textId="6D7B1E09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42DF69F4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FF0975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1BEB05C7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931D4" w:rsidRPr="008931D4" w14:paraId="1C5D6658" w14:textId="77777777" w:rsidTr="008931D4">
        <w:trPr>
          <w:cantSplit/>
        </w:trPr>
        <w:tc>
          <w:tcPr>
            <w:tcW w:w="1890" w:type="dxa"/>
          </w:tcPr>
          <w:p w14:paraId="76A6064A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sz w:val="24"/>
                <w:szCs w:val="24"/>
                <w:cs/>
              </w:rPr>
              <w:t>บริษัท แอพแท็กซี่ จำกัด</w:t>
            </w:r>
          </w:p>
        </w:tc>
        <w:tc>
          <w:tcPr>
            <w:tcW w:w="2142" w:type="dxa"/>
          </w:tcPr>
          <w:p w14:paraId="5A4C44D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ให้บริการเรียกรถแท็กซี่รับจ้าง</w:t>
            </w:r>
          </w:p>
        </w:tc>
        <w:tc>
          <w:tcPr>
            <w:tcW w:w="990" w:type="dxa"/>
          </w:tcPr>
          <w:p w14:paraId="3AFA8F0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94ECB7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EE0D46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242098E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2A7549A7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9766EE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7B549B7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77DC15F0" w14:textId="4AD7F3AC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51429AF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33EC1AF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1998F78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931D4" w:rsidRPr="008931D4" w14:paraId="20BD802F" w14:textId="77777777" w:rsidTr="008931D4">
        <w:trPr>
          <w:cantSplit/>
        </w:trPr>
        <w:tc>
          <w:tcPr>
            <w:tcW w:w="1890" w:type="dxa"/>
          </w:tcPr>
          <w:p w14:paraId="462BF617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142" w:type="dxa"/>
          </w:tcPr>
          <w:p w14:paraId="1F8CAC12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สาธารณะด้วยแอปพลิเคชั่น</w:t>
            </w:r>
          </w:p>
        </w:tc>
        <w:tc>
          <w:tcPr>
            <w:tcW w:w="990" w:type="dxa"/>
          </w:tcPr>
          <w:p w14:paraId="72B1EE9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F1B6F66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8D73C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FA0277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2E1799BD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71AB65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5C92352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9" w:type="dxa"/>
          </w:tcPr>
          <w:p w14:paraId="205CF4A1" w14:textId="342C3D6F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2921974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6" w:type="dxa"/>
          </w:tcPr>
          <w:p w14:paraId="08B59A59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39EEFF1B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931D4" w:rsidRPr="008931D4" w14:paraId="1029CCF3" w14:textId="77777777" w:rsidTr="008931D4">
        <w:trPr>
          <w:cantSplit/>
        </w:trPr>
        <w:tc>
          <w:tcPr>
            <w:tcW w:w="1890" w:type="dxa"/>
          </w:tcPr>
          <w:p w14:paraId="20EB4898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</w:tcPr>
          <w:p w14:paraId="7D4CA79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ผ่านระบบอินเตอร์เน็ต</w:t>
            </w:r>
          </w:p>
        </w:tc>
        <w:tc>
          <w:tcPr>
            <w:tcW w:w="990" w:type="dxa"/>
          </w:tcPr>
          <w:p w14:paraId="00C52FEF" w14:textId="77777777" w:rsidR="008931D4" w:rsidRPr="008931D4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90" w:type="dxa"/>
          </w:tcPr>
          <w:p w14:paraId="27CC979A" w14:textId="11121B9F" w:rsidR="008931D4" w:rsidRPr="008931D4" w:rsidRDefault="008931D4" w:rsidP="00310CF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45.64</w:t>
            </w:r>
          </w:p>
        </w:tc>
        <w:tc>
          <w:tcPr>
            <w:tcW w:w="900" w:type="dxa"/>
          </w:tcPr>
          <w:p w14:paraId="6EE0B620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45.64</w:t>
            </w:r>
          </w:p>
        </w:tc>
        <w:tc>
          <w:tcPr>
            <w:tcW w:w="990" w:type="dxa"/>
          </w:tcPr>
          <w:p w14:paraId="3DB7E465" w14:textId="3755C163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16,900</w:t>
            </w:r>
          </w:p>
        </w:tc>
        <w:tc>
          <w:tcPr>
            <w:tcW w:w="882" w:type="dxa"/>
          </w:tcPr>
          <w:p w14:paraId="52C1D52D" w14:textId="77777777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711BFB0F" w14:textId="5610BC23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7,713</w:t>
            </w:r>
          </w:p>
        </w:tc>
        <w:tc>
          <w:tcPr>
            <w:tcW w:w="882" w:type="dxa"/>
          </w:tcPr>
          <w:p w14:paraId="597B54E0" w14:textId="77777777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9" w:type="dxa"/>
          </w:tcPr>
          <w:p w14:paraId="6B73FAE7" w14:textId="18D0FB86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3,388</w:t>
            </w:r>
          </w:p>
        </w:tc>
        <w:tc>
          <w:tcPr>
            <w:tcW w:w="855" w:type="dxa"/>
          </w:tcPr>
          <w:p w14:paraId="5B6D4E7A" w14:textId="77777777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3,834</w:t>
            </w:r>
          </w:p>
        </w:tc>
        <w:tc>
          <w:tcPr>
            <w:tcW w:w="846" w:type="dxa"/>
          </w:tcPr>
          <w:p w14:paraId="0B688127" w14:textId="77777777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6" w:type="dxa"/>
          </w:tcPr>
          <w:p w14:paraId="432F7F0C" w14:textId="77777777" w:rsidR="008931D4" w:rsidRPr="008931D4" w:rsidRDefault="008931D4" w:rsidP="00310C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931D4" w:rsidRPr="008931D4" w14:paraId="1C270898" w14:textId="77777777" w:rsidTr="008931D4">
        <w:trPr>
          <w:cantSplit/>
        </w:trPr>
        <w:tc>
          <w:tcPr>
            <w:tcW w:w="1890" w:type="dxa"/>
          </w:tcPr>
          <w:p w14:paraId="2EA834BC" w14:textId="77777777" w:rsidR="008931D4" w:rsidRPr="008931D4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42" w:type="dxa"/>
          </w:tcPr>
          <w:p w14:paraId="05FBDB74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A1EABBC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5AF26C8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B6FBE8A" w14:textId="77777777" w:rsidR="008931D4" w:rsidRPr="008931D4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8EDA5F2" w14:textId="2164DF36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16,900</w:t>
            </w:r>
          </w:p>
        </w:tc>
        <w:tc>
          <w:tcPr>
            <w:tcW w:w="882" w:type="dxa"/>
          </w:tcPr>
          <w:p w14:paraId="000431C0" w14:textId="7777777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3BF53764" w14:textId="46433CC5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7,713</w:t>
            </w:r>
          </w:p>
        </w:tc>
        <w:tc>
          <w:tcPr>
            <w:tcW w:w="882" w:type="dxa"/>
          </w:tcPr>
          <w:p w14:paraId="495ACA5A" w14:textId="7777777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9" w:type="dxa"/>
          </w:tcPr>
          <w:p w14:paraId="3B11A9ED" w14:textId="2880290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3,388</w:t>
            </w:r>
          </w:p>
        </w:tc>
        <w:tc>
          <w:tcPr>
            <w:tcW w:w="855" w:type="dxa"/>
          </w:tcPr>
          <w:p w14:paraId="2FB0AAA9" w14:textId="7777777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3,834</w:t>
            </w:r>
          </w:p>
        </w:tc>
        <w:tc>
          <w:tcPr>
            <w:tcW w:w="846" w:type="dxa"/>
          </w:tcPr>
          <w:p w14:paraId="278FECC3" w14:textId="7777777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96" w:type="dxa"/>
          </w:tcPr>
          <w:p w14:paraId="577AC6BC" w14:textId="77777777" w:rsidR="008931D4" w:rsidRPr="008931D4" w:rsidRDefault="008931D4" w:rsidP="00310C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7BBBDB27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FA41993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931D4">
        <w:rPr>
          <w:rFonts w:ascii="Angsana New" w:hAnsi="Angsana New" w:cs="Angsana New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8285AC0" w14:textId="77777777" w:rsidR="006A3A94" w:rsidRPr="008931D4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63ED297C" w14:textId="77777777" w:rsidR="006A3A94" w:rsidRPr="008931D4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6A3A94" w:rsidRPr="008931D4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C5F6294" w14:textId="28D10DAB" w:rsidR="00A36FE5" w:rsidRPr="008931D4" w:rsidRDefault="00430C1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lastRenderedPageBreak/>
        <w:t>9</w:t>
      </w:r>
      <w:r w:rsidR="00A36FE5" w:rsidRPr="008931D4">
        <w:rPr>
          <w:rFonts w:ascii="Angsana New" w:hAnsi="Angsana New"/>
          <w:b/>
          <w:bCs/>
          <w:sz w:val="28"/>
          <w:szCs w:val="28"/>
        </w:rPr>
        <w:tab/>
      </w:r>
      <w:r w:rsidR="00A36FE5" w:rsidRPr="008931D4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700A880C" w14:textId="77777777" w:rsidR="002052D1" w:rsidRPr="008931D4" w:rsidRDefault="002052D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DE5062" w:rsidRPr="008931D4" w14:paraId="67210CF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67FFA56" w14:textId="77777777" w:rsidR="00DE5062" w:rsidRPr="008931D4" w:rsidRDefault="00DE5062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B3900E" w14:textId="77777777" w:rsidR="00DE5062" w:rsidRPr="008931D4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993D361" w14:textId="054FF6AC" w:rsidR="00DE5062" w:rsidRPr="008931D4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177D" w:rsidRPr="008931D4" w14:paraId="7732B41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0E410CC9" w14:textId="77777777" w:rsidR="0074177D" w:rsidRPr="008931D4" w:rsidRDefault="0074177D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9440C6" w14:textId="77777777" w:rsidR="0074177D" w:rsidRPr="008931D4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38D48D4D" w14:textId="3093EA28" w:rsidR="0074177D" w:rsidRPr="008931D4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7879383" w14:textId="7213D202" w:rsidR="0074177D" w:rsidRPr="008931D4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E5062" w:rsidRPr="008931D4" w14:paraId="2A99A3D0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6109F0E2" w14:textId="77777777" w:rsidR="009C4690" w:rsidRPr="008931D4" w:rsidRDefault="009C4690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2E056C3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E6B725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815083A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0760E597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6B8ED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52B5100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5F934" w14:textId="77777777" w:rsidR="009C4690" w:rsidRPr="008931D4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E6966" w:rsidRPr="008931D4" w14:paraId="0D76F6F2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55007CC" w14:textId="77777777" w:rsidR="002E6966" w:rsidRPr="008931D4" w:rsidRDefault="002E6966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A47E20B" w14:textId="77777777" w:rsidR="002E6966" w:rsidRPr="008931D4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42212AE2" w14:textId="0ED37082" w:rsidR="002E6966" w:rsidRPr="008931D4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5062" w:rsidRPr="008931D4" w14:paraId="4D713428" w14:textId="77777777" w:rsidTr="009613ED">
        <w:tc>
          <w:tcPr>
            <w:tcW w:w="5186" w:type="dxa"/>
            <w:shd w:val="clear" w:color="auto" w:fill="auto"/>
          </w:tcPr>
          <w:p w14:paraId="5246C65D" w14:textId="23EF0BC9" w:rsidR="009C4690" w:rsidRPr="008931D4" w:rsidRDefault="0003179B" w:rsidP="007C66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</w:t>
            </w:r>
            <w:r w:rsidR="009C4690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 w:rsidR="008D6148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22E2EB0F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D617DDC" w14:textId="6560099B" w:rsidR="009C4690" w:rsidRPr="008931D4" w:rsidRDefault="008A354F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230,399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5D83D4" w14:textId="6743D1E1" w:rsidR="009C4690" w:rsidRPr="008931D4" w:rsidRDefault="008931D4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23FA59C5" w14:textId="42D3CB39" w:rsidR="00E00D22" w:rsidRPr="008931D4" w:rsidRDefault="009613ED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230,399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A369F" w14:textId="271647EA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93BE19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C341D0" w14:textId="61501476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</w:tr>
      <w:tr w:rsidR="00DE5062" w:rsidRPr="008931D4" w14:paraId="12A15590" w14:textId="77777777" w:rsidTr="009613ED">
        <w:tc>
          <w:tcPr>
            <w:tcW w:w="5186" w:type="dxa"/>
            <w:shd w:val="clear" w:color="auto" w:fill="auto"/>
          </w:tcPr>
          <w:p w14:paraId="5E0EA892" w14:textId="6AB2EBAF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</w:t>
            </w:r>
            <w:r w:rsidR="008D6148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104D497C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CA1396E" w14:textId="433E0A76" w:rsidR="009C4690" w:rsidRPr="008931D4" w:rsidRDefault="008A354F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25,251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E9F9063" w14:textId="2FD79A61" w:rsidR="009C4690" w:rsidRPr="008931D4" w:rsidRDefault="008931D4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48D9BC19" w14:textId="1DE7E34E" w:rsidR="009C4690" w:rsidRPr="008931D4" w:rsidRDefault="009613ED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25,251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2F2E4" w14:textId="177518EC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E6F9EE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D3695C" w14:textId="5D92F274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  <w:tr w:rsidR="00511DE2" w:rsidRPr="008931D4" w14:paraId="48D82714" w14:textId="77777777" w:rsidTr="009613ED">
        <w:tc>
          <w:tcPr>
            <w:tcW w:w="5186" w:type="dxa"/>
            <w:shd w:val="clear" w:color="auto" w:fill="auto"/>
          </w:tcPr>
          <w:p w14:paraId="7234F62D" w14:textId="696C2F32" w:rsidR="00511DE2" w:rsidRPr="008931D4" w:rsidRDefault="00301E03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</w:t>
            </w:r>
            <w:r w:rsidR="003A183C"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ยในหนึ่งปี</w:t>
            </w:r>
          </w:p>
        </w:tc>
        <w:tc>
          <w:tcPr>
            <w:tcW w:w="897" w:type="dxa"/>
            <w:shd w:val="clear" w:color="auto" w:fill="auto"/>
          </w:tcPr>
          <w:p w14:paraId="74D50E9C" w14:textId="77777777" w:rsidR="00511DE2" w:rsidRPr="008931D4" w:rsidRDefault="00511DE2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C9E7707" w14:textId="16E847A1" w:rsidR="00511DE2" w:rsidRPr="008931D4" w:rsidRDefault="009613ED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9,711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900DD" w14:textId="7D4A3574" w:rsidR="00511DE2" w:rsidRPr="008931D4" w:rsidRDefault="008931D4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49B2F667" w14:textId="4DE57CBB" w:rsidR="00511DE2" w:rsidRPr="008931D4" w:rsidDel="008D6148" w:rsidRDefault="009613ED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9,711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39845" w14:textId="6980B184" w:rsidR="00511DE2" w:rsidRPr="008931D4" w:rsidRDefault="000E08E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C157A84" w14:textId="09270400" w:rsidR="00511DE2" w:rsidRPr="008931D4" w:rsidRDefault="000E08E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09DFB6" w14:textId="38D12ED2" w:rsidR="00511DE2" w:rsidRPr="008931D4" w:rsidDel="008D6148" w:rsidRDefault="000E08EE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F0BBB" w:rsidRPr="008931D4" w14:paraId="32D8E37A" w14:textId="77777777" w:rsidTr="009613ED">
        <w:trPr>
          <w:trHeight w:val="74"/>
        </w:trPr>
        <w:tc>
          <w:tcPr>
            <w:tcW w:w="5186" w:type="dxa"/>
            <w:shd w:val="clear" w:color="auto" w:fill="auto"/>
          </w:tcPr>
          <w:p w14:paraId="192A3BAA" w14:textId="3FE4C654" w:rsidR="009C4690" w:rsidRPr="008931D4" w:rsidRDefault="00065F09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598DEE6" w14:textId="41B31200" w:rsidR="009C4690" w:rsidRPr="008931D4" w:rsidRDefault="00430C11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102F52" w14:textId="02ADD0AA" w:rsidR="009C4690" w:rsidRPr="008931D4" w:rsidRDefault="008931D4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68B726" w14:textId="6810A94D" w:rsidR="009C4690" w:rsidRPr="008931D4" w:rsidRDefault="009613ED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31" w:type="dxa"/>
          </w:tcPr>
          <w:p w14:paraId="25ECE6C9" w14:textId="50EE4103" w:rsidR="009C4690" w:rsidRPr="008931D4" w:rsidRDefault="009613ED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D354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3BBD71" w14:textId="4C7A1F38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94E6EF" w14:textId="73D78C36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DE5062" w:rsidRPr="008931D4" w14:paraId="45F407A2" w14:textId="77777777" w:rsidTr="009613ED">
        <w:tc>
          <w:tcPr>
            <w:tcW w:w="5186" w:type="dxa"/>
            <w:shd w:val="clear" w:color="auto" w:fill="auto"/>
          </w:tcPr>
          <w:p w14:paraId="7DA4E5F1" w14:textId="77777777" w:rsidR="009C4690" w:rsidRPr="008931D4" w:rsidRDefault="009C4690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526139AB" w14:textId="77777777" w:rsidR="009C4690" w:rsidRPr="008931D4" w:rsidRDefault="009C4690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634DCBF" w14:textId="4FE92FAF" w:rsidR="009C4690" w:rsidRPr="008931D4" w:rsidRDefault="008E006E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70C5798" w14:textId="3F58D5FA" w:rsidR="009C4690" w:rsidRPr="008931D4" w:rsidRDefault="00924DC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31" w:type="dxa"/>
          </w:tcPr>
          <w:p w14:paraId="035B326F" w14:textId="5805092E" w:rsidR="009C4690" w:rsidRPr="008931D4" w:rsidRDefault="009613ED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="00237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237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00C20" w14:textId="77777777" w:rsidR="009C4690" w:rsidRPr="008931D4" w:rsidRDefault="009C4690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80BC0C" w14:textId="213BEC4D" w:rsidR="009C4690" w:rsidRPr="008931D4" w:rsidRDefault="00F118C7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C4690" w:rsidRPr="008931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C1E059A" w14:textId="70AE8E1A" w:rsidR="009C4690" w:rsidRPr="008931D4" w:rsidRDefault="00F118C7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C4690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7E6469" w:rsidRPr="008931D4" w14:paraId="65D278ED" w14:textId="77777777" w:rsidTr="009613ED">
        <w:tc>
          <w:tcPr>
            <w:tcW w:w="5186" w:type="dxa"/>
            <w:shd w:val="clear" w:color="auto" w:fill="auto"/>
          </w:tcPr>
          <w:p w14:paraId="2063A889" w14:textId="65D59490" w:rsidR="007E6469" w:rsidRPr="008931D4" w:rsidRDefault="007E6469" w:rsidP="009C4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</w:t>
            </w:r>
            <w:r w:rsidR="008E006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2A45566E" w14:textId="77777777" w:rsidR="007E6469" w:rsidRPr="008931D4" w:rsidRDefault="007E6469" w:rsidP="009C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1117874" w14:textId="5208B627" w:rsidR="007E6469" w:rsidRPr="008931D4" w:rsidRDefault="008E006E" w:rsidP="00343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6C059" w14:textId="3FD72703" w:rsidR="007E6469" w:rsidRPr="008931D4" w:rsidRDefault="008E006E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34DF7BC" w14:textId="3281A799" w:rsidR="007E6469" w:rsidRPr="008931D4" w:rsidRDefault="002376B5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EC99" w14:textId="6C828F4A" w:rsidR="007E6469" w:rsidRPr="008931D4" w:rsidRDefault="00053DCF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F26273" w14:textId="67BFFA7F" w:rsidR="007E6469" w:rsidRPr="008931D4" w:rsidRDefault="00053DCF" w:rsidP="0042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B7D0CF" w14:textId="4AF9DAA3" w:rsidR="007E6469" w:rsidRPr="008931D4" w:rsidRDefault="00053DCF" w:rsidP="0067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2463198E" w14:textId="77777777" w:rsidTr="00AA261E">
        <w:tc>
          <w:tcPr>
            <w:tcW w:w="5186" w:type="dxa"/>
            <w:shd w:val="clear" w:color="auto" w:fill="auto"/>
          </w:tcPr>
          <w:p w14:paraId="2AE098B4" w14:textId="3D551CCA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54F0038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2C81B1E" w14:textId="053E5172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366,407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1C51F46" w14:textId="42C730A5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524D7DF2" w14:textId="6EA2068D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366,407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58BA1" w14:textId="58E23C8B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2A4361" w14:textId="7A397AEE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67BA4F" w14:textId="0A2E05E2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3E1585" w:rsidRPr="008931D4" w14:paraId="750A1286" w14:textId="77777777" w:rsidTr="009613ED">
        <w:tc>
          <w:tcPr>
            <w:tcW w:w="5186" w:type="dxa"/>
            <w:shd w:val="clear" w:color="auto" w:fill="auto"/>
          </w:tcPr>
          <w:p w14:paraId="6C52590F" w14:textId="60304A5B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8931D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E2F76C2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DEBAFF0" w14:textId="3A3AABC6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3,735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C984A0" w14:textId="4048915C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1EF19A1C" w14:textId="555E51ED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1EF8D" w14:textId="612AC15A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63FC3BA" w14:textId="36DB3269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445F55" w14:textId="1229C3A8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2D25FC08" w14:textId="77777777" w:rsidTr="009613ED">
        <w:tc>
          <w:tcPr>
            <w:tcW w:w="5186" w:type="dxa"/>
            <w:shd w:val="clear" w:color="auto" w:fill="auto"/>
          </w:tcPr>
          <w:p w14:paraId="42F366A7" w14:textId="5A2A88A2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0A5ECF6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E9E2F0B" w14:textId="5F2B4E12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17,411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4B1D1E5" w14:textId="21258139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D790FEC" w14:textId="75F88B8F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F5048" w14:textId="5770D9BB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883A766" w14:textId="1F5DCACE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4C6019" w14:textId="2B0A8A69" w:rsidR="003E1585" w:rsidRPr="008931D4" w:rsidRDefault="003E1585" w:rsidP="003E15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E1585" w:rsidRPr="008931D4" w14:paraId="3071D2A0" w14:textId="77777777" w:rsidTr="009613ED">
        <w:tc>
          <w:tcPr>
            <w:tcW w:w="5186" w:type="dxa"/>
            <w:shd w:val="clear" w:color="auto" w:fill="auto"/>
          </w:tcPr>
          <w:p w14:paraId="57F72D8A" w14:textId="77777777" w:rsidR="003E1585" w:rsidRPr="008931D4" w:rsidRDefault="003E1585" w:rsidP="003E15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8931D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5AE6D6BE" w14:textId="77777777" w:rsidR="003E1585" w:rsidRPr="008931D4" w:rsidRDefault="003E1585" w:rsidP="003E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F793090" w14:textId="500D7BDD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B4F59E" w14:textId="5300005A" w:rsidR="003E1585" w:rsidRPr="0088160E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16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 w:rsidRPr="008816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88160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8816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1" w:type="dxa"/>
          </w:tcPr>
          <w:p w14:paraId="69B48A85" w14:textId="090065BA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704,12</w:t>
            </w: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C205C" w14:textId="6B5A0915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409A687" w14:textId="7B577DC7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1440" w:type="dxa"/>
            <w:shd w:val="clear" w:color="auto" w:fill="auto"/>
          </w:tcPr>
          <w:p w14:paraId="659FF7E9" w14:textId="20C56D61" w:rsidR="003E1585" w:rsidRPr="008931D4" w:rsidRDefault="003E1585" w:rsidP="003E15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575,125</w:t>
            </w:r>
          </w:p>
        </w:tc>
      </w:tr>
    </w:tbl>
    <w:p w14:paraId="4BF6756B" w14:textId="2210AD25" w:rsidR="00DE5062" w:rsidRPr="008931D4" w:rsidRDefault="00DE5062" w:rsidP="00080157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CDCB36" w14:textId="77777777" w:rsidR="00884CAC" w:rsidRPr="008931D4" w:rsidRDefault="00884CAC">
      <w:r w:rsidRPr="008931D4"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8878ED" w:rsidRPr="008931D4" w14:paraId="658E9398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4E301F05" w14:textId="18415E5D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722E2F4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00695FD8" w14:textId="2880C9C5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72B" w:rsidRPr="008931D4" w14:paraId="48C535D0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29C11BEB" w14:textId="77777777" w:rsidR="0072072B" w:rsidRPr="008931D4" w:rsidRDefault="0072072B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058C53C" w14:textId="77777777" w:rsidR="0072072B" w:rsidRPr="008931D4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284AC367" w14:textId="7F4769D9" w:rsidR="0072072B" w:rsidRPr="008931D4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335B186F" w14:textId="780A4508" w:rsidR="0072072B" w:rsidRPr="008931D4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78ED" w:rsidRPr="008931D4" w14:paraId="19934FB8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50AE3E15" w14:textId="77777777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7909D72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F4F4E2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D634D1A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6591D7D4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11C3BF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F8F4728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9C263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78ED" w:rsidRPr="008931D4" w14:paraId="41F50297" w14:textId="77777777" w:rsidTr="008B1019">
        <w:trPr>
          <w:tblHeader/>
        </w:trPr>
        <w:tc>
          <w:tcPr>
            <w:tcW w:w="5207" w:type="dxa"/>
            <w:shd w:val="clear" w:color="auto" w:fill="auto"/>
          </w:tcPr>
          <w:p w14:paraId="43661412" w14:textId="77777777" w:rsidR="008878ED" w:rsidRPr="008931D4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E1CC24B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70568339" w14:textId="77777777" w:rsidR="008878ED" w:rsidRPr="008931D4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B47EC" w:rsidRPr="008931D4" w14:paraId="3F2E4286" w14:textId="77777777" w:rsidTr="008B1019">
        <w:tc>
          <w:tcPr>
            <w:tcW w:w="5207" w:type="dxa"/>
            <w:shd w:val="clear" w:color="auto" w:fill="auto"/>
          </w:tcPr>
          <w:p w14:paraId="6F712F72" w14:textId="77777777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64362B63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D2B624A" w14:textId="7FCBD429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230,399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46664E2" w14:textId="08180292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77390E2F" w14:textId="3A9B575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230,399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2E22A57" w14:textId="4DEE39DE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362,250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7F42D2" w14:textId="687A4AD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332564" w14:textId="2628DD72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362,250</w:t>
            </w:r>
          </w:p>
        </w:tc>
      </w:tr>
      <w:tr w:rsidR="00AB47EC" w:rsidRPr="008931D4" w14:paraId="4FEAD75A" w14:textId="77777777" w:rsidTr="008B1019">
        <w:tc>
          <w:tcPr>
            <w:tcW w:w="5207" w:type="dxa"/>
            <w:shd w:val="clear" w:color="auto" w:fill="auto"/>
          </w:tcPr>
          <w:p w14:paraId="6CBAD64F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6BC876A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9A3CAF2" w14:textId="0893E2DA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25,251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AD6CCC" w14:textId="3657FD0E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733A182" w14:textId="74D1E10F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25,251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2C7B212" w14:textId="5C5E8B1A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50,630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2073F12" w14:textId="762773C1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0B69E9" w14:textId="33C79F4D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50,630</w:t>
            </w:r>
          </w:p>
        </w:tc>
      </w:tr>
      <w:tr w:rsidR="00AB47EC" w:rsidRPr="008931D4" w14:paraId="05156B55" w14:textId="77777777" w:rsidTr="008B1019">
        <w:tc>
          <w:tcPr>
            <w:tcW w:w="5207" w:type="dxa"/>
            <w:shd w:val="clear" w:color="auto" w:fill="auto"/>
          </w:tcPr>
          <w:p w14:paraId="7F546B03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649A51B1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3CDA08" w14:textId="77D3513B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6,747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C851982" w14:textId="6FBD45A5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9305756" w14:textId="484035D3" w:rsidR="00AB47EC" w:rsidRPr="008931D4" w:rsidDel="008D6148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6,747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E93402E" w14:textId="1502219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11F88F" w14:textId="0DCF6DCF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79433D" w14:textId="69B44A68" w:rsidR="00AB47EC" w:rsidRPr="008931D4" w:rsidDel="008D6148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B47EC" w:rsidRPr="008931D4" w14:paraId="7F809296" w14:textId="77777777" w:rsidTr="008B1019">
        <w:trPr>
          <w:trHeight w:val="74"/>
        </w:trPr>
        <w:tc>
          <w:tcPr>
            <w:tcW w:w="5207" w:type="dxa"/>
            <w:shd w:val="clear" w:color="auto" w:fill="auto"/>
          </w:tcPr>
          <w:p w14:paraId="21C34C23" w14:textId="469966AC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C4C8D4A" w14:textId="0D58D325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FD54105" w14:textId="7AC84F6C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2C67A9" w14:textId="6010D95C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59,000</w:t>
            </w:r>
          </w:p>
        </w:tc>
        <w:tc>
          <w:tcPr>
            <w:tcW w:w="1439" w:type="dxa"/>
          </w:tcPr>
          <w:p w14:paraId="49918833" w14:textId="4F9F13E5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F22E324" w14:textId="2D6D71FA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70DB62" w14:textId="29B0BE6C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79,500</w:t>
            </w:r>
          </w:p>
        </w:tc>
        <w:tc>
          <w:tcPr>
            <w:tcW w:w="1440" w:type="dxa"/>
            <w:shd w:val="clear" w:color="auto" w:fill="auto"/>
          </w:tcPr>
          <w:p w14:paraId="0C9D0975" w14:textId="4F870C2C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</w:tr>
      <w:tr w:rsidR="00AB47EC" w:rsidRPr="008931D4" w14:paraId="6EF1F427" w14:textId="77777777" w:rsidTr="008B1019">
        <w:tc>
          <w:tcPr>
            <w:tcW w:w="5207" w:type="dxa"/>
            <w:shd w:val="clear" w:color="auto" w:fill="auto"/>
          </w:tcPr>
          <w:p w14:paraId="02847078" w14:textId="77777777" w:rsidR="00AB47EC" w:rsidRPr="008931D4" w:rsidRDefault="00AB47EC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2DDB5555" w14:textId="77777777" w:rsidR="00AB47EC" w:rsidRPr="008931D4" w:rsidRDefault="00AB47EC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2655806" w14:textId="396A493E" w:rsidR="00AB47EC" w:rsidRPr="008931D4" w:rsidRDefault="00FC126F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4EECD3A" w14:textId="0CEF1897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39" w:type="dxa"/>
          </w:tcPr>
          <w:p w14:paraId="2843E4E4" w14:textId="03FFFEDD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="00FC12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FC12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FB0C8DB" w14:textId="77E79AFE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C166515" w14:textId="07819236" w:rsidR="00AB47EC" w:rsidRPr="008931D4" w:rsidRDefault="00AB47EC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1230A335" w14:textId="44D0C76F" w:rsidR="00AB47EC" w:rsidRPr="008931D4" w:rsidRDefault="00AB47EC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  <w:tr w:rsidR="00A77EFA" w:rsidRPr="008931D4" w14:paraId="647FE65B" w14:textId="77777777" w:rsidTr="008B1019">
        <w:tc>
          <w:tcPr>
            <w:tcW w:w="5207" w:type="dxa"/>
            <w:shd w:val="clear" w:color="auto" w:fill="auto"/>
          </w:tcPr>
          <w:p w14:paraId="221A577E" w14:textId="406BA47B" w:rsidR="00A77EFA" w:rsidRPr="008931D4" w:rsidRDefault="00A77EFA" w:rsidP="00AB47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679B49DF" w14:textId="77777777" w:rsidR="00A77EFA" w:rsidRPr="008931D4" w:rsidRDefault="00A77EFA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B6DECB1" w14:textId="2A5FD48F" w:rsidR="00A77EFA" w:rsidRDefault="00FC126F" w:rsidP="00AB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31E25BB" w14:textId="3D889A74" w:rsidR="00A77EFA" w:rsidRDefault="00FC126F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469A5232" w14:textId="23FBE998" w:rsidR="00A77EFA" w:rsidRPr="008931D4" w:rsidRDefault="00FC126F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9502B25" w14:textId="281F5A8A" w:rsidR="00A77EFA" w:rsidRPr="008931D4" w:rsidRDefault="00630EB3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940243" w14:textId="55E11E66" w:rsidR="00A77EFA" w:rsidRPr="008931D4" w:rsidRDefault="00630EB3" w:rsidP="003B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277351" w14:textId="385806B9" w:rsidR="00A77EFA" w:rsidRPr="008931D4" w:rsidRDefault="00630EB3" w:rsidP="0002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27C2E0A1" w14:textId="77777777" w:rsidTr="00AA261E">
        <w:tc>
          <w:tcPr>
            <w:tcW w:w="5207" w:type="dxa"/>
            <w:shd w:val="clear" w:color="auto" w:fill="auto"/>
          </w:tcPr>
          <w:p w14:paraId="24D6F5F5" w14:textId="1FDE172E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5A67931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E8427B0" w14:textId="262C07CB" w:rsidR="00A77EFA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366,407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F37170" w14:textId="0233C68C" w:rsidR="00A77EFA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0C53C21D" w14:textId="1754AD7F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366,407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44A7FB9" w14:textId="2690A34D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9127DA0" w14:textId="15D59A5D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6A3D6B" w14:textId="3E8FB003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A77EFA" w:rsidRPr="008931D4" w14:paraId="3B9D6626" w14:textId="77777777" w:rsidTr="008B1019">
        <w:tc>
          <w:tcPr>
            <w:tcW w:w="5207" w:type="dxa"/>
            <w:shd w:val="clear" w:color="auto" w:fill="auto"/>
          </w:tcPr>
          <w:p w14:paraId="5C1C055F" w14:textId="2BDA8FB8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</w:t>
            </w: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าวจากบุคคลอื่น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06EAA6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64B3AD" w14:textId="7C32BC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04DD7BA" w14:textId="6765175D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5559D947" w14:textId="7F07FD76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2F16968" w14:textId="05ECD562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65BB36" w14:textId="69C2B22B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CBC6FC" w14:textId="6D3A03D8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0B6E81A1" w14:textId="77777777" w:rsidTr="008B1019">
        <w:tc>
          <w:tcPr>
            <w:tcW w:w="5207" w:type="dxa"/>
            <w:shd w:val="clear" w:color="auto" w:fill="auto"/>
          </w:tcPr>
          <w:p w14:paraId="5D63F730" w14:textId="78F39A7A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0EDE41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8713A14" w14:textId="121F5D92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12,134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CE02A3" w14:textId="4F39A386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1C47D3E0" w14:textId="145F77D6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12,134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A97F5BF" w14:textId="5419077D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BB4ACD" w14:textId="5F41378D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1469A" w14:textId="5692F5F2" w:rsidR="00A77EFA" w:rsidRPr="008931D4" w:rsidRDefault="00A77EFA" w:rsidP="00A77E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7EFA" w:rsidRPr="008931D4" w14:paraId="46E16DD6" w14:textId="77777777" w:rsidTr="008B1019">
        <w:tc>
          <w:tcPr>
            <w:tcW w:w="5207" w:type="dxa"/>
            <w:shd w:val="clear" w:color="auto" w:fill="auto"/>
          </w:tcPr>
          <w:p w14:paraId="296FB563" w14:textId="77777777" w:rsidR="00A77EFA" w:rsidRPr="008931D4" w:rsidRDefault="00A77EFA" w:rsidP="00A77EF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8931D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3D8E5DC6" w14:textId="77777777" w:rsidR="00A77EFA" w:rsidRPr="008931D4" w:rsidRDefault="00A77EFA" w:rsidP="00A7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9B0415C" w14:textId="35E2F0CC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645,886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C82464" w14:textId="43B565F7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79,000</w:t>
            </w:r>
          </w:p>
        </w:tc>
        <w:tc>
          <w:tcPr>
            <w:tcW w:w="1439" w:type="dxa"/>
          </w:tcPr>
          <w:p w14:paraId="2E28CC1F" w14:textId="55ABEA73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724,88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E2B9926" w14:textId="42AD0156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9F497B" w14:textId="6543684C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99,500</w:t>
            </w:r>
          </w:p>
        </w:tc>
        <w:tc>
          <w:tcPr>
            <w:tcW w:w="1440" w:type="dxa"/>
            <w:shd w:val="clear" w:color="auto" w:fill="auto"/>
          </w:tcPr>
          <w:p w14:paraId="0ED2C522" w14:textId="1E3D3355" w:rsidR="00A77EFA" w:rsidRPr="008931D4" w:rsidRDefault="00A77EFA" w:rsidP="00A77E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624,625</w:t>
            </w:r>
          </w:p>
        </w:tc>
      </w:tr>
    </w:tbl>
    <w:p w14:paraId="4F9D3692" w14:textId="066EF969" w:rsidR="008D6148" w:rsidRPr="008931D4" w:rsidRDefault="008D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</w:pPr>
      <w:r w:rsidRPr="008931D4"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br w:type="page"/>
      </w:r>
    </w:p>
    <w:p w14:paraId="62749812" w14:textId="77777777" w:rsidR="00DE5062" w:rsidRPr="008931D4" w:rsidRDefault="00DE5062" w:rsidP="008D614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firstLine="540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sectPr w:rsidR="00DE5062" w:rsidRPr="008931D4" w:rsidSect="0074177D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4F1449B" w14:textId="0FC6565B" w:rsidR="00E87DB4" w:rsidRPr="008931D4" w:rsidRDefault="00E87DB4" w:rsidP="00536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สินทรัพ</w:t>
      </w:r>
      <w:r w:rsidR="00157D10"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ย์</w:t>
      </w: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ที่ใช้เป็นหลักประกันหนี้สิน</w:t>
      </w:r>
    </w:p>
    <w:p w14:paraId="2050BD55" w14:textId="77777777" w:rsidR="003427FE" w:rsidRPr="008931D4" w:rsidRDefault="003427FE" w:rsidP="0034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F513B" w:rsidRPr="008931D4" w14:paraId="30A46E6B" w14:textId="77777777" w:rsidTr="00826645">
        <w:trPr>
          <w:tblHeader/>
        </w:trPr>
        <w:tc>
          <w:tcPr>
            <w:tcW w:w="4050" w:type="dxa"/>
            <w:vMerge w:val="restart"/>
          </w:tcPr>
          <w:p w14:paraId="6A22A52B" w14:textId="77777777" w:rsidR="005F513B" w:rsidRPr="008931D4" w:rsidRDefault="005F513B" w:rsidP="0069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338E49" w14:textId="77777777" w:rsidR="005F513B" w:rsidRPr="008931D4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C09875" w14:textId="77777777" w:rsidR="005F513B" w:rsidRPr="008931D4" w:rsidRDefault="005F513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0B2244" w14:textId="77777777" w:rsidR="005F513B" w:rsidRPr="008931D4" w:rsidRDefault="005F513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DB2" w:rsidRPr="008931D4" w14:paraId="1F206D3E" w14:textId="77777777" w:rsidTr="00826645">
        <w:trPr>
          <w:tblHeader/>
        </w:trPr>
        <w:tc>
          <w:tcPr>
            <w:tcW w:w="4050" w:type="dxa"/>
            <w:vMerge/>
          </w:tcPr>
          <w:p w14:paraId="6CDC65EB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6E4E2" w14:textId="5F41B4C2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bookmarkStart w:id="8" w:name="_Hlk42010883"/>
            <w:r w:rsidRPr="008931D4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8931D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  <w:bookmarkEnd w:id="8"/>
          </w:p>
        </w:tc>
        <w:tc>
          <w:tcPr>
            <w:tcW w:w="270" w:type="dxa"/>
            <w:shd w:val="clear" w:color="auto" w:fill="auto"/>
            <w:vAlign w:val="center"/>
          </w:tcPr>
          <w:p w14:paraId="2D50532D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6A7783" w14:textId="109E7A88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8931D4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6746B7D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6BB38" w14:textId="0396AF3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8931D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8800B0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B13C8D" w14:textId="637A217E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8931D4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8931D4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C0DB2" w:rsidRPr="008931D4" w14:paraId="293FE705" w14:textId="77777777" w:rsidTr="00826645">
        <w:trPr>
          <w:tblHeader/>
        </w:trPr>
        <w:tc>
          <w:tcPr>
            <w:tcW w:w="4050" w:type="dxa"/>
            <w:vMerge/>
          </w:tcPr>
          <w:p w14:paraId="562855B0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A9984" w14:textId="61AF1930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7AB69A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F6336" w14:textId="184C95E0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8775929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B3550" w14:textId="2C2B0EE6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0ED9E8" w14:textId="77777777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C22A4" w14:textId="0838622F" w:rsidR="002C0DB2" w:rsidRPr="008931D4" w:rsidRDefault="002C0DB2" w:rsidP="002C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F513B" w:rsidRPr="008931D4" w14:paraId="7E97E0DD" w14:textId="77777777" w:rsidTr="00826645">
        <w:trPr>
          <w:tblHeader/>
        </w:trPr>
        <w:tc>
          <w:tcPr>
            <w:tcW w:w="4050" w:type="dxa"/>
          </w:tcPr>
          <w:p w14:paraId="5A4345F3" w14:textId="77777777" w:rsidR="005F513B" w:rsidRPr="008931D4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0D3F763" w14:textId="77777777" w:rsidR="005F513B" w:rsidRPr="008931D4" w:rsidRDefault="005F513B" w:rsidP="0091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019" w:rsidRPr="008931D4" w14:paraId="503AB614" w14:textId="77777777" w:rsidTr="00826645">
        <w:tc>
          <w:tcPr>
            <w:tcW w:w="4050" w:type="dxa"/>
          </w:tcPr>
          <w:p w14:paraId="78B206B4" w14:textId="77777777" w:rsidR="008B1019" w:rsidRPr="008931D4" w:rsidRDefault="008B1019" w:rsidP="008B1019">
            <w:pPr>
              <w:ind w:left="160" w:hanging="153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 ผู้ถือหุ้นและบุคคลที่เกี่ยวข้องกัน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165D9284" w14:textId="77777777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F934AF0" w14:textId="1ECA8AC1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675C73A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77ECC7" w14:textId="77777777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DF0D780" w14:textId="5D74DE3F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1AE6454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78551" w14:textId="77777777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01C730" w14:textId="1AC2304C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135056F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CADE2" w14:textId="77777777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D1034DF" w14:textId="0D0647C3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B1019" w:rsidRPr="008931D4" w14:paraId="290F3338" w14:textId="77777777" w:rsidTr="00826645">
        <w:tc>
          <w:tcPr>
            <w:tcW w:w="4050" w:type="dxa"/>
          </w:tcPr>
          <w:p w14:paraId="2C9A52F1" w14:textId="77777777" w:rsidR="008B1019" w:rsidRPr="008931D4" w:rsidRDefault="008B1019" w:rsidP="008B1019">
            <w:pPr>
              <w:ind w:left="160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สิทธิการรับคืนเงินฝากธนาคาร</w:t>
            </w: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</w:t>
            </w:r>
          </w:p>
        </w:tc>
        <w:tc>
          <w:tcPr>
            <w:tcW w:w="1080" w:type="dxa"/>
            <w:vAlign w:val="bottom"/>
          </w:tcPr>
          <w:p w14:paraId="053A643D" w14:textId="5B39C3D1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0461305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7DD2E0" w14:textId="62511519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70A21AC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CC921" w14:textId="26C38C1B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E52D402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A3E846" w14:textId="5D61DBB9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8931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B1019" w:rsidRPr="008931D4" w14:paraId="11B216BA" w14:textId="77777777" w:rsidTr="00826645">
        <w:tc>
          <w:tcPr>
            <w:tcW w:w="4050" w:type="dxa"/>
          </w:tcPr>
          <w:p w14:paraId="3AC18E73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05A51" w14:textId="521A13B3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F516707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4CFE7" w14:textId="615DF3F1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313D4C8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56AB" w14:textId="36E2C000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83D9767" w14:textId="77777777" w:rsidR="008B1019" w:rsidRPr="008931D4" w:rsidRDefault="008B1019" w:rsidP="008B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1B2BB" w14:textId="7073B068" w:rsidR="008B1019" w:rsidRPr="008931D4" w:rsidRDefault="008B1019" w:rsidP="008B10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93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2C821F3A" w14:textId="77777777" w:rsidR="0091302F" w:rsidRPr="008931D4" w:rsidRDefault="0091302F" w:rsidP="00765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FFF585" w14:textId="37447F59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หนี้สินที่มีภาระดอกเบี้ยทั้งหมดของกลุ่มบริษัท ณ วันที่ </w:t>
      </w:r>
      <w:r w:rsidR="002C0DB2" w:rsidRPr="008931D4">
        <w:rPr>
          <w:rFonts w:ascii="Angsana New" w:hAnsi="Angsana New"/>
          <w:bCs/>
          <w:sz w:val="28"/>
          <w:szCs w:val="28"/>
        </w:rPr>
        <w:t>30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มิถุนายน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118C7" w:rsidRPr="008931D4">
        <w:rPr>
          <w:rFonts w:ascii="Angsana New" w:hAnsi="Angsana New"/>
          <w:sz w:val="28"/>
          <w:szCs w:val="28"/>
        </w:rPr>
        <w:t>31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30C11" w:rsidRPr="008931D4">
        <w:rPr>
          <w:rFonts w:ascii="Angsana New" w:hAnsi="Angsana New"/>
          <w:sz w:val="28"/>
          <w:szCs w:val="28"/>
        </w:rPr>
        <w:t>2562</w:t>
      </w:r>
      <w:r w:rsidRPr="008931D4">
        <w:rPr>
          <w:rFonts w:ascii="Angsana New" w:hAnsi="Angsana New" w:hint="cs"/>
          <w:sz w:val="28"/>
          <w:szCs w:val="28"/>
          <w:cs/>
        </w:rPr>
        <w:t xml:space="preserve"> เป็นสกุลเงินบาท</w:t>
      </w:r>
    </w:p>
    <w:p w14:paraId="118136F6" w14:textId="77777777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46E0E6" w14:textId="2B27CF62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ณ วันที่</w:t>
      </w:r>
      <w:r w:rsidR="00D84039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2C0DB2" w:rsidRPr="008931D4">
        <w:rPr>
          <w:rFonts w:ascii="Angsana New" w:hAnsi="Angsana New"/>
          <w:bCs/>
          <w:sz w:val="28"/>
          <w:szCs w:val="28"/>
        </w:rPr>
        <w:t>30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มิถุนายน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5D11CE" w:rsidRPr="008931D4">
        <w:rPr>
          <w:rFonts w:ascii="Angsana New" w:hAnsi="Angsana New"/>
          <w:sz w:val="28"/>
          <w:szCs w:val="28"/>
        </w:rPr>
        <w:t xml:space="preserve"> </w:t>
      </w:r>
      <w:r w:rsidR="008B1019" w:rsidRPr="008931D4">
        <w:rPr>
          <w:rFonts w:ascii="Angsana New" w:hAnsi="Angsana New" w:hint="cs"/>
          <w:sz w:val="28"/>
          <w:szCs w:val="28"/>
          <w:cs/>
        </w:rPr>
        <w:t>234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D84039"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="00D84039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46</w:t>
      </w:r>
      <w:r w:rsidR="00F118C7" w:rsidRPr="008931D4">
        <w:rPr>
          <w:rFonts w:ascii="Angsana New" w:hAnsi="Angsana New" w:hint="cs"/>
          <w:i/>
          <w:iCs/>
          <w:sz w:val="28"/>
          <w:szCs w:val="28"/>
        </w:rPr>
        <w:t>8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931D4">
        <w:rPr>
          <w:rFonts w:ascii="Angsana New" w:hAnsi="Angsana New"/>
          <w:i/>
          <w:iCs/>
          <w:sz w:val="28"/>
          <w:szCs w:val="28"/>
        </w:rPr>
        <w:t>)</w:t>
      </w:r>
    </w:p>
    <w:p w14:paraId="3A6CA74B" w14:textId="33CA83D2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FF7583" w14:textId="22EDAA02" w:rsidR="005676F5" w:rsidRPr="008931D4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เงินกู้ยืม</w:t>
      </w:r>
      <w:r w:rsidR="00C216EF" w:rsidRPr="008931D4">
        <w:rPr>
          <w:rFonts w:ascii="Angsana New" w:hAnsi="Angsana New"/>
          <w:sz w:val="28"/>
          <w:szCs w:val="28"/>
          <w:cs/>
        </w:rPr>
        <w:t>กับสถาบันการเงินค้ำประกันโดย</w:t>
      </w:r>
      <w:r w:rsidR="002501CF" w:rsidRPr="008931D4">
        <w:rPr>
          <w:rFonts w:ascii="Angsana New" w:hAnsi="Angsana New"/>
          <w:sz w:val="28"/>
          <w:szCs w:val="28"/>
          <w:cs/>
        </w:rPr>
        <w:t xml:space="preserve">กรรมการบริษัทและผู้ถือหุ้น ตามที่ระบุในหมายเหตุข้อ </w:t>
      </w:r>
      <w:r w:rsidR="00430C11" w:rsidRPr="008931D4">
        <w:rPr>
          <w:rFonts w:ascii="Angsana New" w:hAnsi="Angsana New"/>
          <w:sz w:val="28"/>
          <w:szCs w:val="28"/>
        </w:rPr>
        <w:t>5</w:t>
      </w:r>
    </w:p>
    <w:p w14:paraId="56F4648D" w14:textId="77777777" w:rsidR="005676F5" w:rsidRPr="008931D4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2FEA79" w14:textId="770AB206" w:rsidR="00253E5F" w:rsidRPr="008931D4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C0DB2" w:rsidRPr="008931D4">
        <w:rPr>
          <w:rFonts w:ascii="Angsana New" w:hAnsi="Angsana New"/>
          <w:bCs/>
          <w:sz w:val="28"/>
          <w:szCs w:val="28"/>
        </w:rPr>
        <w:t>30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มิถุนายน</w:t>
      </w:r>
      <w:r w:rsidR="002C0DB2" w:rsidRPr="008931D4">
        <w:rPr>
          <w:rFonts w:ascii="Angsana New" w:hAnsi="Angsana New"/>
          <w:b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</w:t>
      </w:r>
      <w:r w:rsidR="000A0E22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เงินกู้ยืมระยะสั้นกับสถาบันการเงินเป็นจำนวนเงิน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="008B1019" w:rsidRPr="008931D4">
        <w:rPr>
          <w:rFonts w:ascii="Angsana New" w:hAnsi="Angsana New" w:hint="cs"/>
          <w:sz w:val="28"/>
          <w:szCs w:val="28"/>
          <w:cs/>
        </w:rPr>
        <w:t>230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931D4">
        <w:rPr>
          <w:rFonts w:ascii="Angsana New" w:hAnsi="Angsana New"/>
          <w:i/>
          <w:iCs/>
          <w:sz w:val="28"/>
          <w:szCs w:val="28"/>
        </w:rPr>
        <w:t>)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Pr="008931D4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Pr="008931D4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p w14:paraId="432266D1" w14:textId="77777777" w:rsidR="00253E5F" w:rsidRPr="008931D4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73911C6" w14:textId="58412180" w:rsidR="005F6618" w:rsidRPr="008931D4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bookmarkStart w:id="9" w:name="_Hlk33175310"/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C0DB2" w:rsidRPr="00CE0EF6">
        <w:rPr>
          <w:rFonts w:ascii="Angsana New" w:hAnsi="Angsana New"/>
          <w:bCs/>
          <w:sz w:val="28"/>
          <w:szCs w:val="28"/>
        </w:rPr>
        <w:t>3</w:t>
      </w:r>
      <w:r w:rsidR="002C0DB2" w:rsidRPr="008931D4">
        <w:rPr>
          <w:rFonts w:ascii="Angsana New" w:hAnsi="Angsana New"/>
          <w:bCs/>
          <w:sz w:val="28"/>
          <w:szCs w:val="28"/>
        </w:rPr>
        <w:t>0</w:t>
      </w:r>
      <w:r w:rsidR="002C0DB2" w:rsidRPr="008931D4">
        <w:rPr>
          <w:rFonts w:ascii="Angsana New" w:hAnsi="Angsana New" w:hint="cs"/>
          <w:b/>
          <w:sz w:val="28"/>
          <w:szCs w:val="28"/>
          <w:cs/>
        </w:rPr>
        <w:t xml:space="preserve"> มิถุนายน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z w:val="28"/>
          <w:szCs w:val="28"/>
        </w:rPr>
        <w:t>2563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บริษัทมีสัญญาเงินกู้ยืมระยะยาวกับสถาบันการเงินเป็นจำนวนเงิน</w:t>
      </w:r>
      <w:r w:rsidR="005D11CE" w:rsidRPr="008931D4">
        <w:rPr>
          <w:rFonts w:ascii="Angsana New" w:hAnsi="Angsana New"/>
          <w:sz w:val="28"/>
          <w:szCs w:val="28"/>
        </w:rPr>
        <w:t xml:space="preserve"> </w:t>
      </w:r>
      <w:r w:rsidR="008B1019" w:rsidRPr="008931D4">
        <w:rPr>
          <w:rFonts w:ascii="Angsana New" w:hAnsi="Angsana New" w:hint="cs"/>
          <w:sz w:val="28"/>
          <w:szCs w:val="28"/>
          <w:cs/>
        </w:rPr>
        <w:t>39</w:t>
      </w:r>
      <w:r w:rsidR="00586B44">
        <w:rPr>
          <w:rFonts w:ascii="Angsana New" w:hAnsi="Angsana New"/>
          <w:sz w:val="28"/>
          <w:szCs w:val="28"/>
        </w:rPr>
        <w:t>2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2562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163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)</w:t>
      </w:r>
      <w:r w:rsidR="005E36F6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เงินกู้ยืมระยะยาวดังกล่าวมีอัตราดอกเบี้ย</w:t>
      </w:r>
      <w:r w:rsidRPr="008931D4">
        <w:rPr>
          <w:rFonts w:ascii="Angsana New" w:hAnsi="Angsana New"/>
          <w:sz w:val="28"/>
          <w:szCs w:val="28"/>
          <w:cs/>
        </w:rPr>
        <w:t>ลอยตัว</w:t>
      </w:r>
      <w:r w:rsidR="00151665" w:rsidRPr="008931D4">
        <w:rPr>
          <w:rFonts w:ascii="Angsana New" w:hAnsi="Angsana New"/>
          <w:sz w:val="28"/>
          <w:szCs w:val="28"/>
        </w:rPr>
        <w:t xml:space="preserve"> </w:t>
      </w:r>
      <w:bookmarkStart w:id="10" w:name="_Hlk33175609"/>
      <w:r w:rsidR="00430C11" w:rsidRPr="008931D4">
        <w:rPr>
          <w:rFonts w:ascii="Angsana New" w:hAnsi="Angsana New" w:hint="cs"/>
          <w:sz w:val="28"/>
          <w:szCs w:val="28"/>
          <w:cs/>
        </w:rPr>
        <w:t>และมีระยะเวลา</w:t>
      </w:r>
      <w:r w:rsidRPr="008931D4">
        <w:rPr>
          <w:rFonts w:ascii="Angsana New" w:hAnsi="Angsana New" w:hint="cs"/>
          <w:sz w:val="28"/>
          <w:szCs w:val="28"/>
          <w:cs/>
        </w:rPr>
        <w:t>ครบกำหนด</w:t>
      </w:r>
      <w:bookmarkEnd w:id="10"/>
      <w:r w:rsidR="00430C11" w:rsidRPr="008931D4">
        <w:rPr>
          <w:rFonts w:ascii="Angsana New" w:hAnsi="Angsana New" w:hint="cs"/>
          <w:sz w:val="28"/>
          <w:szCs w:val="28"/>
          <w:cs/>
        </w:rPr>
        <w:t xml:space="preserve">ภายใน </w:t>
      </w:r>
      <w:r w:rsidR="00045110">
        <w:rPr>
          <w:rFonts w:ascii="Angsana New" w:hAnsi="Angsana New"/>
          <w:sz w:val="28"/>
          <w:szCs w:val="28"/>
        </w:rPr>
        <w:t>4</w:t>
      </w:r>
      <w:r w:rsidR="00430C11" w:rsidRPr="008931D4">
        <w:rPr>
          <w:rFonts w:ascii="Angsana New" w:hAnsi="Angsana New"/>
          <w:sz w:val="28"/>
          <w:szCs w:val="28"/>
        </w:rPr>
        <w:t xml:space="preserve"> </w:t>
      </w:r>
      <w:r w:rsidR="00430C11" w:rsidRPr="008931D4">
        <w:rPr>
          <w:rFonts w:ascii="Angsana New" w:hAnsi="Angsana New" w:hint="cs"/>
          <w:sz w:val="28"/>
          <w:szCs w:val="28"/>
          <w:cs/>
        </w:rPr>
        <w:t>-</w:t>
      </w:r>
      <w:r w:rsidR="00430C11" w:rsidRPr="008931D4">
        <w:rPr>
          <w:rFonts w:ascii="Angsana New" w:hAnsi="Angsana New"/>
          <w:sz w:val="28"/>
          <w:szCs w:val="28"/>
        </w:rPr>
        <w:t xml:space="preserve"> </w:t>
      </w:r>
      <w:r w:rsidR="00045110">
        <w:rPr>
          <w:rFonts w:ascii="Angsana New" w:hAnsi="Angsana New"/>
          <w:sz w:val="28"/>
          <w:szCs w:val="28"/>
        </w:rPr>
        <w:t>6</w:t>
      </w:r>
      <w:r w:rsidR="00430C11" w:rsidRPr="008931D4">
        <w:rPr>
          <w:rFonts w:ascii="Angsana New" w:hAnsi="Angsana New"/>
          <w:sz w:val="28"/>
          <w:szCs w:val="28"/>
        </w:rPr>
        <w:t xml:space="preserve"> </w:t>
      </w:r>
      <w:r w:rsidR="00430C11" w:rsidRPr="008931D4">
        <w:rPr>
          <w:rFonts w:ascii="Angsana New" w:hAnsi="Angsana New" w:hint="cs"/>
          <w:sz w:val="28"/>
          <w:szCs w:val="28"/>
          <w:cs/>
        </w:rPr>
        <w:t>ปี</w:t>
      </w:r>
      <w:r w:rsidR="005D11CE" w:rsidRPr="008931D4">
        <w:rPr>
          <w:rFonts w:ascii="Angsana New" w:hAnsi="Angsana New"/>
          <w:sz w:val="28"/>
          <w:szCs w:val="28"/>
        </w:rPr>
        <w:t xml:space="preserve"> </w:t>
      </w:r>
      <w:r w:rsidR="00A63B90" w:rsidRPr="008931D4">
        <w:rPr>
          <w:rFonts w:ascii="Angsana New" w:hAnsi="Angsana New"/>
          <w:sz w:val="28"/>
          <w:szCs w:val="28"/>
        </w:rPr>
        <w:br/>
      </w:r>
      <w:r w:rsidR="005E36F6" w:rsidRPr="008931D4">
        <w:rPr>
          <w:rFonts w:ascii="Angsana New" w:hAnsi="Angsana New"/>
          <w:i/>
          <w:iCs/>
          <w:sz w:val="28"/>
          <w:szCs w:val="28"/>
        </w:rPr>
        <w:t>(</w:t>
      </w:r>
      <w:r w:rsidR="00F118C7" w:rsidRPr="008931D4">
        <w:rPr>
          <w:rFonts w:ascii="Angsana New" w:hAnsi="Angsana New"/>
          <w:i/>
          <w:iCs/>
          <w:sz w:val="28"/>
          <w:szCs w:val="28"/>
        </w:rPr>
        <w:t>31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ธันวาคม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 </w:t>
      </w:r>
      <w:r w:rsidR="00430C11" w:rsidRPr="008931D4">
        <w:rPr>
          <w:rFonts w:ascii="Angsana New" w:hAnsi="Angsana New"/>
          <w:i/>
          <w:iCs/>
          <w:sz w:val="28"/>
          <w:szCs w:val="28"/>
        </w:rPr>
        <w:t>2562</w:t>
      </w:r>
      <w:r w:rsidR="005E36F6" w:rsidRPr="008931D4">
        <w:rPr>
          <w:rFonts w:ascii="Angsana New" w:hAnsi="Angsana New"/>
          <w:i/>
          <w:iCs/>
          <w:sz w:val="28"/>
          <w:szCs w:val="28"/>
        </w:rPr>
        <w:t xml:space="preserve">: 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อัตราดอกเบี้ยลอยตัว</w:t>
      </w:r>
      <w:r w:rsidR="00E90D34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>และมี</w:t>
      </w:r>
      <w:r w:rsidR="005E36F6" w:rsidRPr="008931D4">
        <w:rPr>
          <w:rFonts w:ascii="Angsana New" w:hAnsi="Angsana New"/>
          <w:i/>
          <w:iCs/>
          <w:sz w:val="28"/>
          <w:szCs w:val="28"/>
          <w:cs/>
        </w:rPr>
        <w:t>ระยะเวลาครบกำหนด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ภายใน </w:t>
      </w:r>
      <w:r w:rsidR="00430C11" w:rsidRPr="008931D4">
        <w:rPr>
          <w:rFonts w:ascii="Angsana New" w:hAnsi="Angsana New"/>
          <w:i/>
          <w:iCs/>
          <w:sz w:val="28"/>
          <w:szCs w:val="28"/>
        </w:rPr>
        <w:t>4</w:t>
      </w:r>
      <w:r w:rsidR="00430C11" w:rsidRPr="008931D4">
        <w:rPr>
          <w:rFonts w:ascii="Angsana New" w:hAnsi="Angsana New" w:hint="cs"/>
          <w:i/>
          <w:iCs/>
          <w:sz w:val="28"/>
          <w:szCs w:val="28"/>
          <w:cs/>
        </w:rPr>
        <w:t xml:space="preserve"> ปี</w:t>
      </w:r>
      <w:r w:rsidR="005E36F6" w:rsidRPr="008931D4">
        <w:rPr>
          <w:rFonts w:ascii="Angsana New" w:hAnsi="Angsana New"/>
          <w:i/>
          <w:iCs/>
          <w:sz w:val="28"/>
          <w:szCs w:val="28"/>
        </w:rPr>
        <w:t>)</w:t>
      </w:r>
    </w:p>
    <w:bookmarkEnd w:id="9"/>
    <w:p w14:paraId="5B7AA5FC" w14:textId="77777777" w:rsidR="000A0E22" w:rsidRPr="008931D4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3EABD6" w14:textId="3C76CBA6" w:rsidR="000A0E22" w:rsidRPr="008931D4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E0EF6">
        <w:rPr>
          <w:rFonts w:ascii="Angsana New" w:hAnsi="Angsana New"/>
          <w:bCs/>
          <w:sz w:val="28"/>
          <w:szCs w:val="28"/>
        </w:rPr>
        <w:t>3</w:t>
      </w:r>
      <w:r w:rsidRPr="008931D4">
        <w:rPr>
          <w:rFonts w:ascii="Angsana New" w:hAnsi="Angsana New"/>
          <w:bCs/>
          <w:sz w:val="28"/>
          <w:szCs w:val="28"/>
        </w:rPr>
        <w:t>0</w:t>
      </w:r>
      <w:r w:rsidRPr="008931D4">
        <w:rPr>
          <w:rFonts w:ascii="Angsana New" w:hAnsi="Angsana New" w:hint="cs"/>
          <w:b/>
          <w:sz w:val="28"/>
          <w:szCs w:val="28"/>
          <w:cs/>
        </w:rPr>
        <w:t xml:space="preserve"> มิถุนายน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</w:rPr>
        <w:t xml:space="preserve">2563 </w:t>
      </w:r>
      <w:r w:rsidRPr="008931D4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</w:t>
      </w:r>
      <w:r>
        <w:rPr>
          <w:rFonts w:ascii="Angsana New" w:hAnsi="Angsana New" w:hint="cs"/>
          <w:sz w:val="28"/>
          <w:szCs w:val="28"/>
          <w:cs/>
        </w:rPr>
        <w:t>จากบุคคลอื่นเป็นจำนวน</w:t>
      </w:r>
      <w:r w:rsidRPr="008931D4">
        <w:rPr>
          <w:rFonts w:ascii="Angsana New" w:hAnsi="Angsana New" w:hint="cs"/>
          <w:sz w:val="28"/>
          <w:szCs w:val="28"/>
          <w:cs/>
        </w:rPr>
        <w:t>เงิน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5 </w:t>
      </w:r>
      <w:r w:rsidRPr="008931D4">
        <w:rPr>
          <w:rFonts w:ascii="Angsana New" w:hAnsi="Angsana New" w:hint="cs"/>
          <w:sz w:val="28"/>
          <w:szCs w:val="28"/>
          <w:cs/>
        </w:rPr>
        <w:t>ล้านบาท เงินกู้ยืมระยะยาวดังกล่าวมีอัตราดอกเบี้ย</w:t>
      </w:r>
      <w:r>
        <w:rPr>
          <w:rFonts w:ascii="Angsana New" w:hAnsi="Angsana New" w:hint="cs"/>
          <w:sz w:val="28"/>
          <w:szCs w:val="28"/>
          <w:cs/>
        </w:rPr>
        <w:t>คงที่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และมีระยะเวลาครบกำหนดภายใน </w:t>
      </w:r>
      <w:r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ปี</w:t>
      </w:r>
      <w:r w:rsidRPr="008931D4">
        <w:rPr>
          <w:rFonts w:ascii="Angsana New" w:hAnsi="Angsana New"/>
          <w:sz w:val="28"/>
          <w:szCs w:val="28"/>
        </w:rPr>
        <w:t xml:space="preserve"> </w:t>
      </w:r>
    </w:p>
    <w:p w14:paraId="06F1592F" w14:textId="77777777" w:rsidR="00473A0D" w:rsidRPr="008931D4" w:rsidRDefault="00473A0D" w:rsidP="00473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29B3DC" w14:textId="30C9F1AC" w:rsidR="00473A0D" w:rsidRPr="008931D4" w:rsidRDefault="00473A0D" w:rsidP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8931D4">
        <w:rPr>
          <w:rFonts w:ascii="Angsana New" w:hAnsi="Angsana New"/>
          <w:sz w:val="28"/>
          <w:szCs w:val="28"/>
          <w:cs/>
        </w:rPr>
        <w:t>กลุ่มบริษัท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</w:t>
      </w:r>
      <w:r w:rsidR="005B55D1" w:rsidRPr="008931D4">
        <w:rPr>
          <w:rFonts w:asciiTheme="majorBidi" w:hAnsiTheme="majorBidi" w:cstheme="majorBidi"/>
          <w:b/>
          <w:sz w:val="28"/>
          <w:szCs w:val="28"/>
          <w:cs/>
        </w:rPr>
        <w:t>ระบุไว้ในสัญญาเงินกู้ยืม</w:t>
      </w:r>
      <w:r w:rsidRPr="008931D4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เช่น </w:t>
      </w:r>
      <w:r w:rsidR="006F0E2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การดำรงอัตราส่วนลูกหนี้ที่</w:t>
      </w:r>
      <w:r w:rsidR="00CE0EF6">
        <w:rPr>
          <w:rFonts w:asciiTheme="majorBidi" w:hAnsiTheme="majorBidi" w:cstheme="majorBidi" w:hint="cs"/>
          <w:b/>
          <w:sz w:val="28"/>
          <w:szCs w:val="28"/>
          <w:cs/>
        </w:rPr>
        <w:t xml:space="preserve">มียอดค้างชำระไม่เกิน </w:t>
      </w:r>
      <w:r w:rsidR="00CE0EF6" w:rsidRPr="00CE0EF6">
        <w:rPr>
          <w:rFonts w:asciiTheme="majorBidi" w:hAnsiTheme="majorBidi" w:cstheme="majorBidi"/>
          <w:bCs/>
          <w:sz w:val="28"/>
          <w:szCs w:val="28"/>
        </w:rPr>
        <w:t>3</w:t>
      </w:r>
      <w:r w:rsidR="00CE0EF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E0EF6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="005E301F">
        <w:rPr>
          <w:rFonts w:asciiTheme="majorBidi" w:hAnsiTheme="majorBidi" w:cstheme="majorBidi" w:hint="cs"/>
          <w:b/>
          <w:sz w:val="28"/>
          <w:szCs w:val="28"/>
          <w:cs/>
        </w:rPr>
        <w:t xml:space="preserve">ต่อหนี้เงินกู้ยืม 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การดำรงอัตราส่วนของลูกหนี้ด้อยคุณภาพ (ค้างชำระเกิน </w:t>
      </w:r>
      <w:r w:rsidR="00F118C7" w:rsidRPr="008931D4">
        <w:rPr>
          <w:rFonts w:asciiTheme="majorBidi" w:hAnsiTheme="majorBidi" w:cstheme="majorBidi"/>
          <w:bCs/>
          <w:sz w:val="28"/>
          <w:szCs w:val="28"/>
        </w:rPr>
        <w:t>3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 เดือน</w:t>
      </w:r>
      <w:r w:rsidR="00BB5A5E" w:rsidRPr="008931D4">
        <w:rPr>
          <w:rFonts w:asciiTheme="majorBidi" w:hAnsiTheme="majorBidi" w:cstheme="majorBidi"/>
          <w:b/>
          <w:sz w:val="28"/>
          <w:szCs w:val="28"/>
          <w:cs/>
        </w:rPr>
        <w:t>ขึ้นไป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>) ต่อลูกหนี้</w:t>
      </w:r>
      <w:r w:rsidR="000A0E22">
        <w:rPr>
          <w:rFonts w:asciiTheme="majorBidi" w:hAnsiTheme="majorBidi" w:cstheme="majorBidi"/>
          <w:b/>
          <w:sz w:val="28"/>
          <w:szCs w:val="28"/>
        </w:rPr>
        <w:br/>
      </w:r>
      <w:r w:rsidR="00BB5A5E" w:rsidRPr="008931D4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ทั้งหมด </w:t>
      </w:r>
      <w:r w:rsidR="00151665" w:rsidRPr="008931D4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8931D4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</w:t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</w:t>
      </w:r>
      <w:r w:rsidR="009404CB"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ขึ้นอยู่กับเงื่อนไขในสัญญาเงินกู้ยืม</w:t>
      </w:r>
      <w:r w:rsidR="000A0E22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8931D4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24E550A7" w14:textId="12E64BEF" w:rsidR="002501CF" w:rsidRPr="008931D4" w:rsidRDefault="00C47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/>
      </w:r>
    </w:p>
    <w:p w14:paraId="0A08F5D8" w14:textId="5C9673D3" w:rsidR="00051D8A" w:rsidRPr="008931D4" w:rsidRDefault="00430C11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</w:rPr>
        <w:lastRenderedPageBreak/>
        <w:t>10</w:t>
      </w:r>
      <w:r w:rsidR="00051D8A" w:rsidRPr="008931D4">
        <w:rPr>
          <w:rFonts w:ascii="Angsana New" w:hAnsi="Angsana New" w:hint="cs"/>
          <w:b/>
          <w:bCs/>
          <w:sz w:val="28"/>
          <w:szCs w:val="28"/>
          <w:cs/>
        </w:rPr>
        <w:tab/>
        <w:t>ทุนเรือนหุ้น</w:t>
      </w:r>
    </w:p>
    <w:p w14:paraId="3B195FFA" w14:textId="2BDC6A61" w:rsidR="00051D8A" w:rsidRPr="008931D4" w:rsidRDefault="00051D8A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2F7A46" w:rsidRPr="008931D4" w14:paraId="31F48C42" w14:textId="77777777" w:rsidTr="00A6423B">
        <w:trPr>
          <w:tblHeader/>
        </w:trPr>
        <w:tc>
          <w:tcPr>
            <w:tcW w:w="1593" w:type="pct"/>
          </w:tcPr>
          <w:p w14:paraId="590B3D44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1F3A357E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1722E9CF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3170652B" w14:textId="26E6D2DF" w:rsidR="002F7A46" w:rsidRPr="008931D4" w:rsidRDefault="000A0E22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E2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A0E2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F7A46"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3FE5FA96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74CB2FC5" w14:textId="0206B736" w:rsidR="002F7A46" w:rsidRPr="008931D4" w:rsidRDefault="000A0E22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E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E2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931D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2F7A46" w:rsidRPr="008931D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2F7A46" w:rsidRPr="008931D4" w14:paraId="0075ADD3" w14:textId="77777777" w:rsidTr="00A6423B">
        <w:trPr>
          <w:tblHeader/>
        </w:trPr>
        <w:tc>
          <w:tcPr>
            <w:tcW w:w="1593" w:type="pct"/>
          </w:tcPr>
          <w:p w14:paraId="0DB584D7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07B5DCD0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66E4CD95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2AFCBE8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5D2E6A02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8A5A9C3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666E9247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3AEE91F9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6D62D1AD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312B9FC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F7A46" w:rsidRPr="008931D4" w14:paraId="7FD7D06C" w14:textId="77777777" w:rsidTr="00430C11">
        <w:tc>
          <w:tcPr>
            <w:tcW w:w="1593" w:type="pct"/>
          </w:tcPr>
          <w:p w14:paraId="3D9A30C0" w14:textId="77777777" w:rsidR="002F7A46" w:rsidRPr="008931D4" w:rsidRDefault="002F7A46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5F4D0FF5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2A6A0B6A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41449A14" w14:textId="77777777" w:rsidR="002F7A46" w:rsidRPr="008931D4" w:rsidRDefault="002F7A46" w:rsidP="00A6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/ </w:t>
            </w:r>
            <w:r w:rsidRPr="00893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0C11" w:rsidRPr="008931D4" w14:paraId="2F1A5613" w14:textId="77777777" w:rsidTr="00430C11">
        <w:tc>
          <w:tcPr>
            <w:tcW w:w="1593" w:type="pct"/>
          </w:tcPr>
          <w:p w14:paraId="51125301" w14:textId="39F56FCE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470730C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79E7B70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964AAB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5F5B9A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2EDFCB4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A854E0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4710804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F16BE3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68B752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0C11" w:rsidRPr="008931D4" w14:paraId="6C8CE946" w14:textId="77777777" w:rsidTr="00430C11">
        <w:tc>
          <w:tcPr>
            <w:tcW w:w="1593" w:type="pct"/>
          </w:tcPr>
          <w:p w14:paraId="40A0D389" w14:textId="39B99FE8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ณ วัน</w:t>
            </w:r>
            <w:r w:rsidR="000A0E22">
              <w:rPr>
                <w:rFonts w:ascii="Angsana New" w:hAnsi="Angsana New" w:hint="cs"/>
                <w:sz w:val="28"/>
                <w:szCs w:val="28"/>
                <w:cs/>
              </w:rPr>
              <w:t>ต้นงวด / ปี</w:t>
            </w:r>
          </w:p>
        </w:tc>
        <w:tc>
          <w:tcPr>
            <w:tcW w:w="562" w:type="pct"/>
          </w:tcPr>
          <w:p w14:paraId="74E00B0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5213163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147B80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76B0CE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60D9D9A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7F7AE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559B330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E01937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5D82589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5E41" w:rsidRPr="008931D4" w14:paraId="26BEA81A" w14:textId="77777777" w:rsidTr="00430C11">
        <w:tc>
          <w:tcPr>
            <w:tcW w:w="1593" w:type="pct"/>
          </w:tcPr>
          <w:p w14:paraId="56C3B9D1" w14:textId="2022A132" w:rsidR="00AE5E41" w:rsidRPr="008931D4" w:rsidRDefault="00AE5E41" w:rsidP="00AE5E4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4" w:right="-10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2DBC7260" w14:textId="0D18B1FD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317C927C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130C6F13" w14:textId="077100F1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5F0DDF14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3233DE6E" w14:textId="153DE2B6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0AE8E57A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23B81FB0" w14:textId="022F2CB3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69A45669" w14:textId="77777777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6093F22E" w14:textId="66D27490" w:rsidR="00AE5E41" w:rsidRPr="008931D4" w:rsidRDefault="00AE5E41" w:rsidP="00AE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333,500</w:t>
            </w:r>
          </w:p>
        </w:tc>
      </w:tr>
      <w:tr w:rsidR="00430C11" w:rsidRPr="008931D4" w14:paraId="20476C3C" w14:textId="77777777" w:rsidTr="00430C11">
        <w:tc>
          <w:tcPr>
            <w:tcW w:w="1593" w:type="pct"/>
          </w:tcPr>
          <w:p w14:paraId="617E2C4C" w14:textId="32CEB898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407647AF" w14:textId="3F8C6880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14A8E9E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212665" w14:textId="0891C2B5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25CAB9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D3652B1" w14:textId="5AE742D0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580F40B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C31B1D2" w14:textId="74FB1414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97FB83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CB7B56" w14:textId="5F3E4065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30C11" w:rsidRPr="008931D4" w14:paraId="51E7520D" w14:textId="77777777" w:rsidTr="00430C11">
        <w:tc>
          <w:tcPr>
            <w:tcW w:w="1593" w:type="pct"/>
          </w:tcPr>
          <w:p w14:paraId="678F2FB1" w14:textId="6E3C51E9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 w:rsidR="000A0E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สิ้นงวด / ปี</w:t>
            </w:r>
          </w:p>
        </w:tc>
        <w:tc>
          <w:tcPr>
            <w:tcW w:w="562" w:type="pct"/>
          </w:tcPr>
          <w:p w14:paraId="7B257C6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8236DB6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34D2B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F85343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242FF0A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E2F062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D0B48A7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4EF03A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6B5D4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0C11" w:rsidRPr="008931D4" w14:paraId="08908341" w14:textId="77777777" w:rsidTr="00430C11">
        <w:tc>
          <w:tcPr>
            <w:tcW w:w="1593" w:type="pct"/>
          </w:tcPr>
          <w:p w14:paraId="55934611" w14:textId="1ACDE852" w:rsidR="00430C11" w:rsidRPr="008931D4" w:rsidRDefault="00430C11" w:rsidP="00AE5E4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 w:hanging="72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0DF3CF13" w14:textId="6856488F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5D5BB7A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2A1AB3C" w14:textId="512A8DAF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2F32D24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4BBA7B9C" w14:textId="688A5674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4C24ECE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FA07271" w14:textId="1E237EDA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095338D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8B73C48" w14:textId="52C63B73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333,500</w:t>
            </w:r>
          </w:p>
        </w:tc>
      </w:tr>
      <w:tr w:rsidR="00430C11" w:rsidRPr="008931D4" w14:paraId="430D8E5B" w14:textId="77777777" w:rsidTr="00430C11">
        <w:tc>
          <w:tcPr>
            <w:tcW w:w="1593" w:type="pct"/>
          </w:tcPr>
          <w:p w14:paraId="6F9891F4" w14:textId="68854104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4B24415E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8EC7E9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C1B06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8999D8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283C7D9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3ABAD67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5C28193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5B3F4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C981FE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4812723B" w14:textId="77777777" w:rsidTr="00A6423B">
        <w:tc>
          <w:tcPr>
            <w:tcW w:w="1593" w:type="pct"/>
          </w:tcPr>
          <w:p w14:paraId="7A1B08EE" w14:textId="77777777" w:rsidR="00430C11" w:rsidRPr="008931D4" w:rsidRDefault="00430C11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7A32846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7F0F2E1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04677F1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82AC3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D163357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7BC7DA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552C47F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D22E6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04A93BD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0575F757" w14:textId="77777777" w:rsidTr="00A6423B">
        <w:tc>
          <w:tcPr>
            <w:tcW w:w="1593" w:type="pct"/>
          </w:tcPr>
          <w:p w14:paraId="06B52099" w14:textId="0196E7EF" w:rsidR="00430C11" w:rsidRPr="008931D4" w:rsidRDefault="00F0564A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 / ปี</w:t>
            </w:r>
          </w:p>
        </w:tc>
        <w:tc>
          <w:tcPr>
            <w:tcW w:w="562" w:type="pct"/>
          </w:tcPr>
          <w:p w14:paraId="6DB0434E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1E12EA3E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6B11D5F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3C09EF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F9FB20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7D0B1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441F175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7CF685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6AE244CA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0A0CA672" w14:textId="77777777" w:rsidTr="00A6423B">
        <w:tc>
          <w:tcPr>
            <w:tcW w:w="1593" w:type="pct"/>
          </w:tcPr>
          <w:p w14:paraId="199E851F" w14:textId="77777777" w:rsidR="00430C11" w:rsidRPr="008931D4" w:rsidRDefault="00430C11" w:rsidP="00430C1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165B8C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66F4F56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7437F5E" w14:textId="6C60340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537A0CE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C4E7010" w14:textId="6AA0331B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382DBD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4DC6E21E" w14:textId="207DFFB5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="00430C11" w:rsidRPr="008931D4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49" w:type="pct"/>
          </w:tcPr>
          <w:p w14:paraId="61DD755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7EC29CF" w14:textId="73902B83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430C11" w:rsidRPr="008931D4" w14:paraId="60D87B8D" w14:textId="77777777" w:rsidTr="00A6423B">
        <w:tc>
          <w:tcPr>
            <w:tcW w:w="1593" w:type="pct"/>
          </w:tcPr>
          <w:p w14:paraId="225A1864" w14:textId="2A6878AD" w:rsidR="00430C11" w:rsidRPr="008931D4" w:rsidRDefault="000E79AB" w:rsidP="00430C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756677E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77131FB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B4122F" w14:textId="102CC92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1E2A6E2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CD119F9" w14:textId="102C6DC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5CDE41B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558B1424" w14:textId="58AED8FB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49" w:type="pct"/>
          </w:tcPr>
          <w:p w14:paraId="5390980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6D25DE92" w14:textId="73A249C9" w:rsidR="00430C11" w:rsidRPr="008931D4" w:rsidRDefault="00C2453A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83,500</w:t>
            </w:r>
          </w:p>
        </w:tc>
      </w:tr>
      <w:tr w:rsidR="00430C11" w:rsidRPr="008931D4" w14:paraId="62ED8433" w14:textId="77777777" w:rsidTr="00A6423B">
        <w:tc>
          <w:tcPr>
            <w:tcW w:w="1593" w:type="pct"/>
          </w:tcPr>
          <w:p w14:paraId="6C08BB71" w14:textId="0E51A95B" w:rsidR="00430C11" w:rsidRPr="008931D4" w:rsidRDefault="00F0564A" w:rsidP="0043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สิ้นงวด / ปี</w:t>
            </w:r>
          </w:p>
        </w:tc>
        <w:tc>
          <w:tcPr>
            <w:tcW w:w="562" w:type="pct"/>
          </w:tcPr>
          <w:p w14:paraId="260BDB7C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FEFDA39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F937CB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23972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86A6885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38766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224CB2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48E4FA0B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3594660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C11" w:rsidRPr="008931D4" w14:paraId="4882CF34" w14:textId="77777777" w:rsidTr="00A6423B">
        <w:tc>
          <w:tcPr>
            <w:tcW w:w="1593" w:type="pct"/>
          </w:tcPr>
          <w:p w14:paraId="4CF582A0" w14:textId="77777777" w:rsidR="00430C11" w:rsidRPr="008931D4" w:rsidRDefault="00430C11" w:rsidP="00430C1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01A115C3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1BCC80F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F7BE371" w14:textId="6C9715A9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1ED11A04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6DFD0E0" w14:textId="5BBBAB18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635CF328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FE93C84" w14:textId="1B170718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1C37EE1" w14:textId="77777777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3E73902" w14:textId="5D55DEFE" w:rsidR="00430C11" w:rsidRPr="008931D4" w:rsidRDefault="00430C11" w:rsidP="0043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</w:rPr>
              <w:t>333,500</w:t>
            </w:r>
          </w:p>
        </w:tc>
      </w:tr>
    </w:tbl>
    <w:p w14:paraId="41E9C981" w14:textId="68229363" w:rsidR="002F7A46" w:rsidRPr="008931D4" w:rsidRDefault="002F7A46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7D1F0D" w14:textId="1E086770" w:rsidR="00D970BA" w:rsidRPr="008931D4" w:rsidRDefault="00D970BA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4374EE5B" w14:textId="77E8FB83" w:rsidR="008C0BD1" w:rsidRPr="008931D4" w:rsidRDefault="008C0BD1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05C45B" w14:textId="57E7C973" w:rsidR="008C0BD1" w:rsidRPr="008931D4" w:rsidRDefault="008C0BD1" w:rsidP="00C76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931D4">
        <w:rPr>
          <w:rFonts w:ascii="Angsana New" w:hAnsi="Angsana New"/>
          <w:spacing w:val="-4"/>
          <w:sz w:val="28"/>
          <w:szCs w:val="28"/>
        </w:rPr>
        <w:t xml:space="preserve">20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Pr="008931D4">
        <w:rPr>
          <w:rFonts w:ascii="Angsana New" w:hAnsi="Angsana New"/>
          <w:spacing w:val="-4"/>
          <w:sz w:val="28"/>
          <w:szCs w:val="28"/>
        </w:rPr>
        <w:t xml:space="preserve">2563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 xml:space="preserve">บริษัท เพื่อรองรับการจ่ายหุ้นสามัญปันผลจำนวน </w:t>
      </w:r>
      <w:r w:rsidRPr="008931D4">
        <w:rPr>
          <w:rFonts w:ascii="Angsana New" w:hAnsi="Angsana New"/>
          <w:spacing w:val="-8"/>
          <w:sz w:val="28"/>
          <w:szCs w:val="28"/>
        </w:rPr>
        <w:t xml:space="preserve">23,821,429 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 xml:space="preserve">บาท จากทุนจดทะเบียนเดิม </w:t>
      </w:r>
      <w:r w:rsidRPr="008931D4">
        <w:rPr>
          <w:rFonts w:ascii="Angsana New" w:hAnsi="Angsana New"/>
          <w:spacing w:val="-8"/>
          <w:sz w:val="28"/>
          <w:szCs w:val="28"/>
        </w:rPr>
        <w:t xml:space="preserve">333,500,000 </w:t>
      </w:r>
      <w:r w:rsidRPr="008931D4">
        <w:rPr>
          <w:rFonts w:ascii="Angsana New" w:hAnsi="Angsana New" w:hint="cs"/>
          <w:spacing w:val="-8"/>
          <w:sz w:val="28"/>
          <w:szCs w:val="28"/>
          <w:cs/>
        </w:rPr>
        <w:t>บาท เป็นทุนจดทะเบียนใหม่</w:t>
      </w:r>
      <w:r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</w:rPr>
        <w:t xml:space="preserve">357,321,429 </w:t>
      </w:r>
      <w:r w:rsidRPr="008931D4">
        <w:rPr>
          <w:rFonts w:ascii="Angsana New" w:hAnsi="Angsana New" w:hint="cs"/>
          <w:sz w:val="28"/>
          <w:szCs w:val="28"/>
          <w:cs/>
        </w:rPr>
        <w:t>บาท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 โดยมีการจ่ายเงินปันผลไปแล้วใน</w:t>
      </w:r>
      <w:r w:rsidR="00C2453A">
        <w:rPr>
          <w:rFonts w:ascii="Angsana New" w:hAnsi="Angsana New" w:hint="cs"/>
          <w:sz w:val="28"/>
          <w:szCs w:val="28"/>
          <w:cs/>
        </w:rPr>
        <w:t>เดือน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3756" w:rsidRPr="008931D4">
        <w:rPr>
          <w:rFonts w:ascii="Angsana New" w:hAnsi="Angsana New"/>
          <w:sz w:val="28"/>
          <w:szCs w:val="28"/>
        </w:rPr>
        <w:t>2563</w:t>
      </w:r>
      <w:r w:rsidR="009D3756" w:rsidRPr="008931D4">
        <w:rPr>
          <w:rFonts w:ascii="Angsana New" w:hAnsi="Angsana New" w:hint="cs"/>
          <w:sz w:val="28"/>
          <w:szCs w:val="28"/>
          <w:cs/>
        </w:rPr>
        <w:t xml:space="preserve"> (หมายเหตุข้อ </w:t>
      </w:r>
      <w:r w:rsidR="009D3756" w:rsidRPr="008931D4">
        <w:rPr>
          <w:rFonts w:ascii="Angsana New" w:hAnsi="Angsana New"/>
          <w:sz w:val="28"/>
          <w:szCs w:val="28"/>
        </w:rPr>
        <w:t>13</w:t>
      </w:r>
      <w:r w:rsidR="009D3756" w:rsidRPr="008931D4">
        <w:rPr>
          <w:rFonts w:ascii="Angsana New" w:hAnsi="Angsana New" w:hint="cs"/>
          <w:sz w:val="28"/>
          <w:szCs w:val="28"/>
          <w:cs/>
        </w:rPr>
        <w:t>)</w:t>
      </w:r>
    </w:p>
    <w:p w14:paraId="74734D8F" w14:textId="77777777" w:rsidR="00051D8A" w:rsidRPr="008931D4" w:rsidRDefault="00051D8A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2F80D" w14:textId="426F5003" w:rsidR="00E02551" w:rsidRPr="008931D4" w:rsidRDefault="008C0BD1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t>11</w:t>
      </w:r>
      <w:r w:rsidR="00E02551" w:rsidRPr="008931D4">
        <w:rPr>
          <w:rFonts w:ascii="Angsana New" w:hAnsi="Angsana New"/>
          <w:b/>
          <w:bCs/>
          <w:sz w:val="28"/>
          <w:szCs w:val="28"/>
          <w:cs/>
        </w:rPr>
        <w:tab/>
        <w:t>ส่วน</w:t>
      </w:r>
      <w:r w:rsidR="002A4621" w:rsidRPr="008931D4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E02551" w:rsidRPr="008931D4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  <w:r w:rsidR="00F343A0" w:rsidRPr="008931D4">
        <w:rPr>
          <w:rFonts w:ascii="Angsana New" w:hAnsi="Angsana New"/>
          <w:b/>
          <w:bCs/>
          <w:sz w:val="28"/>
          <w:szCs w:val="28"/>
          <w:cs/>
        </w:rPr>
        <w:t>และการจำแนกรายได้</w:t>
      </w:r>
    </w:p>
    <w:p w14:paraId="76F7E902" w14:textId="77777777" w:rsidR="00F57568" w:rsidRPr="008931D4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8CB6E" w14:textId="0455DE7C" w:rsidR="00BC558E" w:rsidRPr="008931D4" w:rsidRDefault="00BC558E" w:rsidP="00BC558E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ก</w:t>
      </w:r>
      <w:r w:rsidRPr="008931D4">
        <w:rPr>
          <w:rFonts w:ascii="Angsana New" w:hAnsi="Angsana New"/>
          <w:sz w:val="28"/>
          <w:szCs w:val="28"/>
          <w:cs/>
        </w:rPr>
        <w:t xml:space="preserve">ลุ่มบริษัทดำเนินธุรกิจหลักใน </w:t>
      </w:r>
      <w:r w:rsidR="00F118C7" w:rsidRPr="008931D4"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CB2C06" w:rsidRPr="008931D4">
        <w:rPr>
          <w:rFonts w:ascii="Angsana New" w:hAnsi="Angsana New" w:hint="cs"/>
          <w:sz w:val="28"/>
          <w:szCs w:val="28"/>
          <w:cs/>
        </w:rPr>
        <w:t>และ</w:t>
      </w:r>
      <w:r w:rsidR="00CD751B" w:rsidRPr="008931D4">
        <w:rPr>
          <w:rFonts w:ascii="Angsana New" w:hAnsi="Angsana New" w:hint="cs"/>
          <w:sz w:val="28"/>
          <w:szCs w:val="28"/>
          <w:cs/>
        </w:rPr>
        <w:t>การ</w:t>
      </w:r>
      <w:r w:rsidR="00096299" w:rsidRPr="008931D4">
        <w:rPr>
          <w:rFonts w:ascii="Angsana New" w:hAnsi="Angsana New" w:hint="cs"/>
          <w:sz w:val="28"/>
          <w:szCs w:val="28"/>
          <w:cs/>
        </w:rPr>
        <w:t>ให้สินเชื่อ</w:t>
      </w:r>
      <w:r w:rsidR="00AE241B" w:rsidRPr="008931D4">
        <w:rPr>
          <w:rFonts w:ascii="Angsana New" w:hAnsi="Angsana New"/>
          <w:sz w:val="28"/>
          <w:szCs w:val="28"/>
          <w:cs/>
        </w:rPr>
        <w:t>อื่น</w:t>
      </w:r>
      <w:r w:rsidR="00CB2C06" w:rsidRPr="008931D4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 xml:space="preserve">โดยทั้ง </w:t>
      </w:r>
      <w:r w:rsidR="00F118C7" w:rsidRPr="008931D4">
        <w:rPr>
          <w:rFonts w:ascii="Angsana New" w:hAnsi="Angsana New"/>
          <w:sz w:val="28"/>
          <w:szCs w:val="28"/>
        </w:rPr>
        <w:t>4</w:t>
      </w:r>
      <w:r w:rsidRPr="008931D4">
        <w:rPr>
          <w:rFonts w:ascii="Angsana New" w:hAnsi="Angsana New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การซื้อสิทธิเรียกร้อง</w:t>
      </w:r>
      <w:r w:rsidR="001D00B3" w:rsidRPr="008931D4">
        <w:rPr>
          <w:rFonts w:ascii="Angsana New" w:hAnsi="Angsana New"/>
          <w:sz w:val="28"/>
          <w:szCs w:val="28"/>
        </w:rPr>
        <w:t xml:space="preserve"> </w:t>
      </w:r>
      <w:r w:rsidR="00CB2C06" w:rsidRPr="008931D4">
        <w:rPr>
          <w:rFonts w:ascii="Angsana New" w:hAnsi="Angsana New" w:hint="cs"/>
          <w:sz w:val="28"/>
          <w:szCs w:val="28"/>
          <w:cs/>
        </w:rPr>
        <w:t>และการให้สินเชื่อ</w:t>
      </w:r>
      <w:r w:rsidRPr="008931D4">
        <w:rPr>
          <w:rFonts w:ascii="Angsana New" w:hAnsi="Angsana New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8931D4">
        <w:rPr>
          <w:rFonts w:ascii="Angsana New" w:hAnsi="Angsana New"/>
          <w:sz w:val="28"/>
          <w:szCs w:val="28"/>
        </w:rPr>
        <w:t xml:space="preserve">(Effective interest rate method) </w:t>
      </w:r>
      <w:r w:rsidRPr="008931D4">
        <w:rPr>
          <w:rFonts w:ascii="Angsana New" w:hAnsi="Angsana New"/>
          <w:sz w:val="28"/>
          <w:szCs w:val="28"/>
          <w:cs/>
        </w:rPr>
        <w:t>ตลอดอายุสัญญา</w:t>
      </w:r>
    </w:p>
    <w:p w14:paraId="758295FC" w14:textId="77777777" w:rsidR="002501CF" w:rsidRPr="008931D4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BCBE8AC" w14:textId="77777777" w:rsidR="00C92D79" w:rsidRPr="008931D4" w:rsidRDefault="00C9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39712E2D" w14:textId="55D3074D" w:rsidR="004F56F1" w:rsidRPr="008931D4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7417BF40" w14:textId="77777777" w:rsidR="00064456" w:rsidRPr="008931D4" w:rsidRDefault="00064456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4"/>
          <w:szCs w:val="24"/>
        </w:rPr>
      </w:pP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6"/>
        <w:gridCol w:w="959"/>
        <w:gridCol w:w="246"/>
        <w:gridCol w:w="866"/>
        <w:gridCol w:w="246"/>
        <w:gridCol w:w="1047"/>
        <w:gridCol w:w="246"/>
        <w:gridCol w:w="1044"/>
        <w:gridCol w:w="262"/>
        <w:gridCol w:w="1115"/>
        <w:gridCol w:w="10"/>
      </w:tblGrid>
      <w:tr w:rsidR="00E9621B" w:rsidRPr="008931D4" w14:paraId="254BDEB6" w14:textId="77777777" w:rsidTr="00B0369F">
        <w:trPr>
          <w:trHeight w:val="387"/>
          <w:tblHeader/>
        </w:trPr>
        <w:tc>
          <w:tcPr>
            <w:tcW w:w="1862" w:type="pct"/>
          </w:tcPr>
          <w:p w14:paraId="28450DDC" w14:textId="77777777" w:rsidR="00E9621B" w:rsidRPr="008931D4" w:rsidRDefault="00E9621B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38" w:type="pct"/>
            <w:gridSpan w:val="10"/>
          </w:tcPr>
          <w:p w14:paraId="6DAD1D59" w14:textId="608CB4A9" w:rsidR="00E9621B" w:rsidRPr="008931D4" w:rsidRDefault="00E9621B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7BC2" w:rsidRPr="008931D4" w14:paraId="7695B6B0" w14:textId="77777777" w:rsidTr="00C2453A">
        <w:trPr>
          <w:trHeight w:val="387"/>
          <w:tblHeader/>
        </w:trPr>
        <w:tc>
          <w:tcPr>
            <w:tcW w:w="1862" w:type="pct"/>
          </w:tcPr>
          <w:p w14:paraId="0FE19CBF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498" w:type="pct"/>
          </w:tcPr>
          <w:p w14:paraId="5D46FFAF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28" w:type="pct"/>
          </w:tcPr>
          <w:p w14:paraId="07CBD48A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31A55E31" w14:textId="64D9F9EE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28" w:type="pct"/>
          </w:tcPr>
          <w:p w14:paraId="301B5026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22DE8D2F" w14:textId="2876B666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28" w:type="pct"/>
          </w:tcPr>
          <w:p w14:paraId="4EDB1393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5D7AB46" w14:textId="6D6382DD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36" w:type="pct"/>
          </w:tcPr>
          <w:p w14:paraId="6B5D0A28" w14:textId="13808E16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gridSpan w:val="2"/>
          </w:tcPr>
          <w:p w14:paraId="458ABD87" w14:textId="6F034438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837BC2" w:rsidRPr="008931D4" w14:paraId="6D65790E" w14:textId="77777777" w:rsidTr="00C2453A">
        <w:trPr>
          <w:trHeight w:val="387"/>
          <w:tblHeader/>
        </w:trPr>
        <w:tc>
          <w:tcPr>
            <w:tcW w:w="1862" w:type="pct"/>
          </w:tcPr>
          <w:p w14:paraId="688E6530" w14:textId="5227AD3C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498" w:type="pct"/>
          </w:tcPr>
          <w:p w14:paraId="39CCC7F7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8" w:type="pct"/>
          </w:tcPr>
          <w:p w14:paraId="00202D4B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6D765290" w14:textId="612B68B2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" w:type="pct"/>
          </w:tcPr>
          <w:p w14:paraId="6F4A409E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0E9DE19E" w14:textId="258F91A8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28" w:type="pct"/>
          </w:tcPr>
          <w:p w14:paraId="59E51362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C04DE47" w14:textId="0AF5C28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36" w:type="pct"/>
          </w:tcPr>
          <w:p w14:paraId="34B3A3BC" w14:textId="7DD268A1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gridSpan w:val="2"/>
          </w:tcPr>
          <w:p w14:paraId="44257E27" w14:textId="6B5B9D6F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49DB" w:rsidRPr="008931D4" w14:paraId="111B88F3" w14:textId="77777777" w:rsidTr="00B0369F">
        <w:trPr>
          <w:trHeight w:val="384"/>
        </w:trPr>
        <w:tc>
          <w:tcPr>
            <w:tcW w:w="1862" w:type="pct"/>
          </w:tcPr>
          <w:p w14:paraId="1C2E4DDE" w14:textId="77777777" w:rsidR="006949DB" w:rsidRPr="008931D4" w:rsidRDefault="006949DB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8" w:type="pct"/>
            <w:gridSpan w:val="10"/>
          </w:tcPr>
          <w:p w14:paraId="57E897FC" w14:textId="33D3756A" w:rsidR="00125E8C" w:rsidRPr="008931D4" w:rsidRDefault="006949DB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22F2" w:rsidRPr="008931D4" w14:paraId="21EAA276" w14:textId="77777777" w:rsidTr="00C2453A">
        <w:trPr>
          <w:trHeight w:val="384"/>
        </w:trPr>
        <w:tc>
          <w:tcPr>
            <w:tcW w:w="1862" w:type="pct"/>
          </w:tcPr>
          <w:p w14:paraId="517FDD7F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8" w:type="pct"/>
          </w:tcPr>
          <w:p w14:paraId="31612F9F" w14:textId="0CE5D6B9" w:rsidR="003E22F2" w:rsidRPr="008931D4" w:rsidRDefault="00125E8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71,066</w:t>
            </w:r>
          </w:p>
        </w:tc>
        <w:tc>
          <w:tcPr>
            <w:tcW w:w="128" w:type="pct"/>
          </w:tcPr>
          <w:p w14:paraId="786CC279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7F6D8261" w14:textId="3227FD48" w:rsidR="003E22F2" w:rsidRPr="008931D4" w:rsidRDefault="00BA4558" w:rsidP="003D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39,723</w:t>
            </w:r>
            <w:r w:rsidR="00125E8C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272FCF22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702A039F" w14:textId="35154EF7" w:rsidR="003E22F2" w:rsidRPr="008931D4" w:rsidRDefault="00125E8C" w:rsidP="003D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28" w:type="pct"/>
          </w:tcPr>
          <w:p w14:paraId="16D9D46A" w14:textId="77777777" w:rsidR="003E22F2" w:rsidRPr="008931D4" w:rsidRDefault="003E22F2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19AFB899" w14:textId="6E64F213" w:rsidR="003E22F2" w:rsidRPr="008931D4" w:rsidRDefault="00125E8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36" w:type="pct"/>
          </w:tcPr>
          <w:p w14:paraId="521E6DAA" w14:textId="77777777" w:rsidR="003E22F2" w:rsidRPr="008931D4" w:rsidRDefault="003E22F2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3DB69E7B" w14:textId="017CD355" w:rsidR="003E22F2" w:rsidRPr="008931D4" w:rsidRDefault="00BA4558" w:rsidP="003D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111,429</w:t>
            </w:r>
          </w:p>
        </w:tc>
      </w:tr>
      <w:tr w:rsidR="003E22F2" w:rsidRPr="008931D4" w14:paraId="425B8391" w14:textId="77777777" w:rsidTr="00C2453A">
        <w:trPr>
          <w:trHeight w:val="384"/>
        </w:trPr>
        <w:tc>
          <w:tcPr>
            <w:tcW w:w="1862" w:type="pct"/>
          </w:tcPr>
          <w:p w14:paraId="4167512C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498" w:type="pct"/>
          </w:tcPr>
          <w:p w14:paraId="33A1E9B0" w14:textId="68DAE444" w:rsidR="003E22F2" w:rsidRPr="008931D4" w:rsidRDefault="00125E8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(67,120) </w:t>
            </w:r>
          </w:p>
        </w:tc>
        <w:tc>
          <w:tcPr>
            <w:tcW w:w="128" w:type="pct"/>
          </w:tcPr>
          <w:p w14:paraId="658EE392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35BD41B0" w14:textId="429E6EE9" w:rsidR="003E22F2" w:rsidRPr="008931D4" w:rsidRDefault="001368C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388DDB20" w14:textId="77777777" w:rsidR="003E22F2" w:rsidRPr="008931D4" w:rsidRDefault="003E22F2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351C1A77" w14:textId="5311BED4" w:rsidR="003E22F2" w:rsidRPr="008931D4" w:rsidRDefault="001368C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123017C8" w14:textId="77777777" w:rsidR="003E22F2" w:rsidRPr="008931D4" w:rsidRDefault="003E22F2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FC439F6" w14:textId="6AD2B137" w:rsidR="003E22F2" w:rsidRPr="008931D4" w:rsidRDefault="001368C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F7E900E" w14:textId="77777777" w:rsidR="003E22F2" w:rsidRPr="008931D4" w:rsidRDefault="003E22F2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A0D113F" w14:textId="2A77CC2E" w:rsidR="003E22F2" w:rsidRPr="008931D4" w:rsidRDefault="00125E8C" w:rsidP="0013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(67,120)</w:t>
            </w:r>
          </w:p>
        </w:tc>
      </w:tr>
      <w:tr w:rsidR="00D05EC9" w:rsidRPr="008931D4" w14:paraId="0D48202D" w14:textId="77777777" w:rsidTr="00C2453A">
        <w:trPr>
          <w:trHeight w:val="384"/>
        </w:trPr>
        <w:tc>
          <w:tcPr>
            <w:tcW w:w="1862" w:type="pct"/>
          </w:tcPr>
          <w:p w14:paraId="789DDEAB" w14:textId="3FAC48A8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ขาดทุนจากการตัดรายการลูกหนี้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498" w:type="pct"/>
          </w:tcPr>
          <w:p w14:paraId="26FD18E0" w14:textId="77777777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B743444" w14:textId="48BBFEB5" w:rsidR="00D05EC9" w:rsidRPr="008931D4" w:rsidRDefault="00FB22BF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1405EF2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65DCAB75" w14:textId="77777777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2B41B22" w14:textId="3FA1F94C" w:rsidR="00D05EC9" w:rsidRDefault="00FB22BF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078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</w:tcPr>
          <w:p w14:paraId="1281C62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76556368" w14:textId="77777777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79AFDF1" w14:textId="5DAAA3A9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300CB622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19DFF44" w14:textId="77777777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2B3F6F0" w14:textId="44D384E4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D15450D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3D3C63ED" w14:textId="77777777" w:rsidR="00D05EC9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4070B45" w14:textId="63947A5B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078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05EC9" w:rsidRPr="008931D4" w14:paraId="7C6D58DE" w14:textId="77777777" w:rsidTr="00C2453A">
        <w:trPr>
          <w:trHeight w:val="384"/>
        </w:trPr>
        <w:tc>
          <w:tcPr>
            <w:tcW w:w="1862" w:type="pct"/>
          </w:tcPr>
          <w:p w14:paraId="03632AC8" w14:textId="7466A5B5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98" w:type="pct"/>
          </w:tcPr>
          <w:p w14:paraId="0E6CF0E8" w14:textId="46FEB0DC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462BB3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5AB5ED86" w14:textId="17346828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(6,115) </w:t>
            </w:r>
          </w:p>
        </w:tc>
        <w:tc>
          <w:tcPr>
            <w:tcW w:w="128" w:type="pct"/>
          </w:tcPr>
          <w:p w14:paraId="106609C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3591871C" w14:textId="5A0B0D9D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28" w:type="pct"/>
          </w:tcPr>
          <w:p w14:paraId="2AF90E0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F9BAF48" w14:textId="2FE581E5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2A0325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56B86E53" w14:textId="6E1CC8F0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(6,237)</w:t>
            </w:r>
          </w:p>
        </w:tc>
      </w:tr>
      <w:tr w:rsidR="00D05EC9" w:rsidRPr="008931D4" w14:paraId="776993D4" w14:textId="77777777" w:rsidTr="00C2453A">
        <w:trPr>
          <w:trHeight w:val="384"/>
        </w:trPr>
        <w:tc>
          <w:tcPr>
            <w:tcW w:w="1862" w:type="pct"/>
          </w:tcPr>
          <w:p w14:paraId="4BD317CF" w14:textId="2330B9A5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ผลขาดทุนจากการด้อยค่าด้านเครดิต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C453AA2" w14:textId="293F7040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6E7624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5B1CFFF" w14:textId="634D62B3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(5,134)</w:t>
            </w:r>
          </w:p>
        </w:tc>
        <w:tc>
          <w:tcPr>
            <w:tcW w:w="128" w:type="pct"/>
          </w:tcPr>
          <w:p w14:paraId="41856F2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70645BF" w14:textId="6A1CBF54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28" w:type="pct"/>
          </w:tcPr>
          <w:p w14:paraId="06AE7FA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892C408" w14:textId="36A4445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(303)</w:t>
            </w:r>
          </w:p>
        </w:tc>
        <w:tc>
          <w:tcPr>
            <w:tcW w:w="136" w:type="pct"/>
          </w:tcPr>
          <w:p w14:paraId="189A066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F6456F9" w14:textId="262577A0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(5,334)</w:t>
            </w:r>
          </w:p>
        </w:tc>
      </w:tr>
      <w:tr w:rsidR="00D05EC9" w:rsidRPr="008931D4" w14:paraId="707AA4BB" w14:textId="77777777" w:rsidTr="00C2453A">
        <w:trPr>
          <w:trHeight w:val="396"/>
        </w:trPr>
        <w:tc>
          <w:tcPr>
            <w:tcW w:w="1862" w:type="pct"/>
          </w:tcPr>
          <w:p w14:paraId="2859122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7C19DF18" w14:textId="51603FF2" w:rsidR="00D05EC9" w:rsidRPr="008931D4" w:rsidRDefault="00FB22BF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3,946</w:t>
            </w:r>
            <w:r w:rsidR="00D05EC9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07908AC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F283C2C" w14:textId="0AC3117A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FB22BF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8" w:type="pct"/>
          </w:tcPr>
          <w:p w14:paraId="55993BF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29DBC8E" w14:textId="6BE4D959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28" w:type="pct"/>
          </w:tcPr>
          <w:p w14:paraId="2857874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24D06FD" w14:textId="56DE9A4A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36" w:type="pct"/>
          </w:tcPr>
          <w:p w14:paraId="12740F4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40ED73A7" w14:textId="387A62AF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</w:tr>
      <w:tr w:rsidR="00D05EC9" w:rsidRPr="008931D4" w14:paraId="3E1ED860" w14:textId="77777777" w:rsidTr="00125E8C">
        <w:trPr>
          <w:gridAfter w:val="1"/>
          <w:wAfter w:w="5" w:type="pct"/>
          <w:trHeight w:val="384"/>
        </w:trPr>
        <w:tc>
          <w:tcPr>
            <w:tcW w:w="1862" w:type="pct"/>
          </w:tcPr>
          <w:p w14:paraId="2C0E9CA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98" w:type="pct"/>
          </w:tcPr>
          <w:p w14:paraId="479DBE1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91598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2823A712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ACD250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2B12159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FD34DE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A351E3D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9040A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86036B1" w14:textId="53314092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4,931</w:t>
            </w:r>
          </w:p>
        </w:tc>
      </w:tr>
      <w:tr w:rsidR="00D05EC9" w:rsidRPr="008931D4" w14:paraId="542ACE1C" w14:textId="77777777" w:rsidTr="00125E8C">
        <w:trPr>
          <w:gridAfter w:val="1"/>
          <w:wAfter w:w="5" w:type="pct"/>
          <w:trHeight w:val="384"/>
        </w:trPr>
        <w:tc>
          <w:tcPr>
            <w:tcW w:w="1862" w:type="pct"/>
          </w:tcPr>
          <w:p w14:paraId="405FBDE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98" w:type="pct"/>
          </w:tcPr>
          <w:p w14:paraId="3406323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CC26C1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79BA441D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9D3F38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5333ABD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054FAF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6A3773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8963A5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72C28EC" w14:textId="5C78066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(7,964)</w:t>
            </w:r>
          </w:p>
        </w:tc>
      </w:tr>
      <w:tr w:rsidR="00D05EC9" w:rsidRPr="008931D4" w14:paraId="3F8B74F1" w14:textId="77777777" w:rsidTr="00125E8C">
        <w:trPr>
          <w:gridAfter w:val="1"/>
          <w:wAfter w:w="5" w:type="pct"/>
          <w:trHeight w:val="384"/>
        </w:trPr>
        <w:tc>
          <w:tcPr>
            <w:tcW w:w="1862" w:type="pct"/>
          </w:tcPr>
          <w:p w14:paraId="0931F16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98" w:type="pct"/>
          </w:tcPr>
          <w:p w14:paraId="5C05A44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F7B03D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4E373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CA97EC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5D71F99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8816A3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C11E27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13A4E3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7D41DE4" w14:textId="17B06D80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E23A13">
              <w:rPr>
                <w:rFonts w:asciiTheme="majorBidi" w:eastAsia="Times New Roman" w:hAnsiTheme="majorBidi" w:cstheme="majorBidi"/>
                <w:sz w:val="28"/>
                <w:szCs w:val="28"/>
              </w:rPr>
              <w:t>168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05EC9" w:rsidRPr="008931D4" w14:paraId="41A93407" w14:textId="77777777" w:rsidTr="00125E8C">
        <w:trPr>
          <w:gridAfter w:val="1"/>
          <w:wAfter w:w="5" w:type="pct"/>
          <w:trHeight w:val="768"/>
        </w:trPr>
        <w:tc>
          <w:tcPr>
            <w:tcW w:w="1862" w:type="pct"/>
          </w:tcPr>
          <w:p w14:paraId="4C9E87C8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64121578" w14:textId="72FD89C8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498" w:type="pct"/>
          </w:tcPr>
          <w:p w14:paraId="24CE8738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226350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2ECD248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EFF713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78A61AF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65A8D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F3EF6B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D120BD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86EEFB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209EBD6" w14:textId="52F05C56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(216)</w:t>
            </w:r>
          </w:p>
        </w:tc>
      </w:tr>
      <w:tr w:rsidR="00D05EC9" w:rsidRPr="008931D4" w14:paraId="77097B11" w14:textId="77777777" w:rsidTr="00125E8C">
        <w:trPr>
          <w:gridAfter w:val="1"/>
          <w:wAfter w:w="5" w:type="pct"/>
          <w:trHeight w:val="384"/>
        </w:trPr>
        <w:tc>
          <w:tcPr>
            <w:tcW w:w="1862" w:type="pct"/>
          </w:tcPr>
          <w:p w14:paraId="133DCEB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498" w:type="pct"/>
          </w:tcPr>
          <w:p w14:paraId="45309BC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4D4CB7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228EEB4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FE4C24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65FD320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D75C88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FF7CDE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56EF243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A9BD363" w14:textId="6A132316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5,243</w:t>
            </w:r>
          </w:p>
        </w:tc>
      </w:tr>
      <w:tr w:rsidR="00D05EC9" w:rsidRPr="008931D4" w14:paraId="7F0C7D04" w14:textId="77777777" w:rsidTr="00C2453A">
        <w:trPr>
          <w:trHeight w:val="384"/>
        </w:trPr>
        <w:tc>
          <w:tcPr>
            <w:tcW w:w="1862" w:type="pct"/>
          </w:tcPr>
          <w:p w14:paraId="41C32FE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98" w:type="pct"/>
          </w:tcPr>
          <w:p w14:paraId="7811FDD8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5443F8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6451168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2B9789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4053AFA4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585F34D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165F99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78C4AA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5ED3D12C" w14:textId="61FF775E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(2,6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7)</w:t>
            </w:r>
          </w:p>
        </w:tc>
      </w:tr>
      <w:tr w:rsidR="00D05EC9" w:rsidRPr="008931D4" w14:paraId="79D97A37" w14:textId="77777777" w:rsidTr="00C2453A">
        <w:trPr>
          <w:trHeight w:val="396"/>
        </w:trPr>
        <w:tc>
          <w:tcPr>
            <w:tcW w:w="1862" w:type="pct"/>
          </w:tcPr>
          <w:p w14:paraId="1D25023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498" w:type="pct"/>
          </w:tcPr>
          <w:p w14:paraId="2FD2798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388E0F4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CEE118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42455D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</w:tcPr>
          <w:p w14:paraId="50FE107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3DCA8CA2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026B34A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783D5A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81EFCE" w14:textId="4F6545E1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2,566</w:t>
            </w:r>
          </w:p>
        </w:tc>
      </w:tr>
      <w:tr w:rsidR="00D05EC9" w:rsidRPr="008931D4" w14:paraId="4777D260" w14:textId="77777777" w:rsidTr="00C2453A">
        <w:trPr>
          <w:trHeight w:val="396"/>
        </w:trPr>
        <w:tc>
          <w:tcPr>
            <w:tcW w:w="1862" w:type="pct"/>
          </w:tcPr>
          <w:p w14:paraId="27327BA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" w:type="pct"/>
          </w:tcPr>
          <w:p w14:paraId="56BE904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7B0FE9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C2456D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924BB2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</w:tcPr>
          <w:p w14:paraId="412D2F8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D84E56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0410B92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9CFE49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6E622D7C" w14:textId="57A96D38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05EC9" w:rsidRPr="008931D4" w14:paraId="72DB6EDF" w14:textId="77777777" w:rsidTr="00C2453A">
        <w:trPr>
          <w:trHeight w:val="407"/>
        </w:trPr>
        <w:tc>
          <w:tcPr>
            <w:tcW w:w="1862" w:type="pct"/>
          </w:tcPr>
          <w:p w14:paraId="5ACE8F1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498" w:type="pct"/>
          </w:tcPr>
          <w:p w14:paraId="4154DDA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FC8C14F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3ACEBE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BE2246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" w:type="pct"/>
          </w:tcPr>
          <w:p w14:paraId="4D9C55F2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199F16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2" w:type="pct"/>
          </w:tcPr>
          <w:p w14:paraId="5BC2E58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E2F3E3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9CF5ACF" w14:textId="57818098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05EC9" w:rsidRPr="008931D4" w14:paraId="2D92F7C0" w14:textId="77777777" w:rsidTr="00C2453A">
        <w:trPr>
          <w:trHeight w:val="1153"/>
        </w:trPr>
        <w:tc>
          <w:tcPr>
            <w:tcW w:w="1862" w:type="pct"/>
          </w:tcPr>
          <w:p w14:paraId="6014CD4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673944C7" w14:textId="3E19F279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8" w:type="pct"/>
          </w:tcPr>
          <w:p w14:paraId="1B106DC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04FF27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761669A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4E0B12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4AF995C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3F33D3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79853E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5A6D7C1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7B369610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827CF08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6B01E9C" w14:textId="7DC3CE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1,323,895</w:t>
            </w:r>
          </w:p>
        </w:tc>
      </w:tr>
      <w:tr w:rsidR="00D05EC9" w:rsidRPr="008931D4" w14:paraId="05263A2D" w14:textId="77777777" w:rsidTr="00C2453A">
        <w:trPr>
          <w:trHeight w:val="779"/>
        </w:trPr>
        <w:tc>
          <w:tcPr>
            <w:tcW w:w="1862" w:type="pct"/>
          </w:tcPr>
          <w:p w14:paraId="0ABBB69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7A37599D" w14:textId="03DF7F80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8" w:type="pct"/>
          </w:tcPr>
          <w:p w14:paraId="3875C63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941C7E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B9FC5C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B737F1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68DEA137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FDBA65A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108ACB02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5EE2977B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36789693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889AFB2" w14:textId="4862EAC2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22,197</w:t>
            </w:r>
          </w:p>
        </w:tc>
      </w:tr>
      <w:tr w:rsidR="00D05EC9" w:rsidRPr="008931D4" w14:paraId="2FA8119F" w14:textId="77777777" w:rsidTr="00C2453A">
        <w:trPr>
          <w:trHeight w:val="384"/>
        </w:trPr>
        <w:tc>
          <w:tcPr>
            <w:tcW w:w="1862" w:type="pct"/>
          </w:tcPr>
          <w:p w14:paraId="10E778BE" w14:textId="7EEBEB29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8" w:type="pct"/>
          </w:tcPr>
          <w:p w14:paraId="1B0FD0DD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8CC7ED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682A9555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4AFC38E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25EE0B16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82BFF11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AE5123C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0F94039" w14:textId="77777777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45217591" w14:textId="03EBABAE" w:rsidR="00D05EC9" w:rsidRPr="008931D4" w:rsidRDefault="00D05EC9" w:rsidP="00D0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1,473,529</w:t>
            </w:r>
          </w:p>
        </w:tc>
      </w:tr>
    </w:tbl>
    <w:p w14:paraId="41D7617A" w14:textId="669BAAA9" w:rsidR="00585567" w:rsidRPr="008931D4" w:rsidRDefault="00585567" w:rsidP="00064456">
      <w:pPr>
        <w:rPr>
          <w:rFonts w:ascii="Angsana New" w:eastAsia="Times New Roman" w:hAnsi="Angsana New"/>
          <w:cs/>
        </w:rPr>
      </w:pPr>
    </w:p>
    <w:p w14:paraId="7CEF0F26" w14:textId="77777777" w:rsidR="00585567" w:rsidRPr="008931D4" w:rsidRDefault="00585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s/>
        </w:rPr>
      </w:pPr>
      <w:r w:rsidRPr="008931D4">
        <w:rPr>
          <w:rFonts w:ascii="Angsana New" w:eastAsia="Times New Roman" w:hAnsi="Angsana New"/>
          <w:cs/>
        </w:rPr>
        <w:br w:type="page"/>
      </w:r>
    </w:p>
    <w:p w14:paraId="7EC36287" w14:textId="32B41D33" w:rsidR="00064456" w:rsidRPr="008931D4" w:rsidRDefault="00064456" w:rsidP="00064456">
      <w:pPr>
        <w:spacing w:line="240" w:lineRule="auto"/>
        <w:rPr>
          <w:rFonts w:ascii="Angsana New" w:eastAsia="Times New Roman" w:hAnsi="Angsana New"/>
          <w:sz w:val="2"/>
          <w:szCs w:val="2"/>
        </w:rPr>
      </w:pPr>
      <w:bookmarkStart w:id="11" w:name="_Hlk12372953"/>
    </w:p>
    <w:bookmarkEnd w:id="11"/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064456" w:rsidRPr="008931D4" w14:paraId="5D4FE221" w14:textId="77777777" w:rsidTr="00FF772C">
        <w:trPr>
          <w:trHeight w:val="380"/>
          <w:tblHeader/>
        </w:trPr>
        <w:tc>
          <w:tcPr>
            <w:tcW w:w="1963" w:type="pct"/>
          </w:tcPr>
          <w:p w14:paraId="0D984D42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26D8916E" w14:textId="2834E802" w:rsidR="00064456" w:rsidRPr="008931D4" w:rsidRDefault="00B368B8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4456" w:rsidRPr="008931D4" w14:paraId="11B3E2BD" w14:textId="77777777" w:rsidTr="00FF772C">
        <w:trPr>
          <w:trHeight w:val="380"/>
          <w:tblHeader/>
        </w:trPr>
        <w:tc>
          <w:tcPr>
            <w:tcW w:w="1963" w:type="pct"/>
          </w:tcPr>
          <w:p w14:paraId="5CA2FC8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54" w:type="pct"/>
          </w:tcPr>
          <w:p w14:paraId="73BEC08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77EBD932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DF8462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28A925A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C167AC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14:paraId="057192A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1136FC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064456" w:rsidRPr="008931D4" w14:paraId="7E0C6018" w14:textId="77777777" w:rsidTr="00FF772C">
        <w:trPr>
          <w:trHeight w:val="380"/>
          <w:tblHeader/>
        </w:trPr>
        <w:tc>
          <w:tcPr>
            <w:tcW w:w="1963" w:type="pct"/>
          </w:tcPr>
          <w:p w14:paraId="3D0E1E0A" w14:textId="506BE358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61A33402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4D0F0A6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50F6E9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14:paraId="4C1311F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2A4180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3C3A975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ECCB36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4456" w:rsidRPr="008931D4" w14:paraId="1F05BC45" w14:textId="77777777" w:rsidTr="00FF772C">
        <w:trPr>
          <w:trHeight w:val="95"/>
        </w:trPr>
        <w:tc>
          <w:tcPr>
            <w:tcW w:w="1963" w:type="pct"/>
          </w:tcPr>
          <w:p w14:paraId="3BCF707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2019F62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4456" w:rsidRPr="008931D4" w14:paraId="7F939E9E" w14:textId="77777777" w:rsidTr="00FF772C">
        <w:tc>
          <w:tcPr>
            <w:tcW w:w="1963" w:type="pct"/>
          </w:tcPr>
          <w:p w14:paraId="3A14651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3B768B14" w14:textId="77777777" w:rsidR="00064456" w:rsidRPr="008931D4" w:rsidRDefault="00064456" w:rsidP="0003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102,243</w:t>
            </w:r>
          </w:p>
        </w:tc>
        <w:tc>
          <w:tcPr>
            <w:tcW w:w="138" w:type="pct"/>
          </w:tcPr>
          <w:p w14:paraId="4DC25DC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4954BA7" w14:textId="77777777" w:rsidR="00064456" w:rsidRPr="008931D4" w:rsidRDefault="00064456" w:rsidP="0003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47,143</w:t>
            </w:r>
          </w:p>
        </w:tc>
        <w:tc>
          <w:tcPr>
            <w:tcW w:w="137" w:type="pct"/>
          </w:tcPr>
          <w:p w14:paraId="5E8418C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CB6DB8B" w14:textId="77777777" w:rsidR="00064456" w:rsidRPr="008931D4" w:rsidRDefault="00064456" w:rsidP="0003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8" w:type="pct"/>
          </w:tcPr>
          <w:p w14:paraId="5E1109C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EB136E4" w14:textId="77777777" w:rsidR="00064456" w:rsidRPr="008931D4" w:rsidRDefault="00064456" w:rsidP="00035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149,446</w:t>
            </w:r>
          </w:p>
        </w:tc>
      </w:tr>
      <w:tr w:rsidR="00064456" w:rsidRPr="008931D4" w14:paraId="396B4EB8" w14:textId="77777777" w:rsidTr="00CA6CFB">
        <w:tc>
          <w:tcPr>
            <w:tcW w:w="1963" w:type="pct"/>
          </w:tcPr>
          <w:p w14:paraId="5D3912C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71922E0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(96,751)</w:t>
            </w:r>
          </w:p>
        </w:tc>
        <w:tc>
          <w:tcPr>
            <w:tcW w:w="138" w:type="pct"/>
          </w:tcPr>
          <w:p w14:paraId="0FFD15F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B417B8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A2CC41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26C268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A0F30B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3CD636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(96,751)</w:t>
            </w:r>
          </w:p>
        </w:tc>
      </w:tr>
      <w:tr w:rsidR="00064456" w:rsidRPr="008931D4" w14:paraId="11E4BAA6" w14:textId="77777777" w:rsidTr="00CA6CFB">
        <w:tc>
          <w:tcPr>
            <w:tcW w:w="1963" w:type="pct"/>
          </w:tcPr>
          <w:p w14:paraId="64B7BCB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77CE8F9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A67840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040B0E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(9,673)</w:t>
            </w:r>
          </w:p>
        </w:tc>
        <w:tc>
          <w:tcPr>
            <w:tcW w:w="137" w:type="pct"/>
          </w:tcPr>
          <w:p w14:paraId="4CCE3AE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EB7366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38" w:type="pct"/>
          </w:tcPr>
          <w:p w14:paraId="75AE8D9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479DB7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(9,695)</w:t>
            </w:r>
          </w:p>
        </w:tc>
      </w:tr>
      <w:tr w:rsidR="00064456" w:rsidRPr="008931D4" w14:paraId="0080A35C" w14:textId="77777777" w:rsidTr="00FF772C">
        <w:tc>
          <w:tcPr>
            <w:tcW w:w="1963" w:type="pct"/>
          </w:tcPr>
          <w:p w14:paraId="0ED92D0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CA20EC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5,492</w:t>
            </w:r>
          </w:p>
        </w:tc>
        <w:tc>
          <w:tcPr>
            <w:tcW w:w="138" w:type="pct"/>
          </w:tcPr>
          <w:p w14:paraId="301DFE4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9B19C2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37,470</w:t>
            </w:r>
          </w:p>
        </w:tc>
        <w:tc>
          <w:tcPr>
            <w:tcW w:w="137" w:type="pct"/>
          </w:tcPr>
          <w:p w14:paraId="7DC139C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8D2291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8" w:type="pct"/>
          </w:tcPr>
          <w:p w14:paraId="317F07D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715C644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43,000</w:t>
            </w:r>
          </w:p>
        </w:tc>
      </w:tr>
      <w:tr w:rsidR="00064456" w:rsidRPr="008931D4" w14:paraId="602C76BF" w14:textId="77777777" w:rsidTr="00FF772C">
        <w:tc>
          <w:tcPr>
            <w:tcW w:w="1963" w:type="pct"/>
          </w:tcPr>
          <w:p w14:paraId="6207BBB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5DB842C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0E6AA8F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C29D06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B2C7F1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51591B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7847D6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0CC141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5,246</w:t>
            </w:r>
          </w:p>
        </w:tc>
      </w:tr>
      <w:tr w:rsidR="00064456" w:rsidRPr="008931D4" w14:paraId="7B881FED" w14:textId="77777777" w:rsidTr="00FF772C">
        <w:tc>
          <w:tcPr>
            <w:tcW w:w="1963" w:type="pct"/>
          </w:tcPr>
          <w:p w14:paraId="24D471E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05226FB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5241C7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565C7E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CB35A6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7A0586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D6BE3E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F12B3C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(7,580)</w:t>
            </w:r>
          </w:p>
        </w:tc>
      </w:tr>
      <w:tr w:rsidR="00064456" w:rsidRPr="008931D4" w14:paraId="16C48250" w14:textId="77777777" w:rsidTr="00FF772C">
        <w:tc>
          <w:tcPr>
            <w:tcW w:w="1963" w:type="pct"/>
          </w:tcPr>
          <w:p w14:paraId="303DB53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4A5EE5F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5A8F16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D429B0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41E00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D3CB59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D0EAF6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76CDF7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19,211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64456" w:rsidRPr="008931D4" w14:paraId="09EEE83B" w14:textId="77777777" w:rsidTr="00FF772C">
        <w:tc>
          <w:tcPr>
            <w:tcW w:w="1963" w:type="pct"/>
          </w:tcPr>
          <w:p w14:paraId="0856B81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0BC7FA80" w14:textId="0CED7128" w:rsidR="005F6D59" w:rsidRPr="008931D4" w:rsidRDefault="005F6D59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54" w:type="pct"/>
          </w:tcPr>
          <w:p w14:paraId="11E1C64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D7FAFF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68D5B7C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7FB80F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68F19D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ADEF09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C09DFC5" w14:textId="77777777" w:rsidR="005F6D59" w:rsidRPr="008931D4" w:rsidRDefault="005F6D59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5C1E159" w14:textId="0C1AD27E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(260)</w:t>
            </w:r>
          </w:p>
        </w:tc>
      </w:tr>
      <w:tr w:rsidR="00064456" w:rsidRPr="008931D4" w14:paraId="03D38BC9" w14:textId="77777777" w:rsidTr="00FF772C">
        <w:tc>
          <w:tcPr>
            <w:tcW w:w="1963" w:type="pct"/>
          </w:tcPr>
          <w:p w14:paraId="2D4FCB3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6932F3A2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2B9901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3D91D4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B4496E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15E675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DAFA11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45C3CE7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21,195</w:t>
            </w:r>
          </w:p>
        </w:tc>
      </w:tr>
      <w:tr w:rsidR="00064456" w:rsidRPr="008931D4" w14:paraId="40F1ECFA" w14:textId="77777777" w:rsidTr="00FF772C">
        <w:tc>
          <w:tcPr>
            <w:tcW w:w="1963" w:type="pct"/>
          </w:tcPr>
          <w:p w14:paraId="65A6637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3B4327C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A59925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9503BB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610D8F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F5F653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9BA329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67339542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(1,708)</w:t>
            </w:r>
          </w:p>
        </w:tc>
      </w:tr>
      <w:tr w:rsidR="00064456" w:rsidRPr="008931D4" w14:paraId="32852E95" w14:textId="77777777" w:rsidTr="00FF772C">
        <w:tc>
          <w:tcPr>
            <w:tcW w:w="1963" w:type="pct"/>
          </w:tcPr>
          <w:p w14:paraId="1C1D112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14:paraId="2227F94F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294140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35D04F1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3761DD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356277D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D9C9E0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1C66E5A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19,487</w:t>
            </w:r>
          </w:p>
        </w:tc>
      </w:tr>
      <w:tr w:rsidR="00064456" w:rsidRPr="008931D4" w14:paraId="76FE435F" w14:textId="77777777" w:rsidTr="00FF772C">
        <w:tc>
          <w:tcPr>
            <w:tcW w:w="1963" w:type="pct"/>
          </w:tcPr>
          <w:p w14:paraId="3A58C7B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7AF2C38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E43B1D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1609530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EC20A0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750899D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603D14F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3B81A0B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64456" w:rsidRPr="008931D4" w14:paraId="36C8ED70" w14:textId="77777777" w:rsidTr="00FF772C">
        <w:tc>
          <w:tcPr>
            <w:tcW w:w="1963" w:type="pct"/>
          </w:tcPr>
          <w:p w14:paraId="136B7FA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1E0C47E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82EA7B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10E589BA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0E1616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7162E5D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193EA0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35847D55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64456" w:rsidRPr="008931D4" w14:paraId="2F6BD702" w14:textId="77777777" w:rsidTr="00FF772C">
        <w:tc>
          <w:tcPr>
            <w:tcW w:w="1963" w:type="pct"/>
          </w:tcPr>
          <w:p w14:paraId="5549A712" w14:textId="4F1C07F6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58173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58173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C54F1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059B3F0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FCD88B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B02D5E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6D40D2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00A5BA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6BDE0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D30A44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E1A3B8F" w14:textId="4804BC9E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C54F18">
              <w:rPr>
                <w:rFonts w:asciiTheme="majorBidi" w:eastAsia="Times New Roman" w:hAnsiTheme="majorBidi" w:cstheme="majorBidi"/>
                <w:sz w:val="28"/>
                <w:szCs w:val="28"/>
              </w:rPr>
              <w:t>200</w:t>
            </w:r>
            <w:r w:rsidR="001368C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C54F18"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  <w:r w:rsidR="001368CC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</w:tr>
      <w:tr w:rsidR="00064456" w:rsidRPr="008931D4" w14:paraId="7358A5D1" w14:textId="77777777" w:rsidTr="00FF772C">
        <w:tc>
          <w:tcPr>
            <w:tcW w:w="1963" w:type="pct"/>
          </w:tcPr>
          <w:p w14:paraId="03B560DE" w14:textId="77777777" w:rsidR="003C2B78" w:rsidRPr="008931D4" w:rsidRDefault="003C2B78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และอุปกรณ์ </w:t>
            </w:r>
          </w:p>
          <w:p w14:paraId="57243D72" w14:textId="669164DE" w:rsidR="00064456" w:rsidRPr="008931D4" w:rsidRDefault="003C2B78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58173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58173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C54F1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2456107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C254B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E39904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160E7C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DA8C46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E82F6E9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1296F442" w14:textId="77777777" w:rsidR="009D2BFB" w:rsidRPr="008931D4" w:rsidRDefault="009D2BFB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1473212" w14:textId="14D0D1D3" w:rsidR="00064456" w:rsidRPr="008931D4" w:rsidRDefault="00DC168A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  <w:r w:rsidR="001368CC">
              <w:rPr>
                <w:rFonts w:asciiTheme="majorBidi" w:eastAsia="Times New Roman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</w:tr>
      <w:tr w:rsidR="00064456" w:rsidRPr="008931D4" w14:paraId="3AF421E6" w14:textId="77777777" w:rsidTr="00FF772C">
        <w:tc>
          <w:tcPr>
            <w:tcW w:w="1963" w:type="pct"/>
          </w:tcPr>
          <w:p w14:paraId="2ADE357E" w14:textId="541B3FD0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58173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58173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581732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C54F1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29B6F246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A79368D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72EB83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5E96AF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5C79CF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5DD0D43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C52AE43" w14:textId="38680626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A9360E">
              <w:rPr>
                <w:rFonts w:asciiTheme="majorBidi" w:eastAsia="Times New Roman" w:hAnsiTheme="majorBidi" w:cstheme="majorBidi"/>
                <w:sz w:val="28"/>
                <w:szCs w:val="28"/>
              </w:rPr>
              <w:t>338</w:t>
            </w:r>
            <w:r w:rsidR="001368C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A9360E">
              <w:rPr>
                <w:rFonts w:asciiTheme="majorBidi" w:eastAsia="Times New Roman" w:hAnsiTheme="majorBidi" w:cstheme="majorBidi"/>
                <w:sz w:val="28"/>
                <w:szCs w:val="28"/>
              </w:rPr>
              <w:t>682</w:t>
            </w:r>
          </w:p>
        </w:tc>
      </w:tr>
    </w:tbl>
    <w:p w14:paraId="563577AA" w14:textId="77777777" w:rsidR="00064456" w:rsidRPr="008931D4" w:rsidRDefault="00064456" w:rsidP="00064456">
      <w:pPr>
        <w:rPr>
          <w:rFonts w:ascii="Angsana New" w:eastAsia="Times New Roman" w:hAnsi="Angsana New"/>
        </w:rPr>
      </w:pPr>
    </w:p>
    <w:p w14:paraId="6C203F44" w14:textId="77777777" w:rsidR="00064456" w:rsidRPr="008931D4" w:rsidRDefault="00064456">
      <w:r w:rsidRPr="008931D4">
        <w:br w:type="page"/>
      </w:r>
    </w:p>
    <w:tbl>
      <w:tblPr>
        <w:tblW w:w="97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7"/>
        <w:gridCol w:w="965"/>
        <w:gridCol w:w="248"/>
        <w:gridCol w:w="970"/>
        <w:gridCol w:w="247"/>
        <w:gridCol w:w="1048"/>
        <w:gridCol w:w="247"/>
        <w:gridCol w:w="1044"/>
        <w:gridCol w:w="261"/>
        <w:gridCol w:w="1105"/>
      </w:tblGrid>
      <w:tr w:rsidR="003C2B78" w:rsidRPr="008931D4" w14:paraId="050C50B1" w14:textId="77777777" w:rsidTr="00342567">
        <w:trPr>
          <w:trHeight w:val="386"/>
          <w:tblHeader/>
        </w:trPr>
        <w:tc>
          <w:tcPr>
            <w:tcW w:w="1851" w:type="pct"/>
          </w:tcPr>
          <w:p w14:paraId="489B1B9D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9" w:type="pct"/>
            <w:gridSpan w:val="9"/>
          </w:tcPr>
          <w:p w14:paraId="017F2071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2B78" w:rsidRPr="008931D4" w14:paraId="5B710509" w14:textId="77777777" w:rsidTr="0086294A">
        <w:trPr>
          <w:trHeight w:val="386"/>
          <w:tblHeader/>
        </w:trPr>
        <w:tc>
          <w:tcPr>
            <w:tcW w:w="1851" w:type="pct"/>
          </w:tcPr>
          <w:p w14:paraId="44804E46" w14:textId="38B13225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495" w:type="pct"/>
          </w:tcPr>
          <w:p w14:paraId="0947ACB5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1DB944BE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678EEE35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27" w:type="pct"/>
          </w:tcPr>
          <w:p w14:paraId="71556881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497035D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27" w:type="pct"/>
          </w:tcPr>
          <w:p w14:paraId="6068F334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5470BCD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34" w:type="pct"/>
          </w:tcPr>
          <w:p w14:paraId="019C7F42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BCABAE6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3C2B78" w:rsidRPr="008931D4" w14:paraId="592F4A59" w14:textId="77777777" w:rsidTr="0086294A">
        <w:trPr>
          <w:trHeight w:val="386"/>
          <w:tblHeader/>
        </w:trPr>
        <w:tc>
          <w:tcPr>
            <w:tcW w:w="1851" w:type="pct"/>
          </w:tcPr>
          <w:p w14:paraId="19DB1CD6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495" w:type="pct"/>
          </w:tcPr>
          <w:p w14:paraId="05EE0D2C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7" w:type="pct"/>
          </w:tcPr>
          <w:p w14:paraId="187BF2C8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661D930F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7" w:type="pct"/>
          </w:tcPr>
          <w:p w14:paraId="179F8D54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5EFD920D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27" w:type="pct"/>
          </w:tcPr>
          <w:p w14:paraId="40D8E1F3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5B611053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34" w:type="pct"/>
          </w:tcPr>
          <w:p w14:paraId="35BC3351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0098B3D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70B1" w:rsidRPr="008931D4" w14:paraId="1DCFEA09" w14:textId="77777777" w:rsidTr="00342567">
        <w:trPr>
          <w:trHeight w:val="383"/>
        </w:trPr>
        <w:tc>
          <w:tcPr>
            <w:tcW w:w="1851" w:type="pct"/>
          </w:tcPr>
          <w:p w14:paraId="0644121A" w14:textId="77777777" w:rsidR="001B70B1" w:rsidRPr="008931D4" w:rsidRDefault="001B70B1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9" w:type="pct"/>
            <w:gridSpan w:val="9"/>
          </w:tcPr>
          <w:p w14:paraId="0193CA98" w14:textId="2FB08C29" w:rsidR="001B70B1" w:rsidRPr="008931D4" w:rsidRDefault="001B70B1" w:rsidP="001B7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28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2B78" w:rsidRPr="008931D4" w14:paraId="7C68676C" w14:textId="77777777" w:rsidTr="0086294A">
        <w:trPr>
          <w:trHeight w:val="383"/>
        </w:trPr>
        <w:tc>
          <w:tcPr>
            <w:tcW w:w="1851" w:type="pct"/>
          </w:tcPr>
          <w:p w14:paraId="4C521351" w14:textId="77777777" w:rsidR="003C2B78" w:rsidRPr="008931D4" w:rsidRDefault="003C2B78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5" w:type="pct"/>
          </w:tcPr>
          <w:p w14:paraId="03BBEAAD" w14:textId="7E1B27C7" w:rsidR="003C2B78" w:rsidRPr="008931D4" w:rsidRDefault="00125E8C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144,343</w:t>
            </w:r>
          </w:p>
        </w:tc>
        <w:tc>
          <w:tcPr>
            <w:tcW w:w="127" w:type="pct"/>
          </w:tcPr>
          <w:p w14:paraId="5B269B5B" w14:textId="77777777" w:rsidR="003C2B78" w:rsidRPr="008931D4" w:rsidRDefault="003C2B78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7322C7D9" w14:textId="41A81578" w:rsidR="003C2B78" w:rsidRPr="008931D4" w:rsidRDefault="00BA4558" w:rsidP="00B9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</w:tabs>
              <w:spacing w:line="240" w:lineRule="auto"/>
              <w:ind w:left="-52" w:right="-1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87,85</w:t>
            </w:r>
            <w:r w:rsidR="00076B9D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" w:type="pct"/>
          </w:tcPr>
          <w:p w14:paraId="1859CF36" w14:textId="77777777" w:rsidR="003C2B78" w:rsidRPr="008931D4" w:rsidRDefault="003C2B78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86F1C5D" w14:textId="1B3E1EC2" w:rsidR="00125E8C" w:rsidRPr="008931D4" w:rsidRDefault="00125E8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3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7" w:type="pct"/>
          </w:tcPr>
          <w:p w14:paraId="699FFC24" w14:textId="77777777" w:rsidR="003C2B78" w:rsidRPr="008931D4" w:rsidRDefault="003C2B78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998E18C" w14:textId="177377B8" w:rsidR="003C2B78" w:rsidRPr="008931D4" w:rsidRDefault="00125E8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3"/>
              </w:tabs>
              <w:spacing w:line="240" w:lineRule="auto"/>
              <w:ind w:left="-52" w:right="-37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1,162</w:t>
            </w:r>
          </w:p>
        </w:tc>
        <w:tc>
          <w:tcPr>
            <w:tcW w:w="134" w:type="pct"/>
          </w:tcPr>
          <w:p w14:paraId="391183FD" w14:textId="77777777" w:rsidR="003C2B78" w:rsidRPr="008931D4" w:rsidRDefault="003C2B78" w:rsidP="0012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001495D" w14:textId="59DB2150" w:rsidR="003C2B78" w:rsidRPr="008931D4" w:rsidRDefault="00BA4558" w:rsidP="00CC2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27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233,97</w:t>
            </w:r>
            <w:r w:rsidR="00076B9D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</w:tr>
      <w:tr w:rsidR="00BF5BDC" w:rsidRPr="008931D4" w14:paraId="11C0BCBE" w14:textId="77777777" w:rsidTr="0086294A">
        <w:trPr>
          <w:trHeight w:val="383"/>
        </w:trPr>
        <w:tc>
          <w:tcPr>
            <w:tcW w:w="1851" w:type="pct"/>
          </w:tcPr>
          <w:p w14:paraId="4C549724" w14:textId="0CC6BB85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495" w:type="pct"/>
          </w:tcPr>
          <w:p w14:paraId="6437121F" w14:textId="1723ADEE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(137,69</w:t>
            </w:r>
            <w:r w:rsidR="00076B9D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2FBF2B7F" w14:textId="77777777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53F460C1" w14:textId="4E06D957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spacing w:line="240" w:lineRule="auto"/>
              <w:ind w:left="-52" w:right="-64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130C01A" w14:textId="77777777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2646862E" w14:textId="0B88584B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7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7A96594A" w14:textId="77777777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74EC7021" w14:textId="7C6CD1E9" w:rsidR="00BF5BDC" w:rsidRPr="008931D4" w:rsidRDefault="00BF5BDC" w:rsidP="0037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7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D9692C2" w14:textId="77777777" w:rsidR="00BF5BDC" w:rsidRPr="008931D4" w:rsidRDefault="00BF5BDC" w:rsidP="00BF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488DE31" w14:textId="3D18D4B3" w:rsidR="00BF5BDC" w:rsidRPr="008931D4" w:rsidRDefault="00BF5BDC" w:rsidP="00CC2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27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(137,69</w:t>
            </w:r>
            <w:r w:rsidR="00076B9D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86294A" w:rsidRPr="008931D4" w14:paraId="05806547" w14:textId="77777777" w:rsidTr="0086294A">
        <w:trPr>
          <w:trHeight w:val="383"/>
        </w:trPr>
        <w:tc>
          <w:tcPr>
            <w:tcW w:w="1851" w:type="pct"/>
          </w:tcPr>
          <w:p w14:paraId="74CE87D0" w14:textId="0D53DE72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ขาดทุนจากการตัดรายการลูกหนี้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495" w:type="pct"/>
          </w:tcPr>
          <w:p w14:paraId="3949E83A" w14:textId="77777777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6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23D2216" w14:textId="167C4AAF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66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E5172A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15D5016A" w14:textId="77777777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</w:tabs>
              <w:spacing w:line="240" w:lineRule="auto"/>
              <w:ind w:left="-52" w:right="-1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5A7F6D0" w14:textId="27A3EFEA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  <w:tab w:val="left" w:pos="685"/>
              </w:tabs>
              <w:spacing w:line="240" w:lineRule="auto"/>
              <w:ind w:left="-52" w:right="-1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(2,312)</w:t>
            </w:r>
          </w:p>
        </w:tc>
        <w:tc>
          <w:tcPr>
            <w:tcW w:w="127" w:type="pct"/>
          </w:tcPr>
          <w:p w14:paraId="57B45F8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61BFCF2B" w14:textId="77777777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DC0BED1" w14:textId="167B7FF6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7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2665216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1AE8C3F5" w14:textId="77777777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0C05A12" w14:textId="6EB23B55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7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E4C279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69B27F6" w14:textId="77777777" w:rsidR="0086294A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A98083B" w14:textId="4958DA6A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5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(2,312)</w:t>
            </w:r>
          </w:p>
        </w:tc>
      </w:tr>
      <w:tr w:rsidR="0086294A" w:rsidRPr="008931D4" w14:paraId="60350106" w14:textId="77777777" w:rsidTr="0086294A">
        <w:trPr>
          <w:trHeight w:val="383"/>
        </w:trPr>
        <w:tc>
          <w:tcPr>
            <w:tcW w:w="1851" w:type="pct"/>
          </w:tcPr>
          <w:p w14:paraId="2A158EA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95" w:type="pct"/>
          </w:tcPr>
          <w:p w14:paraId="180F71E5" w14:textId="24E056C8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68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2391190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1079521F" w14:textId="4205357C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</w:tabs>
              <w:spacing w:line="240" w:lineRule="auto"/>
              <w:ind w:left="-52" w:right="-1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(12,095)</w:t>
            </w:r>
          </w:p>
        </w:tc>
        <w:tc>
          <w:tcPr>
            <w:tcW w:w="127" w:type="pct"/>
          </w:tcPr>
          <w:p w14:paraId="1950346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34F7DFD0" w14:textId="4C5FBBDC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(236)</w:t>
            </w:r>
          </w:p>
        </w:tc>
        <w:tc>
          <w:tcPr>
            <w:tcW w:w="127" w:type="pct"/>
          </w:tcPr>
          <w:p w14:paraId="2451FA7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78028124" w14:textId="5FA691E5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7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321411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DCA97F8" w14:textId="0AEE8A94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(12,331)</w:t>
            </w:r>
          </w:p>
        </w:tc>
      </w:tr>
      <w:tr w:rsidR="0086294A" w:rsidRPr="008931D4" w14:paraId="173DE0D8" w14:textId="77777777" w:rsidTr="0086294A">
        <w:trPr>
          <w:trHeight w:val="383"/>
        </w:trPr>
        <w:tc>
          <w:tcPr>
            <w:tcW w:w="1851" w:type="pct"/>
          </w:tcPr>
          <w:p w14:paraId="6C752DC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ผลขาดทุนจากการด้อยค่าด้านเครดิต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666AFD84" w14:textId="608B8645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67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318CAE7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D0DA1DB" w14:textId="561AB28E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1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(6,29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0F07493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590AA29" w14:textId="0FB6C87B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3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7" w:type="pct"/>
          </w:tcPr>
          <w:p w14:paraId="39DC9EF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FCA584B" w14:textId="0FDE80DC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3"/>
              </w:tabs>
              <w:spacing w:line="240" w:lineRule="auto"/>
              <w:ind w:left="-52" w:right="-37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(590)</w:t>
            </w:r>
          </w:p>
        </w:tc>
        <w:tc>
          <w:tcPr>
            <w:tcW w:w="134" w:type="pct"/>
          </w:tcPr>
          <w:p w14:paraId="70AA1FC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99293D3" w14:textId="785E4233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5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(6,79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86294A" w:rsidRPr="008931D4" w14:paraId="67FC3F39" w14:textId="77777777" w:rsidTr="0086294A">
        <w:trPr>
          <w:trHeight w:val="395"/>
        </w:trPr>
        <w:tc>
          <w:tcPr>
            <w:tcW w:w="1851" w:type="pct"/>
          </w:tcPr>
          <w:p w14:paraId="3BE7741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395E7ED6" w14:textId="50614791" w:rsidR="0086294A" w:rsidRPr="008931D4" w:rsidRDefault="00C02446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86294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27" w:type="pct"/>
          </w:tcPr>
          <w:p w14:paraId="7934ACB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74D29B34" w14:textId="1391F5EB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191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C02446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C02446">
              <w:rPr>
                <w:rFonts w:asciiTheme="majorBidi" w:eastAsia="Times New Roman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7" w:type="pct"/>
          </w:tcPr>
          <w:p w14:paraId="4E99190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2629E46" w14:textId="7235DD30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38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27" w:type="pct"/>
          </w:tcPr>
          <w:p w14:paraId="7C5ED71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5D6F851F" w14:textId="66024386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3"/>
              </w:tabs>
              <w:spacing w:line="240" w:lineRule="auto"/>
              <w:ind w:left="-52" w:right="-37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34" w:type="pct"/>
          </w:tcPr>
          <w:p w14:paraId="1A52CD6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59ECBC5" w14:textId="6676CD73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74,843</w:t>
            </w:r>
          </w:p>
        </w:tc>
      </w:tr>
      <w:tr w:rsidR="0086294A" w:rsidRPr="008931D4" w14:paraId="294741FC" w14:textId="77777777" w:rsidTr="0086294A">
        <w:trPr>
          <w:trHeight w:val="383"/>
        </w:trPr>
        <w:tc>
          <w:tcPr>
            <w:tcW w:w="1851" w:type="pct"/>
          </w:tcPr>
          <w:p w14:paraId="531254E2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95" w:type="pct"/>
          </w:tcPr>
          <w:p w14:paraId="014F408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586AB65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10E1C56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05FD72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37CD532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5AFCA9A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2A066B3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34C62F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47C8D58" w14:textId="783373E6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12,36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</w:tr>
      <w:tr w:rsidR="0086294A" w:rsidRPr="008931D4" w14:paraId="4AC091C4" w14:textId="77777777" w:rsidTr="0086294A">
        <w:trPr>
          <w:trHeight w:val="383"/>
        </w:trPr>
        <w:tc>
          <w:tcPr>
            <w:tcW w:w="1851" w:type="pct"/>
          </w:tcPr>
          <w:p w14:paraId="2DBB324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95" w:type="pct"/>
          </w:tcPr>
          <w:p w14:paraId="0185479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7118CF6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5FD9E1A2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4B1FE3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B7228D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6595CE6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F1BD022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90C813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FC60527" w14:textId="757F2216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(17,481)</w:t>
            </w:r>
          </w:p>
        </w:tc>
      </w:tr>
      <w:tr w:rsidR="0086294A" w:rsidRPr="008931D4" w14:paraId="68BB9C24" w14:textId="77777777" w:rsidTr="0086294A">
        <w:trPr>
          <w:trHeight w:val="383"/>
        </w:trPr>
        <w:tc>
          <w:tcPr>
            <w:tcW w:w="1851" w:type="pct"/>
          </w:tcPr>
          <w:p w14:paraId="58A4FBE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95" w:type="pct"/>
          </w:tcPr>
          <w:p w14:paraId="4C615FE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EA9129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473ACD0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35D8326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21351D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7A389C6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68D5AED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8A1D64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3A76ADE" w14:textId="2F7C2A2B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(47,395)</w:t>
            </w:r>
          </w:p>
        </w:tc>
      </w:tr>
      <w:tr w:rsidR="0086294A" w:rsidRPr="008931D4" w14:paraId="7BF34153" w14:textId="77777777" w:rsidTr="0086294A">
        <w:trPr>
          <w:trHeight w:val="766"/>
        </w:trPr>
        <w:tc>
          <w:tcPr>
            <w:tcW w:w="1851" w:type="pct"/>
          </w:tcPr>
          <w:p w14:paraId="5813FB6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0061F496" w14:textId="733DAEB2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495" w:type="pct"/>
          </w:tcPr>
          <w:p w14:paraId="48F0DA5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5AF5DA4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24C3E2B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09DE135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2798268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1309E40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7D7EA19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E0AC42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43D249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E14B867" w14:textId="466F3B2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(446)</w:t>
            </w:r>
          </w:p>
        </w:tc>
      </w:tr>
      <w:tr w:rsidR="0086294A" w:rsidRPr="008931D4" w14:paraId="7D6C9D2D" w14:textId="77777777" w:rsidTr="0086294A">
        <w:trPr>
          <w:trHeight w:val="383"/>
        </w:trPr>
        <w:tc>
          <w:tcPr>
            <w:tcW w:w="1851" w:type="pct"/>
          </w:tcPr>
          <w:p w14:paraId="15F8BD6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495" w:type="pct"/>
          </w:tcPr>
          <w:p w14:paraId="0286610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7845DA47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2AD3DC9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1CC274E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6B0CB3C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61592FD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58DD3A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CFE7C00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9E7D1E8" w14:textId="28B21531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21,890</w:t>
            </w:r>
          </w:p>
        </w:tc>
      </w:tr>
      <w:tr w:rsidR="0086294A" w:rsidRPr="008931D4" w14:paraId="126A45EB" w14:textId="77777777" w:rsidTr="0086294A">
        <w:trPr>
          <w:trHeight w:val="383"/>
        </w:trPr>
        <w:tc>
          <w:tcPr>
            <w:tcW w:w="1851" w:type="pct"/>
          </w:tcPr>
          <w:p w14:paraId="4AD6B6C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95" w:type="pct"/>
          </w:tcPr>
          <w:p w14:paraId="2A2E5AF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F638BF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38FC85D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AA6D15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CBA8AD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1B6E355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6E008080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44E960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5DF4BC2" w14:textId="6DEC710A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(6,680)</w:t>
            </w:r>
          </w:p>
        </w:tc>
      </w:tr>
      <w:tr w:rsidR="0086294A" w:rsidRPr="008931D4" w14:paraId="32F68C08" w14:textId="77777777" w:rsidTr="0086294A">
        <w:trPr>
          <w:trHeight w:val="395"/>
        </w:trPr>
        <w:tc>
          <w:tcPr>
            <w:tcW w:w="1851" w:type="pct"/>
          </w:tcPr>
          <w:p w14:paraId="12090657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495" w:type="pct"/>
          </w:tcPr>
          <w:p w14:paraId="7F44F36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133A67F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</w:tcPr>
          <w:p w14:paraId="42B28B4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5696E16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755179B0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51B6564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5B1835F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4ADAEE3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BF28C20" w14:textId="22B9875E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2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15,210</w:t>
            </w:r>
          </w:p>
        </w:tc>
      </w:tr>
      <w:tr w:rsidR="0086294A" w:rsidRPr="008931D4" w14:paraId="2076A536" w14:textId="77777777" w:rsidTr="0086294A">
        <w:trPr>
          <w:trHeight w:val="395"/>
        </w:trPr>
        <w:tc>
          <w:tcPr>
            <w:tcW w:w="1851" w:type="pct"/>
          </w:tcPr>
          <w:p w14:paraId="3766D1A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" w:type="pct"/>
          </w:tcPr>
          <w:p w14:paraId="7E8660E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043FE78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</w:tcPr>
          <w:p w14:paraId="22A180F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28DCEDD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3E9D9C8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</w:tcPr>
          <w:p w14:paraId="3F8B1387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55790120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E2D15B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2A71FA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6294A" w:rsidRPr="008931D4" w14:paraId="58F806A9" w14:textId="77777777" w:rsidTr="0086294A">
        <w:trPr>
          <w:trHeight w:val="406"/>
        </w:trPr>
        <w:tc>
          <w:tcPr>
            <w:tcW w:w="1851" w:type="pct"/>
          </w:tcPr>
          <w:p w14:paraId="02ACC40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495" w:type="pct"/>
          </w:tcPr>
          <w:p w14:paraId="38E968A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" w:type="pct"/>
          </w:tcPr>
          <w:p w14:paraId="6D61CC2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8" w:type="pct"/>
          </w:tcPr>
          <w:p w14:paraId="5BE0F490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" w:type="pct"/>
          </w:tcPr>
          <w:p w14:paraId="60132BC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8" w:type="pct"/>
          </w:tcPr>
          <w:p w14:paraId="5A83479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7" w:type="pct"/>
          </w:tcPr>
          <w:p w14:paraId="795F0F1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</w:tcPr>
          <w:p w14:paraId="4ED333B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77389E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67D88D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6294A" w:rsidRPr="008931D4" w14:paraId="7DE7B608" w14:textId="77777777" w:rsidTr="0086294A">
        <w:trPr>
          <w:trHeight w:val="1150"/>
        </w:trPr>
        <w:tc>
          <w:tcPr>
            <w:tcW w:w="1851" w:type="pct"/>
          </w:tcPr>
          <w:p w14:paraId="3E2457B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1345C48D" w14:textId="1F60DA50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5" w:type="pct"/>
          </w:tcPr>
          <w:p w14:paraId="76920A1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5B9B2A3E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6AB0646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0C0912D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5323D3B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207EBE2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9516C0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3AA398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3B1F60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D38C70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46E1350" w14:textId="29E13906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1,323,895</w:t>
            </w:r>
          </w:p>
        </w:tc>
      </w:tr>
      <w:tr w:rsidR="0086294A" w:rsidRPr="008931D4" w14:paraId="55E35915" w14:textId="77777777" w:rsidTr="0086294A">
        <w:trPr>
          <w:trHeight w:val="778"/>
        </w:trPr>
        <w:tc>
          <w:tcPr>
            <w:tcW w:w="1851" w:type="pct"/>
          </w:tcPr>
          <w:p w14:paraId="3D3F462B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3F73C3CD" w14:textId="2C29421F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5" w:type="pct"/>
          </w:tcPr>
          <w:p w14:paraId="572B63B1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369C5D6F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27B946E3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09E14AF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2305605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204D9A16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5C1D057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067D7BC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04DF92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ACC2CE7" w14:textId="3B04E7D6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22,197</w:t>
            </w:r>
          </w:p>
        </w:tc>
      </w:tr>
      <w:tr w:rsidR="0086294A" w:rsidRPr="008931D4" w14:paraId="387BBF71" w14:textId="77777777" w:rsidTr="0086294A">
        <w:trPr>
          <w:trHeight w:val="383"/>
        </w:trPr>
        <w:tc>
          <w:tcPr>
            <w:tcW w:w="1851" w:type="pct"/>
          </w:tcPr>
          <w:p w14:paraId="0DDD5931" w14:textId="6933CE50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95" w:type="pct"/>
          </w:tcPr>
          <w:p w14:paraId="7FB3691D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20D48635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</w:tcPr>
          <w:p w14:paraId="142D5EB9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2B978CEA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005BF34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278511B2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704B16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A16B128" w14:textId="77777777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3972538" w14:textId="049197CA" w:rsidR="0086294A" w:rsidRPr="008931D4" w:rsidRDefault="0086294A" w:rsidP="0086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473,529</w:t>
            </w:r>
          </w:p>
        </w:tc>
      </w:tr>
    </w:tbl>
    <w:p w14:paraId="6A58F98C" w14:textId="77777777" w:rsidR="00064456" w:rsidRPr="008931D4" w:rsidRDefault="00064456" w:rsidP="00064456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726A5396" w14:textId="77777777" w:rsidR="00064456" w:rsidRPr="008931D4" w:rsidRDefault="00064456" w:rsidP="00064456">
      <w:pPr>
        <w:rPr>
          <w:rFonts w:eastAsia="Times New Roman"/>
        </w:rPr>
      </w:pPr>
      <w:r w:rsidRPr="008931D4">
        <w:rPr>
          <w:rFonts w:eastAsia="Times New Roman"/>
        </w:rPr>
        <w:br w:type="page"/>
      </w: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064456" w:rsidRPr="008931D4" w14:paraId="5396E4B1" w14:textId="77777777" w:rsidTr="00FF772C">
        <w:trPr>
          <w:trHeight w:val="380"/>
          <w:tblHeader/>
        </w:trPr>
        <w:tc>
          <w:tcPr>
            <w:tcW w:w="1963" w:type="pct"/>
          </w:tcPr>
          <w:p w14:paraId="2EA5EE6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2EB79333" w14:textId="54BFFC8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B75EA" w:rsidRPr="008931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4456" w:rsidRPr="008931D4" w14:paraId="6C323633" w14:textId="77777777" w:rsidTr="00FF772C">
        <w:trPr>
          <w:trHeight w:val="380"/>
          <w:tblHeader/>
        </w:trPr>
        <w:tc>
          <w:tcPr>
            <w:tcW w:w="1963" w:type="pct"/>
          </w:tcPr>
          <w:p w14:paraId="5ED039F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654" w:type="pct"/>
          </w:tcPr>
          <w:p w14:paraId="754D50A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321C549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3E6D03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48CDDAB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C4D76E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14:paraId="62D83C0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1C8317B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064456" w:rsidRPr="008931D4" w14:paraId="463C8B47" w14:textId="77777777" w:rsidTr="00FF772C">
        <w:trPr>
          <w:trHeight w:val="380"/>
          <w:tblHeader/>
        </w:trPr>
        <w:tc>
          <w:tcPr>
            <w:tcW w:w="1963" w:type="pct"/>
          </w:tcPr>
          <w:p w14:paraId="5D56377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4F9BA51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2118D4F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0AF0CB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14:paraId="6688253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008B38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38DC283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100C96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4456" w:rsidRPr="008931D4" w14:paraId="01ADB094" w14:textId="77777777" w:rsidTr="00FF772C">
        <w:trPr>
          <w:trHeight w:val="95"/>
        </w:trPr>
        <w:tc>
          <w:tcPr>
            <w:tcW w:w="1963" w:type="pct"/>
          </w:tcPr>
          <w:p w14:paraId="1BB808A0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7E2F8FD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4456" w:rsidRPr="008931D4" w14:paraId="085D6B42" w14:textId="77777777" w:rsidTr="00FF772C">
        <w:tc>
          <w:tcPr>
            <w:tcW w:w="1963" w:type="pct"/>
          </w:tcPr>
          <w:p w14:paraId="7F5BDB4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01F837D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148,098</w:t>
            </w:r>
          </w:p>
        </w:tc>
        <w:tc>
          <w:tcPr>
            <w:tcW w:w="138" w:type="pct"/>
          </w:tcPr>
          <w:p w14:paraId="2A8420FB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9F2152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94,112</w:t>
            </w:r>
          </w:p>
        </w:tc>
        <w:tc>
          <w:tcPr>
            <w:tcW w:w="137" w:type="pct"/>
          </w:tcPr>
          <w:p w14:paraId="47224D1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9F42F9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38" w:type="pct"/>
          </w:tcPr>
          <w:p w14:paraId="77D3861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08CBAAA0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242,330</w:t>
            </w:r>
          </w:p>
        </w:tc>
      </w:tr>
      <w:tr w:rsidR="00064456" w:rsidRPr="008931D4" w14:paraId="39F80B72" w14:textId="77777777" w:rsidTr="00993093">
        <w:tc>
          <w:tcPr>
            <w:tcW w:w="1963" w:type="pct"/>
          </w:tcPr>
          <w:p w14:paraId="02E8801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2C87E12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(142,480)</w:t>
            </w:r>
          </w:p>
        </w:tc>
        <w:tc>
          <w:tcPr>
            <w:tcW w:w="138" w:type="pct"/>
          </w:tcPr>
          <w:p w14:paraId="73D48DD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C52AD0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AC4AE4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65F81C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901DBB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7581A5B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(142,480)</w:t>
            </w:r>
          </w:p>
        </w:tc>
      </w:tr>
      <w:tr w:rsidR="00064456" w:rsidRPr="008931D4" w14:paraId="1E441684" w14:textId="77777777" w:rsidTr="00993093">
        <w:tc>
          <w:tcPr>
            <w:tcW w:w="1963" w:type="pct"/>
          </w:tcPr>
          <w:p w14:paraId="7BDBEDF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3F4485C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2CDF37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20329C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(18,720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" w:type="pct"/>
          </w:tcPr>
          <w:p w14:paraId="7E676F11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11CD80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38" w:type="pct"/>
          </w:tcPr>
          <w:p w14:paraId="2A98AAA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3DD7E39F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(18,755)</w:t>
            </w:r>
          </w:p>
        </w:tc>
      </w:tr>
      <w:tr w:rsidR="00064456" w:rsidRPr="008931D4" w14:paraId="65D37A7E" w14:textId="77777777" w:rsidTr="00FF772C">
        <w:tc>
          <w:tcPr>
            <w:tcW w:w="1963" w:type="pct"/>
          </w:tcPr>
          <w:p w14:paraId="352091E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D8B385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5,618</w:t>
            </w:r>
          </w:p>
        </w:tc>
        <w:tc>
          <w:tcPr>
            <w:tcW w:w="138" w:type="pct"/>
          </w:tcPr>
          <w:p w14:paraId="20FD5C7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2D1FD0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75,392</w:t>
            </w:r>
          </w:p>
        </w:tc>
        <w:tc>
          <w:tcPr>
            <w:tcW w:w="137" w:type="pct"/>
          </w:tcPr>
          <w:p w14:paraId="3CE5CD2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6FC9E3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8" w:type="pct"/>
          </w:tcPr>
          <w:p w14:paraId="344FB67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7118F748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81,095</w:t>
            </w:r>
          </w:p>
        </w:tc>
      </w:tr>
      <w:tr w:rsidR="00064456" w:rsidRPr="008931D4" w14:paraId="10F06D71" w14:textId="77777777" w:rsidTr="00FF772C">
        <w:tc>
          <w:tcPr>
            <w:tcW w:w="1963" w:type="pct"/>
          </w:tcPr>
          <w:p w14:paraId="7D0F1EF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4824F3B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CA61CE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BB0967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088984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3461E0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3FBBF2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BE0FA55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10,052</w:t>
            </w:r>
          </w:p>
        </w:tc>
      </w:tr>
      <w:tr w:rsidR="00064456" w:rsidRPr="008931D4" w14:paraId="0D8547D0" w14:textId="77777777" w:rsidTr="00FF772C">
        <w:tc>
          <w:tcPr>
            <w:tcW w:w="1963" w:type="pct"/>
          </w:tcPr>
          <w:p w14:paraId="72A3445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7C82AC7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C1EC3F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350D53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F115E5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85C75D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E2181D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67FBD13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(12,418)</w:t>
            </w:r>
          </w:p>
        </w:tc>
      </w:tr>
      <w:tr w:rsidR="00064456" w:rsidRPr="008931D4" w14:paraId="52C8FFE1" w14:textId="77777777" w:rsidTr="00FF772C">
        <w:tc>
          <w:tcPr>
            <w:tcW w:w="1963" w:type="pct"/>
          </w:tcPr>
          <w:p w14:paraId="4D20BC1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7BDCD42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1C32060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5BDDED1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019A68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316887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27F48D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181AAF6F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(36,158)</w:t>
            </w:r>
          </w:p>
        </w:tc>
      </w:tr>
      <w:tr w:rsidR="00064456" w:rsidRPr="008931D4" w14:paraId="36B92517" w14:textId="77777777" w:rsidTr="00FF772C">
        <w:tc>
          <w:tcPr>
            <w:tcW w:w="1963" w:type="pct"/>
          </w:tcPr>
          <w:p w14:paraId="3170C281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040D2A51" w14:textId="400685FF" w:rsidR="005F6D59" w:rsidRPr="008931D4" w:rsidRDefault="005F6D59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54" w:type="pct"/>
          </w:tcPr>
          <w:p w14:paraId="081D152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EC16E0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DA7F6B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B085F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21083D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E9E959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F980B4B" w14:textId="77777777" w:rsidR="005F6D59" w:rsidRPr="008931D4" w:rsidRDefault="005F6D59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4DE7EF4" w14:textId="554F55B6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568)</w:t>
            </w:r>
          </w:p>
        </w:tc>
      </w:tr>
      <w:tr w:rsidR="00064456" w:rsidRPr="008931D4" w14:paraId="607060A0" w14:textId="77777777" w:rsidTr="00FF772C">
        <w:tc>
          <w:tcPr>
            <w:tcW w:w="1963" w:type="pct"/>
          </w:tcPr>
          <w:p w14:paraId="77D0C40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1EFC8D1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9BCA741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5695FE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690DAF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E2DECF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2E9478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2A6ADB6B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42,003</w:t>
            </w:r>
          </w:p>
        </w:tc>
      </w:tr>
      <w:tr w:rsidR="00064456" w:rsidRPr="008931D4" w14:paraId="4A19CE26" w14:textId="77777777" w:rsidTr="00FF772C">
        <w:tc>
          <w:tcPr>
            <w:tcW w:w="1963" w:type="pct"/>
          </w:tcPr>
          <w:p w14:paraId="5237C24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4024E3B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24035E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4618E2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D974BD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044DFC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D4AA8D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43D2DFB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0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(5,898)</w:t>
            </w:r>
          </w:p>
        </w:tc>
      </w:tr>
      <w:tr w:rsidR="00064456" w:rsidRPr="008931D4" w14:paraId="7DD3CFEB" w14:textId="77777777" w:rsidTr="00FF772C">
        <w:tc>
          <w:tcPr>
            <w:tcW w:w="1963" w:type="pct"/>
          </w:tcPr>
          <w:p w14:paraId="5B066B15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14:paraId="2046F85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DB126A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7024855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41D69E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3774750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9BB14B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6915A124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58" w:right="-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36,105</w:t>
            </w:r>
          </w:p>
        </w:tc>
      </w:tr>
      <w:tr w:rsidR="00064456" w:rsidRPr="008931D4" w14:paraId="5DBB8E47" w14:textId="77777777" w:rsidTr="00FF772C">
        <w:tc>
          <w:tcPr>
            <w:tcW w:w="1963" w:type="pct"/>
          </w:tcPr>
          <w:p w14:paraId="41DC758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4" w:type="pct"/>
          </w:tcPr>
          <w:p w14:paraId="41950845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0D6B053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4" w:type="pct"/>
          </w:tcPr>
          <w:p w14:paraId="5DB34FF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430F99C9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7" w:type="pct"/>
          </w:tcPr>
          <w:p w14:paraId="488B92C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D8BBA0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646DA76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064456" w:rsidRPr="008931D4" w14:paraId="131DF8C7" w14:textId="77777777" w:rsidTr="00FF772C">
        <w:tc>
          <w:tcPr>
            <w:tcW w:w="1963" w:type="pct"/>
          </w:tcPr>
          <w:p w14:paraId="7F4E29A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74A11980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35C2CE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6234497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AF2BA51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1CE25A5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2B190AE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61083674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64456" w:rsidRPr="008931D4" w14:paraId="4E57999D" w14:textId="77777777" w:rsidTr="00FF772C">
        <w:tc>
          <w:tcPr>
            <w:tcW w:w="1963" w:type="pct"/>
          </w:tcPr>
          <w:p w14:paraId="7FDDAEB3" w14:textId="1D28742D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A94C89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A94C8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22025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7684030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17458D7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781065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BDD60C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6D72B2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79E7398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4C5698E" w14:textId="77777777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46F5689" w14:textId="39181D71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220253">
              <w:rPr>
                <w:rFonts w:asciiTheme="majorBidi" w:eastAsia="Times New Roman" w:hAnsiTheme="majorBidi" w:cstheme="majorBidi"/>
                <w:sz w:val="28"/>
                <w:szCs w:val="28"/>
              </w:rPr>
              <w:t>200</w:t>
            </w:r>
            <w:r w:rsidR="00BB3FB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220253"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  <w:r w:rsidR="00BB3FB9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</w:tr>
      <w:tr w:rsidR="00064456" w:rsidRPr="008931D4" w14:paraId="0DAFFDD1" w14:textId="77777777" w:rsidTr="00FF772C">
        <w:tc>
          <w:tcPr>
            <w:tcW w:w="1963" w:type="pct"/>
          </w:tcPr>
          <w:p w14:paraId="5BDB8944" w14:textId="77777777" w:rsidR="00F667F1" w:rsidRPr="008931D4" w:rsidRDefault="00F667F1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และอุปกรณ์ </w:t>
            </w:r>
          </w:p>
          <w:p w14:paraId="11ACFFB1" w14:textId="22FC2ABB" w:rsidR="00064456" w:rsidRPr="008931D4" w:rsidRDefault="00F667F1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A94C89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A94C8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="00064456"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8C0BD1"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22025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34D9F31B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50296D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652138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5C45FE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9A05220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67B5F5B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59F10605" w14:textId="77777777" w:rsidR="009D2BFB" w:rsidRPr="008931D4" w:rsidRDefault="009D2BFB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605F5B5" w14:textId="103CA597" w:rsidR="00064456" w:rsidRPr="008931D4" w:rsidRDefault="00B47EB8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  <w:r w:rsidR="00BB3FB9">
              <w:rPr>
                <w:rFonts w:asciiTheme="majorBidi" w:eastAsia="Times New Roman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</w:tr>
      <w:tr w:rsidR="00064456" w:rsidRPr="008931D4" w14:paraId="36AF8C3F" w14:textId="77777777" w:rsidTr="00FF772C">
        <w:tc>
          <w:tcPr>
            <w:tcW w:w="1963" w:type="pct"/>
          </w:tcPr>
          <w:p w14:paraId="33A90555" w14:textId="004AFB11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A94C89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A94C89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22025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4" w:type="pct"/>
          </w:tcPr>
          <w:p w14:paraId="763E4F83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F7D594A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6D739BC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9CEB092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958B19F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AA2FFC6" w14:textId="77777777" w:rsidR="00064456" w:rsidRPr="008931D4" w:rsidRDefault="00064456" w:rsidP="00FF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8" w:right="-13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A3B0EB2" w14:textId="281111B0" w:rsidR="00064456" w:rsidRPr="008931D4" w:rsidRDefault="00064456" w:rsidP="00FE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58" w:right="-1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B47EB8">
              <w:rPr>
                <w:rFonts w:asciiTheme="majorBidi" w:eastAsia="Times New Roman" w:hAnsiTheme="majorBidi" w:cstheme="majorBidi"/>
                <w:sz w:val="28"/>
                <w:szCs w:val="28"/>
              </w:rPr>
              <w:t>338</w:t>
            </w:r>
            <w:r w:rsidR="00BB3FB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B47EB8">
              <w:rPr>
                <w:rFonts w:asciiTheme="majorBidi" w:eastAsia="Times New Roman" w:hAnsiTheme="majorBidi" w:cstheme="majorBidi"/>
                <w:sz w:val="28"/>
                <w:szCs w:val="28"/>
              </w:rPr>
              <w:t>682</w:t>
            </w:r>
          </w:p>
        </w:tc>
      </w:tr>
    </w:tbl>
    <w:p w14:paraId="31D29BC3" w14:textId="77777777" w:rsidR="000811F8" w:rsidRPr="008931D4" w:rsidRDefault="00081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br w:type="page"/>
      </w:r>
    </w:p>
    <w:p w14:paraId="534C4C90" w14:textId="5C79445B" w:rsidR="00064456" w:rsidRPr="008931D4" w:rsidRDefault="008C0BD1" w:rsidP="0057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lastRenderedPageBreak/>
        <w:t>12</w:t>
      </w:r>
      <w:r w:rsidR="00064456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064456" w:rsidRPr="008931D4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1220895" w14:textId="77777777" w:rsidR="00064456" w:rsidRPr="008931D4" w:rsidRDefault="00064456" w:rsidP="00064456">
      <w:pPr>
        <w:spacing w:line="240" w:lineRule="auto"/>
        <w:rPr>
          <w:rFonts w:ascii="Angsana New" w:eastAsia="Times New Roman" w:hAnsi="Angsana New"/>
          <w:sz w:val="2"/>
          <w:szCs w:val="2"/>
        </w:rPr>
      </w:pPr>
    </w:p>
    <w:p w14:paraId="57176D01" w14:textId="626390C4" w:rsidR="00064456" w:rsidRPr="008931D4" w:rsidRDefault="00064456" w:rsidP="00064456">
      <w:pPr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20B58BF7" w14:textId="77777777" w:rsidR="00441A94" w:rsidRPr="008931D4" w:rsidRDefault="00441A94" w:rsidP="00064456">
      <w:pPr>
        <w:spacing w:line="240" w:lineRule="auto"/>
        <w:rPr>
          <w:rFonts w:eastAsia="Times New Roman"/>
          <w:sz w:val="2"/>
          <w:szCs w:val="2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261"/>
        <w:gridCol w:w="271"/>
        <w:gridCol w:w="1259"/>
        <w:gridCol w:w="266"/>
        <w:gridCol w:w="1259"/>
        <w:gridCol w:w="267"/>
        <w:gridCol w:w="1181"/>
        <w:gridCol w:w="11"/>
      </w:tblGrid>
      <w:tr w:rsidR="0050150A" w:rsidRPr="008931D4" w14:paraId="0798B7A4" w14:textId="77777777" w:rsidTr="009A2394">
        <w:trPr>
          <w:gridAfter w:val="1"/>
          <w:wAfter w:w="6" w:type="pct"/>
        </w:trPr>
        <w:tc>
          <w:tcPr>
            <w:tcW w:w="1977" w:type="pct"/>
          </w:tcPr>
          <w:p w14:paraId="511B6CAD" w14:textId="77777777" w:rsidR="0050150A" w:rsidRPr="008931D4" w:rsidRDefault="0050150A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</w:tcPr>
          <w:p w14:paraId="4BD6A008" w14:textId="458ED823" w:rsidR="0050150A" w:rsidRPr="008931D4" w:rsidRDefault="0050150A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3C6325E" w14:textId="77777777" w:rsidR="0050150A" w:rsidRPr="008931D4" w:rsidRDefault="0050150A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pct"/>
            <w:gridSpan w:val="3"/>
          </w:tcPr>
          <w:p w14:paraId="6587035B" w14:textId="77777777" w:rsidR="0050150A" w:rsidRPr="008931D4" w:rsidRDefault="0050150A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456" w:rsidRPr="008931D4" w14:paraId="495D1AC0" w14:textId="77777777" w:rsidTr="0050150A">
        <w:trPr>
          <w:gridAfter w:val="1"/>
          <w:wAfter w:w="6" w:type="pct"/>
        </w:trPr>
        <w:tc>
          <w:tcPr>
            <w:tcW w:w="1977" w:type="pct"/>
          </w:tcPr>
          <w:p w14:paraId="08C9D28B" w14:textId="3780888A" w:rsidR="00064456" w:rsidRPr="008931D4" w:rsidRDefault="00575A9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931D4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60" w:type="pct"/>
          </w:tcPr>
          <w:p w14:paraId="419EC84E" w14:textId="4AC8115C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="00D270E1" w:rsidRPr="008931D4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</w:p>
        </w:tc>
        <w:tc>
          <w:tcPr>
            <w:tcW w:w="142" w:type="pct"/>
          </w:tcPr>
          <w:p w14:paraId="03773FD1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0D7E27C" w14:textId="0444B8BF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="00D270E1" w:rsidRPr="008931D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4518734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60C6362" w14:textId="791232FD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="00D270E1" w:rsidRPr="008931D4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344D7D98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1BD805A4" w14:textId="569F385E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="00D270E1" w:rsidRPr="008931D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</w:tr>
      <w:tr w:rsidR="00064456" w:rsidRPr="008931D4" w14:paraId="720EEB2C" w14:textId="77777777" w:rsidTr="0050150A">
        <w:tc>
          <w:tcPr>
            <w:tcW w:w="1977" w:type="pct"/>
          </w:tcPr>
          <w:p w14:paraId="13D81E1B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23" w:type="pct"/>
            <w:gridSpan w:val="8"/>
          </w:tcPr>
          <w:p w14:paraId="6507A9EE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270EE3" w:rsidRPr="008931D4" w14:paraId="7011289B" w14:textId="77777777" w:rsidTr="001905C2">
        <w:trPr>
          <w:gridAfter w:val="1"/>
          <w:wAfter w:w="6" w:type="pct"/>
        </w:trPr>
        <w:tc>
          <w:tcPr>
            <w:tcW w:w="1977" w:type="pct"/>
          </w:tcPr>
          <w:p w14:paraId="339CA0DB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กำไรสำหรับงวดที่เป็นส่วนของผู้ถือหุ้น</w:t>
            </w:r>
          </w:p>
          <w:p w14:paraId="2EFAD695" w14:textId="6D857313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สามัญของบริษัท (ขั้นพื้นฐาน)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6806CBD2" w14:textId="1C0909F5" w:rsidR="00270EE3" w:rsidRPr="008931D4" w:rsidRDefault="00924DC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2,566</w:t>
            </w:r>
          </w:p>
        </w:tc>
        <w:tc>
          <w:tcPr>
            <w:tcW w:w="142" w:type="pct"/>
            <w:vAlign w:val="bottom"/>
          </w:tcPr>
          <w:p w14:paraId="67C6323F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vAlign w:val="bottom"/>
          </w:tcPr>
          <w:p w14:paraId="39827780" w14:textId="6DE76780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19,487</w:t>
            </w:r>
          </w:p>
        </w:tc>
        <w:tc>
          <w:tcPr>
            <w:tcW w:w="139" w:type="pct"/>
            <w:vAlign w:val="bottom"/>
          </w:tcPr>
          <w:p w14:paraId="5D2F3075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  <w:vAlign w:val="bottom"/>
          </w:tcPr>
          <w:p w14:paraId="7662D2DD" w14:textId="3EAE60D1" w:rsidR="00270EE3" w:rsidRPr="008931D4" w:rsidRDefault="00924DC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6,34</w:t>
            </w:r>
            <w:r w:rsidR="00271CB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" w:type="pct"/>
            <w:vAlign w:val="bottom"/>
          </w:tcPr>
          <w:p w14:paraId="48406ABC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6A4B9146" w14:textId="617A7942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19,780</w:t>
            </w:r>
          </w:p>
        </w:tc>
      </w:tr>
      <w:tr w:rsidR="00270EE3" w:rsidRPr="008931D4" w14:paraId="0B136F8B" w14:textId="77777777" w:rsidTr="00270EE3">
        <w:trPr>
          <w:gridAfter w:val="1"/>
          <w:wAfter w:w="6" w:type="pct"/>
        </w:trPr>
        <w:tc>
          <w:tcPr>
            <w:tcW w:w="1977" w:type="pct"/>
          </w:tcPr>
          <w:p w14:paraId="11B3EC48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60" w:type="pct"/>
          </w:tcPr>
          <w:p w14:paraId="3E7C300B" w14:textId="5E220667" w:rsidR="00270EE3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667</w:t>
            </w: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,000</w:t>
            </w:r>
          </w:p>
        </w:tc>
        <w:tc>
          <w:tcPr>
            <w:tcW w:w="142" w:type="pct"/>
          </w:tcPr>
          <w:p w14:paraId="3D4BDE14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2937511" w14:textId="3EF585D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500,000</w:t>
            </w:r>
          </w:p>
        </w:tc>
        <w:tc>
          <w:tcPr>
            <w:tcW w:w="139" w:type="pct"/>
          </w:tcPr>
          <w:p w14:paraId="0DFED1D0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3C3DABA" w14:textId="721ED38F" w:rsidR="00270EE3" w:rsidRPr="008931D4" w:rsidRDefault="00924DC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667</w:t>
            </w: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,000</w:t>
            </w:r>
          </w:p>
        </w:tc>
        <w:tc>
          <w:tcPr>
            <w:tcW w:w="140" w:type="pct"/>
          </w:tcPr>
          <w:p w14:paraId="0BAAD3F6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3392354C" w14:textId="3BB9766F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500,000</w:t>
            </w:r>
          </w:p>
        </w:tc>
      </w:tr>
      <w:tr w:rsidR="00270EE3" w:rsidRPr="008931D4" w14:paraId="2A0C6839" w14:textId="77777777" w:rsidTr="0050150A">
        <w:trPr>
          <w:gridAfter w:val="1"/>
          <w:wAfter w:w="6" w:type="pct"/>
        </w:trPr>
        <w:tc>
          <w:tcPr>
            <w:tcW w:w="1977" w:type="pct"/>
          </w:tcPr>
          <w:p w14:paraId="03AACD30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A8E6BED" w14:textId="036C5769" w:rsidR="00270EE3" w:rsidRPr="008931D4" w:rsidRDefault="0052714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22,51</w:t>
            </w:r>
            <w:r w:rsidR="003D557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54CF337F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BF76528" w14:textId="17ED1103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45,879</w:t>
            </w:r>
          </w:p>
        </w:tc>
        <w:tc>
          <w:tcPr>
            <w:tcW w:w="139" w:type="pct"/>
          </w:tcPr>
          <w:p w14:paraId="4CF07716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401572BD" w14:textId="17C61AEB" w:rsidR="00270EE3" w:rsidRPr="008931D4" w:rsidRDefault="0052714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22,51</w:t>
            </w:r>
            <w:r w:rsidR="003D557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</w:tcPr>
          <w:p w14:paraId="11DF9E25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AC2B0FB" w14:textId="311AA15A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45,879</w:t>
            </w:r>
          </w:p>
        </w:tc>
      </w:tr>
      <w:tr w:rsidR="00270EE3" w:rsidRPr="008931D4" w14:paraId="5C5AF2A4" w14:textId="77777777" w:rsidTr="0050150A">
        <w:trPr>
          <w:gridAfter w:val="1"/>
          <w:wAfter w:w="6" w:type="pct"/>
        </w:trPr>
        <w:tc>
          <w:tcPr>
            <w:tcW w:w="1977" w:type="pct"/>
          </w:tcPr>
          <w:p w14:paraId="574B2EF8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390720C8" w14:textId="71D6C4DC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right="-105" w:hanging="166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2A4961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3F9EF1F6" w14:textId="44B3CB1C" w:rsidR="00924DCE" w:rsidRPr="008931D4" w:rsidRDefault="0052714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689,51</w:t>
            </w:r>
            <w:r w:rsidR="003D557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4FB54A80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6139A7F7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5A27FA4D" w14:textId="7BED9D3F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545,879</w:t>
            </w:r>
          </w:p>
        </w:tc>
        <w:tc>
          <w:tcPr>
            <w:tcW w:w="139" w:type="pct"/>
          </w:tcPr>
          <w:p w14:paraId="4ABA49BE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47EE8543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471D641A" w14:textId="6E914E83" w:rsidR="00924DCE" w:rsidRPr="008931D4" w:rsidRDefault="0052714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689,51</w:t>
            </w:r>
            <w:r w:rsidR="003D557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0" w:type="pct"/>
          </w:tcPr>
          <w:p w14:paraId="4D961E99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08FB3B6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68E60BAE" w14:textId="13EE26BC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545,879</w:t>
            </w:r>
          </w:p>
        </w:tc>
      </w:tr>
      <w:tr w:rsidR="00270EE3" w:rsidRPr="008931D4" w14:paraId="3029703B" w14:textId="77777777" w:rsidTr="0050150A">
        <w:trPr>
          <w:gridAfter w:val="1"/>
          <w:wAfter w:w="6" w:type="pct"/>
        </w:trPr>
        <w:tc>
          <w:tcPr>
            <w:tcW w:w="1977" w:type="pct"/>
          </w:tcPr>
          <w:p w14:paraId="281B7504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8931D4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4064E276" w14:textId="42BE19CE" w:rsidR="00270EE3" w:rsidRPr="008931D4" w:rsidRDefault="00924DCE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0.004</w:t>
            </w:r>
          </w:p>
        </w:tc>
        <w:tc>
          <w:tcPr>
            <w:tcW w:w="142" w:type="pct"/>
          </w:tcPr>
          <w:p w14:paraId="795091B2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double" w:sz="4" w:space="0" w:color="auto"/>
              <w:bottom w:val="double" w:sz="4" w:space="0" w:color="auto"/>
            </w:tcBorders>
          </w:tcPr>
          <w:p w14:paraId="22F248C9" w14:textId="2400BB7B" w:rsidR="00270EE3" w:rsidRPr="008931D4" w:rsidRDefault="00270EE3" w:rsidP="0020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0.036</w:t>
            </w:r>
          </w:p>
        </w:tc>
        <w:tc>
          <w:tcPr>
            <w:tcW w:w="139" w:type="pct"/>
          </w:tcPr>
          <w:p w14:paraId="43DF08E2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double" w:sz="4" w:space="0" w:color="auto"/>
              <w:bottom w:val="double" w:sz="4" w:space="0" w:color="auto"/>
            </w:tcBorders>
          </w:tcPr>
          <w:p w14:paraId="5E6492FA" w14:textId="51EB162A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0.009</w:t>
            </w:r>
          </w:p>
        </w:tc>
        <w:tc>
          <w:tcPr>
            <w:tcW w:w="140" w:type="pct"/>
          </w:tcPr>
          <w:p w14:paraId="53676898" w14:textId="77777777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41247F03" w14:textId="5D8BC690" w:rsidR="00270EE3" w:rsidRPr="008931D4" w:rsidRDefault="00270EE3" w:rsidP="0027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6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0.036</w:t>
            </w:r>
          </w:p>
        </w:tc>
      </w:tr>
    </w:tbl>
    <w:p w14:paraId="40C34E9E" w14:textId="5AFCB9F3" w:rsidR="00064456" w:rsidRPr="008931D4" w:rsidRDefault="00064456" w:rsidP="00064456">
      <w:pPr>
        <w:rPr>
          <w:rFonts w:ascii="Angsana New" w:eastAsia="Times New Roman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259"/>
        <w:gridCol w:w="271"/>
        <w:gridCol w:w="1259"/>
        <w:gridCol w:w="267"/>
        <w:gridCol w:w="1259"/>
        <w:gridCol w:w="263"/>
        <w:gridCol w:w="1172"/>
        <w:gridCol w:w="8"/>
      </w:tblGrid>
      <w:tr w:rsidR="001054A1" w:rsidRPr="008931D4" w14:paraId="772D0BF9" w14:textId="77777777" w:rsidTr="00AA020E">
        <w:tc>
          <w:tcPr>
            <w:tcW w:w="1982" w:type="pct"/>
          </w:tcPr>
          <w:p w14:paraId="2087B31E" w14:textId="77777777" w:rsidR="001054A1" w:rsidRPr="008931D4" w:rsidRDefault="001054A1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2" w:type="pct"/>
            <w:gridSpan w:val="3"/>
          </w:tcPr>
          <w:p w14:paraId="1A1DA55D" w14:textId="231F80C1" w:rsidR="001054A1" w:rsidRPr="008931D4" w:rsidRDefault="001054A1" w:rsidP="001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8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E5D9349" w14:textId="77777777" w:rsidR="001054A1" w:rsidRPr="008931D4" w:rsidRDefault="001054A1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6" w:type="pct"/>
            <w:gridSpan w:val="4"/>
          </w:tcPr>
          <w:p w14:paraId="66E841B1" w14:textId="77777777" w:rsidR="001054A1" w:rsidRPr="008931D4" w:rsidRDefault="001054A1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70E1" w:rsidRPr="008931D4" w14:paraId="10026518" w14:textId="77777777" w:rsidTr="00AA020E">
        <w:tc>
          <w:tcPr>
            <w:tcW w:w="1982" w:type="pct"/>
          </w:tcPr>
          <w:p w14:paraId="16314625" w14:textId="6F3E9D04" w:rsidR="00D270E1" w:rsidRPr="008931D4" w:rsidRDefault="00575A96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31D4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8931D4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931D4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</w:rPr>
              <w:t>30</w:t>
            </w:r>
            <w:r w:rsidRPr="008931D4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60" w:type="pct"/>
          </w:tcPr>
          <w:p w14:paraId="7B5CC87D" w14:textId="430CB501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256</w:t>
            </w:r>
            <w:r w:rsidRPr="008931D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42" w:type="pct"/>
          </w:tcPr>
          <w:p w14:paraId="31845574" w14:textId="77777777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CCF084D" w14:textId="6DCAA0AC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256</w:t>
            </w:r>
            <w:r w:rsidRPr="008931D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</w:tcPr>
          <w:p w14:paraId="6D7E3E8C" w14:textId="77777777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F327321" w14:textId="6540669D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256</w:t>
            </w:r>
            <w:r w:rsidRPr="008931D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6D776C9D" w14:textId="77777777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198EA2A5" w14:textId="02C57614" w:rsidR="00D270E1" w:rsidRPr="008931D4" w:rsidRDefault="00D270E1" w:rsidP="00D2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256</w:t>
            </w:r>
            <w:r w:rsidRPr="008931D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064456" w:rsidRPr="008931D4" w14:paraId="694148FC" w14:textId="77777777" w:rsidTr="00355B0A">
        <w:trPr>
          <w:gridAfter w:val="1"/>
          <w:wAfter w:w="4" w:type="pct"/>
        </w:trPr>
        <w:tc>
          <w:tcPr>
            <w:tcW w:w="1982" w:type="pct"/>
          </w:tcPr>
          <w:p w14:paraId="46ECF254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14" w:type="pct"/>
            <w:gridSpan w:val="7"/>
          </w:tcPr>
          <w:p w14:paraId="0B196B97" w14:textId="77777777" w:rsidR="00064456" w:rsidRPr="008931D4" w:rsidRDefault="00064456" w:rsidP="0006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924DCE" w:rsidRPr="008931D4" w14:paraId="331BE8EE" w14:textId="77777777" w:rsidTr="00DD2185">
        <w:tc>
          <w:tcPr>
            <w:tcW w:w="1982" w:type="pct"/>
          </w:tcPr>
          <w:p w14:paraId="1246288B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</w:p>
          <w:p w14:paraId="3EDC583C" w14:textId="1CCD7D21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สามัญของบริษัท</w:t>
            </w: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2631C7B2" w14:textId="4F95EC9F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15,210</w:t>
            </w:r>
          </w:p>
        </w:tc>
        <w:tc>
          <w:tcPr>
            <w:tcW w:w="142" w:type="pct"/>
            <w:vAlign w:val="bottom"/>
          </w:tcPr>
          <w:p w14:paraId="5EC6BF98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09B11273" w14:textId="728CA9D5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36,105</w:t>
            </w:r>
          </w:p>
        </w:tc>
        <w:tc>
          <w:tcPr>
            <w:tcW w:w="140" w:type="pct"/>
            <w:vAlign w:val="bottom"/>
          </w:tcPr>
          <w:p w14:paraId="691D6C4A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vAlign w:val="bottom"/>
          </w:tcPr>
          <w:p w14:paraId="28D03AA9" w14:textId="19C08E24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22,26</w:t>
            </w:r>
            <w:r w:rsidR="00271CB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" w:type="pct"/>
            <w:vAlign w:val="bottom"/>
          </w:tcPr>
          <w:p w14:paraId="57672ED3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vAlign w:val="bottom"/>
          </w:tcPr>
          <w:p w14:paraId="2C7C2ECB" w14:textId="195C4C3D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36,706</w:t>
            </w:r>
          </w:p>
        </w:tc>
      </w:tr>
      <w:tr w:rsidR="00924DCE" w:rsidRPr="008931D4" w14:paraId="5EB738AA" w14:textId="77777777" w:rsidTr="00AA020E">
        <w:tc>
          <w:tcPr>
            <w:tcW w:w="1982" w:type="pct"/>
          </w:tcPr>
          <w:p w14:paraId="77D24979" w14:textId="5731994B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60" w:type="pct"/>
          </w:tcPr>
          <w:p w14:paraId="5959A98E" w14:textId="6EE78E01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667</w:t>
            </w: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,000</w:t>
            </w:r>
          </w:p>
        </w:tc>
        <w:tc>
          <w:tcPr>
            <w:tcW w:w="142" w:type="pct"/>
          </w:tcPr>
          <w:p w14:paraId="5FCA9D80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B092D6F" w14:textId="7B2F1F93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</w:rPr>
              <w:t>500,000</w:t>
            </w:r>
          </w:p>
        </w:tc>
        <w:tc>
          <w:tcPr>
            <w:tcW w:w="140" w:type="pct"/>
          </w:tcPr>
          <w:p w14:paraId="2A20F7C8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DCE8241" w14:textId="01762CAD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sz w:val="28"/>
                <w:szCs w:val="28"/>
                <w:cs/>
              </w:rPr>
              <w:t>667</w:t>
            </w:r>
            <w:r w:rsidRPr="008931D4">
              <w:rPr>
                <w:rFonts w:ascii="Angsana New" w:eastAsia="Times New Roman" w:hAnsi="Angsana New" w:hint="cs"/>
                <w:sz w:val="28"/>
                <w:szCs w:val="28"/>
              </w:rPr>
              <w:t>,000</w:t>
            </w:r>
          </w:p>
        </w:tc>
        <w:tc>
          <w:tcPr>
            <w:tcW w:w="138" w:type="pct"/>
          </w:tcPr>
          <w:p w14:paraId="0667E636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5AF75CFD" w14:textId="59DB4B4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</w:rPr>
              <w:t>500,000</w:t>
            </w:r>
          </w:p>
        </w:tc>
      </w:tr>
      <w:tr w:rsidR="00924DCE" w:rsidRPr="008931D4" w14:paraId="78EB1327" w14:textId="77777777" w:rsidTr="00AA020E">
        <w:tc>
          <w:tcPr>
            <w:tcW w:w="1982" w:type="pct"/>
          </w:tcPr>
          <w:p w14:paraId="138CF13C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10F53B4" w14:textId="5D7F722A" w:rsidR="00924DCE" w:rsidRPr="008931D4" w:rsidRDefault="000165C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11,256</w:t>
            </w:r>
          </w:p>
        </w:tc>
        <w:tc>
          <w:tcPr>
            <w:tcW w:w="142" w:type="pct"/>
          </w:tcPr>
          <w:p w14:paraId="640AF01D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2AA6C91" w14:textId="0DDD1CDE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</w:rPr>
              <w:t>23,066</w:t>
            </w:r>
          </w:p>
        </w:tc>
        <w:tc>
          <w:tcPr>
            <w:tcW w:w="140" w:type="pct"/>
          </w:tcPr>
          <w:p w14:paraId="2F13BCF6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344EB62" w14:textId="3AC631A9" w:rsidR="00924DCE" w:rsidRPr="008931D4" w:rsidRDefault="000165C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11,256</w:t>
            </w:r>
          </w:p>
        </w:tc>
        <w:tc>
          <w:tcPr>
            <w:tcW w:w="138" w:type="pct"/>
          </w:tcPr>
          <w:p w14:paraId="2606C30E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6C75A941" w14:textId="06C99FF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sz w:val="28"/>
                <w:szCs w:val="28"/>
              </w:rPr>
              <w:t>23,066</w:t>
            </w:r>
          </w:p>
        </w:tc>
      </w:tr>
      <w:tr w:rsidR="00924DCE" w:rsidRPr="008931D4" w14:paraId="7F5FE7B1" w14:textId="77777777" w:rsidTr="00AA020E">
        <w:tc>
          <w:tcPr>
            <w:tcW w:w="1982" w:type="pct"/>
          </w:tcPr>
          <w:p w14:paraId="0BEE7A4D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D4AB8C6" w14:textId="7502EA96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C5456DF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F7D6B09" w14:textId="43DC884A" w:rsidR="00924DCE" w:rsidRPr="008931D4" w:rsidRDefault="000165C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678,256</w:t>
            </w:r>
          </w:p>
        </w:tc>
        <w:tc>
          <w:tcPr>
            <w:tcW w:w="142" w:type="pct"/>
          </w:tcPr>
          <w:p w14:paraId="597FE85F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1A513C1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48710BC2" w14:textId="44F3AE2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523,066</w:t>
            </w:r>
          </w:p>
        </w:tc>
        <w:tc>
          <w:tcPr>
            <w:tcW w:w="140" w:type="pct"/>
          </w:tcPr>
          <w:p w14:paraId="33DCF535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C42AC88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2AC1B60A" w14:textId="635BF68C" w:rsidR="00924DCE" w:rsidRPr="008931D4" w:rsidRDefault="000165CC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678,256</w:t>
            </w:r>
          </w:p>
        </w:tc>
        <w:tc>
          <w:tcPr>
            <w:tcW w:w="138" w:type="pct"/>
          </w:tcPr>
          <w:p w14:paraId="647176F2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E11C4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7479CAA4" w14:textId="417C63DF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523,066</w:t>
            </w:r>
          </w:p>
        </w:tc>
      </w:tr>
      <w:tr w:rsidR="00924DCE" w:rsidRPr="008931D4" w14:paraId="54985040" w14:textId="77777777" w:rsidTr="00AA020E">
        <w:tc>
          <w:tcPr>
            <w:tcW w:w="1982" w:type="pct"/>
          </w:tcPr>
          <w:p w14:paraId="1D4863B8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8931D4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7D264B67" w14:textId="10B346C3" w:rsidR="00924DCE" w:rsidRPr="008931D4" w:rsidRDefault="00924DCE" w:rsidP="00E9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0.</w:t>
            </w:r>
            <w:r w:rsidR="00E93F65"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02</w:t>
            </w:r>
            <w:r w:rsidR="000165C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4127AC26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2A03FFDA" w14:textId="124A1AB5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2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0.069</w:t>
            </w:r>
          </w:p>
        </w:tc>
        <w:tc>
          <w:tcPr>
            <w:tcW w:w="140" w:type="pct"/>
          </w:tcPr>
          <w:p w14:paraId="767B240F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6D2359CB" w14:textId="5FBFEACB" w:rsidR="00924DCE" w:rsidRPr="008931D4" w:rsidRDefault="00924DCE" w:rsidP="00E9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0.</w:t>
            </w:r>
            <w:r w:rsidR="00E93F65" w:rsidRPr="008931D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033</w:t>
            </w:r>
          </w:p>
        </w:tc>
        <w:tc>
          <w:tcPr>
            <w:tcW w:w="138" w:type="pct"/>
          </w:tcPr>
          <w:p w14:paraId="0038B4D0" w14:textId="77777777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7D50FA" w14:textId="751CF424" w:rsidR="00924DCE" w:rsidRPr="008931D4" w:rsidRDefault="00924DCE" w:rsidP="0092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0.070</w:t>
            </w:r>
          </w:p>
        </w:tc>
      </w:tr>
    </w:tbl>
    <w:p w14:paraId="724B8FC1" w14:textId="79DF1E33" w:rsidR="00064456" w:rsidRPr="008931D4" w:rsidRDefault="00064456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791DE5FE" w14:textId="77777777" w:rsidR="00C851F9" w:rsidRPr="008931D4" w:rsidRDefault="00C85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br w:type="page"/>
      </w:r>
    </w:p>
    <w:p w14:paraId="20D56C2C" w14:textId="564B8A79" w:rsidR="0075328F" w:rsidRPr="008931D4" w:rsidRDefault="00990868" w:rsidP="006C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/>
          <w:b/>
          <w:bCs/>
          <w:sz w:val="28"/>
          <w:szCs w:val="28"/>
        </w:rPr>
        <w:lastRenderedPageBreak/>
        <w:t>13</w:t>
      </w:r>
      <w:r w:rsidR="006C5218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6C5218" w:rsidRPr="008931D4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47189844" w14:textId="77777777" w:rsidR="0075328F" w:rsidRPr="001C200C" w:rsidRDefault="0075328F" w:rsidP="006C5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BF001B9" w14:textId="482D1724" w:rsidR="0075328F" w:rsidRPr="008931D4" w:rsidRDefault="0075328F" w:rsidP="0075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>เงินปันผลที</w:t>
      </w:r>
      <w:r w:rsidRPr="008931D4">
        <w:rPr>
          <w:rFonts w:asciiTheme="majorBidi" w:hAnsiTheme="majorBidi" w:cstheme="majorBidi" w:hint="cs"/>
          <w:sz w:val="28"/>
          <w:szCs w:val="28"/>
          <w:cs/>
        </w:rPr>
        <w:t>่กลุ่มบริษัท</w:t>
      </w:r>
      <w:r w:rsidRPr="008931D4">
        <w:rPr>
          <w:rFonts w:asciiTheme="majorBidi" w:hAnsiTheme="majorBidi" w:cstheme="majorBidi"/>
          <w:sz w:val="28"/>
          <w:szCs w:val="28"/>
          <w:cs/>
        </w:rPr>
        <w:t>จ่ายให้ผู้ถือหุ้น มีดังนี้</w:t>
      </w:r>
    </w:p>
    <w:p w14:paraId="04DD8ED5" w14:textId="77777777" w:rsidR="00C84FEF" w:rsidRPr="001C200C" w:rsidRDefault="00C84FEF" w:rsidP="00753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1350"/>
        <w:gridCol w:w="1746"/>
        <w:gridCol w:w="1791"/>
        <w:gridCol w:w="270"/>
        <w:gridCol w:w="1350"/>
      </w:tblGrid>
      <w:tr w:rsidR="001D47D3" w:rsidRPr="008931D4" w14:paraId="531826C8" w14:textId="77777777" w:rsidTr="00F4637E">
        <w:trPr>
          <w:trHeight w:val="218"/>
          <w:tblHeader/>
        </w:trPr>
        <w:tc>
          <w:tcPr>
            <w:tcW w:w="2646" w:type="dxa"/>
            <w:vAlign w:val="bottom"/>
          </w:tcPr>
          <w:p w14:paraId="532C4F8E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F4D446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</w:tcPr>
          <w:p w14:paraId="65A9FBAC" w14:textId="6461CC28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791" w:type="dxa"/>
            <w:vAlign w:val="bottom"/>
          </w:tcPr>
          <w:p w14:paraId="4528E966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1B58684B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948DFD" w14:textId="25968AD2" w:rsidR="001D47D3" w:rsidRPr="008931D4" w:rsidDel="00D43E7A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D47D3" w:rsidRPr="008931D4" w14:paraId="2F411B05" w14:textId="77777777" w:rsidTr="00F4637E">
        <w:trPr>
          <w:trHeight w:val="220"/>
          <w:tblHeader/>
        </w:trPr>
        <w:tc>
          <w:tcPr>
            <w:tcW w:w="2646" w:type="dxa"/>
          </w:tcPr>
          <w:p w14:paraId="6094BADE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D1CC49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3F96ED1A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</w:tcPr>
          <w:p w14:paraId="1C12DD75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62DBD0F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BFCDA5" w14:textId="2CA5CDBD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90868" w:rsidRPr="008931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931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D47D3" w:rsidRPr="008931D4" w14:paraId="5207F45A" w14:textId="77777777" w:rsidTr="00F4637E">
        <w:trPr>
          <w:trHeight w:val="228"/>
        </w:trPr>
        <w:tc>
          <w:tcPr>
            <w:tcW w:w="2646" w:type="dxa"/>
          </w:tcPr>
          <w:p w14:paraId="6FB64DC1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3FD1D522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6FEA421B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08F6EDF6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F7857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307512" w14:textId="33BAC835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7D3" w:rsidRPr="008931D4" w14:paraId="5DEE804A" w14:textId="77777777" w:rsidTr="00F4637E">
        <w:trPr>
          <w:trHeight w:val="228"/>
        </w:trPr>
        <w:tc>
          <w:tcPr>
            <w:tcW w:w="2646" w:type="dxa"/>
          </w:tcPr>
          <w:p w14:paraId="1635FF1C" w14:textId="3D9A6989" w:rsidR="001D47D3" w:rsidRPr="008931D4" w:rsidRDefault="005F7CA8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หุ้นสามัญปันผล</w:t>
            </w:r>
            <w:r w:rsidR="001D47D3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="001D47D3"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088838E" w14:textId="6C7DCDB8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6" w:type="dxa"/>
          </w:tcPr>
          <w:p w14:paraId="002BA2C6" w14:textId="18CC9A32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</w:t>
            </w:r>
            <w:r w:rsidR="00517E14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91" w:type="dxa"/>
          </w:tcPr>
          <w:p w14:paraId="251044A6" w14:textId="156028D6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03571</w:t>
            </w:r>
          </w:p>
        </w:tc>
        <w:tc>
          <w:tcPr>
            <w:tcW w:w="270" w:type="dxa"/>
          </w:tcPr>
          <w:p w14:paraId="6027971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CD8184" w14:textId="1675C140" w:rsidR="001D47D3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1D47D3" w:rsidRPr="008931D4" w14:paraId="4FF3CFBD" w14:textId="77777777" w:rsidTr="00F4637E">
        <w:trPr>
          <w:trHeight w:val="228"/>
        </w:trPr>
        <w:tc>
          <w:tcPr>
            <w:tcW w:w="2646" w:type="dxa"/>
          </w:tcPr>
          <w:p w14:paraId="1A835C19" w14:textId="4366C646" w:rsidR="001D47D3" w:rsidRPr="008931D4" w:rsidRDefault="005F7CA8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C70E2AE" w14:textId="72BEB6E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6" w:type="dxa"/>
          </w:tcPr>
          <w:p w14:paraId="51B4FE82" w14:textId="0CE6699B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</w:t>
            </w:r>
            <w:r w:rsidR="00517E14"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91" w:type="dxa"/>
          </w:tcPr>
          <w:p w14:paraId="27949E24" w14:textId="06A81882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0.00397</w:t>
            </w:r>
          </w:p>
        </w:tc>
        <w:tc>
          <w:tcPr>
            <w:tcW w:w="270" w:type="dxa"/>
          </w:tcPr>
          <w:p w14:paraId="17CAD12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83878C" w14:textId="0A92280E" w:rsidR="001D47D3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2,64</w:t>
            </w:r>
            <w:r w:rsidR="00C851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47D3" w:rsidRPr="008931D4" w14:paraId="3E513BFB" w14:textId="77777777" w:rsidTr="00F4637E">
        <w:trPr>
          <w:trHeight w:val="228"/>
        </w:trPr>
        <w:tc>
          <w:tcPr>
            <w:tcW w:w="2646" w:type="dxa"/>
          </w:tcPr>
          <w:p w14:paraId="1AD875C9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2B536B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22C20F1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1" w:type="dxa"/>
          </w:tcPr>
          <w:p w14:paraId="71F874C5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0D5066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A4A4C0" w14:textId="2E7E4533" w:rsidR="001D47D3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</w:t>
            </w:r>
            <w:r w:rsidR="00C85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1D47D3" w:rsidRPr="008931D4" w14:paraId="6D5ABB85" w14:textId="77777777" w:rsidTr="00F4637E">
        <w:trPr>
          <w:trHeight w:val="58"/>
        </w:trPr>
        <w:tc>
          <w:tcPr>
            <w:tcW w:w="2646" w:type="dxa"/>
          </w:tcPr>
          <w:p w14:paraId="21BC80D5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7A73F13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6" w:type="dxa"/>
          </w:tcPr>
          <w:p w14:paraId="462B919F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1" w:type="dxa"/>
          </w:tcPr>
          <w:p w14:paraId="107E52D0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F2D3C5D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0385D28" w14:textId="10D24EFF" w:rsidR="001D47D3" w:rsidRPr="008931D4" w:rsidRDefault="001D47D3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47D3" w:rsidRPr="008931D4" w14:paraId="4D70BC45" w14:textId="77777777" w:rsidTr="00F4637E">
        <w:trPr>
          <w:trHeight w:val="220"/>
        </w:trPr>
        <w:tc>
          <w:tcPr>
            <w:tcW w:w="2646" w:type="dxa"/>
          </w:tcPr>
          <w:p w14:paraId="4CD8BE0C" w14:textId="77777777" w:rsidR="001D47D3" w:rsidRPr="008931D4" w:rsidRDefault="001D47D3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8931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</w:tcPr>
          <w:p w14:paraId="31FFBF62" w14:textId="77777777" w:rsidR="001D47D3" w:rsidRPr="008931D4" w:rsidRDefault="001D47D3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3B5DD118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192B4BEE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39E1C" w14:textId="77777777" w:rsidR="001D47D3" w:rsidRPr="008931D4" w:rsidRDefault="001D47D3" w:rsidP="00C85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0FC7CC" w14:textId="3571B0AD" w:rsidR="001D47D3" w:rsidRPr="008931D4" w:rsidRDefault="001D47D3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868" w:rsidRPr="008931D4" w14:paraId="34365E11" w14:textId="77777777" w:rsidTr="00F4637E">
        <w:trPr>
          <w:trHeight w:val="192"/>
        </w:trPr>
        <w:tc>
          <w:tcPr>
            <w:tcW w:w="2646" w:type="dxa"/>
          </w:tcPr>
          <w:p w14:paraId="78F370C4" w14:textId="6FF6CEDA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2E39F6E8" w14:textId="3BDE79AB" w:rsidR="00990868" w:rsidRPr="008931D4" w:rsidRDefault="00990868" w:rsidP="00F4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46" w:type="dxa"/>
          </w:tcPr>
          <w:p w14:paraId="00C1E4BF" w14:textId="6EC7E645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8931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1" w:type="dxa"/>
          </w:tcPr>
          <w:p w14:paraId="29712B49" w14:textId="735109E0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0.10400</w:t>
            </w:r>
          </w:p>
        </w:tc>
        <w:tc>
          <w:tcPr>
            <w:tcW w:w="270" w:type="dxa"/>
          </w:tcPr>
          <w:p w14:paraId="17C740ED" w14:textId="77777777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7AAC72" w14:textId="165AEEBB" w:rsidR="00990868" w:rsidRPr="008931D4" w:rsidRDefault="00990868" w:rsidP="0099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931D4">
              <w:rPr>
                <w:rFonts w:asciiTheme="majorBidi" w:hAnsiTheme="majorBidi" w:cstheme="majorBidi"/>
                <w:sz w:val="28"/>
                <w:szCs w:val="28"/>
              </w:rPr>
              <w:t>52,000</w:t>
            </w:r>
          </w:p>
        </w:tc>
      </w:tr>
    </w:tbl>
    <w:p w14:paraId="12C1833F" w14:textId="77777777" w:rsidR="00C851F9" w:rsidRPr="001C200C" w:rsidRDefault="00C851F9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BEDCEE5" w14:textId="710B4EEA" w:rsidR="0009577A" w:rsidRPr="008931D4" w:rsidRDefault="00990868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31D4">
        <w:rPr>
          <w:rFonts w:ascii="Angsana New" w:hAnsi="Angsana New"/>
          <w:b/>
          <w:bCs/>
          <w:sz w:val="28"/>
          <w:szCs w:val="28"/>
        </w:rPr>
        <w:t>14</w:t>
      </w:r>
      <w:r w:rsidR="0009577A" w:rsidRPr="008931D4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</w:t>
      </w:r>
    </w:p>
    <w:p w14:paraId="74927789" w14:textId="6A9AC1C1" w:rsidR="00333C78" w:rsidRPr="001C200C" w:rsidRDefault="00333C78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2497D68" w14:textId="192E785F" w:rsidR="002E1DE3" w:rsidRPr="008931D4" w:rsidRDefault="002E1DE3" w:rsidP="002E1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9802252" w14:textId="77777777" w:rsidR="002E1DE3" w:rsidRPr="001C200C" w:rsidRDefault="002E1DE3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429E6F0" w14:textId="77777777" w:rsidR="00B06F2F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68D6446" w14:textId="77777777" w:rsidR="00B06F2F" w:rsidRPr="000B24D0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33"/>
        <w:gridCol w:w="11"/>
      </w:tblGrid>
      <w:tr w:rsidR="00B06F2F" w:rsidRPr="00934D7F" w14:paraId="46D07CEE" w14:textId="77777777" w:rsidTr="00AA261E">
        <w:trPr>
          <w:gridAfter w:val="1"/>
          <w:wAfter w:w="11" w:type="dxa"/>
          <w:tblHeader/>
        </w:trPr>
        <w:tc>
          <w:tcPr>
            <w:tcW w:w="3060" w:type="dxa"/>
            <w:shd w:val="clear" w:color="auto" w:fill="auto"/>
          </w:tcPr>
          <w:p w14:paraId="494C982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3" w:type="dxa"/>
            <w:gridSpan w:val="9"/>
            <w:shd w:val="clear" w:color="auto" w:fill="auto"/>
          </w:tcPr>
          <w:p w14:paraId="1A7648B8" w14:textId="77777777" w:rsidR="00B06F2F" w:rsidRPr="00226FD4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B06F2F" w:rsidRPr="00934D7F" w14:paraId="70F745AC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4755983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E5DF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57268AB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shd w:val="clear" w:color="auto" w:fill="auto"/>
          </w:tcPr>
          <w:p w14:paraId="7CA56A9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4592543D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5938CC7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08201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19C3AA5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26A5D8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6F2F" w:rsidRPr="00934D7F" w14:paraId="381CFD25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19B6865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4CDB2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  <w:shd w:val="clear" w:color="auto" w:fill="auto"/>
          </w:tcPr>
          <w:p w14:paraId="418114D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8EDC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76A5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7BDD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B7F7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6745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5AF61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9FB63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F2F" w:rsidRPr="00934D7F" w14:paraId="3CEDC833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4B2846A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32ABF0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79EEFA8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F0E5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55FF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064F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D714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08B9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6DF1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1985B2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F2F" w:rsidRPr="00934D7F" w14:paraId="2EDFA41B" w14:textId="77777777" w:rsidTr="00AA261E">
        <w:trPr>
          <w:tblHeader/>
        </w:trPr>
        <w:tc>
          <w:tcPr>
            <w:tcW w:w="3060" w:type="dxa"/>
            <w:shd w:val="clear" w:color="auto" w:fill="auto"/>
          </w:tcPr>
          <w:p w14:paraId="09262EF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  <w:shd w:val="clear" w:color="auto" w:fill="auto"/>
          </w:tcPr>
          <w:p w14:paraId="18E546F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F2F" w:rsidRPr="00934D7F" w14:paraId="5BE8C55B" w14:textId="77777777" w:rsidTr="00AA261E">
        <w:tc>
          <w:tcPr>
            <w:tcW w:w="3060" w:type="dxa"/>
            <w:shd w:val="clear" w:color="auto" w:fill="auto"/>
          </w:tcPr>
          <w:p w14:paraId="54A772C1" w14:textId="7BB526E4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1532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53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6EA32E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E904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1793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F3034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1704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CDBB3F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953D1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5C06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DC3CEF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7482F025" w14:textId="77777777" w:rsidTr="00AA261E">
        <w:tc>
          <w:tcPr>
            <w:tcW w:w="3060" w:type="dxa"/>
            <w:shd w:val="clear" w:color="auto" w:fill="auto"/>
          </w:tcPr>
          <w:p w14:paraId="0BE8213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34FA0D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DAFC4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C056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383EA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9346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EC778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1AE7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7FB96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28F906B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4ED5DE7E" w14:textId="77777777" w:rsidTr="00AA261E">
        <w:tc>
          <w:tcPr>
            <w:tcW w:w="3060" w:type="dxa"/>
            <w:shd w:val="clear" w:color="auto" w:fill="auto"/>
          </w:tcPr>
          <w:p w14:paraId="5E43A39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C446" w14:textId="5AB0285E" w:rsidR="00B06F2F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1AB4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4108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A765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BA288" w14:textId="5F601870" w:rsidR="00B06F2F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6FF9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828F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733F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F90533C" w14:textId="1B51AE38" w:rsidR="00B06F2F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391,658</w:t>
            </w:r>
          </w:p>
        </w:tc>
      </w:tr>
      <w:tr w:rsidR="00615325" w:rsidRPr="00934D7F" w14:paraId="613F4030" w14:textId="77777777" w:rsidTr="00AA261E">
        <w:tc>
          <w:tcPr>
            <w:tcW w:w="3060" w:type="dxa"/>
            <w:shd w:val="clear" w:color="auto" w:fill="auto"/>
          </w:tcPr>
          <w:p w14:paraId="2E83E050" w14:textId="4DB35010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13495" w14:textId="6F3D69B8" w:rsidR="00615325" w:rsidRPr="00F118C7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AF19A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360A3" w14:textId="0DFBE7DC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F0FD3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EFDDA" w14:textId="3DBCE196" w:rsidR="00615325" w:rsidRDefault="00421BCE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D5E3A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49C3A" w14:textId="10B049FD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A5002" w14:textId="77777777" w:rsidR="00615325" w:rsidRPr="00934D7F" w:rsidRDefault="00615325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0C4EFE" w14:textId="6AD45AE1" w:rsidR="00615325" w:rsidRDefault="00421BCE" w:rsidP="0061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4,700</w:t>
            </w:r>
          </w:p>
        </w:tc>
      </w:tr>
    </w:tbl>
    <w:p w14:paraId="7DC55C5D" w14:textId="77777777" w:rsidR="00B06F2F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270" w:type="dxa"/>
        <w:tblLook w:val="04A0" w:firstRow="1" w:lastRow="0" w:firstColumn="1" w:lastColumn="0" w:noHBand="0" w:noVBand="1"/>
      </w:tblPr>
      <w:tblGrid>
        <w:gridCol w:w="3024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2"/>
        <w:gridCol w:w="8"/>
      </w:tblGrid>
      <w:tr w:rsidR="00B06F2F" w:rsidRPr="00934D7F" w14:paraId="68D3DD79" w14:textId="77777777" w:rsidTr="00AA261E">
        <w:trPr>
          <w:gridAfter w:val="1"/>
          <w:wAfter w:w="8" w:type="dxa"/>
          <w:tblHeader/>
        </w:trPr>
        <w:tc>
          <w:tcPr>
            <w:tcW w:w="3024" w:type="dxa"/>
            <w:shd w:val="clear" w:color="auto" w:fill="auto"/>
          </w:tcPr>
          <w:p w14:paraId="17755E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2" w:type="dxa"/>
            <w:gridSpan w:val="9"/>
            <w:shd w:val="clear" w:color="auto" w:fill="auto"/>
          </w:tcPr>
          <w:p w14:paraId="0CC125CD" w14:textId="77777777" w:rsidR="00B06F2F" w:rsidRPr="00226FD4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934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B06F2F" w:rsidRPr="00934D7F" w14:paraId="5AB7CA77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22E447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53E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7E4D95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17759A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6F2F" w:rsidRPr="00934D7F" w14:paraId="66357358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57DF0CC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22FAE4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0E0B767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C0EA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B776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FCC7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3870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038A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118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B349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D9FCAD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F2F" w:rsidRPr="00934D7F" w14:paraId="65E10DB4" w14:textId="77777777" w:rsidTr="00AA261E">
        <w:trPr>
          <w:tblHeader/>
        </w:trPr>
        <w:tc>
          <w:tcPr>
            <w:tcW w:w="3024" w:type="dxa"/>
            <w:shd w:val="clear" w:color="auto" w:fill="auto"/>
          </w:tcPr>
          <w:p w14:paraId="2B96DD9F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10"/>
            <w:shd w:val="clear" w:color="auto" w:fill="auto"/>
          </w:tcPr>
          <w:p w14:paraId="55C0F0C1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34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34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F2F" w:rsidRPr="00934D7F" w14:paraId="15E52D31" w14:textId="77777777" w:rsidTr="00AA261E">
        <w:tc>
          <w:tcPr>
            <w:tcW w:w="3024" w:type="dxa"/>
            <w:shd w:val="clear" w:color="auto" w:fill="auto"/>
          </w:tcPr>
          <w:p w14:paraId="05D79A5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934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18C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B47ECC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53F9A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9CF6E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B7B13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173E0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B3C70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7E0CB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A77F8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D3FED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569DBBA4" w14:textId="77777777" w:rsidTr="00AA261E">
        <w:tc>
          <w:tcPr>
            <w:tcW w:w="3024" w:type="dxa"/>
            <w:shd w:val="clear" w:color="auto" w:fill="auto"/>
          </w:tcPr>
          <w:p w14:paraId="1403808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34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56678B5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31A46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CC56E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AEE7C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FE767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137D7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C1D81D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C90C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99E2C7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934D7F" w14:paraId="165878CF" w14:textId="77777777" w:rsidTr="00AA261E">
        <w:tc>
          <w:tcPr>
            <w:tcW w:w="3024" w:type="dxa"/>
            <w:shd w:val="clear" w:color="auto" w:fill="auto"/>
          </w:tcPr>
          <w:p w14:paraId="7C346A20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84EE1" w14:textId="2EFF3984" w:rsidR="00B06F2F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6CDF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7D6AC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3447A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6B472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52EC3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FD544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57728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391146" w14:textId="77777777" w:rsidR="00B06F2F" w:rsidRPr="00934D7F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18C7">
              <w:rPr>
                <w:rFonts w:ascii="Angsana New" w:hAnsi="Angsana New"/>
                <w:sz w:val="28"/>
                <w:szCs w:val="28"/>
              </w:rPr>
              <w:t>172</w:t>
            </w:r>
            <w:r w:rsidRPr="00934D7F">
              <w:rPr>
                <w:rFonts w:ascii="Angsana New" w:hAnsi="Angsana New"/>
                <w:sz w:val="28"/>
                <w:szCs w:val="28"/>
              </w:rPr>
              <w:t>,</w:t>
            </w:r>
            <w:r w:rsidRPr="00F118C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615325" w:rsidRPr="00934D7F" w14:paraId="7B3E632A" w14:textId="77777777" w:rsidTr="00AA261E">
        <w:tc>
          <w:tcPr>
            <w:tcW w:w="3024" w:type="dxa"/>
            <w:shd w:val="clear" w:color="auto" w:fill="auto"/>
          </w:tcPr>
          <w:p w14:paraId="72A4F4B3" w14:textId="236F3B0B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4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C591C" w14:textId="104E3707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3582C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A5105" w14:textId="23A1B241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2022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480BC" w14:textId="0D402F9F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B719C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221D2" w14:textId="726FAF9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85F50" w14:textId="77777777" w:rsidR="00615325" w:rsidRPr="00934D7F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6D5ABA" w14:textId="41B022F9" w:rsidR="00615325" w:rsidRPr="00F118C7" w:rsidRDefault="00615325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EAACAE" w14:textId="77777777" w:rsidR="00B07B8B" w:rsidRDefault="00B07B8B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3F38D47" w14:textId="599428B6" w:rsidR="0038686E" w:rsidRPr="008931D4" w:rsidRDefault="0038686E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มูลค่ายุติธรรมของเงินกู้ยืมระยะยาวจากสถาบันการเงิน</w:t>
      </w:r>
      <w:r w:rsidR="00B07B8B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8931D4">
        <w:rPr>
          <w:rFonts w:ascii="Angsana New" w:hAnsi="Angsana New"/>
          <w:sz w:val="28"/>
          <w:szCs w:val="28"/>
          <w:cs/>
        </w:rPr>
        <w:t>ที่มีอัตราดอกเบี้ยแบบลอยตัว ประมาณโดยใช้มูลค่าตาม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บัญชี ณ วันที่รายงาน ส่วนมูลค่ายุติธรรมของรายการที่มีอัตราดอกเบี้ยคงที่ และมีวันครบกำหนดเหลืออยู่มากกว่า </w:t>
      </w:r>
      <w:r w:rsidR="00F118C7" w:rsidRPr="008931D4">
        <w:rPr>
          <w:rFonts w:ascii="Angsana New" w:hAnsi="Angsana New"/>
          <w:spacing w:val="-4"/>
          <w:sz w:val="28"/>
          <w:szCs w:val="28"/>
        </w:rPr>
        <w:t>1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ปี</w:t>
      </w:r>
      <w:r w:rsidRPr="008931D4">
        <w:rPr>
          <w:rFonts w:ascii="Angsana New" w:hAnsi="Angsana New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13A78D6B" w14:textId="77777777" w:rsidR="005F793C" w:rsidRPr="001C200C" w:rsidRDefault="005F793C" w:rsidP="00BA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A79F16A" w14:textId="71FF7D33" w:rsidR="00B07B8B" w:rsidRPr="00B07B8B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3EBDA0C7" w14:textId="77777777" w:rsidR="00B07B8B" w:rsidRPr="00B07B8B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E2C0DC6" w14:textId="332F758E" w:rsidR="005D25D7" w:rsidRPr="008931D4" w:rsidRDefault="005D25D7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ลูกหนี้อื่น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="007B4D05" w:rsidRPr="008931D4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เจ้าหนี้อื่น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เงินกู้ยืมระยะสั้นจากบุคคลและกิจการที่เกี่ยวข้องกัน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และเงินกู้ยืมระยะสั้นจากบุคคลอื่น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เป็นมูลค่าที่ใกล้เคียงกับราคาตามบัญชี</w:t>
      </w:r>
      <w:r w:rsidRPr="008931D4">
        <w:rPr>
          <w:rFonts w:ascii="Angsana New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5E53D8D7" w14:textId="77777777" w:rsidR="00F42CF1" w:rsidRPr="001C200C" w:rsidRDefault="00F42CF1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0112E30" w14:textId="3CAAD5EC" w:rsidR="00A75331" w:rsidRPr="008931D4" w:rsidRDefault="005F793C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ไม่มีการโอนระหว่างระดับ </w:t>
      </w:r>
      <w:r w:rsidR="00F118C7" w:rsidRPr="008931D4">
        <w:rPr>
          <w:rFonts w:ascii="Angsana New" w:hAnsi="Angsana New"/>
          <w:sz w:val="28"/>
          <w:szCs w:val="28"/>
        </w:rPr>
        <w:t>1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 xml:space="preserve">และระดับ </w:t>
      </w:r>
      <w:r w:rsidR="00F118C7" w:rsidRPr="008931D4">
        <w:rPr>
          <w:rFonts w:ascii="Angsana New" w:hAnsi="Angsana New"/>
          <w:sz w:val="28"/>
          <w:szCs w:val="28"/>
        </w:rPr>
        <w:t>2</w:t>
      </w:r>
      <w:r w:rsidRPr="008931D4">
        <w:rPr>
          <w:rFonts w:ascii="Angsana New" w:hAnsi="Angsana New" w:hint="cs"/>
          <w:sz w:val="28"/>
          <w:szCs w:val="28"/>
          <w:cs/>
        </w:rPr>
        <w:t xml:space="preserve"> ของลำดับชั้นมูลค่ายุติธรรมในระหว่างงวด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หกเดือนสิ้นสุดวันที่ </w:t>
      </w:r>
      <w:r w:rsidR="00B6613B" w:rsidRPr="008931D4">
        <w:rPr>
          <w:rFonts w:ascii="Angsana New" w:eastAsia="Times New Roman" w:hAnsi="Angsana New"/>
          <w:sz w:val="28"/>
          <w:szCs w:val="28"/>
        </w:rPr>
        <w:t>30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="00B6613B" w:rsidRPr="008931D4">
        <w:rPr>
          <w:rFonts w:ascii="Angsana New" w:eastAsia="Times New Roman" w:hAnsi="Angsana New"/>
          <w:sz w:val="28"/>
          <w:szCs w:val="28"/>
        </w:rPr>
        <w:t>2563</w:t>
      </w:r>
      <w:r w:rsidR="00B6613B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</w:t>
      </w:r>
      <w:r w:rsidR="007B1DBE">
        <w:rPr>
          <w:rFonts w:ascii="Angsana New" w:hAnsi="Angsana New" w:hint="cs"/>
          <w:sz w:val="28"/>
          <w:szCs w:val="28"/>
          <w:cs/>
        </w:rPr>
        <w:t>สำหรับ</w:t>
      </w:r>
      <w:r w:rsidRPr="008931D4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990868" w:rsidRPr="008931D4">
        <w:rPr>
          <w:rFonts w:ascii="Angsana New" w:hAnsi="Angsana New"/>
          <w:sz w:val="28"/>
          <w:szCs w:val="28"/>
        </w:rPr>
        <w:t xml:space="preserve">31 </w:t>
      </w:r>
      <w:r w:rsidRPr="008931D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0868" w:rsidRPr="008931D4">
        <w:rPr>
          <w:rFonts w:ascii="Angsana New" w:hAnsi="Angsana New"/>
          <w:sz w:val="28"/>
          <w:szCs w:val="28"/>
        </w:rPr>
        <w:t>2562</w:t>
      </w:r>
    </w:p>
    <w:p w14:paraId="650A6882" w14:textId="77777777" w:rsidR="00286731" w:rsidRPr="001C200C" w:rsidRDefault="00286731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251A5E8" w14:textId="2568261D" w:rsidR="00C7615A" w:rsidRPr="008931D4" w:rsidRDefault="00C7615A" w:rsidP="00C761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ผลขาดทุนจากการด้อยค่า</w:t>
      </w:r>
      <w:r w:rsidR="00990868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</w:p>
    <w:p w14:paraId="27E8B0B9" w14:textId="77777777" w:rsidR="00C7615A" w:rsidRPr="008931D4" w:rsidRDefault="00C7615A" w:rsidP="00C7615A">
      <w:pPr>
        <w:pStyle w:val="block"/>
        <w:shd w:val="clear" w:color="auto" w:fill="FFFFFF"/>
        <w:spacing w:after="0" w:line="240" w:lineRule="auto"/>
        <w:ind w:left="540" w:right="-7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1B117C1E" w14:textId="46C28B12" w:rsidR="00D30389" w:rsidRDefault="00C7615A" w:rsidP="00C7615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118C7" w:rsidRPr="008931D4">
        <w:rPr>
          <w:rFonts w:ascii="Angsana New" w:hAnsi="Angsana New"/>
          <w:sz w:val="28"/>
          <w:szCs w:val="28"/>
        </w:rPr>
        <w:t>12</w:t>
      </w:r>
      <w:r w:rsidRPr="008931D4">
        <w:rPr>
          <w:rFonts w:ascii="Angsana New" w:hAnsi="Angsana New" w:hint="cs"/>
          <w:sz w:val="28"/>
          <w:szCs w:val="28"/>
          <w:cs/>
        </w:rPr>
        <w:t xml:space="preserve"> เดือนข้างหน้า ทั้งนี้ </w:t>
      </w:r>
      <w:r w:rsidRPr="008931D4">
        <w:rPr>
          <w:rFonts w:ascii="Angsana New" w:hAnsi="Angsana New"/>
          <w:sz w:val="28"/>
          <w:szCs w:val="28"/>
          <w:shd w:val="clear" w:color="auto" w:fill="FFFFFF"/>
          <w:cs/>
        </w:rPr>
        <w:t>กลุ่มบริษัท</w:t>
      </w:r>
      <w:r w:rsidRPr="008931D4">
        <w:rPr>
          <w:rFonts w:ascii="Angsana New" w:hAnsi="Angsana New" w:hint="cs"/>
          <w:sz w:val="28"/>
          <w:szCs w:val="28"/>
          <w:shd w:val="clear" w:color="auto" w:fill="FFFFFF"/>
          <w:cs/>
        </w:rPr>
        <w:t>พิจารณา</w:t>
      </w:r>
      <w:r w:rsidRPr="008931D4">
        <w:rPr>
          <w:rFonts w:ascii="Angsana New" w:hAnsi="Angsana New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850D74A" w14:textId="77777777" w:rsidR="00F5338C" w:rsidRPr="00F5338C" w:rsidRDefault="00F5338C" w:rsidP="001A5B2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7F432E88" w14:textId="50794B76" w:rsidR="00AB0C65" w:rsidRPr="008931D4" w:rsidRDefault="00C7615A" w:rsidP="001A5B2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cs/>
        </w:rPr>
      </w:pPr>
      <w:r w:rsidRPr="008931D4">
        <w:rPr>
          <w:rFonts w:ascii="Angsana New" w:hAnsi="Angsana New" w:hint="cs"/>
          <w:sz w:val="28"/>
          <w:szCs w:val="28"/>
          <w:cs/>
        </w:rPr>
        <w:t>ค่าเผื่อผลขาดทุนจากการด้อยค่า</w:t>
      </w:r>
      <w:r w:rsidR="00990868" w:rsidRPr="008931D4">
        <w:rPr>
          <w:rFonts w:ascii="Angsana New" w:hAnsi="Angsana New" w:hint="cs"/>
          <w:sz w:val="28"/>
          <w:szCs w:val="28"/>
          <w:cs/>
        </w:rPr>
        <w:t>ด้านเครดิต</w:t>
      </w:r>
      <w:r w:rsidRPr="008931D4">
        <w:rPr>
          <w:rFonts w:ascii="Angsana New" w:hAnsi="Angsana New" w:hint="cs"/>
          <w:sz w:val="28"/>
          <w:szCs w:val="28"/>
          <w:cs/>
        </w:rPr>
        <w:t xml:space="preserve">ของลูกหนี้ตามสัญญาเช่าซื้อ 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="00C3533F" w:rsidRPr="008931D4">
        <w:rPr>
          <w:rFonts w:ascii="Angsana New" w:hAnsi="Angsana New"/>
          <w:sz w:val="28"/>
          <w:szCs w:val="28"/>
        </w:rPr>
        <w:t xml:space="preserve"> 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ลูกหนี้เงินให้สินเชื่อ</w:t>
      </w:r>
      <w:r w:rsidR="00C3533F"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และ</w:t>
      </w:r>
      <w:r w:rsidR="00C3533F" w:rsidRPr="008931D4">
        <w:rPr>
          <w:rFonts w:ascii="Angsana New" w:hAnsi="Angsana New" w:hint="cs"/>
          <w:sz w:val="28"/>
          <w:szCs w:val="28"/>
          <w:cs/>
        </w:rPr>
        <w:t>ลูกหนี้ผ่อนชำระค่าเบี้ยประกัน</w:t>
      </w:r>
      <w:r w:rsidRPr="008931D4">
        <w:rPr>
          <w:rFonts w:ascii="Angsana New" w:hAnsi="Angsana New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8931D4">
        <w:rPr>
          <w:rFonts w:ascii="Angsana New" w:hAnsi="Angsana New" w:hint="cs"/>
          <w:sz w:val="28"/>
          <w:szCs w:val="28"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931D4" w:rsidDel="005B6E1D">
        <w:rPr>
          <w:rFonts w:ascii="Angsana New" w:hAnsi="Angsana New" w:hint="cs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B209AB" w:rsidRPr="008931D4">
        <w:rPr>
          <w:rFonts w:ascii="Angsana New" w:hAnsi="Angsana New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B209AB" w:rsidRPr="008931D4">
        <w:rPr>
          <w:rFonts w:ascii="Angsana New" w:hAnsi="Angsana New"/>
          <w:sz w:val="28"/>
          <w:szCs w:val="28"/>
          <w:cs/>
        </w:rPr>
        <w:t xml:space="preserve"> </w:t>
      </w:r>
      <w:r w:rsidR="00B209AB" w:rsidRPr="008931D4">
        <w:rPr>
          <w:rFonts w:ascii="Angsana New" w:hAnsi="Angsana New" w:hint="cs"/>
          <w:sz w:val="28"/>
          <w:szCs w:val="28"/>
          <w:cs/>
        </w:rPr>
        <w:t>นอกจากนี้</w:t>
      </w:r>
      <w:r w:rsidR="00B209AB" w:rsidRPr="008931D4">
        <w:rPr>
          <w:rFonts w:ascii="Angsana New" w:hAnsi="Angsana New"/>
          <w:sz w:val="28"/>
          <w:szCs w:val="28"/>
          <w:cs/>
        </w:rPr>
        <w:t xml:space="preserve"> </w:t>
      </w:r>
      <w:r w:rsidR="00B209AB" w:rsidRPr="008931D4">
        <w:rPr>
          <w:rFonts w:ascii="Angsana New" w:hAnsi="Angsana New" w:hint="cs"/>
          <w:sz w:val="28"/>
          <w:szCs w:val="28"/>
          <w:cs/>
        </w:rPr>
        <w:t>กลุ่มบริษัทรับรู้ผลขาดทุนจากการด้อยค่าด้านเครดิตที่คาดว่าจะเกิดขึ้น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  <w:r w:rsidR="00EE1362" w:rsidRPr="008931D4">
        <w:rPr>
          <w:rFonts w:ascii="Angsana New" w:hAnsi="Angsana New"/>
          <w:sz w:val="28"/>
          <w:szCs w:val="28"/>
        </w:rPr>
        <w:t xml:space="preserve"> (Management overlay)</w:t>
      </w:r>
    </w:p>
    <w:p w14:paraId="5ADE645C" w14:textId="77777777" w:rsidR="00A75331" w:rsidRPr="008931D4" w:rsidRDefault="00A75331" w:rsidP="00AB0C65"/>
    <w:p w14:paraId="5E23EA72" w14:textId="353FD43F" w:rsidR="00AB0C65" w:rsidRPr="008931D4" w:rsidRDefault="00A75331" w:rsidP="001A5B2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ab/>
      </w:r>
      <w:r w:rsidR="00AB0C65"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ค่าเผื่อผลขาดทุนจากการด้อยค่า</w:t>
      </w:r>
      <w:r w:rsidR="009F42AB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AB0C65" w:rsidRPr="008931D4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- วิธีการทั่วไป</w:t>
      </w:r>
    </w:p>
    <w:p w14:paraId="3E954DD6" w14:textId="4AA603A1" w:rsidR="00AB0C65" w:rsidRPr="008931D4" w:rsidRDefault="00AB0C65" w:rsidP="007C66F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00"/>
      </w:tblGrid>
      <w:tr w:rsidR="00260292" w:rsidRPr="008931D4" w14:paraId="634463D0" w14:textId="77777777" w:rsidTr="00863CB8">
        <w:trPr>
          <w:trHeight w:val="20"/>
          <w:tblHeader/>
        </w:trPr>
        <w:tc>
          <w:tcPr>
            <w:tcW w:w="2880" w:type="dxa"/>
            <w:vAlign w:val="bottom"/>
          </w:tcPr>
          <w:p w14:paraId="42B418E3" w14:textId="77777777" w:rsidR="00260292" w:rsidRPr="008931D4" w:rsidRDefault="00260292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2" w:name="_Hlk47636246"/>
          </w:p>
        </w:tc>
        <w:tc>
          <w:tcPr>
            <w:tcW w:w="6300" w:type="dxa"/>
            <w:gridSpan w:val="9"/>
            <w:vAlign w:val="bottom"/>
          </w:tcPr>
          <w:p w14:paraId="215C0BFB" w14:textId="26DA263D" w:rsidR="00260292" w:rsidRDefault="00260292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0292" w:rsidRPr="008931D4" w14:paraId="60B876F7" w14:textId="77777777" w:rsidTr="00C437BD">
        <w:trPr>
          <w:trHeight w:val="20"/>
          <w:tblHeader/>
        </w:trPr>
        <w:tc>
          <w:tcPr>
            <w:tcW w:w="2880" w:type="dxa"/>
            <w:vAlign w:val="bottom"/>
          </w:tcPr>
          <w:p w14:paraId="06613053" w14:textId="77777777" w:rsidR="00334F78" w:rsidRPr="008931D4" w:rsidRDefault="00334F78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2C0530" w14:textId="090D33A3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55FCE40C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A22605" w14:textId="67FBF832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จากการซื้อ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270" w:type="dxa"/>
          </w:tcPr>
          <w:p w14:paraId="656C3F7B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1F659C" w14:textId="2043E5DD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ผ่อนชำระ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270" w:type="dxa"/>
          </w:tcPr>
          <w:p w14:paraId="282D7E02" w14:textId="77777777" w:rsidR="00334F78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CFDB73" w14:textId="2B62D189" w:rsidR="00334F78" w:rsidRPr="008931D4" w:rsidRDefault="00334F78" w:rsidP="00A212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260292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19D8FB29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864DE7F" w14:textId="2B783FDC" w:rsidR="00334F78" w:rsidRPr="008931D4" w:rsidRDefault="00334F78" w:rsidP="00C437B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0292" w:rsidRPr="008931D4" w14:paraId="5A50473D" w14:textId="77777777" w:rsidTr="008E13BB">
        <w:trPr>
          <w:trHeight w:val="20"/>
          <w:tblHeader/>
        </w:trPr>
        <w:tc>
          <w:tcPr>
            <w:tcW w:w="2880" w:type="dxa"/>
            <w:vAlign w:val="bottom"/>
          </w:tcPr>
          <w:p w14:paraId="739D041E" w14:textId="77777777" w:rsidR="00260292" w:rsidRPr="008931D4" w:rsidRDefault="00260292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172AA6DE" w14:textId="31D13FA9" w:rsidR="00260292" w:rsidRDefault="00260292" w:rsidP="004A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0292" w:rsidRPr="008931D4" w14:paraId="0557F945" w14:textId="77777777" w:rsidTr="00260292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665D748B" w14:textId="158B30C3" w:rsidR="00334F78" w:rsidRPr="008931D4" w:rsidRDefault="00334F78" w:rsidP="00A2124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31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2A4CD9D4" w14:textId="14CB041F" w:rsidR="00334F78" w:rsidRPr="008931D4" w:rsidRDefault="00334F78" w:rsidP="00A2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35,813</w:t>
            </w:r>
          </w:p>
        </w:tc>
        <w:tc>
          <w:tcPr>
            <w:tcW w:w="270" w:type="dxa"/>
          </w:tcPr>
          <w:p w14:paraId="67009A5B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01093D" w14:textId="608EF2AC" w:rsidR="00334F78" w:rsidRPr="008931D4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59930945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FADC3" w14:textId="0ABEECE7" w:rsidR="00334F78" w:rsidRPr="008931D4" w:rsidRDefault="00334F78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02593A25" w14:textId="77777777" w:rsidR="00334F78" w:rsidRDefault="00334F78" w:rsidP="00334F7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D71FB" w14:textId="3EF2C415" w:rsidR="00334F78" w:rsidRPr="002042EF" w:rsidRDefault="00334F78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042EF">
              <w:rPr>
                <w:rFonts w:ascii="Angsana New" w:eastAsia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17FC06B1" w14:textId="77777777" w:rsidR="00334F78" w:rsidRDefault="00334F78" w:rsidP="0026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40C1CF" w14:textId="684AC888" w:rsidR="00334F78" w:rsidRPr="008931D4" w:rsidRDefault="00334F78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36,603</w:t>
            </w:r>
          </w:p>
        </w:tc>
      </w:tr>
      <w:tr w:rsidR="002042EF" w:rsidRPr="008931D4" w14:paraId="36AAF212" w14:textId="77777777" w:rsidTr="00260292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B028218" w14:textId="2532FEEE" w:rsidR="002042EF" w:rsidRPr="008931D4" w:rsidRDefault="002042EF" w:rsidP="00D366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6" w:right="-111" w:hanging="16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การวัดมูลค่าใหม่สุทธิของค่าเผื่อผลขาดทุนจากการด้อยค่าด้านเครดิต</w:t>
            </w:r>
          </w:p>
        </w:tc>
        <w:tc>
          <w:tcPr>
            <w:tcW w:w="1170" w:type="dxa"/>
          </w:tcPr>
          <w:p w14:paraId="1B830DDB" w14:textId="77777777" w:rsid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A4584C5" w14:textId="356C6C49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1D29F3A5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5DCDE3" w14:textId="1D2E882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BDA4FF" w14:textId="20FA600E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67E231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0B7647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674E2D" w14:textId="4043C5E3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270" w:type="dxa"/>
          </w:tcPr>
          <w:p w14:paraId="2152D6AA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F50EE" w14:textId="77777777" w:rsidR="002042EF" w:rsidRP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803604A" w14:textId="34CB9BA8" w:rsidR="002042EF" w:rsidRP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042EF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31EED6" w14:textId="77777777" w:rsid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8BD42D" w14:textId="3A9967DA" w:rsid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D64FF82" w14:textId="03D955A2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255</w:t>
            </w:r>
          </w:p>
        </w:tc>
      </w:tr>
      <w:tr w:rsidR="002042EF" w:rsidRPr="008931D4" w14:paraId="651DBBF3" w14:textId="77777777" w:rsidTr="00260292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158031" w14:textId="6EFD9CA1" w:rsidR="002042EF" w:rsidRPr="008931D4" w:rsidRDefault="002042EF" w:rsidP="002042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170" w:type="dxa"/>
            <w:vAlign w:val="bottom"/>
          </w:tcPr>
          <w:p w14:paraId="6EE3C7F7" w14:textId="34E60013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(10,926)</w:t>
            </w:r>
          </w:p>
        </w:tc>
        <w:tc>
          <w:tcPr>
            <w:tcW w:w="270" w:type="dxa"/>
          </w:tcPr>
          <w:p w14:paraId="35C0AA6D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9EE32" w14:textId="6D74D29C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0" w:type="dxa"/>
          </w:tcPr>
          <w:p w14:paraId="565D5B9A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5E53B2" w14:textId="74749BE1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270" w:type="dxa"/>
          </w:tcPr>
          <w:p w14:paraId="1FBE220E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7B4BB6" w14:textId="43E1AFB9" w:rsidR="002042EF" w:rsidRP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42E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34910AB1" w14:textId="77777777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26C058C" w14:textId="225AB43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(11,250)</w:t>
            </w:r>
          </w:p>
        </w:tc>
      </w:tr>
      <w:tr w:rsidR="002042EF" w:rsidRPr="008931D4" w14:paraId="6530A040" w14:textId="77777777" w:rsidTr="00260292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0C04F4A" w14:textId="0E79EA41" w:rsidR="002042EF" w:rsidRPr="008931D4" w:rsidRDefault="002042EF" w:rsidP="002042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EA6F2" w14:textId="769DAA0C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16,768</w:t>
            </w:r>
          </w:p>
        </w:tc>
        <w:tc>
          <w:tcPr>
            <w:tcW w:w="270" w:type="dxa"/>
          </w:tcPr>
          <w:p w14:paraId="0FBE7B47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EBF7F" w14:textId="3B56E5E6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61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66FB34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B376AF" w14:textId="74DA3FAA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4F0FDE3D" w14:textId="77777777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75C51" w14:textId="2533B5EB" w:rsidR="002042EF" w:rsidRPr="002042EF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042EF">
              <w:rPr>
                <w:rFonts w:ascii="Angsana New" w:eastAsia="Angsana New" w:hAnsi="Angsana New"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1E3F6F25" w14:textId="77777777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B949A" w14:textId="6C205D79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3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17,790</w:t>
            </w:r>
          </w:p>
        </w:tc>
      </w:tr>
      <w:tr w:rsidR="002042EF" w:rsidRPr="008931D4" w14:paraId="6568B652" w14:textId="77777777" w:rsidTr="002B39B8">
        <w:trPr>
          <w:trHeight w:val="433"/>
        </w:trPr>
        <w:tc>
          <w:tcPr>
            <w:tcW w:w="2880" w:type="dxa"/>
            <w:vAlign w:val="bottom"/>
            <w:hideMark/>
          </w:tcPr>
          <w:p w14:paraId="15809BF5" w14:textId="3F455885" w:rsidR="002042EF" w:rsidRPr="008931D4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BBE47" w14:textId="199183B3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42,108</w:t>
            </w:r>
          </w:p>
        </w:tc>
        <w:tc>
          <w:tcPr>
            <w:tcW w:w="270" w:type="dxa"/>
          </w:tcPr>
          <w:p w14:paraId="2EE73390" w14:textId="77777777" w:rsidR="002042EF" w:rsidRDefault="002042EF" w:rsidP="002042EF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5BE3F" w14:textId="198C1AA7" w:rsidR="002042EF" w:rsidRPr="002042EF" w:rsidRDefault="002042EF" w:rsidP="002B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2042E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70" w:type="dxa"/>
            <w:vAlign w:val="bottom"/>
          </w:tcPr>
          <w:p w14:paraId="002CDC06" w14:textId="77777777" w:rsidR="002042EF" w:rsidRDefault="002042EF" w:rsidP="002B39B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552D3" w14:textId="7FBFE7CF" w:rsidR="002042EF" w:rsidRPr="008931D4" w:rsidRDefault="002042EF" w:rsidP="002B39B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907"/>
                <w:tab w:val="decimal" w:pos="610"/>
                <w:tab w:val="left" w:pos="79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1,051</w:t>
            </w:r>
          </w:p>
        </w:tc>
        <w:tc>
          <w:tcPr>
            <w:tcW w:w="270" w:type="dxa"/>
            <w:vAlign w:val="bottom"/>
          </w:tcPr>
          <w:p w14:paraId="2574DF01" w14:textId="77777777" w:rsidR="002042EF" w:rsidRDefault="002042EF" w:rsidP="002B39B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F6D14" w14:textId="2ECDBA67" w:rsidR="002042EF" w:rsidRPr="002B39B8" w:rsidRDefault="002042EF" w:rsidP="002B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2B39B8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70" w:type="dxa"/>
          </w:tcPr>
          <w:p w14:paraId="0D1BC6A8" w14:textId="77777777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F8908" w14:textId="02979AD6" w:rsidR="002042EF" w:rsidRPr="008931D4" w:rsidRDefault="002042EF" w:rsidP="0020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3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3,398</w:t>
            </w:r>
          </w:p>
        </w:tc>
      </w:tr>
      <w:bookmarkEnd w:id="12"/>
    </w:tbl>
    <w:p w14:paraId="0F61D698" w14:textId="14C5F8D8" w:rsidR="00D0045F" w:rsidRDefault="00D0045F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00"/>
      </w:tblGrid>
      <w:tr w:rsidR="00BC5773" w:rsidRPr="008931D4" w14:paraId="726EDEFA" w14:textId="77777777" w:rsidTr="00BC5773">
        <w:trPr>
          <w:trHeight w:val="290"/>
          <w:tblHeader/>
        </w:trPr>
        <w:tc>
          <w:tcPr>
            <w:tcW w:w="2880" w:type="dxa"/>
            <w:vAlign w:val="bottom"/>
          </w:tcPr>
          <w:p w14:paraId="4668FCE8" w14:textId="77777777" w:rsidR="00BC5773" w:rsidRPr="008931D4" w:rsidRDefault="00BC5773" w:rsidP="00F620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BB24A7" w14:textId="77777777" w:rsidR="00BC5773" w:rsidRPr="008931D4" w:rsidRDefault="00BC5773" w:rsidP="00BC5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9E260" w14:textId="77777777" w:rsidR="00BC5773" w:rsidRDefault="00BC5773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693E2C2" w14:textId="0A560282" w:rsidR="00BC5773" w:rsidRDefault="00BC5773" w:rsidP="00BC5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48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6E" w:rsidRPr="008931D4" w14:paraId="3A75F31C" w14:textId="77777777" w:rsidTr="0094480A">
        <w:trPr>
          <w:trHeight w:val="794"/>
          <w:tblHeader/>
        </w:trPr>
        <w:tc>
          <w:tcPr>
            <w:tcW w:w="2880" w:type="dxa"/>
            <w:vAlign w:val="bottom"/>
          </w:tcPr>
          <w:p w14:paraId="0590B059" w14:textId="77777777" w:rsidR="00F6206E" w:rsidRPr="008931D4" w:rsidRDefault="00F6206E" w:rsidP="00F620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CA0C18" w14:textId="59A3A330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EAC51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570BA" w14:textId="0F7E6C4C" w:rsidR="00F6206E" w:rsidRPr="008931D4" w:rsidRDefault="00F6206E" w:rsidP="004042B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65A2461E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68CFBB" w14:textId="6496D8B4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จากการซื้อ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270" w:type="dxa"/>
          </w:tcPr>
          <w:p w14:paraId="58F602D0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D6C325" w14:textId="631FD896" w:rsidR="00F6206E" w:rsidRPr="008931D4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ผ่อนชำระ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270" w:type="dxa"/>
          </w:tcPr>
          <w:p w14:paraId="7A095D9F" w14:textId="77777777" w:rsidR="00F6206E" w:rsidRDefault="00F6206E" w:rsidP="00F620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B41AD4" w14:textId="3F369524" w:rsidR="00F6206E" w:rsidRPr="008931D4" w:rsidRDefault="0094480A" w:rsidP="00C437B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250"/>
                <w:tab w:val="left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11C5" w:rsidRPr="008931D4" w14:paraId="228CF0F3" w14:textId="77777777" w:rsidTr="00D476C6">
        <w:trPr>
          <w:trHeight w:val="20"/>
          <w:tblHeader/>
        </w:trPr>
        <w:tc>
          <w:tcPr>
            <w:tcW w:w="2880" w:type="dxa"/>
            <w:vAlign w:val="bottom"/>
          </w:tcPr>
          <w:p w14:paraId="72CD5A23" w14:textId="77777777" w:rsidR="006111C5" w:rsidRPr="008931D4" w:rsidRDefault="006111C5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07DB1D" w14:textId="77777777" w:rsidR="006111C5" w:rsidRPr="008931D4" w:rsidRDefault="006111C5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6DBEAE" w14:textId="77777777" w:rsidR="006111C5" w:rsidRDefault="006111C5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669591F" w14:textId="5E05C731" w:rsidR="006111C5" w:rsidRPr="006111C5" w:rsidRDefault="006111C5" w:rsidP="0061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9"/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</w:rPr>
            </w:pPr>
            <w:r w:rsidRPr="006111C5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2948" w:rsidRPr="008931D4" w14:paraId="0667BC48" w14:textId="77777777" w:rsidTr="00F6206E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24F23100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31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8931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7A4EA1E4" w14:textId="75B85049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A5A050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03F9E6" w14:textId="1A9B34E8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35,813</w:t>
            </w:r>
          </w:p>
        </w:tc>
        <w:tc>
          <w:tcPr>
            <w:tcW w:w="270" w:type="dxa"/>
          </w:tcPr>
          <w:p w14:paraId="6996C86A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37EDF" w14:textId="43BB6C1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4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2D770E39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9790C" w14:textId="2DE7D966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2855A11F" w14:textId="77777777" w:rsidR="00802948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12DAFB" w14:textId="0BD00D81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36,567</w:t>
            </w:r>
          </w:p>
        </w:tc>
      </w:tr>
      <w:tr w:rsidR="00802948" w:rsidRPr="008931D4" w14:paraId="5E1E6DAF" w14:textId="77777777" w:rsidTr="00F6206E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4AEDB9D" w14:textId="02F087F5" w:rsidR="00802948" w:rsidRPr="008931D4" w:rsidRDefault="00D366CA" w:rsidP="00D366C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6" w:right="-111" w:hanging="16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การวัดมูลค่าใหม่สุทธิของค่าเผื่อผลขาดทุนจากการด้อยค่าด้านเครดิต</w:t>
            </w:r>
          </w:p>
        </w:tc>
        <w:tc>
          <w:tcPr>
            <w:tcW w:w="1080" w:type="dxa"/>
          </w:tcPr>
          <w:p w14:paraId="59CEBCD4" w14:textId="3AECF748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2EEC6D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94102C" w14:textId="77777777" w:rsidR="00802948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2D3A519A" w14:textId="673D55AD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31595E03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F5025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07B49" w14:textId="3882A2B0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C67EAE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DA4F9C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F6A6EA" w14:textId="552D0915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270" w:type="dxa"/>
          </w:tcPr>
          <w:p w14:paraId="056E2059" w14:textId="77777777" w:rsidR="00802948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98FD09" w14:textId="77777777" w:rsidR="00802948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44D2202" w14:textId="383038E2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255</w:t>
            </w:r>
          </w:p>
        </w:tc>
      </w:tr>
      <w:tr w:rsidR="00802948" w:rsidRPr="008931D4" w14:paraId="361C0F5B" w14:textId="77777777" w:rsidTr="00F6206E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062ACF0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สินทรัพย์ที่ชำระคืน </w:t>
            </w:r>
          </w:p>
        </w:tc>
        <w:tc>
          <w:tcPr>
            <w:tcW w:w="1080" w:type="dxa"/>
            <w:vAlign w:val="bottom"/>
          </w:tcPr>
          <w:p w14:paraId="74914F46" w14:textId="2FD75B40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9B1357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19B17" w14:textId="00D69F92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  <w:tab w:val="left" w:pos="61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948">
              <w:rPr>
                <w:rFonts w:ascii="Angsana New" w:hAnsi="Angsana New"/>
                <w:sz w:val="28"/>
                <w:szCs w:val="28"/>
              </w:rPr>
              <w:t>(10,926)</w:t>
            </w:r>
          </w:p>
        </w:tc>
        <w:tc>
          <w:tcPr>
            <w:tcW w:w="270" w:type="dxa"/>
          </w:tcPr>
          <w:p w14:paraId="54E79AD2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B3F7B" w14:textId="78425404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  <w:tab w:val="left" w:pos="61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0" w:type="dxa"/>
          </w:tcPr>
          <w:p w14:paraId="1A2F3FAE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AC291" w14:textId="7B6A38D9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line="240" w:lineRule="auto"/>
              <w:ind w:left="-95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270" w:type="dxa"/>
          </w:tcPr>
          <w:p w14:paraId="2EF6EBAD" w14:textId="77777777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1BC0BC3" w14:textId="0208B3AA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-1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(11,249)</w:t>
            </w:r>
          </w:p>
        </w:tc>
      </w:tr>
      <w:tr w:rsidR="00802948" w:rsidRPr="008931D4" w14:paraId="36A27E22" w14:textId="77777777" w:rsidTr="00F6206E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6D85F5E4" w14:textId="77777777" w:rsidR="00802948" w:rsidRPr="008931D4" w:rsidRDefault="00802948" w:rsidP="0080294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สินทรัพย์ใหม่ที่ได้มา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73711E1" w14:textId="73D474C6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B5CDDD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76B0F" w14:textId="5731E1BE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61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/>
                <w:sz w:val="28"/>
                <w:szCs w:val="28"/>
              </w:rPr>
              <w:t>16,768</w:t>
            </w:r>
          </w:p>
        </w:tc>
        <w:tc>
          <w:tcPr>
            <w:tcW w:w="270" w:type="dxa"/>
          </w:tcPr>
          <w:p w14:paraId="5CC2D4C5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697DDB" w14:textId="0110285F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0E10CE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764EE" w14:textId="06A9FFC6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25D80436" w14:textId="77777777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647EF" w14:textId="6734CCC7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17,642</w:t>
            </w:r>
          </w:p>
        </w:tc>
      </w:tr>
      <w:tr w:rsidR="00802948" w:rsidRPr="008931D4" w14:paraId="2167A4B3" w14:textId="77777777" w:rsidTr="00CE6B4D">
        <w:trPr>
          <w:trHeight w:val="433"/>
        </w:trPr>
        <w:tc>
          <w:tcPr>
            <w:tcW w:w="2880" w:type="dxa"/>
            <w:vAlign w:val="bottom"/>
            <w:hideMark/>
          </w:tcPr>
          <w:p w14:paraId="12CD9DD2" w14:textId="77777777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2C2EFE" w14:textId="3890B78E" w:rsidR="00802948" w:rsidRPr="008931D4" w:rsidRDefault="00802948" w:rsidP="0080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1"/>
                <w:tab w:val="center" w:pos="4536"/>
                <w:tab w:val="right" w:pos="9072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13BED5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CD541" w14:textId="471B9AFF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907"/>
                <w:tab w:val="decimal" w:pos="610"/>
                <w:tab w:val="left" w:pos="79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42,108</w:t>
            </w:r>
          </w:p>
        </w:tc>
        <w:tc>
          <w:tcPr>
            <w:tcW w:w="270" w:type="dxa"/>
          </w:tcPr>
          <w:p w14:paraId="58DE23AF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E131" w14:textId="100E86AE" w:rsidR="00802948" w:rsidRPr="008931D4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907"/>
                <w:tab w:val="decimal" w:pos="610"/>
                <w:tab w:val="left" w:pos="79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2E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2BCAEEDE" w14:textId="77777777" w:rsidR="00802948" w:rsidRDefault="00802948" w:rsidP="00802948">
            <w:pPr>
              <w:shd w:val="clear" w:color="auto" w:fill="FFFFFF" w:themeFill="background1"/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A7ADD" w14:textId="0CD81B80" w:rsidR="00802948" w:rsidRPr="00CE6B4D" w:rsidRDefault="00802948" w:rsidP="00CE6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line="240" w:lineRule="auto"/>
              <w:ind w:left="-95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6B4D">
              <w:rPr>
                <w:rFonts w:ascii="Angsana New" w:hAnsi="Angsana New"/>
                <w:b/>
                <w:bCs/>
                <w:sz w:val="28"/>
                <w:szCs w:val="28"/>
              </w:rPr>
              <w:t>1,051</w:t>
            </w:r>
          </w:p>
        </w:tc>
        <w:tc>
          <w:tcPr>
            <w:tcW w:w="270" w:type="dxa"/>
            <w:vAlign w:val="bottom"/>
          </w:tcPr>
          <w:p w14:paraId="15883D50" w14:textId="77777777" w:rsidR="00802948" w:rsidRPr="00CE6B4D" w:rsidRDefault="00802948" w:rsidP="00CE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4F56A" w14:textId="162511B6" w:rsidR="00802948" w:rsidRPr="00CE6B4D" w:rsidRDefault="00802948" w:rsidP="00CE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95" w:right="29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CE6B4D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43,215</w:t>
            </w:r>
          </w:p>
        </w:tc>
      </w:tr>
    </w:tbl>
    <w:p w14:paraId="09E8387C" w14:textId="4383FFF9" w:rsidR="00B1744F" w:rsidRDefault="00B1744F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FFDB88" w14:textId="2795D5B6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3470C6" w14:textId="08D7249D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455DB" w14:textId="7B7E7C96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7204" w14:textId="13E8D01C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846EAD" w14:textId="2496DF01" w:rsidR="00260292" w:rsidRDefault="00260292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F60261" w14:textId="645352B7" w:rsidR="00260292" w:rsidRDefault="00E6227D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575B21E6" w14:textId="237BED82" w:rsidR="009D28E1" w:rsidRPr="008931D4" w:rsidRDefault="0046030B" w:rsidP="00990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ผลขาดทุนจากการด้อยค่า</w:t>
      </w:r>
      <w:r w:rsidR="003008D1" w:rsidRPr="008931D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F5338C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="00F5338C">
        <w:rPr>
          <w:rFonts w:ascii="Angsana New" w:hAnsi="Angsana New" w:hint="cs"/>
          <w:b/>
          <w:bCs/>
          <w:i/>
          <w:iCs/>
          <w:sz w:val="28"/>
          <w:szCs w:val="28"/>
          <w:cs/>
        </w:rPr>
        <w:t>(กลับรายการ)</w:t>
      </w:r>
    </w:p>
    <w:p w14:paraId="05E24249" w14:textId="641FCD64" w:rsidR="0046030B" w:rsidRPr="008931D4" w:rsidRDefault="0046030B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1179"/>
        <w:gridCol w:w="270"/>
        <w:gridCol w:w="1269"/>
        <w:gridCol w:w="243"/>
        <w:gridCol w:w="1188"/>
        <w:gridCol w:w="270"/>
        <w:gridCol w:w="1170"/>
      </w:tblGrid>
      <w:tr w:rsidR="00990868" w:rsidRPr="008931D4" w14:paraId="667E1721" w14:textId="77777777" w:rsidTr="00A86DDE">
        <w:trPr>
          <w:cantSplit/>
          <w:trHeight w:val="153"/>
          <w:tblHeader/>
        </w:trPr>
        <w:tc>
          <w:tcPr>
            <w:tcW w:w="3591" w:type="dxa"/>
            <w:shd w:val="clear" w:color="auto" w:fill="auto"/>
            <w:vAlign w:val="bottom"/>
          </w:tcPr>
          <w:p w14:paraId="187B43E7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585769D4" w14:textId="1DE45CCE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7FB02FCB" w14:textId="15257071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0D6E9606" w14:textId="0B9DD636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0868" w:rsidRPr="008931D4" w14:paraId="37C150A6" w14:textId="77777777" w:rsidTr="00A86DDE">
        <w:trPr>
          <w:cantSplit/>
          <w:trHeight w:val="153"/>
          <w:tblHeader/>
        </w:trPr>
        <w:tc>
          <w:tcPr>
            <w:tcW w:w="3591" w:type="dxa"/>
            <w:shd w:val="clear" w:color="auto" w:fill="auto"/>
            <w:vAlign w:val="bottom"/>
          </w:tcPr>
          <w:p w14:paraId="56FE6419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853081E" w14:textId="24694BB8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70" w:type="dxa"/>
          </w:tcPr>
          <w:p w14:paraId="246B5C77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9" w:type="dxa"/>
          </w:tcPr>
          <w:p w14:paraId="45C6F48E" w14:textId="20BF6A80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43" w:type="dxa"/>
          </w:tcPr>
          <w:p w14:paraId="7CA0D5AE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1327C35" w14:textId="0B514124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270" w:type="dxa"/>
          </w:tcPr>
          <w:p w14:paraId="48D3CACE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0181A9B" w14:textId="473CC224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990868" w:rsidRPr="008931D4" w14:paraId="639197E4" w14:textId="77777777" w:rsidTr="00A86DDE">
        <w:trPr>
          <w:cantSplit/>
          <w:trHeight w:val="153"/>
          <w:tblHeader/>
        </w:trPr>
        <w:tc>
          <w:tcPr>
            <w:tcW w:w="3591" w:type="dxa"/>
            <w:shd w:val="clear" w:color="auto" w:fill="auto"/>
            <w:vAlign w:val="bottom"/>
          </w:tcPr>
          <w:p w14:paraId="6042DFEB" w14:textId="4184FD8A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สำหรับงวดสิ้นสุดวันที่ </w:t>
            </w: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8931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9" w:type="dxa"/>
            <w:vAlign w:val="bottom"/>
          </w:tcPr>
          <w:p w14:paraId="009515F0" w14:textId="4FE04482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270" w:type="dxa"/>
          </w:tcPr>
          <w:p w14:paraId="72774A50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9" w:type="dxa"/>
          </w:tcPr>
          <w:p w14:paraId="656ACCC2" w14:textId="7A343E13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  <w:tc>
          <w:tcPr>
            <w:tcW w:w="243" w:type="dxa"/>
          </w:tcPr>
          <w:p w14:paraId="4D3E10DB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1198E5A" w14:textId="00F0C489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งวดสามเดือน</w:t>
            </w:r>
          </w:p>
        </w:tc>
        <w:tc>
          <w:tcPr>
            <w:tcW w:w="270" w:type="dxa"/>
          </w:tcPr>
          <w:p w14:paraId="2C770902" w14:textId="77777777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DA1644C" w14:textId="2FB06D00" w:rsidR="00990868" w:rsidRPr="008931D4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</w:tr>
      <w:tr w:rsidR="00990868" w:rsidRPr="008931D4" w14:paraId="17764F6F" w14:textId="77777777" w:rsidTr="00A86DDE">
        <w:trPr>
          <w:cantSplit/>
          <w:trHeight w:val="153"/>
          <w:tblHeader/>
        </w:trPr>
        <w:tc>
          <w:tcPr>
            <w:tcW w:w="3591" w:type="dxa"/>
            <w:shd w:val="clear" w:color="auto" w:fill="auto"/>
            <w:vAlign w:val="bottom"/>
          </w:tcPr>
          <w:p w14:paraId="186E0773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5589" w:type="dxa"/>
            <w:gridSpan w:val="7"/>
          </w:tcPr>
          <w:p w14:paraId="5E950F3C" w14:textId="25F4F214" w:rsidR="00990868" w:rsidRPr="00A97837" w:rsidRDefault="00990868" w:rsidP="00990868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97837">
              <w:rPr>
                <w:rFonts w:ascii="Angsana New" w:hAnsi="Angsana New" w:cs="Angsana New" w:hint="cs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A9783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90868" w:rsidRPr="008931D4" w14:paraId="1B72F28E" w14:textId="77777777" w:rsidTr="00A86DDE">
        <w:trPr>
          <w:cantSplit/>
          <w:trHeight w:val="153"/>
        </w:trPr>
        <w:tc>
          <w:tcPr>
            <w:tcW w:w="3591" w:type="dxa"/>
          </w:tcPr>
          <w:p w14:paraId="26088D9E" w14:textId="77777777" w:rsidR="00990868" w:rsidRPr="008931D4" w:rsidRDefault="00990868" w:rsidP="00990868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9" w:type="dxa"/>
          </w:tcPr>
          <w:p w14:paraId="312D9F1F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86C71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9C03777" w14:textId="28939A6F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C7AFC01" w14:textId="19CBC7E4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E3E2EFF" w14:textId="21622039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DB218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C62B2C" w14:textId="77777777" w:rsidR="00990868" w:rsidRPr="008931D4" w:rsidRDefault="00990868" w:rsidP="00990868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578B" w:rsidRPr="008931D4" w14:paraId="7C9ADE72" w14:textId="77777777" w:rsidTr="00AA578B">
        <w:trPr>
          <w:cantSplit/>
          <w:trHeight w:val="203"/>
        </w:trPr>
        <w:tc>
          <w:tcPr>
            <w:tcW w:w="3591" w:type="dxa"/>
          </w:tcPr>
          <w:p w14:paraId="23CFF493" w14:textId="5796060C" w:rsidR="00AA578B" w:rsidRPr="008931D4" w:rsidRDefault="00AA578B" w:rsidP="00AA57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color w:val="211E1F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9" w:type="dxa"/>
            <w:vAlign w:val="bottom"/>
          </w:tcPr>
          <w:p w14:paraId="7BE66DB6" w14:textId="600DBC6F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5,134</w:t>
            </w:r>
          </w:p>
        </w:tc>
        <w:tc>
          <w:tcPr>
            <w:tcW w:w="270" w:type="dxa"/>
          </w:tcPr>
          <w:p w14:paraId="7ADA8A5D" w14:textId="77777777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D61BE73" w14:textId="1046C6E3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6,295</w:t>
            </w:r>
          </w:p>
        </w:tc>
        <w:tc>
          <w:tcPr>
            <w:tcW w:w="243" w:type="dxa"/>
          </w:tcPr>
          <w:p w14:paraId="39DF5343" w14:textId="1E1CAE91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20BD5CE" w14:textId="18381AC9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5,134</w:t>
            </w:r>
          </w:p>
        </w:tc>
        <w:tc>
          <w:tcPr>
            <w:tcW w:w="270" w:type="dxa"/>
          </w:tcPr>
          <w:p w14:paraId="2B160EE3" w14:textId="77777777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45E625" w14:textId="3B685D5F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6,295</w:t>
            </w:r>
          </w:p>
        </w:tc>
      </w:tr>
      <w:tr w:rsidR="00AA578B" w:rsidRPr="008931D4" w14:paraId="587E9F56" w14:textId="77777777" w:rsidTr="00F5338C">
        <w:trPr>
          <w:cantSplit/>
          <w:trHeight w:val="203"/>
        </w:trPr>
        <w:tc>
          <w:tcPr>
            <w:tcW w:w="3591" w:type="dxa"/>
          </w:tcPr>
          <w:p w14:paraId="5C54C6C7" w14:textId="3172F0AC" w:rsidR="00AA578B" w:rsidRPr="008931D4" w:rsidRDefault="00AA578B" w:rsidP="00AA57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9" w:type="dxa"/>
            <w:vAlign w:val="bottom"/>
          </w:tcPr>
          <w:p w14:paraId="3B5ABACD" w14:textId="21216785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(103)</w:t>
            </w:r>
          </w:p>
        </w:tc>
        <w:tc>
          <w:tcPr>
            <w:tcW w:w="270" w:type="dxa"/>
          </w:tcPr>
          <w:p w14:paraId="33E5CB93" w14:textId="77777777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C536A1F" w14:textId="0E0A052E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(90)</w:t>
            </w:r>
          </w:p>
        </w:tc>
        <w:tc>
          <w:tcPr>
            <w:tcW w:w="243" w:type="dxa"/>
          </w:tcPr>
          <w:p w14:paraId="137770EF" w14:textId="39D43072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2BD23A4" w14:textId="1019403B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(103)</w:t>
            </w:r>
          </w:p>
        </w:tc>
        <w:tc>
          <w:tcPr>
            <w:tcW w:w="270" w:type="dxa"/>
          </w:tcPr>
          <w:p w14:paraId="4D0D03E6" w14:textId="77777777" w:rsidR="00AA578B" w:rsidRPr="008931D4" w:rsidRDefault="00AA578B" w:rsidP="00AA578B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5B66AD" w14:textId="2C197AC1" w:rsidR="00AA578B" w:rsidRPr="008931D4" w:rsidRDefault="00AA578B" w:rsidP="00AA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(90)</w:t>
            </w:r>
          </w:p>
        </w:tc>
      </w:tr>
      <w:tr w:rsidR="00F5338C" w:rsidRPr="008931D4" w14:paraId="65E343C7" w14:textId="77777777" w:rsidTr="00F5338C">
        <w:trPr>
          <w:cantSplit/>
          <w:trHeight w:val="203"/>
        </w:trPr>
        <w:tc>
          <w:tcPr>
            <w:tcW w:w="3591" w:type="dxa"/>
          </w:tcPr>
          <w:p w14:paraId="1C05147C" w14:textId="77777777" w:rsidR="00F5338C" w:rsidRPr="008931D4" w:rsidRDefault="00F5338C" w:rsidP="00AA26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179" w:type="dxa"/>
            <w:vAlign w:val="bottom"/>
          </w:tcPr>
          <w:p w14:paraId="09EF9EF5" w14:textId="06253DF7" w:rsidR="00F5338C" w:rsidRPr="00922F94" w:rsidRDefault="00F5338C" w:rsidP="00AA261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21</w:t>
            </w:r>
            <w:r w:rsidR="00922F9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8B1E28A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B4C9130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243" w:type="dxa"/>
          </w:tcPr>
          <w:p w14:paraId="736ABC18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0BEE704" w14:textId="11AC1515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="00922F9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6B17FDD" w14:textId="77777777" w:rsidR="00F5338C" w:rsidRPr="008931D4" w:rsidRDefault="00F5338C" w:rsidP="00AA261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2FAFB" w14:textId="77777777" w:rsidR="00F5338C" w:rsidRPr="008931D4" w:rsidRDefault="00F5338C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C54D8E" w:rsidRPr="008931D4" w14:paraId="4ABE5F76" w14:textId="77777777" w:rsidTr="00F5338C">
        <w:trPr>
          <w:cantSplit/>
          <w:trHeight w:val="203"/>
        </w:trPr>
        <w:tc>
          <w:tcPr>
            <w:tcW w:w="3591" w:type="dxa"/>
          </w:tcPr>
          <w:p w14:paraId="0CB391B1" w14:textId="272D0ED7" w:rsidR="00C54D8E" w:rsidRPr="008931D4" w:rsidRDefault="00C54D8E" w:rsidP="00C54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9" w:type="dxa"/>
            <w:vAlign w:val="bottom"/>
          </w:tcPr>
          <w:p w14:paraId="5FE8F8E8" w14:textId="304541FE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  <w:r w:rsidR="00922F9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007310B1" w14:textId="77777777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CFE4E0D" w14:textId="6EAD8A4B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506A84F" w14:textId="471ADF88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7A1D2AC" w14:textId="0A22F3A2" w:rsidR="00C54D8E" w:rsidRPr="008931D4" w:rsidDel="00F118C7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1BC3A9" w14:textId="77777777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2E068E" w14:textId="64D33934" w:rsidR="00C54D8E" w:rsidRPr="008931D4" w:rsidDel="00F118C7" w:rsidRDefault="00C54D8E" w:rsidP="0015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54D8E" w:rsidRPr="008931D4" w14:paraId="047AE012" w14:textId="77777777" w:rsidTr="00A86DDE">
        <w:trPr>
          <w:cantSplit/>
          <w:trHeight w:val="203"/>
        </w:trPr>
        <w:tc>
          <w:tcPr>
            <w:tcW w:w="3591" w:type="dxa"/>
          </w:tcPr>
          <w:p w14:paraId="20A9E1E5" w14:textId="77777777" w:rsidR="00C54D8E" w:rsidRPr="008931D4" w:rsidRDefault="00C54D8E" w:rsidP="00C54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D437" w14:textId="23B59B95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31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5,33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5AD9E54A" w14:textId="77777777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2B45C1" w14:textId="0537C676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6,79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52AB698F" w14:textId="119BA590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8FEC8" w14:textId="7867E9F5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5,2</w:t>
            </w:r>
            <w:r w:rsidR="00922F9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21F33B14" w14:textId="77777777" w:rsidR="00C54D8E" w:rsidRPr="008931D4" w:rsidRDefault="00C54D8E" w:rsidP="00C54D8E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left="-71" w:right="-80" w:firstLine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E262A" w14:textId="2601D3C6" w:rsidR="00C54D8E" w:rsidRPr="008931D4" w:rsidRDefault="00C54D8E" w:rsidP="00C5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1" w:right="-80" w:firstLine="71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6,648</w:t>
            </w:r>
          </w:p>
        </w:tc>
      </w:tr>
    </w:tbl>
    <w:p w14:paraId="766FB140" w14:textId="77777777" w:rsidR="00011AA2" w:rsidRPr="008931D4" w:rsidRDefault="00011AA2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47433D" w14:textId="1220ECB4" w:rsidR="00DE2FB0" w:rsidRPr="008931D4" w:rsidRDefault="00990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t>15</w:t>
      </w:r>
      <w:r w:rsidR="00924B8E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DE2FB0" w:rsidRPr="008931D4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665235" w:rsidRPr="008931D4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F60905" w:rsidRPr="008931D4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="00665235" w:rsidRPr="008931D4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079EDBA1" w14:textId="77777777" w:rsidR="00A458B8" w:rsidRPr="008931D4" w:rsidRDefault="00A458B8" w:rsidP="008D02D4">
      <w:pPr>
        <w:pStyle w:val="CharChar0"/>
        <w:spacing w:after="0" w:line="240" w:lineRule="auto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36"/>
        <w:gridCol w:w="1204"/>
        <w:gridCol w:w="270"/>
        <w:gridCol w:w="1170"/>
      </w:tblGrid>
      <w:tr w:rsidR="00526E9A" w:rsidRPr="008931D4" w14:paraId="56F6DE99" w14:textId="77777777" w:rsidTr="18656E53">
        <w:tc>
          <w:tcPr>
            <w:tcW w:w="3600" w:type="dxa"/>
          </w:tcPr>
          <w:p w14:paraId="381A66FA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E6C26A6" w14:textId="77777777" w:rsidR="00526E9A" w:rsidRPr="008931D4" w:rsidRDefault="00526E9A" w:rsidP="0052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893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</w:tcPr>
          <w:p w14:paraId="7749EFAC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5958A1" w14:textId="77777777" w:rsidR="00526E9A" w:rsidRPr="008931D4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279" w:rsidRPr="008931D4" w14:paraId="336EF36A" w14:textId="77777777" w:rsidTr="18656E53">
        <w:tc>
          <w:tcPr>
            <w:tcW w:w="3600" w:type="dxa"/>
          </w:tcPr>
          <w:p w14:paraId="5BC5D1A2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AAF0C4" w14:textId="077D9275" w:rsidR="001D4279" w:rsidRPr="008931D4" w:rsidRDefault="002C0DB2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8931D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7B2F132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29F7ED" w14:textId="344BC5FC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893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8931D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E665AD1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25F46F" w14:textId="76E61010" w:rsidR="001D4279" w:rsidRPr="008931D4" w:rsidRDefault="002C0DB2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8931D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45E4F6A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D897B7" w14:textId="1A701C04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31</w:t>
            </w:r>
            <w:r w:rsidR="001D4279" w:rsidRPr="00893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279" w:rsidRPr="008931D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4279" w:rsidRPr="008931D4" w14:paraId="66692D2B" w14:textId="77777777" w:rsidTr="18656E53">
        <w:tc>
          <w:tcPr>
            <w:tcW w:w="3600" w:type="dxa"/>
          </w:tcPr>
          <w:p w14:paraId="15D1D62D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35AE5" w14:textId="2BC7B9BE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77D5438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59D5DF" w14:textId="6AADB917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</w:t>
            </w:r>
            <w:r w:rsidRPr="008931D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C5CA77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538E05" w14:textId="628C713A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900796E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1B86D0" w14:textId="1BD341A4" w:rsidR="001D4279" w:rsidRPr="008931D4" w:rsidRDefault="00F118C7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256</w:t>
            </w:r>
            <w:r w:rsidRPr="008931D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1D4279" w:rsidRPr="008931D4" w14:paraId="09C8412A" w14:textId="77777777" w:rsidTr="18656E53">
        <w:tc>
          <w:tcPr>
            <w:tcW w:w="3600" w:type="dxa"/>
          </w:tcPr>
          <w:p w14:paraId="15BA3315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635B3CF" w14:textId="77777777" w:rsidR="001D4279" w:rsidRPr="008931D4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03B2" w:rsidRPr="008931D4" w14:paraId="74339C6F" w14:textId="77777777" w:rsidTr="18656E53">
        <w:tc>
          <w:tcPr>
            <w:tcW w:w="3600" w:type="dxa"/>
          </w:tcPr>
          <w:p w14:paraId="33741E7B" w14:textId="65D4E85E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08C22D2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BEA2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3CC3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DAEC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47269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FDDED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17EA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6F1014B5" w14:textId="77777777" w:rsidTr="18656E53">
        <w:tc>
          <w:tcPr>
            <w:tcW w:w="3600" w:type="dxa"/>
          </w:tcPr>
          <w:p w14:paraId="4660D5ED" w14:textId="3961E9C7" w:rsidR="003F03B2" w:rsidRPr="008931D4" w:rsidRDefault="003F03B2" w:rsidP="00A5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ภายใต้สัญญาเช่า</w:t>
            </w:r>
            <w:r w:rsidR="00F60905"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บอกเลิกไม</w:t>
            </w:r>
            <w:r w:rsidR="00233167" w:rsidRPr="008931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่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ได้</w:t>
            </w:r>
          </w:p>
        </w:tc>
        <w:tc>
          <w:tcPr>
            <w:tcW w:w="1170" w:type="dxa"/>
          </w:tcPr>
          <w:p w14:paraId="0BFBC34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875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78A4F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DA20D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1E8C0A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F21C3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F36A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710DEA51" w14:textId="77777777" w:rsidTr="00A57EDC">
        <w:tc>
          <w:tcPr>
            <w:tcW w:w="3600" w:type="dxa"/>
          </w:tcPr>
          <w:p w14:paraId="64348A64" w14:textId="3168B9BE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</w:tcPr>
          <w:p w14:paraId="4EADF82B" w14:textId="7012307D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165B4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925A4" w14:textId="4E149F7D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58E5AC7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154DCB" w14:textId="70FD671D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6651A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14FC5" w14:textId="4B3C9141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7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047</w:t>
            </w:r>
          </w:p>
        </w:tc>
      </w:tr>
      <w:tr w:rsidR="003F03B2" w:rsidRPr="008931D4" w14:paraId="16E73652" w14:textId="77777777" w:rsidTr="00A57EDC">
        <w:tc>
          <w:tcPr>
            <w:tcW w:w="3600" w:type="dxa"/>
          </w:tcPr>
          <w:p w14:paraId="065B0566" w14:textId="44057266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หลังจากหนึ่งปี 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AD865" w14:textId="04DB228D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C795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74EE1" w14:textId="7F4E4449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0CA9CC8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18391F" w14:textId="4469A8EA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54518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9484A" w14:textId="6628AD51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15</w:t>
            </w:r>
            <w:r w:rsidR="003F03B2" w:rsidRPr="008931D4">
              <w:rPr>
                <w:rFonts w:ascii="Angsana New" w:hAnsi="Angsana New"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sz w:val="28"/>
                <w:szCs w:val="28"/>
              </w:rPr>
              <w:t>590</w:t>
            </w:r>
          </w:p>
        </w:tc>
      </w:tr>
      <w:tr w:rsidR="003F03B2" w:rsidRPr="008931D4" w14:paraId="57F2E41B" w14:textId="77777777" w:rsidTr="00A57EDC">
        <w:tc>
          <w:tcPr>
            <w:tcW w:w="3600" w:type="dxa"/>
          </w:tcPr>
          <w:p w14:paraId="7B04ADCB" w14:textId="49E577AB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8C2E64" w14:textId="65C92781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CB70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665564" w14:textId="69B4A0EE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8931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13E6D2F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9382E77" w14:textId="2481E9B5" w:rsidR="003F03B2" w:rsidRPr="008931D4" w:rsidRDefault="003B21B9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B51D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5E7673" w14:textId="1A2CCF8A" w:rsidR="003F03B2" w:rsidRPr="008931D4" w:rsidRDefault="00F118C7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3F03B2" w:rsidRPr="008931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</w:tr>
      <w:tr w:rsidR="003F03B2" w:rsidRPr="008931D4" w14:paraId="6C98391E" w14:textId="77777777" w:rsidTr="00A57EDC">
        <w:tc>
          <w:tcPr>
            <w:tcW w:w="3600" w:type="dxa"/>
          </w:tcPr>
          <w:p w14:paraId="7403DFE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2A80B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58E2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8A638E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9F0B7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23463C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E5F968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9DD24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3B2" w:rsidRPr="008931D4" w14:paraId="722054E7" w14:textId="77777777" w:rsidTr="18656E53">
        <w:tc>
          <w:tcPr>
            <w:tcW w:w="3600" w:type="dxa"/>
          </w:tcPr>
          <w:p w14:paraId="5971E9A9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ภาระผูกพันอื่น </w:t>
            </w:r>
            <w:r w:rsidRPr="008931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0E9FDC51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AA75C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1CF04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7934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D4CF92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1AF1F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49F8B5" w14:textId="77777777" w:rsidR="003F03B2" w:rsidRPr="008931D4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45F3" w:rsidRPr="008931D4" w14:paraId="4873F771" w14:textId="77777777" w:rsidTr="18656E53">
        <w:tc>
          <w:tcPr>
            <w:tcW w:w="3600" w:type="dxa"/>
          </w:tcPr>
          <w:p w14:paraId="56927ACF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2C42F190" w14:textId="33876DDB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  <w:tc>
          <w:tcPr>
            <w:tcW w:w="270" w:type="dxa"/>
          </w:tcPr>
          <w:p w14:paraId="7F7AADCC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19831" w14:textId="5787B8B8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7DB604B1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4FCC6" w14:textId="4BD8A88D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  <w:tc>
          <w:tcPr>
            <w:tcW w:w="270" w:type="dxa"/>
          </w:tcPr>
          <w:p w14:paraId="227D7A43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F2943" w14:textId="6BDC7333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F145F3" w:rsidRPr="008931D4" w14:paraId="3E45D41F" w14:textId="77777777" w:rsidTr="18656E53">
        <w:tc>
          <w:tcPr>
            <w:tcW w:w="3600" w:type="dxa"/>
          </w:tcPr>
          <w:p w14:paraId="4560D52D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B3BD87" w14:textId="6D8E2EAA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70" w:type="dxa"/>
          </w:tcPr>
          <w:p w14:paraId="0AC2E156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1569E" w14:textId="56D6E24E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  <w:tc>
          <w:tcPr>
            <w:tcW w:w="236" w:type="dxa"/>
          </w:tcPr>
          <w:p w14:paraId="2F807A44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1DF076" w14:textId="51C713FF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70" w:type="dxa"/>
          </w:tcPr>
          <w:p w14:paraId="1599A875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07A0C" w14:textId="6FCC8415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31D4"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</w:tr>
      <w:tr w:rsidR="00F145F3" w:rsidRPr="008931D4" w14:paraId="732EBF7E" w14:textId="77777777" w:rsidTr="18656E53">
        <w:tc>
          <w:tcPr>
            <w:tcW w:w="3600" w:type="dxa"/>
          </w:tcPr>
          <w:p w14:paraId="08B24163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4A255" w14:textId="02A1343C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2,837</w:t>
            </w:r>
          </w:p>
        </w:tc>
        <w:tc>
          <w:tcPr>
            <w:tcW w:w="270" w:type="dxa"/>
          </w:tcPr>
          <w:p w14:paraId="28134476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CC625" w14:textId="24DF8D01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  <w:tc>
          <w:tcPr>
            <w:tcW w:w="236" w:type="dxa"/>
          </w:tcPr>
          <w:p w14:paraId="4CDB6EAC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363A47" w14:textId="5D56F141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2,837</w:t>
            </w:r>
          </w:p>
        </w:tc>
        <w:tc>
          <w:tcPr>
            <w:tcW w:w="270" w:type="dxa"/>
          </w:tcPr>
          <w:p w14:paraId="78C59919" w14:textId="77777777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E8AE6" w14:textId="22C809ED" w:rsidR="00F145F3" w:rsidRPr="008931D4" w:rsidRDefault="00F145F3" w:rsidP="00F1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1D4"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</w:tr>
      <w:bookmarkEnd w:id="0"/>
    </w:tbl>
    <w:p w14:paraId="281EC7BA" w14:textId="35CD77AE" w:rsidR="00C642B8" w:rsidRPr="008931D4" w:rsidRDefault="00C642B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28"/>
          <w:szCs w:val="28"/>
        </w:rPr>
      </w:pPr>
    </w:p>
    <w:p w14:paraId="267515FE" w14:textId="0B2667FC" w:rsidR="00972FF0" w:rsidRDefault="00972FF0" w:rsidP="00A5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931D4">
        <w:rPr>
          <w:rFonts w:ascii="Angsana New" w:hAnsi="Angsana New"/>
          <w:spacing w:val="-4"/>
          <w:sz w:val="28"/>
          <w:szCs w:val="28"/>
          <w:cs/>
        </w:rPr>
        <w:tab/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F118C7" w:rsidRPr="008931D4">
        <w:rPr>
          <w:rFonts w:ascii="Angsana New" w:hAnsi="Angsana New"/>
          <w:spacing w:val="-4"/>
          <w:sz w:val="28"/>
          <w:szCs w:val="28"/>
        </w:rPr>
        <w:t>31</w:t>
      </w:r>
      <w:r w:rsidR="00233167" w:rsidRPr="008931D4">
        <w:rPr>
          <w:rFonts w:ascii="Angsana New" w:hAnsi="Angsana New"/>
          <w:spacing w:val="-4"/>
          <w:sz w:val="28"/>
          <w:szCs w:val="28"/>
        </w:rPr>
        <w:t xml:space="preserve"> </w:t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118C7" w:rsidRPr="008931D4">
        <w:rPr>
          <w:rFonts w:ascii="Angsana New" w:hAnsi="Angsana New"/>
          <w:spacing w:val="-4"/>
          <w:sz w:val="28"/>
          <w:szCs w:val="28"/>
        </w:rPr>
        <w:t>2562</w:t>
      </w:r>
      <w:r w:rsidR="00233167" w:rsidRPr="008931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กลุ่มบริษัทลงนามในสัญญาเช่าอาคารและพื้นที่สำนักงานภายใต้สัญญาเช่าดำเนินงานหลายฉบับกับบุคคลอื่นโดยมีระยะเวลาเช่า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118C7" w:rsidRPr="008931D4">
        <w:rPr>
          <w:rFonts w:ascii="Angsana New" w:hAnsi="Angsana New"/>
          <w:spacing w:val="-4"/>
          <w:sz w:val="28"/>
          <w:szCs w:val="28"/>
        </w:rPr>
        <w:t>1</w:t>
      </w:r>
      <w:r w:rsidR="009B0E3F">
        <w:rPr>
          <w:rFonts w:ascii="Angsana New" w:hAnsi="Angsana New"/>
          <w:spacing w:val="-4"/>
          <w:sz w:val="28"/>
          <w:szCs w:val="28"/>
        </w:rPr>
        <w:t xml:space="preserve"> </w:t>
      </w:r>
      <w:r w:rsidR="00B52477">
        <w:rPr>
          <w:rFonts w:ascii="Angsana New" w:hAnsi="Angsana New"/>
          <w:spacing w:val="-4"/>
          <w:sz w:val="28"/>
          <w:szCs w:val="28"/>
        </w:rPr>
        <w:t>-</w:t>
      </w:r>
      <w:r w:rsidR="009B0E3F">
        <w:rPr>
          <w:rFonts w:ascii="Angsana New" w:hAnsi="Angsana New"/>
          <w:spacing w:val="-4"/>
          <w:sz w:val="28"/>
          <w:szCs w:val="28"/>
        </w:rPr>
        <w:t xml:space="preserve"> </w:t>
      </w:r>
      <w:r w:rsidR="00B52477">
        <w:rPr>
          <w:rFonts w:ascii="Angsana New" w:hAnsi="Angsana New"/>
          <w:spacing w:val="-4"/>
          <w:sz w:val="28"/>
          <w:szCs w:val="28"/>
        </w:rPr>
        <w:t>3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  <w:r w:rsidRPr="008931D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931D4">
        <w:rPr>
          <w:rFonts w:ascii="Angsana New" w:hAnsi="Angsana New" w:hint="cs"/>
          <w:spacing w:val="-4"/>
          <w:sz w:val="28"/>
          <w:szCs w:val="28"/>
          <w:cs/>
        </w:rPr>
        <w:t>ค่าเช่าจะมีการทบทวนทุกครั้งเมื่อครบกำหนดสัญญาเพื่อให้สอดคล้องกับราคาตลาด</w:t>
      </w:r>
    </w:p>
    <w:p w14:paraId="00D80FCE" w14:textId="1F58139A" w:rsidR="00C34D20" w:rsidRPr="00BC3EDF" w:rsidRDefault="00990868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8931D4">
        <w:rPr>
          <w:rFonts w:ascii="Angsana New" w:hAnsi="Angsana New" w:hint="cs"/>
          <w:b/>
          <w:bCs/>
          <w:sz w:val="28"/>
          <w:szCs w:val="28"/>
          <w:cs/>
        </w:rPr>
        <w:lastRenderedPageBreak/>
        <w:t>16</w:t>
      </w:r>
      <w:r w:rsidR="009E1192" w:rsidRPr="008931D4">
        <w:rPr>
          <w:rFonts w:ascii="Angsana New" w:hAnsi="Angsana New"/>
          <w:b/>
          <w:bCs/>
          <w:sz w:val="28"/>
          <w:szCs w:val="28"/>
          <w:cs/>
        </w:rPr>
        <w:tab/>
      </w:r>
      <w:r w:rsidR="004C6DCF" w:rsidRPr="008931D4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541B05A" w14:textId="77777777" w:rsidR="00421BCE" w:rsidRDefault="00421BCE" w:rsidP="00AA0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F94E665" w14:textId="65506EA0" w:rsidR="00AA0ED1" w:rsidRDefault="00F145F3" w:rsidP="00AA0ED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AA0ED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5338C" w:rsidRPr="00AA0ED1">
        <w:rPr>
          <w:rFonts w:ascii="Angsana New" w:hAnsi="Angsana New"/>
          <w:sz w:val="28"/>
          <w:szCs w:val="28"/>
        </w:rPr>
        <w:t>1</w:t>
      </w:r>
      <w:r w:rsidRPr="00AA0ED1">
        <w:rPr>
          <w:rFonts w:ascii="Angsana New" w:hAnsi="Angsana New" w:hint="cs"/>
          <w:sz w:val="28"/>
          <w:szCs w:val="28"/>
          <w:cs/>
        </w:rPr>
        <w:t xml:space="preserve"> กรกฏาคม </w:t>
      </w:r>
      <w:r w:rsidR="00F5338C" w:rsidRPr="00AA0ED1">
        <w:rPr>
          <w:rFonts w:ascii="Angsana New" w:hAnsi="Angsana New"/>
          <w:sz w:val="28"/>
          <w:szCs w:val="28"/>
        </w:rPr>
        <w:t>2563</w:t>
      </w:r>
      <w:r w:rsidRPr="00AA0ED1">
        <w:rPr>
          <w:rFonts w:ascii="Angsana New" w:hAnsi="Angsana New" w:hint="cs"/>
          <w:sz w:val="28"/>
          <w:szCs w:val="28"/>
          <w:cs/>
        </w:rPr>
        <w:t xml:space="preserve"> </w:t>
      </w:r>
      <w:r w:rsidR="00C647A3" w:rsidRPr="00AA0ED1">
        <w:rPr>
          <w:rFonts w:ascii="Angsana New" w:hAnsi="Angsana New" w:hint="cs"/>
          <w:sz w:val="28"/>
          <w:szCs w:val="28"/>
          <w:cs/>
        </w:rPr>
        <w:t>กลุ่ม</w:t>
      </w:r>
      <w:r w:rsidRPr="00AA0ED1">
        <w:rPr>
          <w:rFonts w:ascii="Angsana New" w:hAnsi="Angsana New" w:hint="cs"/>
          <w:sz w:val="28"/>
          <w:szCs w:val="28"/>
          <w:cs/>
        </w:rPr>
        <w:t>บริษัทได้มีการ</w:t>
      </w:r>
      <w:r w:rsidR="00C647A3" w:rsidRPr="00AA0ED1">
        <w:rPr>
          <w:rFonts w:ascii="Angsana New" w:hAnsi="Angsana New" w:hint="cs"/>
          <w:sz w:val="28"/>
          <w:szCs w:val="28"/>
          <w:cs/>
        </w:rPr>
        <w:t>ไถ่ถอน</w:t>
      </w:r>
      <w:r w:rsidRPr="00AA0ED1">
        <w:rPr>
          <w:rFonts w:ascii="Angsana New" w:hAnsi="Angsana New" w:hint="cs"/>
          <w:sz w:val="28"/>
          <w:szCs w:val="28"/>
          <w:cs/>
        </w:rPr>
        <w:t>สินทรัพ</w:t>
      </w:r>
      <w:r w:rsidR="00AA0ED1">
        <w:rPr>
          <w:rFonts w:ascii="Angsana New" w:hAnsi="Angsana New" w:hint="cs"/>
          <w:sz w:val="28"/>
          <w:szCs w:val="28"/>
          <w:cs/>
        </w:rPr>
        <w:t>ย์</w:t>
      </w:r>
      <w:r w:rsidRPr="00AA0ED1">
        <w:rPr>
          <w:rFonts w:ascii="Angsana New" w:hAnsi="Angsana New" w:hint="cs"/>
          <w:sz w:val="28"/>
          <w:szCs w:val="28"/>
          <w:cs/>
        </w:rPr>
        <w:t>ที่ใช้เป็นหลักประกันหน</w:t>
      </w:r>
      <w:r w:rsidR="00AA0ED1">
        <w:rPr>
          <w:rFonts w:ascii="Angsana New" w:hAnsi="Angsana New" w:hint="cs"/>
          <w:sz w:val="28"/>
          <w:szCs w:val="28"/>
          <w:cs/>
        </w:rPr>
        <w:t>ี้</w:t>
      </w:r>
      <w:r w:rsidRPr="00AA0ED1">
        <w:rPr>
          <w:rFonts w:ascii="Angsana New" w:hAnsi="Angsana New" w:hint="cs"/>
          <w:sz w:val="28"/>
          <w:szCs w:val="28"/>
          <w:cs/>
        </w:rPr>
        <w:t>สิน</w:t>
      </w:r>
      <w:r w:rsidR="00AA0ED1">
        <w:rPr>
          <w:rFonts w:ascii="Angsana New" w:hAnsi="Angsana New" w:hint="cs"/>
          <w:sz w:val="28"/>
          <w:szCs w:val="28"/>
          <w:cs/>
        </w:rPr>
        <w:t xml:space="preserve"> อันได้แก่ ที่ดินของ</w:t>
      </w:r>
      <w:r w:rsidR="00D170C3">
        <w:rPr>
          <w:rFonts w:ascii="Angsana New" w:hAnsi="Angsana New"/>
          <w:sz w:val="28"/>
          <w:szCs w:val="28"/>
          <w:cs/>
        </w:rPr>
        <w:br/>
      </w:r>
      <w:r w:rsidR="00AA0ED1">
        <w:rPr>
          <w:rFonts w:ascii="Angsana New" w:hAnsi="Angsana New" w:hint="cs"/>
          <w:sz w:val="28"/>
          <w:szCs w:val="28"/>
          <w:cs/>
        </w:rPr>
        <w:t>กรรมการบริษัท ผู้ถือหุ้น และบุคคลที่เกี่ยวข้องกัน และสิทธิการรับคืนเงินฝากธนาคารของกรรมการบริษัท</w:t>
      </w:r>
      <w:r w:rsidRPr="00AA0ED1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F5338C" w:rsidRPr="00AA0ED1">
        <w:rPr>
          <w:rFonts w:ascii="Angsana New" w:hAnsi="Angsana New"/>
          <w:sz w:val="28"/>
          <w:szCs w:val="28"/>
        </w:rPr>
        <w:t xml:space="preserve">1,030 </w:t>
      </w:r>
      <w:r w:rsidRPr="00AA0ED1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6804644A" w14:textId="77777777" w:rsidR="00AA0ED1" w:rsidRDefault="00AA0ED1" w:rsidP="00AA0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A6672BA" w14:textId="244F6E66" w:rsidR="00421BCE" w:rsidRDefault="00AA0ED1" w:rsidP="00AA0ED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</w:t>
      </w:r>
      <w:r w:rsidR="00F80FD2" w:rsidRPr="00AA0ED1">
        <w:rPr>
          <w:rFonts w:ascii="Angsana New" w:hAnsi="Angsana New" w:hint="cs"/>
          <w:sz w:val="28"/>
          <w:szCs w:val="28"/>
          <w:cs/>
        </w:rPr>
        <w:t>ลุ่ม</w:t>
      </w:r>
      <w:r w:rsidR="00F145F3" w:rsidRPr="00AA0ED1">
        <w:rPr>
          <w:rFonts w:ascii="Angsana New" w:hAnsi="Angsana New" w:hint="cs"/>
          <w:sz w:val="28"/>
          <w:szCs w:val="28"/>
          <w:cs/>
        </w:rPr>
        <w:t>บริษัท</w:t>
      </w:r>
      <w:r w:rsidR="0063322E" w:rsidRPr="00AA0ED1">
        <w:rPr>
          <w:rFonts w:ascii="Angsana New" w:hAnsi="Angsana New" w:hint="cs"/>
          <w:sz w:val="28"/>
          <w:szCs w:val="28"/>
          <w:cs/>
        </w:rPr>
        <w:t>เข้าทำ</w:t>
      </w:r>
      <w:r w:rsidR="00F145F3" w:rsidRPr="00AA0ED1">
        <w:rPr>
          <w:rFonts w:ascii="Angsana New" w:hAnsi="Angsana New" w:hint="cs"/>
          <w:sz w:val="28"/>
          <w:szCs w:val="28"/>
          <w:cs/>
        </w:rPr>
        <w:t xml:space="preserve">สัญญาเงินกู้ยืมระยะสั้นกับบุคคลอื่นจำนวนเงิน </w:t>
      </w:r>
      <w:r w:rsidR="00F5338C" w:rsidRPr="00AA0ED1">
        <w:rPr>
          <w:rFonts w:ascii="Angsana New" w:hAnsi="Angsana New"/>
          <w:sz w:val="28"/>
          <w:szCs w:val="28"/>
        </w:rPr>
        <w:t>130</w:t>
      </w:r>
      <w:r w:rsidR="00F145F3" w:rsidRPr="00AA0ED1">
        <w:rPr>
          <w:rFonts w:ascii="Angsana New" w:hAnsi="Angsana New" w:hint="cs"/>
          <w:sz w:val="28"/>
          <w:szCs w:val="28"/>
          <w:cs/>
        </w:rPr>
        <w:t xml:space="preserve"> ล้านบาท และ</w:t>
      </w:r>
      <w:r w:rsidR="00034452">
        <w:rPr>
          <w:rFonts w:ascii="Angsana New" w:hAnsi="Angsana New" w:hint="cs"/>
          <w:sz w:val="28"/>
          <w:szCs w:val="28"/>
          <w:cs/>
        </w:rPr>
        <w:t>จ่าย</w:t>
      </w:r>
      <w:r w:rsidR="0063322E" w:rsidRPr="00AA0ED1">
        <w:rPr>
          <w:rFonts w:ascii="Angsana New" w:hAnsi="Angsana New" w:hint="cs"/>
          <w:sz w:val="28"/>
          <w:szCs w:val="28"/>
          <w:cs/>
        </w:rPr>
        <w:t>ชำระ</w:t>
      </w:r>
      <w:r w:rsidR="00F145F3" w:rsidRPr="00AA0ED1">
        <w:rPr>
          <w:rFonts w:ascii="Angsana New" w:hAnsi="Angsana New" w:hint="cs"/>
          <w:sz w:val="28"/>
          <w:szCs w:val="28"/>
          <w:cs/>
        </w:rPr>
        <w:t>คืนเงินกู้ยืมระยะสั้นกับสถาบันการเงิน</w:t>
      </w:r>
      <w:r w:rsidR="00AA29F2" w:rsidRPr="00AA0ED1">
        <w:rPr>
          <w:rFonts w:ascii="Angsana New" w:hAnsi="Angsana New" w:hint="cs"/>
          <w:sz w:val="28"/>
          <w:szCs w:val="28"/>
          <w:cs/>
        </w:rPr>
        <w:t>แห</w:t>
      </w:r>
      <w:r w:rsidR="00421BCE" w:rsidRPr="00AA0ED1">
        <w:rPr>
          <w:rFonts w:ascii="Angsana New" w:hAnsi="Angsana New" w:hint="cs"/>
          <w:sz w:val="28"/>
          <w:szCs w:val="28"/>
          <w:cs/>
        </w:rPr>
        <w:t>่</w:t>
      </w:r>
      <w:r w:rsidR="00AA29F2" w:rsidRPr="00AA0ED1">
        <w:rPr>
          <w:rFonts w:ascii="Angsana New" w:hAnsi="Angsana New" w:hint="cs"/>
          <w:sz w:val="28"/>
          <w:szCs w:val="28"/>
          <w:cs/>
        </w:rPr>
        <w:t>งหนึ่ง</w:t>
      </w:r>
      <w:r w:rsidR="00F145F3" w:rsidRPr="00AA0ED1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F5338C" w:rsidRPr="00AA0ED1">
        <w:rPr>
          <w:rFonts w:ascii="Angsana New" w:hAnsi="Angsana New"/>
          <w:sz w:val="28"/>
          <w:szCs w:val="28"/>
        </w:rPr>
        <w:t>130</w:t>
      </w:r>
      <w:r w:rsidR="00F145F3" w:rsidRPr="00AA0ED1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0989F34D" w14:textId="77777777" w:rsidR="00AA0ED1" w:rsidRDefault="00AA0ED1" w:rsidP="00AA0E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8"/>
          <w:szCs w:val="28"/>
        </w:rPr>
      </w:pPr>
    </w:p>
    <w:p w14:paraId="21FF61E7" w14:textId="0A9C6992" w:rsidR="00421BCE" w:rsidRPr="00AA0ED1" w:rsidRDefault="001F5E59" w:rsidP="00AA0ED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AA0ED1">
        <w:rPr>
          <w:rFonts w:ascii="Angsana New" w:hAnsi="Angsana New" w:hint="cs"/>
          <w:sz w:val="28"/>
          <w:szCs w:val="28"/>
          <w:cs/>
        </w:rPr>
        <w:t>ในการ</w:t>
      </w:r>
      <w:r w:rsidR="00421BCE" w:rsidRPr="00AA0ED1">
        <w:rPr>
          <w:rFonts w:ascii="Angsana New" w:hAnsi="Angsana New" w:hint="cs"/>
          <w:sz w:val="28"/>
          <w:szCs w:val="28"/>
          <w:cs/>
        </w:rPr>
        <w:t>ประชุมคณะกรรมการบริษัท</w:t>
      </w:r>
      <w:r w:rsidRPr="00AA0ED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AA0ED1">
        <w:rPr>
          <w:rFonts w:ascii="Angsana New" w:hAnsi="Angsana New"/>
          <w:sz w:val="28"/>
          <w:szCs w:val="28"/>
        </w:rPr>
        <w:t xml:space="preserve">10 </w:t>
      </w:r>
      <w:r w:rsidRPr="00AA0ED1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AA0ED1">
        <w:rPr>
          <w:rFonts w:ascii="Angsana New" w:hAnsi="Angsana New"/>
          <w:sz w:val="28"/>
          <w:szCs w:val="28"/>
        </w:rPr>
        <w:t>2563</w:t>
      </w:r>
      <w:r w:rsidR="00421BCE" w:rsidRPr="00AA0ED1">
        <w:rPr>
          <w:rFonts w:ascii="Angsana New" w:hAnsi="Angsana New"/>
          <w:sz w:val="28"/>
          <w:szCs w:val="28"/>
        </w:rPr>
        <w:t xml:space="preserve"> </w:t>
      </w:r>
      <w:r w:rsidR="00D170C3">
        <w:rPr>
          <w:rFonts w:ascii="Angsana New" w:hAnsi="Angsana New" w:hint="cs"/>
          <w:sz w:val="28"/>
          <w:szCs w:val="28"/>
          <w:cs/>
        </w:rPr>
        <w:t>คณะกรรมการได้</w:t>
      </w:r>
      <w:r w:rsidR="00421BCE" w:rsidRPr="00AA0ED1">
        <w:rPr>
          <w:rFonts w:ascii="Angsana New" w:hAnsi="Angsana New" w:hint="cs"/>
          <w:sz w:val="28"/>
          <w:szCs w:val="28"/>
          <w:cs/>
        </w:rPr>
        <w:t>มีมติ</w:t>
      </w:r>
      <w:r w:rsidR="00D170C3">
        <w:rPr>
          <w:rFonts w:ascii="Angsana New" w:hAnsi="Angsana New" w:hint="cs"/>
          <w:sz w:val="28"/>
          <w:szCs w:val="28"/>
          <w:cs/>
        </w:rPr>
        <w:t>เห็นควรให้นำเสนอที่ประชุม</w:t>
      </w:r>
      <w:r w:rsidR="00D170C3">
        <w:rPr>
          <w:rFonts w:ascii="Angsana New" w:hAnsi="Angsana New"/>
          <w:sz w:val="28"/>
          <w:szCs w:val="28"/>
          <w:cs/>
        </w:rPr>
        <w:br/>
      </w:r>
      <w:r w:rsidR="00D170C3">
        <w:rPr>
          <w:rFonts w:ascii="Angsana New" w:hAnsi="Angsana New" w:hint="cs"/>
          <w:sz w:val="28"/>
          <w:szCs w:val="28"/>
          <w:cs/>
        </w:rPr>
        <w:t>ผู้ถือหุ้น เพื่อพิจารณา</w:t>
      </w:r>
      <w:r w:rsidR="00421BCE" w:rsidRPr="00AA0ED1">
        <w:rPr>
          <w:rFonts w:ascii="Angsana New" w:hAnsi="Angsana New" w:hint="cs"/>
          <w:sz w:val="28"/>
          <w:szCs w:val="28"/>
          <w:cs/>
        </w:rPr>
        <w:t>อนุมัติ</w:t>
      </w:r>
      <w:r w:rsidRPr="00AA0ED1">
        <w:rPr>
          <w:rFonts w:ascii="Angsana New" w:hAnsi="Angsana New" w:hint="cs"/>
          <w:sz w:val="28"/>
          <w:szCs w:val="28"/>
          <w:cs/>
        </w:rPr>
        <w:t>การ</w:t>
      </w:r>
      <w:r w:rsidR="00421BCE" w:rsidRPr="00AA0ED1">
        <w:rPr>
          <w:rFonts w:ascii="Angsana New" w:hAnsi="Angsana New" w:hint="cs"/>
          <w:sz w:val="28"/>
          <w:szCs w:val="28"/>
          <w:cs/>
        </w:rPr>
        <w:t>ลดทุนจดทะเบียนของบริษัท</w:t>
      </w:r>
      <w:r w:rsidRPr="00AA0ED1">
        <w:rPr>
          <w:rFonts w:ascii="Angsana New" w:hAnsi="Angsana New" w:hint="cs"/>
          <w:sz w:val="28"/>
          <w:szCs w:val="28"/>
          <w:cs/>
        </w:rPr>
        <w:t xml:space="preserve"> </w:t>
      </w:r>
      <w:r w:rsidR="00D170C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170C3">
        <w:rPr>
          <w:rFonts w:ascii="Angsana New" w:hAnsi="Angsana New"/>
          <w:sz w:val="28"/>
          <w:szCs w:val="28"/>
        </w:rPr>
        <w:t xml:space="preserve">355 </w:t>
      </w:r>
      <w:r w:rsidR="00D170C3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D170C3">
        <w:rPr>
          <w:rFonts w:ascii="Angsana New" w:hAnsi="Angsana New"/>
          <w:sz w:val="28"/>
          <w:szCs w:val="28"/>
        </w:rPr>
        <w:t>0.5</w:t>
      </w:r>
      <w:r w:rsidR="0080093C">
        <w:rPr>
          <w:rFonts w:ascii="Angsana New" w:hAnsi="Angsana New"/>
          <w:sz w:val="28"/>
          <w:szCs w:val="28"/>
        </w:rPr>
        <w:t>0</w:t>
      </w:r>
      <w:r w:rsidR="00D170C3">
        <w:rPr>
          <w:rFonts w:ascii="Angsana New" w:hAnsi="Angsana New"/>
          <w:sz w:val="28"/>
          <w:szCs w:val="28"/>
        </w:rPr>
        <w:t xml:space="preserve"> </w:t>
      </w:r>
      <w:r w:rsidR="00D170C3"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 w:rsidR="00D170C3">
        <w:rPr>
          <w:rFonts w:ascii="Angsana New" w:hAnsi="Angsana New"/>
          <w:sz w:val="28"/>
          <w:szCs w:val="28"/>
        </w:rPr>
        <w:t>177.5</w:t>
      </w:r>
      <w:r w:rsidR="0080093C">
        <w:rPr>
          <w:rFonts w:ascii="Angsana New" w:hAnsi="Angsana New"/>
          <w:sz w:val="28"/>
          <w:szCs w:val="28"/>
        </w:rPr>
        <w:t>0</w:t>
      </w:r>
      <w:r w:rsidR="00D170C3">
        <w:rPr>
          <w:rFonts w:ascii="Angsana New" w:hAnsi="Angsana New"/>
          <w:sz w:val="28"/>
          <w:szCs w:val="28"/>
        </w:rPr>
        <w:t xml:space="preserve"> </w:t>
      </w:r>
      <w:r w:rsidR="00D170C3">
        <w:rPr>
          <w:rFonts w:ascii="Angsana New" w:hAnsi="Angsana New" w:hint="cs"/>
          <w:sz w:val="28"/>
          <w:szCs w:val="28"/>
          <w:cs/>
        </w:rPr>
        <w:t xml:space="preserve">บาท </w:t>
      </w:r>
      <w:r w:rsidR="00421BCE" w:rsidRPr="00AA0ED1">
        <w:rPr>
          <w:rFonts w:ascii="Angsana New" w:hAnsi="Angsana New" w:hint="cs"/>
          <w:sz w:val="28"/>
          <w:szCs w:val="28"/>
          <w:cs/>
        </w:rPr>
        <w:t>จาก</w:t>
      </w:r>
      <w:r w:rsidR="00D170C3" w:rsidRPr="00AA0ED1">
        <w:rPr>
          <w:rFonts w:ascii="Angsana New" w:hAnsi="Angsana New" w:hint="cs"/>
          <w:sz w:val="28"/>
          <w:szCs w:val="28"/>
          <w:cs/>
        </w:rPr>
        <w:t>ทุนจดทะเบียน</w:t>
      </w:r>
      <w:r w:rsidR="00421BCE" w:rsidRPr="00AA0ED1">
        <w:rPr>
          <w:rFonts w:ascii="Angsana New" w:hAnsi="Angsana New" w:hint="cs"/>
          <w:sz w:val="28"/>
          <w:szCs w:val="28"/>
          <w:cs/>
        </w:rPr>
        <w:t xml:space="preserve">เดิม </w:t>
      </w:r>
      <w:r w:rsidR="00421BCE" w:rsidRPr="00AA0ED1">
        <w:rPr>
          <w:rFonts w:ascii="Angsana New" w:hAnsi="Angsana New"/>
          <w:sz w:val="28"/>
          <w:szCs w:val="28"/>
        </w:rPr>
        <w:t>357,321,429</w:t>
      </w:r>
      <w:r w:rsidR="00421BCE" w:rsidRPr="00AA0ED1">
        <w:rPr>
          <w:rFonts w:ascii="Angsana New" w:hAnsi="Angsana New" w:hint="cs"/>
          <w:sz w:val="28"/>
          <w:szCs w:val="28"/>
          <w:cs/>
        </w:rPr>
        <w:t xml:space="preserve"> บาท</w:t>
      </w:r>
      <w:r w:rsidR="00421BCE" w:rsidRPr="00AA0ED1">
        <w:rPr>
          <w:rFonts w:ascii="Angsana New" w:hAnsi="Angsana New"/>
          <w:sz w:val="28"/>
          <w:szCs w:val="28"/>
        </w:rPr>
        <w:t xml:space="preserve"> </w:t>
      </w:r>
      <w:r w:rsidR="00421BCE" w:rsidRPr="00AA0ED1">
        <w:rPr>
          <w:rFonts w:ascii="Angsana New" w:hAnsi="Angsana New" w:hint="cs"/>
          <w:sz w:val="28"/>
          <w:szCs w:val="28"/>
          <w:cs/>
        </w:rPr>
        <w:t xml:space="preserve">เป็น </w:t>
      </w:r>
      <w:r w:rsidR="00421BCE" w:rsidRPr="00AA0ED1">
        <w:rPr>
          <w:rFonts w:ascii="Angsana New" w:hAnsi="Angsana New"/>
          <w:sz w:val="28"/>
          <w:szCs w:val="28"/>
        </w:rPr>
        <w:t>3</w:t>
      </w:r>
      <w:r w:rsidR="0080093C">
        <w:rPr>
          <w:rFonts w:ascii="Angsana New" w:hAnsi="Angsana New"/>
          <w:sz w:val="28"/>
          <w:szCs w:val="28"/>
        </w:rPr>
        <w:t>5</w:t>
      </w:r>
      <w:r w:rsidR="00421BCE" w:rsidRPr="00AA0ED1">
        <w:rPr>
          <w:rFonts w:ascii="Angsana New" w:hAnsi="Angsana New"/>
          <w:sz w:val="28"/>
          <w:szCs w:val="28"/>
        </w:rPr>
        <w:t>7,321, 251.5</w:t>
      </w:r>
      <w:r w:rsidR="0080093C">
        <w:rPr>
          <w:rFonts w:ascii="Angsana New" w:hAnsi="Angsana New"/>
          <w:sz w:val="28"/>
          <w:szCs w:val="28"/>
        </w:rPr>
        <w:t>0</w:t>
      </w:r>
      <w:r w:rsidR="00421BCE" w:rsidRPr="00AA0ED1">
        <w:rPr>
          <w:rFonts w:ascii="Angsana New" w:hAnsi="Angsana New"/>
          <w:sz w:val="28"/>
          <w:szCs w:val="28"/>
        </w:rPr>
        <w:t xml:space="preserve"> </w:t>
      </w:r>
      <w:r w:rsidR="00421BCE" w:rsidRPr="00AA0ED1">
        <w:rPr>
          <w:rFonts w:ascii="Angsana New" w:hAnsi="Angsana New" w:hint="cs"/>
          <w:sz w:val="28"/>
          <w:szCs w:val="28"/>
          <w:cs/>
        </w:rPr>
        <w:t>บาท</w:t>
      </w:r>
    </w:p>
    <w:sectPr w:rsidR="00421BCE" w:rsidRPr="00AA0ED1" w:rsidSect="0074177D"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0C4AD" w14:textId="77777777" w:rsidR="00B674BE" w:rsidRDefault="00B674BE" w:rsidP="003B1575">
      <w:r>
        <w:separator/>
      </w:r>
    </w:p>
  </w:endnote>
  <w:endnote w:type="continuationSeparator" w:id="0">
    <w:p w14:paraId="36F91027" w14:textId="77777777" w:rsidR="00B674BE" w:rsidRDefault="00B674BE" w:rsidP="003B1575">
      <w:r>
        <w:continuationSeparator/>
      </w:r>
    </w:p>
  </w:endnote>
  <w:endnote w:type="continuationNotice" w:id="1">
    <w:p w14:paraId="32EBE987" w14:textId="77777777" w:rsidR="00B674BE" w:rsidRDefault="00B674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</w:rPr>
      <w:id w:val="484134383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30FAB02" w14:textId="104BFB16" w:rsidR="00E61B74" w:rsidRPr="00E61B74" w:rsidRDefault="00E61B74" w:rsidP="00E61B74">
        <w:pPr>
          <w:pStyle w:val="Footer"/>
          <w:jc w:val="center"/>
          <w:rPr>
            <w:rFonts w:ascii="Angsana New" w:hAnsi="Angsana New" w:hint="cs"/>
            <w:sz w:val="28"/>
            <w:szCs w:val="28"/>
          </w:rPr>
        </w:pPr>
        <w:r w:rsidRPr="00E61B74">
          <w:rPr>
            <w:rFonts w:ascii="Angsana New" w:hAnsi="Angsana New" w:hint="cs"/>
            <w:sz w:val="28"/>
            <w:szCs w:val="28"/>
          </w:rPr>
          <w:fldChar w:fldCharType="begin"/>
        </w:r>
        <w:r w:rsidRPr="00E61B74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E61B74">
          <w:rPr>
            <w:rFonts w:ascii="Angsana New" w:hAnsi="Angsana New" w:hint="cs"/>
            <w:sz w:val="28"/>
            <w:szCs w:val="28"/>
          </w:rPr>
          <w:fldChar w:fldCharType="separate"/>
        </w:r>
        <w:r w:rsidRPr="00E61B74">
          <w:rPr>
            <w:rFonts w:ascii="Angsana New" w:hAnsi="Angsana New" w:hint="cs"/>
            <w:noProof/>
            <w:sz w:val="28"/>
            <w:szCs w:val="28"/>
          </w:rPr>
          <w:t>2</w:t>
        </w:r>
        <w:r w:rsidRPr="00E61B74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5" w14:textId="77777777" w:rsidR="00A21240" w:rsidRPr="00563BB2" w:rsidRDefault="00A21240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16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B106403" w14:textId="77777777" w:rsidR="00A21240" w:rsidRPr="0079184A" w:rsidRDefault="00A21240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8E55" w14:textId="440117A8" w:rsidR="00A21240" w:rsidRPr="00563BB2" w:rsidRDefault="00A21240" w:rsidP="006452D3">
    <w:pPr>
      <w:pStyle w:val="Footer"/>
      <w:framePr w:wrap="around" w:vAnchor="text" w:hAnchor="page" w:x="8359" w:y="-32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40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D99066B" w14:textId="77777777" w:rsidR="00A21240" w:rsidRPr="00DF1CB3" w:rsidRDefault="00A21240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10F1" w14:textId="78F55FB2" w:rsidR="00A21240" w:rsidRPr="00563BB2" w:rsidRDefault="00A21240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39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3E48B971" w14:textId="77777777" w:rsidR="00A21240" w:rsidRPr="0079184A" w:rsidRDefault="00A21240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9FA6" w14:textId="77777777" w:rsidR="00A21240" w:rsidRPr="00563BB2" w:rsidRDefault="00A21240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A21240" w:rsidRPr="00DF1CB3" w:rsidRDefault="00A21240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74F7" w14:textId="77777777" w:rsidR="00A21240" w:rsidRPr="00563BB2" w:rsidRDefault="00A21240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41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60961CEB" w14:textId="77777777" w:rsidR="00A21240" w:rsidRPr="0079184A" w:rsidRDefault="00A21240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79B8" w14:textId="77777777" w:rsidR="00B674BE" w:rsidRDefault="00B674BE" w:rsidP="003B1575">
      <w:r>
        <w:separator/>
      </w:r>
    </w:p>
  </w:footnote>
  <w:footnote w:type="continuationSeparator" w:id="0">
    <w:p w14:paraId="5E80B309" w14:textId="77777777" w:rsidR="00B674BE" w:rsidRDefault="00B674BE" w:rsidP="003B1575">
      <w:r>
        <w:continuationSeparator/>
      </w:r>
    </w:p>
  </w:footnote>
  <w:footnote w:type="continuationNotice" w:id="1">
    <w:p w14:paraId="51213D45" w14:textId="77777777" w:rsidR="00B674BE" w:rsidRDefault="00B674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C5F1" w14:textId="77777777" w:rsidR="00A21240" w:rsidRPr="004B2B08" w:rsidRDefault="00A21240" w:rsidP="000432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บริษัท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มิตรสิบ 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ลิสซิ่ง จำกัด </w:t>
    </w:r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มหาชน</w:t>
    </w:r>
    <w:r w:rsidRPr="004B2B08">
      <w:rPr>
        <w:rFonts w:ascii="Angsana New" w:hAnsi="Angsana New"/>
        <w:b/>
        <w:bCs/>
        <w:sz w:val="30"/>
        <w:szCs w:val="30"/>
      </w:rPr>
      <w:t>)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1D0B8F5C" w14:textId="77777777" w:rsidR="00A21240" w:rsidRPr="004B2B08" w:rsidRDefault="00A21240" w:rsidP="000432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4B2B08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5F8789F9" w14:textId="77777777" w:rsidR="00A21240" w:rsidRPr="004B2B08" w:rsidRDefault="00A21240" w:rsidP="000432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สำหรับ</w:t>
    </w:r>
    <w:r w:rsidRPr="004B2B08"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4B2B08">
      <w:rPr>
        <w:rFonts w:ascii="Angsana New" w:hAnsi="Angsana New"/>
        <w:b/>
        <w:bCs/>
        <w:sz w:val="30"/>
        <w:szCs w:val="30"/>
      </w:rPr>
      <w:t>30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Pr="004B2B08">
      <w:rPr>
        <w:rFonts w:ascii="Angsana New" w:hAnsi="Angsana New" w:hint="cs"/>
        <w:b/>
        <w:bCs/>
        <w:sz w:val="30"/>
        <w:szCs w:val="30"/>
      </w:rPr>
      <w:t>2563</w:t>
    </w:r>
    <w:r w:rsidRPr="004B2B08">
      <w:rPr>
        <w:rFonts w:ascii="Angsana New" w:hAnsi="Angsana New"/>
        <w:b/>
        <w:bCs/>
        <w:sz w:val="30"/>
        <w:szCs w:val="30"/>
      </w:rPr>
      <w:t xml:space="preserve"> (</w:t>
    </w:r>
    <w:r w:rsidRPr="004B2B0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B2B08">
      <w:rPr>
        <w:rFonts w:ascii="Angsana New" w:hAnsi="Angsana New"/>
        <w:b/>
        <w:bCs/>
        <w:sz w:val="30"/>
        <w:szCs w:val="30"/>
      </w:rPr>
      <w:t>)</w:t>
    </w:r>
  </w:p>
  <w:p w14:paraId="6DC4EF38" w14:textId="77777777" w:rsidR="00A21240" w:rsidRPr="0021578D" w:rsidRDefault="00A21240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41787" w14:textId="77777777" w:rsidR="00A21240" w:rsidRPr="004B2B08" w:rsidRDefault="00A21240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3" w:name="_Hlk42009989"/>
    <w:bookmarkStart w:id="4" w:name="_Hlk42009990"/>
    <w:bookmarkStart w:id="5" w:name="_Hlk42009991"/>
    <w:bookmarkStart w:id="6" w:name="_Hlk42009992"/>
    <w:r w:rsidRPr="004B2B08">
      <w:rPr>
        <w:rFonts w:ascii="Angsana New" w:hAnsi="Angsana New"/>
        <w:b/>
        <w:bCs/>
        <w:sz w:val="30"/>
        <w:szCs w:val="30"/>
        <w:cs/>
      </w:rPr>
      <w:t>บริษัท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มิตรสิบ 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ลิสซิ่ง จำกัด </w:t>
    </w:r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มหาชน</w:t>
    </w:r>
    <w:r w:rsidRPr="004B2B08">
      <w:rPr>
        <w:rFonts w:ascii="Angsana New" w:hAnsi="Angsana New"/>
        <w:b/>
        <w:bCs/>
        <w:sz w:val="30"/>
        <w:szCs w:val="30"/>
      </w:rPr>
      <w:t>)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7DF747DE" w14:textId="77777777" w:rsidR="00A21240" w:rsidRPr="004B2B08" w:rsidRDefault="00A21240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4B2B08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128D07D6" w14:textId="198E0A2B" w:rsidR="00A21240" w:rsidRPr="004B2B08" w:rsidRDefault="00A21240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7" w:name="_Hlk42009949"/>
    <w:r w:rsidRPr="004B2B08">
      <w:rPr>
        <w:rFonts w:ascii="Angsana New" w:hAnsi="Angsana New"/>
        <w:b/>
        <w:bCs/>
        <w:sz w:val="30"/>
        <w:szCs w:val="30"/>
        <w:cs/>
      </w:rPr>
      <w:t>สำหรับ</w:t>
    </w:r>
    <w:r w:rsidRPr="004B2B08"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4B2B08">
      <w:rPr>
        <w:rFonts w:ascii="Angsana New" w:hAnsi="Angsana New"/>
        <w:b/>
        <w:bCs/>
        <w:sz w:val="30"/>
        <w:szCs w:val="30"/>
      </w:rPr>
      <w:t>30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Pr="004B2B08">
      <w:rPr>
        <w:rFonts w:ascii="Angsana New" w:hAnsi="Angsana New" w:hint="cs"/>
        <w:b/>
        <w:bCs/>
        <w:sz w:val="30"/>
        <w:szCs w:val="30"/>
      </w:rPr>
      <w:t>2563</w:t>
    </w:r>
    <w:r w:rsidRPr="004B2B08">
      <w:rPr>
        <w:rFonts w:ascii="Angsana New" w:hAnsi="Angsana New"/>
        <w:b/>
        <w:bCs/>
        <w:sz w:val="30"/>
        <w:szCs w:val="30"/>
      </w:rPr>
      <w:t xml:space="preserve"> </w:t>
    </w:r>
    <w:bookmarkEnd w:id="7"/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B2B08">
      <w:rPr>
        <w:rFonts w:ascii="Angsana New" w:hAnsi="Angsana New"/>
        <w:b/>
        <w:bCs/>
        <w:sz w:val="30"/>
        <w:szCs w:val="30"/>
      </w:rPr>
      <w:t>)</w:t>
    </w:r>
  </w:p>
  <w:bookmarkEnd w:id="3"/>
  <w:bookmarkEnd w:id="4"/>
  <w:bookmarkEnd w:id="5"/>
  <w:bookmarkEnd w:id="6"/>
  <w:p w14:paraId="47725DB4" w14:textId="77777777" w:rsidR="00A21240" w:rsidRPr="0021578D" w:rsidRDefault="00A21240" w:rsidP="00C443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BEABB" w14:textId="77777777" w:rsidR="00A21240" w:rsidRPr="00F66BC1" w:rsidRDefault="00A21240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609483" w14:textId="77777777" w:rsidR="00A21240" w:rsidRDefault="00A21240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281A1E" w14:textId="658AA1D1" w:rsidR="00A21240" w:rsidRPr="00F66BC1" w:rsidRDefault="00A21240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450F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AB1DA55" w14:textId="77777777" w:rsidR="00A21240" w:rsidRPr="009C5917" w:rsidRDefault="00A21240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385EA" w14:textId="77777777" w:rsidR="00A21240" w:rsidRPr="00F66BC1" w:rsidRDefault="00A21240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94BDD14" w14:textId="77777777" w:rsidR="00A21240" w:rsidRDefault="00A2124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5F6378" w14:textId="3320A18D" w:rsidR="00A21240" w:rsidRPr="00F66BC1" w:rsidRDefault="00A21240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65D180E" w14:textId="77777777" w:rsidR="00A21240" w:rsidRPr="009C5917" w:rsidRDefault="00A2124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8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0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5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2"/>
  </w:num>
  <w:num w:numId="14">
    <w:abstractNumId w:val="16"/>
  </w:num>
  <w:num w:numId="15">
    <w:abstractNumId w:val="22"/>
  </w:num>
  <w:num w:numId="16">
    <w:abstractNumId w:val="11"/>
  </w:num>
  <w:num w:numId="17">
    <w:abstractNumId w:val="36"/>
  </w:num>
  <w:num w:numId="18">
    <w:abstractNumId w:val="23"/>
  </w:num>
  <w:num w:numId="19">
    <w:abstractNumId w:val="26"/>
  </w:num>
  <w:num w:numId="20">
    <w:abstractNumId w:val="17"/>
  </w:num>
  <w:num w:numId="21">
    <w:abstractNumId w:val="29"/>
  </w:num>
  <w:num w:numId="22">
    <w:abstractNumId w:val="34"/>
  </w:num>
  <w:num w:numId="23">
    <w:abstractNumId w:val="30"/>
  </w:num>
  <w:num w:numId="24">
    <w:abstractNumId w:val="12"/>
  </w:num>
  <w:num w:numId="25">
    <w:abstractNumId w:val="13"/>
  </w:num>
  <w:num w:numId="26">
    <w:abstractNumId w:val="37"/>
  </w:num>
  <w:num w:numId="27">
    <w:abstractNumId w:val="31"/>
  </w:num>
  <w:num w:numId="28">
    <w:abstractNumId w:val="18"/>
  </w:num>
  <w:num w:numId="29">
    <w:abstractNumId w:val="25"/>
  </w:num>
  <w:num w:numId="30">
    <w:abstractNumId w:val="33"/>
  </w:num>
  <w:num w:numId="31">
    <w:abstractNumId w:val="20"/>
  </w:num>
  <w:num w:numId="32">
    <w:abstractNumId w:val="10"/>
  </w:num>
  <w:num w:numId="33">
    <w:abstractNumId w:val="24"/>
  </w:num>
  <w:num w:numId="34">
    <w:abstractNumId w:val="19"/>
  </w:num>
  <w:num w:numId="35">
    <w:abstractNumId w:val="28"/>
  </w:num>
  <w:num w:numId="36">
    <w:abstractNumId w:val="38"/>
  </w:num>
  <w:num w:numId="37">
    <w:abstractNumId w:val="27"/>
  </w:num>
  <w:num w:numId="38">
    <w:abstractNumId w:val="35"/>
  </w:num>
  <w:num w:numId="3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AA1"/>
    <w:rsid w:val="0001715C"/>
    <w:rsid w:val="000177DF"/>
    <w:rsid w:val="000178B5"/>
    <w:rsid w:val="00017A94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3F6A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C15"/>
    <w:rsid w:val="00043251"/>
    <w:rsid w:val="00043B71"/>
    <w:rsid w:val="00043FD3"/>
    <w:rsid w:val="00044182"/>
    <w:rsid w:val="0004438C"/>
    <w:rsid w:val="00044A7C"/>
    <w:rsid w:val="00044B61"/>
    <w:rsid w:val="00044E35"/>
    <w:rsid w:val="00045110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2267"/>
    <w:rsid w:val="0005285A"/>
    <w:rsid w:val="0005389C"/>
    <w:rsid w:val="00053A58"/>
    <w:rsid w:val="00053DCF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456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1F8"/>
    <w:rsid w:val="0008160D"/>
    <w:rsid w:val="00082037"/>
    <w:rsid w:val="0008258E"/>
    <w:rsid w:val="00082B57"/>
    <w:rsid w:val="00083CA7"/>
    <w:rsid w:val="00083E01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11E9"/>
    <w:rsid w:val="00091291"/>
    <w:rsid w:val="000912E2"/>
    <w:rsid w:val="000915FD"/>
    <w:rsid w:val="000919A0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8B9"/>
    <w:rsid w:val="000A3A0A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4E0"/>
    <w:rsid w:val="000D05A0"/>
    <w:rsid w:val="000D093E"/>
    <w:rsid w:val="000D0DB6"/>
    <w:rsid w:val="000D1467"/>
    <w:rsid w:val="000D14AA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3F21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2449"/>
    <w:rsid w:val="001027E0"/>
    <w:rsid w:val="00102D9F"/>
    <w:rsid w:val="0010309B"/>
    <w:rsid w:val="00103AD8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82B"/>
    <w:rsid w:val="00110828"/>
    <w:rsid w:val="00110A81"/>
    <w:rsid w:val="0011148C"/>
    <w:rsid w:val="00111553"/>
    <w:rsid w:val="00111599"/>
    <w:rsid w:val="0011219D"/>
    <w:rsid w:val="00112B08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086E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5E8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07E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74"/>
    <w:rsid w:val="0014749D"/>
    <w:rsid w:val="00147971"/>
    <w:rsid w:val="00147D09"/>
    <w:rsid w:val="001506CA"/>
    <w:rsid w:val="00150E9A"/>
    <w:rsid w:val="00151665"/>
    <w:rsid w:val="00152149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4FCB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30A2"/>
    <w:rsid w:val="00163337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7150"/>
    <w:rsid w:val="0018779B"/>
    <w:rsid w:val="0019015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62D"/>
    <w:rsid w:val="001966D6"/>
    <w:rsid w:val="00196FD5"/>
    <w:rsid w:val="00197109"/>
    <w:rsid w:val="0019728D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6470"/>
    <w:rsid w:val="001C6AC2"/>
    <w:rsid w:val="001C6CC3"/>
    <w:rsid w:val="001C7156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A83"/>
    <w:rsid w:val="001E1067"/>
    <w:rsid w:val="001E10D1"/>
    <w:rsid w:val="001E1425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2BD"/>
    <w:rsid w:val="002163BC"/>
    <w:rsid w:val="00216583"/>
    <w:rsid w:val="002166A6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2B81"/>
    <w:rsid w:val="00233167"/>
    <w:rsid w:val="0023332F"/>
    <w:rsid w:val="0023336E"/>
    <w:rsid w:val="002333D2"/>
    <w:rsid w:val="00234922"/>
    <w:rsid w:val="00234F52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2593"/>
    <w:rsid w:val="0025282E"/>
    <w:rsid w:val="00252EE0"/>
    <w:rsid w:val="002535E8"/>
    <w:rsid w:val="00253E5F"/>
    <w:rsid w:val="0025419F"/>
    <w:rsid w:val="00254643"/>
    <w:rsid w:val="00255216"/>
    <w:rsid w:val="002559AB"/>
    <w:rsid w:val="00255BDA"/>
    <w:rsid w:val="00255BF3"/>
    <w:rsid w:val="00255F08"/>
    <w:rsid w:val="00260016"/>
    <w:rsid w:val="002600E4"/>
    <w:rsid w:val="00260292"/>
    <w:rsid w:val="002605EB"/>
    <w:rsid w:val="0026075B"/>
    <w:rsid w:val="00260BE1"/>
    <w:rsid w:val="00260E59"/>
    <w:rsid w:val="002613FC"/>
    <w:rsid w:val="002616DD"/>
    <w:rsid w:val="00261AB4"/>
    <w:rsid w:val="002629E8"/>
    <w:rsid w:val="00262F6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EED"/>
    <w:rsid w:val="00274B92"/>
    <w:rsid w:val="002755EB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9D2"/>
    <w:rsid w:val="00285EF9"/>
    <w:rsid w:val="0028650F"/>
    <w:rsid w:val="002866FF"/>
    <w:rsid w:val="00286731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621"/>
    <w:rsid w:val="002A4B3A"/>
    <w:rsid w:val="002A4E30"/>
    <w:rsid w:val="002A561E"/>
    <w:rsid w:val="002A5640"/>
    <w:rsid w:val="002A5A18"/>
    <w:rsid w:val="002A6009"/>
    <w:rsid w:val="002B0037"/>
    <w:rsid w:val="002B03AF"/>
    <w:rsid w:val="002B0490"/>
    <w:rsid w:val="002B0B56"/>
    <w:rsid w:val="002B0BAE"/>
    <w:rsid w:val="002B0DCF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0DE"/>
    <w:rsid w:val="002D192C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DE3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429"/>
    <w:rsid w:val="002E65FA"/>
    <w:rsid w:val="002E6827"/>
    <w:rsid w:val="002E6966"/>
    <w:rsid w:val="002E705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FC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1AC4"/>
    <w:rsid w:val="00321D40"/>
    <w:rsid w:val="003224B0"/>
    <w:rsid w:val="00322A92"/>
    <w:rsid w:val="00322B71"/>
    <w:rsid w:val="00323492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567"/>
    <w:rsid w:val="003427FE"/>
    <w:rsid w:val="0034282A"/>
    <w:rsid w:val="00342CB4"/>
    <w:rsid w:val="00342D30"/>
    <w:rsid w:val="003435A1"/>
    <w:rsid w:val="003437D7"/>
    <w:rsid w:val="00343A68"/>
    <w:rsid w:val="00343B35"/>
    <w:rsid w:val="003444CB"/>
    <w:rsid w:val="003456CC"/>
    <w:rsid w:val="00345E2B"/>
    <w:rsid w:val="00345E78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B0A"/>
    <w:rsid w:val="00355BDF"/>
    <w:rsid w:val="0035677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68B"/>
    <w:rsid w:val="003648DF"/>
    <w:rsid w:val="00364B60"/>
    <w:rsid w:val="00365C79"/>
    <w:rsid w:val="003666B3"/>
    <w:rsid w:val="00366A56"/>
    <w:rsid w:val="00367128"/>
    <w:rsid w:val="0036730C"/>
    <w:rsid w:val="003673A1"/>
    <w:rsid w:val="00370080"/>
    <w:rsid w:val="003702F6"/>
    <w:rsid w:val="00370769"/>
    <w:rsid w:val="00370DBB"/>
    <w:rsid w:val="00371B01"/>
    <w:rsid w:val="00372EF6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10C"/>
    <w:rsid w:val="00392AA6"/>
    <w:rsid w:val="00392AB1"/>
    <w:rsid w:val="00392BEA"/>
    <w:rsid w:val="00392D3E"/>
    <w:rsid w:val="00393233"/>
    <w:rsid w:val="0039500A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A7BDD"/>
    <w:rsid w:val="003B0874"/>
    <w:rsid w:val="003B12D6"/>
    <w:rsid w:val="003B1575"/>
    <w:rsid w:val="003B1756"/>
    <w:rsid w:val="003B1BB4"/>
    <w:rsid w:val="003B1BFD"/>
    <w:rsid w:val="003B217D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2B78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C4E"/>
    <w:rsid w:val="003D4EAD"/>
    <w:rsid w:val="003D5575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6EF7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6"/>
    <w:rsid w:val="004206DA"/>
    <w:rsid w:val="00421501"/>
    <w:rsid w:val="00421740"/>
    <w:rsid w:val="0042198A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6F02"/>
    <w:rsid w:val="0042704E"/>
    <w:rsid w:val="00427AB9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57CE8"/>
    <w:rsid w:val="0046030B"/>
    <w:rsid w:val="00461080"/>
    <w:rsid w:val="004610C7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62A2"/>
    <w:rsid w:val="004770C3"/>
    <w:rsid w:val="004773E1"/>
    <w:rsid w:val="004778A4"/>
    <w:rsid w:val="00477A00"/>
    <w:rsid w:val="00477BDE"/>
    <w:rsid w:val="00477CB5"/>
    <w:rsid w:val="00477D59"/>
    <w:rsid w:val="00477E3C"/>
    <w:rsid w:val="00477F4F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9C3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C64"/>
    <w:rsid w:val="004E70F1"/>
    <w:rsid w:val="004E7185"/>
    <w:rsid w:val="004E7581"/>
    <w:rsid w:val="004E7A4E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DDA"/>
    <w:rsid w:val="004F1EB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50A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99B"/>
    <w:rsid w:val="00515894"/>
    <w:rsid w:val="00515896"/>
    <w:rsid w:val="00515D01"/>
    <w:rsid w:val="00515DC9"/>
    <w:rsid w:val="005164CF"/>
    <w:rsid w:val="005166C9"/>
    <w:rsid w:val="00516CAB"/>
    <w:rsid w:val="00517192"/>
    <w:rsid w:val="00517D88"/>
    <w:rsid w:val="00517E14"/>
    <w:rsid w:val="00517E2B"/>
    <w:rsid w:val="00520418"/>
    <w:rsid w:val="0052045E"/>
    <w:rsid w:val="00520AD0"/>
    <w:rsid w:val="00520DE7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731"/>
    <w:rsid w:val="0054297C"/>
    <w:rsid w:val="00542AF1"/>
    <w:rsid w:val="00542D3B"/>
    <w:rsid w:val="00542F8F"/>
    <w:rsid w:val="00543301"/>
    <w:rsid w:val="0054436D"/>
    <w:rsid w:val="0054508E"/>
    <w:rsid w:val="0054510E"/>
    <w:rsid w:val="00545B06"/>
    <w:rsid w:val="00545CD0"/>
    <w:rsid w:val="0054632C"/>
    <w:rsid w:val="00546596"/>
    <w:rsid w:val="005466EA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C94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1F45"/>
    <w:rsid w:val="00562AF7"/>
    <w:rsid w:val="00562E36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4D01"/>
    <w:rsid w:val="0057508B"/>
    <w:rsid w:val="0057521F"/>
    <w:rsid w:val="005753E8"/>
    <w:rsid w:val="005759B3"/>
    <w:rsid w:val="00575A96"/>
    <w:rsid w:val="00575F50"/>
    <w:rsid w:val="00576123"/>
    <w:rsid w:val="005768E8"/>
    <w:rsid w:val="00576BD2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0CA"/>
    <w:rsid w:val="005851D6"/>
    <w:rsid w:val="005852BF"/>
    <w:rsid w:val="00585567"/>
    <w:rsid w:val="00585791"/>
    <w:rsid w:val="00585A4C"/>
    <w:rsid w:val="00585BC4"/>
    <w:rsid w:val="00585F30"/>
    <w:rsid w:val="00586718"/>
    <w:rsid w:val="00586B44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221"/>
    <w:rsid w:val="005C7373"/>
    <w:rsid w:val="005C7891"/>
    <w:rsid w:val="005C7DD4"/>
    <w:rsid w:val="005D00B6"/>
    <w:rsid w:val="005D0318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3824"/>
    <w:rsid w:val="005F4C97"/>
    <w:rsid w:val="005F4DA0"/>
    <w:rsid w:val="005F513B"/>
    <w:rsid w:val="005F5825"/>
    <w:rsid w:val="005F59CF"/>
    <w:rsid w:val="005F62C8"/>
    <w:rsid w:val="005F6618"/>
    <w:rsid w:val="005F6C45"/>
    <w:rsid w:val="005F6D59"/>
    <w:rsid w:val="005F6E3E"/>
    <w:rsid w:val="005F6E88"/>
    <w:rsid w:val="005F793C"/>
    <w:rsid w:val="005F7A61"/>
    <w:rsid w:val="005F7CA8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C99"/>
    <w:rsid w:val="00610257"/>
    <w:rsid w:val="0061055D"/>
    <w:rsid w:val="0061089D"/>
    <w:rsid w:val="00610AB4"/>
    <w:rsid w:val="00610C0B"/>
    <w:rsid w:val="006111C5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325"/>
    <w:rsid w:val="00615A68"/>
    <w:rsid w:val="00615B28"/>
    <w:rsid w:val="00615D96"/>
    <w:rsid w:val="00615F02"/>
    <w:rsid w:val="006161D7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2EA"/>
    <w:rsid w:val="006574AE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3A3"/>
    <w:rsid w:val="00676B37"/>
    <w:rsid w:val="006774EE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1CB"/>
    <w:rsid w:val="0068232E"/>
    <w:rsid w:val="00683036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4239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BCA"/>
    <w:rsid w:val="006C1CDF"/>
    <w:rsid w:val="006C1D52"/>
    <w:rsid w:val="006C22A1"/>
    <w:rsid w:val="006C2854"/>
    <w:rsid w:val="006C2CF4"/>
    <w:rsid w:val="006C2ED7"/>
    <w:rsid w:val="006C35D2"/>
    <w:rsid w:val="006C3FBF"/>
    <w:rsid w:val="006C4214"/>
    <w:rsid w:val="006C4575"/>
    <w:rsid w:val="006C4940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CD6"/>
    <w:rsid w:val="006D6D40"/>
    <w:rsid w:val="006D7504"/>
    <w:rsid w:val="006D7D00"/>
    <w:rsid w:val="006E0678"/>
    <w:rsid w:val="006E07BE"/>
    <w:rsid w:val="006E0896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B0D"/>
    <w:rsid w:val="007254B1"/>
    <w:rsid w:val="00725998"/>
    <w:rsid w:val="00725BDE"/>
    <w:rsid w:val="00726569"/>
    <w:rsid w:val="00726A4B"/>
    <w:rsid w:val="00726A60"/>
    <w:rsid w:val="00727176"/>
    <w:rsid w:val="00727D5A"/>
    <w:rsid w:val="0073014F"/>
    <w:rsid w:val="0073053C"/>
    <w:rsid w:val="007308CD"/>
    <w:rsid w:val="00731FBA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4027"/>
    <w:rsid w:val="00744D7F"/>
    <w:rsid w:val="007452E4"/>
    <w:rsid w:val="00745C03"/>
    <w:rsid w:val="00745D44"/>
    <w:rsid w:val="00745F77"/>
    <w:rsid w:val="0074651D"/>
    <w:rsid w:val="00746FA8"/>
    <w:rsid w:val="0074791F"/>
    <w:rsid w:val="00747A07"/>
    <w:rsid w:val="00747D29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28F"/>
    <w:rsid w:val="00753A4A"/>
    <w:rsid w:val="00753C50"/>
    <w:rsid w:val="00753FBF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1DB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37"/>
    <w:rsid w:val="007C138A"/>
    <w:rsid w:val="007C1E59"/>
    <w:rsid w:val="007C22C6"/>
    <w:rsid w:val="007C2569"/>
    <w:rsid w:val="007C256D"/>
    <w:rsid w:val="007C26F0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6469"/>
    <w:rsid w:val="007E751B"/>
    <w:rsid w:val="007E75F0"/>
    <w:rsid w:val="007E7723"/>
    <w:rsid w:val="007E7802"/>
    <w:rsid w:val="007E7865"/>
    <w:rsid w:val="007F0C6D"/>
    <w:rsid w:val="007F0F4F"/>
    <w:rsid w:val="007F1348"/>
    <w:rsid w:val="007F23B4"/>
    <w:rsid w:val="007F27D2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53A"/>
    <w:rsid w:val="00815856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77B"/>
    <w:rsid w:val="00835C6C"/>
    <w:rsid w:val="00835F2C"/>
    <w:rsid w:val="0083653B"/>
    <w:rsid w:val="0083675E"/>
    <w:rsid w:val="0083700F"/>
    <w:rsid w:val="0083721E"/>
    <w:rsid w:val="00837BC2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E02"/>
    <w:rsid w:val="00847E55"/>
    <w:rsid w:val="008500FF"/>
    <w:rsid w:val="00850629"/>
    <w:rsid w:val="00850E4B"/>
    <w:rsid w:val="008518B2"/>
    <w:rsid w:val="008522D6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5EB"/>
    <w:rsid w:val="00856AFE"/>
    <w:rsid w:val="00857223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60E"/>
    <w:rsid w:val="0088193A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1D4"/>
    <w:rsid w:val="00893934"/>
    <w:rsid w:val="00893C86"/>
    <w:rsid w:val="00893D07"/>
    <w:rsid w:val="00893D8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019"/>
    <w:rsid w:val="008B1074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ED2"/>
    <w:rsid w:val="008B43FD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535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403C"/>
    <w:rsid w:val="008E47F4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30F2"/>
    <w:rsid w:val="00923ED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80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633"/>
    <w:rsid w:val="0095094D"/>
    <w:rsid w:val="0095097F"/>
    <w:rsid w:val="00951013"/>
    <w:rsid w:val="00951889"/>
    <w:rsid w:val="00951E76"/>
    <w:rsid w:val="0095219E"/>
    <w:rsid w:val="0095274F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956"/>
    <w:rsid w:val="00964C34"/>
    <w:rsid w:val="00964C8A"/>
    <w:rsid w:val="00965E92"/>
    <w:rsid w:val="00965EBC"/>
    <w:rsid w:val="009660FF"/>
    <w:rsid w:val="0096699A"/>
    <w:rsid w:val="009669E8"/>
    <w:rsid w:val="00966D55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733"/>
    <w:rsid w:val="009839AD"/>
    <w:rsid w:val="00983D75"/>
    <w:rsid w:val="009841A3"/>
    <w:rsid w:val="00984DA3"/>
    <w:rsid w:val="009853CA"/>
    <w:rsid w:val="009857C4"/>
    <w:rsid w:val="00985A94"/>
    <w:rsid w:val="00985E35"/>
    <w:rsid w:val="00986226"/>
    <w:rsid w:val="009864F8"/>
    <w:rsid w:val="00986730"/>
    <w:rsid w:val="00986C65"/>
    <w:rsid w:val="00986E28"/>
    <w:rsid w:val="00987E6B"/>
    <w:rsid w:val="009900AD"/>
    <w:rsid w:val="009902EB"/>
    <w:rsid w:val="009904DB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394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A1F"/>
    <w:rsid w:val="009B0CEE"/>
    <w:rsid w:val="009B0E3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359"/>
    <w:rsid w:val="009C5917"/>
    <w:rsid w:val="009C5D34"/>
    <w:rsid w:val="009C6043"/>
    <w:rsid w:val="009C6163"/>
    <w:rsid w:val="009C622A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55D2"/>
    <w:rsid w:val="009D57A7"/>
    <w:rsid w:val="009D62E8"/>
    <w:rsid w:val="009D663A"/>
    <w:rsid w:val="009D66EC"/>
    <w:rsid w:val="009D6F4A"/>
    <w:rsid w:val="009D73E2"/>
    <w:rsid w:val="009D7859"/>
    <w:rsid w:val="009D7EC5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41E"/>
    <w:rsid w:val="009E5E41"/>
    <w:rsid w:val="009E66F3"/>
    <w:rsid w:val="009E681E"/>
    <w:rsid w:val="009E7061"/>
    <w:rsid w:val="009E70EC"/>
    <w:rsid w:val="009E71B5"/>
    <w:rsid w:val="009E796F"/>
    <w:rsid w:val="009E7E1C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226B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A59"/>
    <w:rsid w:val="00A17DFB"/>
    <w:rsid w:val="00A2079A"/>
    <w:rsid w:val="00A207AB"/>
    <w:rsid w:val="00A20E1E"/>
    <w:rsid w:val="00A21240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4F38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40C"/>
    <w:rsid w:val="00A414B4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0A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4BF"/>
    <w:rsid w:val="00A75FFA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6DDE"/>
    <w:rsid w:val="00A870DD"/>
    <w:rsid w:val="00A8712C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78B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7EC"/>
    <w:rsid w:val="00AB4B2F"/>
    <w:rsid w:val="00AB5049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1DD8"/>
    <w:rsid w:val="00AC27CB"/>
    <w:rsid w:val="00AC2C5C"/>
    <w:rsid w:val="00AC36AB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61B6"/>
    <w:rsid w:val="00AD6718"/>
    <w:rsid w:val="00AD6851"/>
    <w:rsid w:val="00AD6B1A"/>
    <w:rsid w:val="00AD6BE1"/>
    <w:rsid w:val="00AD70E7"/>
    <w:rsid w:val="00AD744D"/>
    <w:rsid w:val="00AD7D1B"/>
    <w:rsid w:val="00AD7D3D"/>
    <w:rsid w:val="00AE1DB1"/>
    <w:rsid w:val="00AE21C6"/>
    <w:rsid w:val="00AE2322"/>
    <w:rsid w:val="00AE241B"/>
    <w:rsid w:val="00AE2E2A"/>
    <w:rsid w:val="00AE348C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E4"/>
    <w:rsid w:val="00B06038"/>
    <w:rsid w:val="00B06E0F"/>
    <w:rsid w:val="00B06F2F"/>
    <w:rsid w:val="00B078ED"/>
    <w:rsid w:val="00B07B8B"/>
    <w:rsid w:val="00B07BAD"/>
    <w:rsid w:val="00B07C8C"/>
    <w:rsid w:val="00B101E9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5C2"/>
    <w:rsid w:val="00B1375A"/>
    <w:rsid w:val="00B13D59"/>
    <w:rsid w:val="00B151C2"/>
    <w:rsid w:val="00B15362"/>
    <w:rsid w:val="00B156E5"/>
    <w:rsid w:val="00B1612E"/>
    <w:rsid w:val="00B161A6"/>
    <w:rsid w:val="00B165C1"/>
    <w:rsid w:val="00B1744F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244"/>
    <w:rsid w:val="00B36307"/>
    <w:rsid w:val="00B36323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314B"/>
    <w:rsid w:val="00B63464"/>
    <w:rsid w:val="00B63515"/>
    <w:rsid w:val="00B635E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13B"/>
    <w:rsid w:val="00B664C2"/>
    <w:rsid w:val="00B66518"/>
    <w:rsid w:val="00B666FD"/>
    <w:rsid w:val="00B674BE"/>
    <w:rsid w:val="00B67A60"/>
    <w:rsid w:val="00B67F2B"/>
    <w:rsid w:val="00B70653"/>
    <w:rsid w:val="00B70737"/>
    <w:rsid w:val="00B712DE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BB1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2C02"/>
    <w:rsid w:val="00BA31B3"/>
    <w:rsid w:val="00BA3241"/>
    <w:rsid w:val="00BA3371"/>
    <w:rsid w:val="00BA36A0"/>
    <w:rsid w:val="00BA3724"/>
    <w:rsid w:val="00BA3798"/>
    <w:rsid w:val="00BA3EDA"/>
    <w:rsid w:val="00BA3F15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93E"/>
    <w:rsid w:val="00BB02D4"/>
    <w:rsid w:val="00BB09FE"/>
    <w:rsid w:val="00BB0C31"/>
    <w:rsid w:val="00BB0E97"/>
    <w:rsid w:val="00BB128C"/>
    <w:rsid w:val="00BB1632"/>
    <w:rsid w:val="00BB1E21"/>
    <w:rsid w:val="00BB1EAE"/>
    <w:rsid w:val="00BB2150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B2B"/>
    <w:rsid w:val="00BC3EDF"/>
    <w:rsid w:val="00BC4A94"/>
    <w:rsid w:val="00BC558E"/>
    <w:rsid w:val="00BC5729"/>
    <w:rsid w:val="00BC5773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8F7"/>
    <w:rsid w:val="00BD52D2"/>
    <w:rsid w:val="00BD542C"/>
    <w:rsid w:val="00BD5835"/>
    <w:rsid w:val="00BD656F"/>
    <w:rsid w:val="00BD659A"/>
    <w:rsid w:val="00BD6E62"/>
    <w:rsid w:val="00BD704B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25F"/>
    <w:rsid w:val="00BE341F"/>
    <w:rsid w:val="00BE39B5"/>
    <w:rsid w:val="00BE4231"/>
    <w:rsid w:val="00BE43C9"/>
    <w:rsid w:val="00BE454D"/>
    <w:rsid w:val="00BE4760"/>
    <w:rsid w:val="00BE4A0C"/>
    <w:rsid w:val="00BE4AD6"/>
    <w:rsid w:val="00BE4E86"/>
    <w:rsid w:val="00BE5409"/>
    <w:rsid w:val="00BE555E"/>
    <w:rsid w:val="00BE64D0"/>
    <w:rsid w:val="00BE67B9"/>
    <w:rsid w:val="00BE68B7"/>
    <w:rsid w:val="00BE6BB7"/>
    <w:rsid w:val="00BE6C96"/>
    <w:rsid w:val="00BE7151"/>
    <w:rsid w:val="00BE7267"/>
    <w:rsid w:val="00BE78BA"/>
    <w:rsid w:val="00BF0EDF"/>
    <w:rsid w:val="00BF128F"/>
    <w:rsid w:val="00BF16B3"/>
    <w:rsid w:val="00BF18F1"/>
    <w:rsid w:val="00BF233A"/>
    <w:rsid w:val="00BF25E1"/>
    <w:rsid w:val="00BF2E2F"/>
    <w:rsid w:val="00BF3373"/>
    <w:rsid w:val="00BF349F"/>
    <w:rsid w:val="00BF355B"/>
    <w:rsid w:val="00BF3771"/>
    <w:rsid w:val="00BF3D18"/>
    <w:rsid w:val="00BF447D"/>
    <w:rsid w:val="00BF4E65"/>
    <w:rsid w:val="00BF4F9B"/>
    <w:rsid w:val="00BF4FD2"/>
    <w:rsid w:val="00BF50B5"/>
    <w:rsid w:val="00BF5845"/>
    <w:rsid w:val="00BF5BDC"/>
    <w:rsid w:val="00BF5D7A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3EC"/>
    <w:rsid w:val="00C25E93"/>
    <w:rsid w:val="00C25E9B"/>
    <w:rsid w:val="00C26CB5"/>
    <w:rsid w:val="00C27145"/>
    <w:rsid w:val="00C275E2"/>
    <w:rsid w:val="00C2788E"/>
    <w:rsid w:val="00C27ECE"/>
    <w:rsid w:val="00C30155"/>
    <w:rsid w:val="00C302E7"/>
    <w:rsid w:val="00C304E2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3793D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37BD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7AC"/>
    <w:rsid w:val="00C468AB"/>
    <w:rsid w:val="00C4693D"/>
    <w:rsid w:val="00C46AAD"/>
    <w:rsid w:val="00C46B1B"/>
    <w:rsid w:val="00C46F81"/>
    <w:rsid w:val="00C47A2A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AC2"/>
    <w:rsid w:val="00C55FFE"/>
    <w:rsid w:val="00C567BA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970"/>
    <w:rsid w:val="00C67405"/>
    <w:rsid w:val="00C67B1C"/>
    <w:rsid w:val="00C67C56"/>
    <w:rsid w:val="00C67F55"/>
    <w:rsid w:val="00C7013A"/>
    <w:rsid w:val="00C704DD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68E"/>
    <w:rsid w:val="00C81947"/>
    <w:rsid w:val="00C82036"/>
    <w:rsid w:val="00C82153"/>
    <w:rsid w:val="00C82972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D58"/>
    <w:rsid w:val="00C86DF2"/>
    <w:rsid w:val="00C8728A"/>
    <w:rsid w:val="00C87D0A"/>
    <w:rsid w:val="00C87DF3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0EF6"/>
    <w:rsid w:val="00CE1EB7"/>
    <w:rsid w:val="00CE36C0"/>
    <w:rsid w:val="00CE36D6"/>
    <w:rsid w:val="00CE373D"/>
    <w:rsid w:val="00CE38C9"/>
    <w:rsid w:val="00CE3901"/>
    <w:rsid w:val="00CE3927"/>
    <w:rsid w:val="00CE3CA5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4358"/>
    <w:rsid w:val="00CF4874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5EC9"/>
    <w:rsid w:val="00D06293"/>
    <w:rsid w:val="00D071EF"/>
    <w:rsid w:val="00D0755A"/>
    <w:rsid w:val="00D078C5"/>
    <w:rsid w:val="00D07BE9"/>
    <w:rsid w:val="00D10024"/>
    <w:rsid w:val="00D10253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70C3"/>
    <w:rsid w:val="00D176CE"/>
    <w:rsid w:val="00D17823"/>
    <w:rsid w:val="00D17A1B"/>
    <w:rsid w:val="00D17AEE"/>
    <w:rsid w:val="00D200D2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6CA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C76"/>
    <w:rsid w:val="00D41FF8"/>
    <w:rsid w:val="00D42440"/>
    <w:rsid w:val="00D4259E"/>
    <w:rsid w:val="00D42C29"/>
    <w:rsid w:val="00D4377D"/>
    <w:rsid w:val="00D43A1F"/>
    <w:rsid w:val="00D4446D"/>
    <w:rsid w:val="00D44730"/>
    <w:rsid w:val="00D44A20"/>
    <w:rsid w:val="00D44C64"/>
    <w:rsid w:val="00D44C87"/>
    <w:rsid w:val="00D44FE4"/>
    <w:rsid w:val="00D4507D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F1E"/>
    <w:rsid w:val="00D60111"/>
    <w:rsid w:val="00D61D80"/>
    <w:rsid w:val="00D622C7"/>
    <w:rsid w:val="00D626F9"/>
    <w:rsid w:val="00D629C8"/>
    <w:rsid w:val="00D62B52"/>
    <w:rsid w:val="00D62B75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DD"/>
    <w:rsid w:val="00D91DFA"/>
    <w:rsid w:val="00D91ECB"/>
    <w:rsid w:val="00D91F7A"/>
    <w:rsid w:val="00D9263F"/>
    <w:rsid w:val="00D92758"/>
    <w:rsid w:val="00D92942"/>
    <w:rsid w:val="00D92DF9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0BA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73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4C8A"/>
    <w:rsid w:val="00DB5497"/>
    <w:rsid w:val="00DB58C7"/>
    <w:rsid w:val="00DB6175"/>
    <w:rsid w:val="00DB63EF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60CA"/>
    <w:rsid w:val="00DC678E"/>
    <w:rsid w:val="00DC695D"/>
    <w:rsid w:val="00DC70E7"/>
    <w:rsid w:val="00DC71D1"/>
    <w:rsid w:val="00DC7226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07968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A13"/>
    <w:rsid w:val="00E23B57"/>
    <w:rsid w:val="00E23DA1"/>
    <w:rsid w:val="00E2411D"/>
    <w:rsid w:val="00E24ADA"/>
    <w:rsid w:val="00E250EF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723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A2A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1B74"/>
    <w:rsid w:val="00E620BB"/>
    <w:rsid w:val="00E62195"/>
    <w:rsid w:val="00E6227D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70362"/>
    <w:rsid w:val="00E70384"/>
    <w:rsid w:val="00E70623"/>
    <w:rsid w:val="00E7085A"/>
    <w:rsid w:val="00E70AA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9"/>
    <w:rsid w:val="00E919EC"/>
    <w:rsid w:val="00E91A66"/>
    <w:rsid w:val="00E91D77"/>
    <w:rsid w:val="00E92C6B"/>
    <w:rsid w:val="00E93B36"/>
    <w:rsid w:val="00E93F23"/>
    <w:rsid w:val="00E93F65"/>
    <w:rsid w:val="00E94FC2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4F"/>
    <w:rsid w:val="00EA187C"/>
    <w:rsid w:val="00EA1CA5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95A"/>
    <w:rsid w:val="00EB5D3A"/>
    <w:rsid w:val="00EB68A4"/>
    <w:rsid w:val="00EB709F"/>
    <w:rsid w:val="00EB728C"/>
    <w:rsid w:val="00EB735C"/>
    <w:rsid w:val="00EB75FB"/>
    <w:rsid w:val="00EB7BEF"/>
    <w:rsid w:val="00EC0968"/>
    <w:rsid w:val="00EC0C95"/>
    <w:rsid w:val="00EC0CFB"/>
    <w:rsid w:val="00EC0E60"/>
    <w:rsid w:val="00EC0E82"/>
    <w:rsid w:val="00EC117F"/>
    <w:rsid w:val="00EC129A"/>
    <w:rsid w:val="00EC1440"/>
    <w:rsid w:val="00EC1CAD"/>
    <w:rsid w:val="00EC2A8D"/>
    <w:rsid w:val="00EC2BCE"/>
    <w:rsid w:val="00EC2D24"/>
    <w:rsid w:val="00EC2EB0"/>
    <w:rsid w:val="00EC2F7B"/>
    <w:rsid w:val="00EC3B38"/>
    <w:rsid w:val="00EC3CDD"/>
    <w:rsid w:val="00EC42C4"/>
    <w:rsid w:val="00EC43BD"/>
    <w:rsid w:val="00EC43D2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0C0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E27"/>
    <w:rsid w:val="00ED46C8"/>
    <w:rsid w:val="00ED46F2"/>
    <w:rsid w:val="00ED4884"/>
    <w:rsid w:val="00ED550B"/>
    <w:rsid w:val="00ED5A3F"/>
    <w:rsid w:val="00ED5DEF"/>
    <w:rsid w:val="00ED6094"/>
    <w:rsid w:val="00ED6B65"/>
    <w:rsid w:val="00ED6C0C"/>
    <w:rsid w:val="00ED6E9D"/>
    <w:rsid w:val="00ED780E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190A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BA5"/>
    <w:rsid w:val="00F12EB1"/>
    <w:rsid w:val="00F1306C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2353"/>
    <w:rsid w:val="00F22679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27DFA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558B"/>
    <w:rsid w:val="00F365BA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232"/>
    <w:rsid w:val="00F53269"/>
    <w:rsid w:val="00F5338C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15ED"/>
    <w:rsid w:val="00F61BA7"/>
    <w:rsid w:val="00F61DF1"/>
    <w:rsid w:val="00F61FC4"/>
    <w:rsid w:val="00F6206E"/>
    <w:rsid w:val="00F6218D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0F5"/>
    <w:rsid w:val="00F7797C"/>
    <w:rsid w:val="00F77CC5"/>
    <w:rsid w:val="00F802F3"/>
    <w:rsid w:val="00F80491"/>
    <w:rsid w:val="00F80709"/>
    <w:rsid w:val="00F80773"/>
    <w:rsid w:val="00F80EA5"/>
    <w:rsid w:val="00F80FD2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D4E"/>
    <w:rsid w:val="00FB0C8E"/>
    <w:rsid w:val="00FB146E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9CD"/>
    <w:rsid w:val="00FD4F55"/>
    <w:rsid w:val="00FD5E6F"/>
    <w:rsid w:val="00FD647F"/>
    <w:rsid w:val="00FD70C7"/>
    <w:rsid w:val="00FD70CF"/>
    <w:rsid w:val="00FD7686"/>
    <w:rsid w:val="00FD7F4D"/>
    <w:rsid w:val="00FD7FA5"/>
    <w:rsid w:val="00FE0112"/>
    <w:rsid w:val="00FE0662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2D4"/>
    <w:rsid w:val="00FF13E1"/>
    <w:rsid w:val="00FF148F"/>
    <w:rsid w:val="00FF19A8"/>
    <w:rsid w:val="00FF1FC2"/>
    <w:rsid w:val="00FF3A10"/>
    <w:rsid w:val="00FF3AD4"/>
    <w:rsid w:val="00FF3C46"/>
    <w:rsid w:val="00FF3EEC"/>
    <w:rsid w:val="00FF44EB"/>
    <w:rsid w:val="00FF4520"/>
    <w:rsid w:val="00FF465D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72C"/>
    <w:rsid w:val="00FF78C2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C82C4-0233-47A3-BFE3-B7F1222E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38</Pages>
  <Words>10169</Words>
  <Characters>41233</Characters>
  <Application>Microsoft Office Word</Application>
  <DocSecurity>0</DocSecurity>
  <Lines>343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51300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5</cp:revision>
  <cp:lastPrinted>2020-08-10T04:28:00Z</cp:lastPrinted>
  <dcterms:created xsi:type="dcterms:W3CDTF">2020-08-10T07:58:00Z</dcterms:created>
  <dcterms:modified xsi:type="dcterms:W3CDTF">2020-08-10T08:02:00Z</dcterms:modified>
</cp:coreProperties>
</file>