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9161F" w:rsidRPr="0033466C" w14:paraId="50E9F35A" w14:textId="77777777" w:rsidTr="0069409F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GoBack"/>
            <w:bookmarkEnd w:id="0"/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49161F" w:rsidRPr="0033466C" w14:paraId="655800A8" w14:textId="77777777" w:rsidTr="00694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A29B2BD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9161F" w:rsidRPr="0033466C" w14:paraId="26CE69C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1E1FF8" w14:textId="59C05012" w:rsidR="0049161F" w:rsidRPr="0033466C" w:rsidRDefault="00F363C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77777777" w:rsidR="0049161F" w:rsidRPr="0033466C" w:rsidRDefault="00EA5C17" w:rsidP="00CB52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D25969"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49161F" w:rsidRPr="0033466C" w14:paraId="74EF1AD8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BBE242" w14:textId="5CDA07A6" w:rsidR="0049161F" w:rsidRPr="0033466C" w:rsidRDefault="00F363C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9511D"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46504F" w:rsidRPr="0033466C" w14:paraId="31D6E162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6EDF0A" w14:textId="4E038C35" w:rsidR="0046504F" w:rsidRPr="0033466C" w:rsidRDefault="00F363C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6F6072" w14:textId="77777777" w:rsidR="0046504F" w:rsidRPr="0033466C" w:rsidRDefault="0046504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D3CFC7" w14:textId="4E3D6E8A" w:rsidR="0046504F" w:rsidRPr="0033466C" w:rsidRDefault="0046504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9260A7" w:rsidRPr="0033466C" w14:paraId="0307CE63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E5B51A" w14:textId="639BC59D" w:rsidR="009260A7" w:rsidRPr="0033466C" w:rsidRDefault="00F363C1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6157D2" w14:textId="77777777" w:rsidR="009260A7" w:rsidRPr="0033466C" w:rsidRDefault="009260A7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7777777" w:rsidR="009260A7" w:rsidRPr="0033466C" w:rsidRDefault="009260A7" w:rsidP="009260A7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4A396C" w:rsidRPr="0033466C" w14:paraId="25C477F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C4A598" w14:textId="2AE616D7" w:rsidR="004A396C" w:rsidRPr="0033466C" w:rsidRDefault="00F363C1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119B59" w14:textId="77777777" w:rsidR="004A396C" w:rsidRPr="0033466C" w:rsidRDefault="004A396C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4A0310DB" w:rsidR="004A396C" w:rsidRPr="0033466C" w:rsidRDefault="004A396C" w:rsidP="009260A7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4A396C" w:rsidRPr="0033466C" w14:paraId="6C0065CE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6DE6FC" w14:textId="2C3E15B8" w:rsidR="004A396C" w:rsidRPr="0033466C" w:rsidRDefault="00F363C1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4350DA" w14:textId="77777777" w:rsidR="004A396C" w:rsidRPr="0033466C" w:rsidRDefault="004A396C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7638C34F" w:rsidR="004A396C" w:rsidRPr="0033466C" w:rsidRDefault="004A396C" w:rsidP="009260A7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AE7C27" w:rsidRPr="0033466C" w14:paraId="67C60834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D0A26" w14:textId="67DDA66D" w:rsidR="00AE7C27" w:rsidRPr="0033466C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65B2DCC" w14:textId="77777777" w:rsidR="00AE7C27" w:rsidRPr="0033466C" w:rsidRDefault="00AE7C2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F8A45C" w14:textId="77777777" w:rsidR="00AE7C27" w:rsidRPr="0033466C" w:rsidRDefault="00AE7C2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E7C27" w:rsidRPr="0033466C" w14:paraId="28B30DAB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35A83B" w14:textId="5280B17C" w:rsidR="00AE7C27" w:rsidRPr="0033466C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83A425" w14:textId="77777777" w:rsidR="00AE7C27" w:rsidRPr="0033466C" w:rsidRDefault="00AE7C2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CE892" w14:textId="77777777" w:rsidR="00AE7C27" w:rsidRPr="0033466C" w:rsidRDefault="00AE7C27" w:rsidP="00AE7C2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4A396C" w:rsidRPr="0033466C" w14:paraId="6F043512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C364A9" w14:textId="37CD8C3E" w:rsidR="004A396C" w:rsidRPr="0033466C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2F9473D" w14:textId="77777777" w:rsidR="004A396C" w:rsidRPr="0033466C" w:rsidRDefault="004A396C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2ED092" w14:textId="5B324A80" w:rsidR="004A396C" w:rsidRPr="0033466C" w:rsidRDefault="004A396C" w:rsidP="00AE7C2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F70D52" w:rsidRPr="0033466C" w14:paraId="6E8EC2D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20098F" w14:textId="7710E2BE" w:rsidR="00F70D52" w:rsidRPr="0033466C" w:rsidRDefault="00F70D52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51B83A5" w14:textId="77777777" w:rsidR="00F70D52" w:rsidRPr="0033466C" w:rsidRDefault="00F70D52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9642D6" w14:textId="3F9750CF" w:rsidR="00F70D52" w:rsidRPr="0033466C" w:rsidRDefault="00F70D52" w:rsidP="00AE7C2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AE7C27" w:rsidRPr="0033466C" w14:paraId="499E2956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AB695B" w14:textId="2F8608DB" w:rsidR="00AE7C27" w:rsidRPr="0033466C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70D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F5A14C" w14:textId="77777777" w:rsidR="00AE7C27" w:rsidRPr="0033466C" w:rsidRDefault="00AE7C2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39C743" w14:textId="6738ADC9" w:rsidR="00AE7C27" w:rsidRPr="0033466C" w:rsidRDefault="00AE7C27" w:rsidP="00AE7C2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C41FD1"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4A396C" w:rsidRPr="0033466C" w14:paraId="4784949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EF695D" w14:textId="7DF1A4F5" w:rsidR="004A396C" w:rsidRPr="0033466C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70D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8A9F6B8" w14:textId="77777777" w:rsidR="004A396C" w:rsidRPr="0033466C" w:rsidRDefault="004A396C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6AB3E7" w14:textId="592D0888" w:rsidR="004A396C" w:rsidRPr="0033466C" w:rsidRDefault="004A396C" w:rsidP="00AE7C2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</w:p>
        </w:tc>
      </w:tr>
      <w:tr w:rsidR="00BC2037" w:rsidRPr="0033466C" w14:paraId="736EEBF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778B0F" w14:textId="003BF787" w:rsidR="00BC2037" w:rsidRPr="0033466C" w:rsidRDefault="00BC203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70D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1EAACC" w14:textId="77777777" w:rsidR="00BC2037" w:rsidRPr="0033466C" w:rsidRDefault="00BC203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8B209D" w14:textId="1BC6E923" w:rsidR="00BC2037" w:rsidRPr="0033466C" w:rsidRDefault="00BC2037" w:rsidP="00AE7C2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03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AE7C27" w:rsidRPr="0033466C" w14:paraId="4196D8AB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B72CFD" w14:textId="1670C9C7" w:rsidR="00AE7C27" w:rsidRPr="0033466C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70D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45D9AE" w14:textId="77777777" w:rsidR="00AE7C27" w:rsidRPr="0033466C" w:rsidRDefault="00AE7C2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BC8DC0" w14:textId="77777777" w:rsidR="00AE7C27" w:rsidRPr="0033466C" w:rsidRDefault="00AE7C27" w:rsidP="00AE7C2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F14BE" w:rsidRPr="0033466C" w14:paraId="2ED25B9A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3A1BAB" w14:textId="253E0AE6" w:rsidR="005F14BE" w:rsidRPr="0033466C" w:rsidRDefault="005F14BE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70D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4444523" w14:textId="77777777" w:rsidR="005F14BE" w:rsidRPr="0033466C" w:rsidRDefault="005F14BE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1D3DA2" w14:textId="72481171" w:rsidR="005F14BE" w:rsidRPr="0033466C" w:rsidRDefault="005F14BE" w:rsidP="00AE7C2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8264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25FBE5FD" w14:textId="77777777" w:rsidR="009D38B0" w:rsidRPr="0033466C" w:rsidRDefault="0049161F" w:rsidP="009D3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br w:type="page"/>
      </w:r>
      <w:r w:rsidR="009D38B0" w:rsidRPr="0033466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F3436C" w:rsidRDefault="009D38B0" w:rsidP="009D3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2798A723" w14:textId="30BDDC73" w:rsidR="00820DA6" w:rsidRPr="0033466C" w:rsidRDefault="009D38B0" w:rsidP="009D38B0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  <w:cs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33466C">
        <w:rPr>
          <w:rFonts w:asciiTheme="majorBidi" w:hAnsiTheme="majorBidi" w:cstheme="majorBidi"/>
          <w:sz w:val="30"/>
          <w:szCs w:val="30"/>
          <w:cs/>
        </w:rPr>
        <w:t>คณะ</w:t>
      </w:r>
      <w:r w:rsidRPr="0033466C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2E5B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52441">
        <w:rPr>
          <w:rFonts w:asciiTheme="majorBidi" w:hAnsiTheme="majorBidi" w:cstheme="majorBidi"/>
          <w:sz w:val="30"/>
          <w:szCs w:val="30"/>
        </w:rPr>
        <w:t>10</w:t>
      </w:r>
      <w:r w:rsidR="002E5B75">
        <w:rPr>
          <w:rFonts w:asciiTheme="majorBidi" w:hAnsiTheme="majorBidi" w:cstheme="majorBidi" w:hint="cs"/>
          <w:sz w:val="30"/>
          <w:szCs w:val="30"/>
          <w:cs/>
        </w:rPr>
        <w:t xml:space="preserve"> สิงหาคม </w:t>
      </w:r>
      <w:r w:rsidR="002E5B75">
        <w:rPr>
          <w:rFonts w:asciiTheme="majorBidi" w:hAnsiTheme="majorBidi" w:cstheme="majorBidi"/>
          <w:sz w:val="30"/>
          <w:szCs w:val="30"/>
        </w:rPr>
        <w:t>2563</w:t>
      </w:r>
    </w:p>
    <w:p w14:paraId="2650A895" w14:textId="1E5FEBB9" w:rsidR="00BA4E25" w:rsidRPr="0024744A" w:rsidRDefault="00BA4E25" w:rsidP="0078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24"/>
          <w:szCs w:val="24"/>
        </w:rPr>
      </w:pPr>
    </w:p>
    <w:p w14:paraId="7F601ED0" w14:textId="77777777" w:rsidR="00D218EE" w:rsidRPr="0033466C" w:rsidRDefault="00135923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</w:t>
      </w:r>
      <w:r w:rsidR="00D218EE"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258B04BB" w14:textId="77777777" w:rsidR="00D218EE" w:rsidRPr="00F3436C" w:rsidRDefault="00D218EE" w:rsidP="0086183C">
      <w:pPr>
        <w:pStyle w:val="BodyText"/>
        <w:spacing w:after="0"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D861AAA" w14:textId="50CA433E" w:rsidR="001346EA" w:rsidRPr="0033466C" w:rsidRDefault="00754EAC" w:rsidP="001A51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บริษัทดำเนินธุรกิจหลักเกี่ยวกับการลงทุนในกิจการจำหน่ายรถยนต์และอะไหล่ และศูนย์บริการ</w:t>
      </w:r>
    </w:p>
    <w:p w14:paraId="7A827225" w14:textId="19F65A56" w:rsidR="00754EAC" w:rsidRPr="00F3436C" w:rsidRDefault="00754EAC" w:rsidP="001A51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</w:rPr>
      </w:pPr>
    </w:p>
    <w:p w14:paraId="59A947A7" w14:textId="33900463" w:rsidR="009060BB" w:rsidRDefault="00762F7C" w:rsidP="009060BB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บริษัทจดทะเบียนกับ</w:t>
      </w:r>
      <w:r w:rsidR="009060BB" w:rsidRPr="00852441">
        <w:rPr>
          <w:rFonts w:asciiTheme="majorBidi" w:hAnsiTheme="majorBidi" w:cstheme="majorBidi" w:hint="cs"/>
          <w:sz w:val="30"/>
          <w:szCs w:val="30"/>
          <w:cs/>
        </w:rPr>
        <w:t>ตลาด</w:t>
      </w:r>
      <w:r w:rsidR="009060BB" w:rsidRPr="00852441">
        <w:rPr>
          <w:rFonts w:asciiTheme="majorBidi" w:hAnsiTheme="majorBidi" w:cs="Angsana New" w:hint="cs"/>
          <w:sz w:val="30"/>
          <w:szCs w:val="30"/>
          <w:cs/>
        </w:rPr>
        <w:t>หลักทรัพย์</w:t>
      </w:r>
      <w:r w:rsidR="009060B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060BB" w:rsidRPr="00852441">
        <w:rPr>
          <w:rFonts w:asciiTheme="majorBidi" w:hAnsiTheme="majorBidi" w:cs="Angsana New" w:hint="cs"/>
          <w:sz w:val="30"/>
          <w:szCs w:val="30"/>
          <w:cs/>
        </w:rPr>
        <w:t>เอ็ม</w:t>
      </w:r>
      <w:r w:rsidR="009060BB" w:rsidRPr="008524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060BB" w:rsidRPr="00852441">
        <w:rPr>
          <w:rFonts w:asciiTheme="majorBidi" w:hAnsiTheme="majorBidi" w:cs="Angsana New" w:hint="cs"/>
          <w:sz w:val="30"/>
          <w:szCs w:val="30"/>
          <w:cs/>
        </w:rPr>
        <w:t>เอ</w:t>
      </w:r>
      <w:r w:rsidR="009060BB" w:rsidRPr="008524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060BB" w:rsidRPr="00852441">
        <w:rPr>
          <w:rFonts w:asciiTheme="majorBidi" w:hAnsiTheme="majorBidi" w:cs="Angsana New" w:hint="cs"/>
          <w:sz w:val="30"/>
          <w:szCs w:val="30"/>
          <w:cs/>
        </w:rPr>
        <w:t>ไอ</w:t>
      </w:r>
      <w:r w:rsidR="009060BB" w:rsidRPr="008524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754D6">
        <w:rPr>
          <w:rFonts w:asciiTheme="majorBidi" w:hAnsiTheme="majorBidi" w:cs="Angsana New" w:hint="cs"/>
          <w:sz w:val="30"/>
          <w:szCs w:val="30"/>
          <w:cs/>
        </w:rPr>
        <w:t>เมื่อ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="Angsana New"/>
          <w:sz w:val="30"/>
          <w:szCs w:val="30"/>
        </w:rPr>
        <w:t>27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="Angsana New"/>
          <w:sz w:val="30"/>
          <w:szCs w:val="30"/>
        </w:rPr>
        <w:t xml:space="preserve">2562 </w:t>
      </w:r>
      <w:r>
        <w:rPr>
          <w:rFonts w:asciiTheme="majorBidi" w:hAnsiTheme="majorBidi" w:cs="Angsana New" w:hint="cs"/>
          <w:sz w:val="30"/>
          <w:szCs w:val="30"/>
          <w:cs/>
        </w:rPr>
        <w:t>ต่อมาบริษัท</w:t>
      </w:r>
      <w:r w:rsidR="00E754D6">
        <w:rPr>
          <w:rFonts w:asciiTheme="majorBidi" w:hAnsiTheme="majorBidi" w:cs="Angsana New" w:hint="cs"/>
          <w:sz w:val="30"/>
          <w:szCs w:val="30"/>
          <w:cs/>
        </w:rPr>
        <w:t>ได้ยื่นขอให้ตลาด</w:t>
      </w:r>
      <w:r w:rsidR="00E754D6" w:rsidRPr="00E83AF8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หลักทรัพย์แห่งประเทศไทย </w:t>
      </w:r>
      <w:r w:rsidR="00E754D6" w:rsidRPr="00E83AF8">
        <w:rPr>
          <w:rFonts w:asciiTheme="majorBidi" w:hAnsiTheme="majorBidi" w:cs="Angsana New"/>
          <w:spacing w:val="-6"/>
          <w:sz w:val="30"/>
          <w:szCs w:val="30"/>
        </w:rPr>
        <w:t>(SET)</w:t>
      </w:r>
      <w:r w:rsidR="00E754D6" w:rsidRPr="00E83AF8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พิจารณาอนุมัติให้หลักทรัพย์ของบริษัทซื้อขายใน </w:t>
      </w:r>
      <w:r w:rsidR="00E754D6" w:rsidRPr="00E83AF8">
        <w:rPr>
          <w:rFonts w:asciiTheme="majorBidi" w:hAnsiTheme="majorBidi" w:cs="Angsana New"/>
          <w:spacing w:val="-6"/>
          <w:sz w:val="30"/>
          <w:szCs w:val="30"/>
        </w:rPr>
        <w:t>SET</w:t>
      </w:r>
      <w:r w:rsidR="00E754D6" w:rsidRPr="00E83AF8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</w:t>
      </w:r>
      <w:r w:rsidR="000B18FC" w:rsidRPr="00E83AF8">
        <w:rPr>
          <w:rFonts w:asciiTheme="majorBidi" w:hAnsiTheme="majorBidi" w:cs="Angsana New" w:hint="cs"/>
          <w:spacing w:val="-6"/>
          <w:sz w:val="30"/>
          <w:szCs w:val="30"/>
          <w:cs/>
        </w:rPr>
        <w:t>และได้รับอนุมัติการซื้อขาย</w:t>
      </w:r>
      <w:r w:rsidR="000B18FC">
        <w:rPr>
          <w:rFonts w:asciiTheme="majorBidi" w:hAnsiTheme="majorBidi" w:cs="Angsana New" w:hint="cs"/>
          <w:sz w:val="30"/>
          <w:szCs w:val="30"/>
          <w:cs/>
        </w:rPr>
        <w:t xml:space="preserve">หลักทรัพย์จดทะเบียนใน </w:t>
      </w:r>
      <w:r w:rsidR="000B18FC">
        <w:rPr>
          <w:rFonts w:asciiTheme="majorBidi" w:hAnsiTheme="majorBidi" w:cs="Angsana New"/>
          <w:sz w:val="30"/>
          <w:szCs w:val="30"/>
        </w:rPr>
        <w:t xml:space="preserve">SET </w:t>
      </w:r>
      <w:r w:rsidR="009060BB" w:rsidRPr="00852441">
        <w:rPr>
          <w:rFonts w:asciiTheme="majorBidi" w:hAnsiTheme="majorBidi" w:cs="Angsana New" w:hint="cs"/>
          <w:sz w:val="30"/>
          <w:szCs w:val="30"/>
          <w:cs/>
        </w:rPr>
        <w:t>ตั</w:t>
      </w:r>
      <w:r w:rsidR="009060BB">
        <w:rPr>
          <w:rFonts w:asciiTheme="majorBidi" w:hAnsiTheme="majorBidi" w:cs="Angsana New" w:hint="cs"/>
          <w:sz w:val="30"/>
          <w:szCs w:val="30"/>
          <w:cs/>
        </w:rPr>
        <w:t>้</w:t>
      </w:r>
      <w:r w:rsidR="009060BB" w:rsidRPr="00852441">
        <w:rPr>
          <w:rFonts w:asciiTheme="majorBidi" w:hAnsiTheme="majorBidi" w:cs="Angsana New" w:hint="cs"/>
          <w:sz w:val="30"/>
          <w:szCs w:val="30"/>
          <w:cs/>
        </w:rPr>
        <w:t>งแต่วันที</w:t>
      </w:r>
      <w:r w:rsidR="009060BB">
        <w:rPr>
          <w:rFonts w:asciiTheme="majorBidi" w:hAnsiTheme="majorBidi" w:cs="Angsana New" w:hint="cs"/>
          <w:sz w:val="30"/>
          <w:szCs w:val="30"/>
          <w:cs/>
        </w:rPr>
        <w:t>่</w:t>
      </w:r>
      <w:r w:rsidR="009060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60BB">
        <w:rPr>
          <w:rFonts w:asciiTheme="majorBidi" w:hAnsiTheme="majorBidi" w:cs="Angsana New"/>
          <w:sz w:val="30"/>
          <w:szCs w:val="30"/>
        </w:rPr>
        <w:t>1</w:t>
      </w:r>
      <w:r w:rsidR="009060BB" w:rsidRPr="008524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060BB">
        <w:rPr>
          <w:rFonts w:asciiTheme="majorBidi" w:hAnsiTheme="majorBidi" w:cs="Angsana New" w:hint="cs"/>
          <w:sz w:val="30"/>
          <w:szCs w:val="30"/>
          <w:cs/>
        </w:rPr>
        <w:t>กรกฎาคม</w:t>
      </w:r>
      <w:r w:rsidR="009060BB" w:rsidRPr="008524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060BB">
        <w:rPr>
          <w:rFonts w:asciiTheme="majorBidi" w:hAnsiTheme="majorBidi" w:cs="Angsana New"/>
          <w:sz w:val="30"/>
          <w:szCs w:val="30"/>
        </w:rPr>
        <w:t>2563</w:t>
      </w:r>
      <w:r w:rsidR="009060BB" w:rsidRPr="008524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060BB" w:rsidRPr="00852441">
        <w:rPr>
          <w:rFonts w:asciiTheme="majorBidi" w:hAnsiTheme="majorBidi" w:cs="Angsana New" w:hint="cs"/>
          <w:sz w:val="30"/>
          <w:szCs w:val="30"/>
          <w:cs/>
        </w:rPr>
        <w:t>เป็นต้นไป</w:t>
      </w:r>
    </w:p>
    <w:p w14:paraId="26565937" w14:textId="77777777" w:rsidR="009060BB" w:rsidRPr="00F3436C" w:rsidRDefault="009060BB" w:rsidP="001A51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CB99B0A" w14:textId="77777777" w:rsidR="004F08F2" w:rsidRPr="0033466C" w:rsidRDefault="004F08F2" w:rsidP="004F08F2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กลุ่มบริษัทมีสาขาที่จดทะเบียนดังนี้</w:t>
      </w:r>
    </w:p>
    <w:p w14:paraId="377D99B6" w14:textId="77777777" w:rsidR="004F08F2" w:rsidRPr="00F3436C" w:rsidRDefault="004F08F2" w:rsidP="004F08F2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12"/>
          <w:szCs w:val="12"/>
          <w:lang w:val="en-US" w:bidi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450"/>
        <w:gridCol w:w="6552"/>
      </w:tblGrid>
      <w:tr w:rsidR="004F08F2" w:rsidRPr="0033466C" w14:paraId="6BDFEDA2" w14:textId="77777777" w:rsidTr="00754EAC">
        <w:tc>
          <w:tcPr>
            <w:tcW w:w="2250" w:type="dxa"/>
          </w:tcPr>
          <w:p w14:paraId="687EB51B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450" w:type="dxa"/>
          </w:tcPr>
          <w:p w14:paraId="5FF6AC6A" w14:textId="77777777" w:rsidR="004F08F2" w:rsidRPr="0033466C" w:rsidRDefault="004F08F2" w:rsidP="00992D48">
            <w:pPr>
              <w:pStyle w:val="BodyText2"/>
              <w:tabs>
                <w:tab w:val="left" w:pos="285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  <w:p w14:paraId="15415605" w14:textId="77777777" w:rsidR="004F08F2" w:rsidRPr="0033466C" w:rsidRDefault="004F08F2" w:rsidP="00992D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52" w:type="dxa"/>
          </w:tcPr>
          <w:p w14:paraId="068DCCCB" w14:textId="2B0C47F1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1111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ถนนมะลิวัลย์ ตำบลบ้านทุ่ม</w:t>
            </w:r>
          </w:p>
          <w:p w14:paraId="08F64C76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อำเภอเมืองขอนแก่น จังหวัดขอนแก่น ประเทศไทย</w:t>
            </w:r>
          </w:p>
        </w:tc>
      </w:tr>
      <w:tr w:rsidR="004F08F2" w:rsidRPr="0033466C" w14:paraId="648B148A" w14:textId="77777777" w:rsidTr="00754EAC">
        <w:tc>
          <w:tcPr>
            <w:tcW w:w="2250" w:type="dxa"/>
          </w:tcPr>
          <w:p w14:paraId="08AC447C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สาขาประชาสโมสร</w:t>
            </w:r>
          </w:p>
        </w:tc>
        <w:tc>
          <w:tcPr>
            <w:tcW w:w="450" w:type="dxa"/>
          </w:tcPr>
          <w:p w14:paraId="53CBFA6C" w14:textId="77777777" w:rsidR="004F08F2" w:rsidRPr="0033466C" w:rsidRDefault="004F08F2" w:rsidP="00992D48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5352F5F9" w14:textId="309384E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ถนนประชาสโมสร ตำบลในเมือง</w:t>
            </w:r>
          </w:p>
          <w:p w14:paraId="30B32B26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อำเภอเมืองขอนแก่น จังหวัดขอนแก่น ประเทศไทย</w:t>
            </w:r>
          </w:p>
        </w:tc>
      </w:tr>
      <w:tr w:rsidR="004F08F2" w:rsidRPr="0033466C" w14:paraId="18D5623B" w14:textId="77777777" w:rsidTr="00754EAC">
        <w:tc>
          <w:tcPr>
            <w:tcW w:w="2250" w:type="dxa"/>
          </w:tcPr>
          <w:p w14:paraId="469FD3C4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สาขาสุรินทร์</w:t>
            </w:r>
          </w:p>
        </w:tc>
        <w:tc>
          <w:tcPr>
            <w:tcW w:w="450" w:type="dxa"/>
          </w:tcPr>
          <w:p w14:paraId="7C8BD3AD" w14:textId="77777777" w:rsidR="004F08F2" w:rsidRPr="0033466C" w:rsidRDefault="004F08F2" w:rsidP="00992D48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1B448D02" w14:textId="3E59D72F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ถนนปัทมานนท์ ตำบลแสลงพันธ์ </w:t>
            </w:r>
          </w:p>
          <w:p w14:paraId="2FE254A1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อำเภอเมืองสุรินทร์ จังหวัดสุรินทร์ ประเทศไทย</w:t>
            </w:r>
          </w:p>
        </w:tc>
      </w:tr>
      <w:tr w:rsidR="004F08F2" w:rsidRPr="0033466C" w14:paraId="471396DB" w14:textId="77777777" w:rsidTr="00754EAC">
        <w:trPr>
          <w:trHeight w:val="80"/>
        </w:trPr>
        <w:tc>
          <w:tcPr>
            <w:tcW w:w="2250" w:type="dxa"/>
          </w:tcPr>
          <w:p w14:paraId="4D263EAF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สาขาวีรวัฒน์โยธิน</w:t>
            </w:r>
          </w:p>
        </w:tc>
        <w:tc>
          <w:tcPr>
            <w:tcW w:w="450" w:type="dxa"/>
          </w:tcPr>
          <w:p w14:paraId="4F3FA3D4" w14:textId="77777777" w:rsidR="004F08F2" w:rsidRPr="0033466C" w:rsidRDefault="004F08F2" w:rsidP="00992D48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rFonts w:asciiTheme="majorBidi" w:hAnsiTheme="majorBidi" w:cstheme="majorBidi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577CD734" w14:textId="78AB84E0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ถนนสุรินทร์-ปราสาท ตำบลนอกเมือง </w:t>
            </w:r>
          </w:p>
          <w:p w14:paraId="6B58C1E6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อำเภอเมืองสุรินทร์ จังหวัดสุรินทร์ ประเทศไทย</w:t>
            </w:r>
          </w:p>
        </w:tc>
      </w:tr>
      <w:tr w:rsidR="004F08F2" w:rsidRPr="0033466C" w14:paraId="5B6A2D3A" w14:textId="77777777" w:rsidTr="00754EAC">
        <w:tc>
          <w:tcPr>
            <w:tcW w:w="2250" w:type="dxa"/>
          </w:tcPr>
          <w:p w14:paraId="558F249A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สาขาบุรีรัมย์</w:t>
            </w:r>
          </w:p>
        </w:tc>
        <w:tc>
          <w:tcPr>
            <w:tcW w:w="450" w:type="dxa"/>
          </w:tcPr>
          <w:p w14:paraId="6F7C0800" w14:textId="77777777" w:rsidR="004F08F2" w:rsidRPr="0033466C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044BE2F6" w14:textId="16BA435B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ถนนบุรีรัมย์-นางรอง ตำบลอิสาณ </w:t>
            </w:r>
          </w:p>
          <w:p w14:paraId="6E4EADB0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อำเภอเมืองบุรีรัมย์ จังหวัดบุรีรัมย์ ประเทศไทย</w:t>
            </w:r>
          </w:p>
        </w:tc>
      </w:tr>
      <w:tr w:rsidR="004F08F2" w:rsidRPr="0033466C" w14:paraId="039DBD36" w14:textId="77777777" w:rsidTr="00754EAC">
        <w:tc>
          <w:tcPr>
            <w:tcW w:w="2250" w:type="dxa"/>
          </w:tcPr>
          <w:p w14:paraId="1355E051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สาขานางรอง</w:t>
            </w:r>
          </w:p>
        </w:tc>
        <w:tc>
          <w:tcPr>
            <w:tcW w:w="450" w:type="dxa"/>
          </w:tcPr>
          <w:p w14:paraId="608B3986" w14:textId="77777777" w:rsidR="004F08F2" w:rsidRPr="0033466C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582AA910" w14:textId="60C9B836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ถนนโชคชัย-เดชอุดม ตำบลถนนหัก </w:t>
            </w:r>
          </w:p>
          <w:p w14:paraId="77A4AD6A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อำเภอนางรอง จังหวัดบุรีรัมย์ ประเทศไทย</w:t>
            </w:r>
          </w:p>
        </w:tc>
      </w:tr>
      <w:tr w:rsidR="004F08F2" w:rsidRPr="0033466C" w14:paraId="068E7600" w14:textId="77777777" w:rsidTr="00754EAC">
        <w:tc>
          <w:tcPr>
            <w:tcW w:w="2250" w:type="dxa"/>
          </w:tcPr>
          <w:p w14:paraId="55708447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สาขาภูเก็ต</w:t>
            </w:r>
          </w:p>
        </w:tc>
        <w:tc>
          <w:tcPr>
            <w:tcW w:w="450" w:type="dxa"/>
          </w:tcPr>
          <w:p w14:paraId="588F7274" w14:textId="77777777" w:rsidR="004F08F2" w:rsidRPr="0033466C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1226C41B" w14:textId="02D3802F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ถนนเทพกระษัตรี ตำบลรัษฎา </w:t>
            </w:r>
          </w:p>
          <w:p w14:paraId="743DEBDD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อำเภอเมืองภูเก็ต จังหวัดภูเก็ต ประเทศไทย</w:t>
            </w:r>
          </w:p>
        </w:tc>
      </w:tr>
      <w:tr w:rsidR="004F08F2" w:rsidRPr="0033466C" w14:paraId="5A12A273" w14:textId="77777777" w:rsidTr="00754EAC">
        <w:tc>
          <w:tcPr>
            <w:tcW w:w="2250" w:type="dxa"/>
          </w:tcPr>
          <w:p w14:paraId="22518317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สาขานาคา</w:t>
            </w:r>
          </w:p>
        </w:tc>
        <w:tc>
          <w:tcPr>
            <w:tcW w:w="450" w:type="dxa"/>
          </w:tcPr>
          <w:p w14:paraId="2C1EDFD3" w14:textId="77777777" w:rsidR="004F08F2" w:rsidRPr="0033466C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377D6CA8" w14:textId="455C89C4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ถนนเจ้าฟ้าตะวันตก ตำบลวิชิต</w:t>
            </w:r>
          </w:p>
          <w:p w14:paraId="61BE3C0D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อำเภอเมืองภูเก็ต จังหวัดภูเก็ต ประเทศไทย</w:t>
            </w:r>
          </w:p>
        </w:tc>
      </w:tr>
      <w:tr w:rsidR="004F08F2" w:rsidRPr="0033466C" w14:paraId="7F3771F7" w14:textId="77777777" w:rsidTr="00754EAC">
        <w:tc>
          <w:tcPr>
            <w:tcW w:w="2250" w:type="dxa"/>
          </w:tcPr>
          <w:p w14:paraId="17EF0CEB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สาขากระบี่</w:t>
            </w:r>
          </w:p>
        </w:tc>
        <w:tc>
          <w:tcPr>
            <w:tcW w:w="450" w:type="dxa"/>
          </w:tcPr>
          <w:p w14:paraId="48CF3F81" w14:textId="77777777" w:rsidR="004F08F2" w:rsidRPr="0033466C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51C4112D" w14:textId="6B9583F4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เลขที่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489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/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,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489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/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ถนนอุตรกิจ ตำบลกระบี่ใหญ่</w:t>
            </w:r>
          </w:p>
          <w:p w14:paraId="69D3D8F7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อำเภอเมืองกระบี่ จังหวัดกระบี่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42593A" w:rsidRPr="0033466C" w14:paraId="2863998E" w14:textId="77777777" w:rsidTr="00754EAC">
        <w:tc>
          <w:tcPr>
            <w:tcW w:w="2250" w:type="dxa"/>
          </w:tcPr>
          <w:p w14:paraId="1210C8ED" w14:textId="2C8A0A3D" w:rsidR="0042593A" w:rsidRPr="0033466C" w:rsidRDefault="0042593A" w:rsidP="0042593A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สาขาเมืองกระบี่</w:t>
            </w:r>
          </w:p>
        </w:tc>
        <w:tc>
          <w:tcPr>
            <w:tcW w:w="450" w:type="dxa"/>
          </w:tcPr>
          <w:p w14:paraId="28F8F8C0" w14:textId="46B7A3D2" w:rsidR="0042593A" w:rsidRPr="0033466C" w:rsidRDefault="0042593A" w:rsidP="0042593A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0E148B14" w14:textId="68E7339E" w:rsidR="0042593A" w:rsidRPr="0033466C" w:rsidRDefault="0042593A" w:rsidP="0042593A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เลขที่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328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ถนนเพชรเกษม ตำบลกระบี่น้อย</w:t>
            </w:r>
          </w:p>
          <w:p w14:paraId="726BB09E" w14:textId="4528454C" w:rsidR="0042593A" w:rsidRPr="0033466C" w:rsidRDefault="0042593A" w:rsidP="0042593A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อำเภอเมืองกระบี่ จังหวัดกระบี่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</w:tbl>
    <w:p w14:paraId="0D1C02B3" w14:textId="77F74E69" w:rsidR="00570B6E" w:rsidRPr="00F3436C" w:rsidRDefault="00570B6E" w:rsidP="004F08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6A276D32" w14:textId="77777777" w:rsidR="00135923" w:rsidRPr="0033466C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5950DA1" w14:textId="77777777" w:rsidR="00135923" w:rsidRPr="0033466C" w:rsidRDefault="00135923" w:rsidP="0086183C">
      <w:pPr>
        <w:pStyle w:val="BodyText"/>
        <w:spacing w:after="0"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23893A2" w14:textId="77777777" w:rsidR="00B67453" w:rsidRPr="0033466C" w:rsidRDefault="00B67453" w:rsidP="001B675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0F8485E5" w14:textId="77777777" w:rsidR="00B67453" w:rsidRPr="0033466C" w:rsidRDefault="00B67453" w:rsidP="00B6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3885D679" w14:textId="72859539" w:rsidR="00784CEF" w:rsidRPr="0033466C" w:rsidRDefault="00D82E09" w:rsidP="00E8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34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5BF16B1" w14:textId="77777777" w:rsidR="00D82E09" w:rsidRPr="0033466C" w:rsidRDefault="00D82E09" w:rsidP="00E8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81A532" w14:textId="5BAF82DE" w:rsidR="004B3E21" w:rsidRPr="0033466C" w:rsidRDefault="00D82E09" w:rsidP="0092033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</w:t>
      </w:r>
      <w:r w:rsidR="0092033E" w:rsidRPr="0033466C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และบริษัทย่อย</w:t>
      </w:r>
      <w:r w:rsidR="00E81602" w:rsidRPr="0033466C">
        <w:rPr>
          <w:rFonts w:asciiTheme="majorBidi" w:hAnsiTheme="majorBidi" w:cstheme="majorBidi"/>
          <w:sz w:val="30"/>
          <w:szCs w:val="30"/>
          <w:cs/>
          <w:lang w:bidi="th-TH"/>
        </w:rPr>
        <w:t>สำหรับปีสิ้นสุดวันที่</w:t>
      </w:r>
      <w:r w:rsidR="00E81602" w:rsidRPr="0033466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F363C1" w:rsidRPr="0033466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8949AA" w:rsidRPr="00334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E81602" w:rsidRPr="0033466C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="00E81602" w:rsidRPr="0033466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F363C1" w:rsidRPr="0033466C">
        <w:rPr>
          <w:rFonts w:asciiTheme="majorBidi" w:hAnsiTheme="majorBidi" w:cstheme="majorBidi"/>
          <w:sz w:val="30"/>
          <w:szCs w:val="30"/>
          <w:lang w:val="en-US"/>
        </w:rPr>
        <w:t>2562</w:t>
      </w:r>
    </w:p>
    <w:p w14:paraId="6E7770E1" w14:textId="7732605F" w:rsidR="00DF4C20" w:rsidRPr="00706B40" w:rsidRDefault="00DF4C20" w:rsidP="0092033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F3FFE33" w14:textId="2311C83F" w:rsidR="001C2084" w:rsidRPr="0033466C" w:rsidRDefault="001C2084" w:rsidP="001C208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F363C1" w:rsidRPr="0033466C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33466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  <w:lang w:bidi="th-TH"/>
        </w:rPr>
        <w:t>เรื่อง สัญญาเช่า (</w:t>
      </w:r>
      <w:r w:rsidRPr="0033466C">
        <w:rPr>
          <w:rFonts w:asciiTheme="majorBidi" w:hAnsiTheme="majorBidi" w:cstheme="majorBidi"/>
          <w:sz w:val="30"/>
          <w:szCs w:val="30"/>
        </w:rPr>
        <w:t xml:space="preserve">TFRS </w:t>
      </w:r>
      <w:r w:rsidR="00F363C1" w:rsidRPr="0033466C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334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F363C1" w:rsidRPr="0033466C">
        <w:rPr>
          <w:rFonts w:asciiTheme="majorBidi" w:hAnsiTheme="majorBidi" w:cstheme="majorBidi"/>
          <w:sz w:val="30"/>
          <w:szCs w:val="30"/>
          <w:lang w:val="en-US"/>
        </w:rPr>
        <w:t>3</w:t>
      </w:r>
    </w:p>
    <w:p w14:paraId="06281265" w14:textId="77777777" w:rsidR="005850A4" w:rsidRPr="0033466C" w:rsidRDefault="005850A4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566304" w14:textId="77777777" w:rsidR="00002BCB" w:rsidRPr="0033466C" w:rsidRDefault="00002BCB" w:rsidP="001B675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การใช้วิจารณญาณและการประมาณการ</w:t>
      </w:r>
      <w:r w:rsidRPr="0033466C"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  <w:t xml:space="preserve"> </w:t>
      </w:r>
    </w:p>
    <w:p w14:paraId="6F215E60" w14:textId="77777777" w:rsidR="00002BCB" w:rsidRPr="0033466C" w:rsidRDefault="00002BCB" w:rsidP="0078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39C39" w14:textId="5CD6A38A" w:rsidR="004B3E21" w:rsidRDefault="00001B5F" w:rsidP="004B3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31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363C1" w:rsidRPr="0033466C">
        <w:rPr>
          <w:rFonts w:asciiTheme="majorBidi" w:hAnsiTheme="majorBidi" w:cstheme="majorBidi"/>
          <w:sz w:val="30"/>
          <w:szCs w:val="30"/>
        </w:rPr>
        <w:t>2562</w:t>
      </w:r>
    </w:p>
    <w:p w14:paraId="314CD4C7" w14:textId="77777777" w:rsidR="00956A18" w:rsidRPr="0033466C" w:rsidRDefault="00956A18" w:rsidP="004B3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797B9938" w14:textId="4C7296AB" w:rsidR="00154B96" w:rsidRPr="0033466C" w:rsidRDefault="00FF03ED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การเปลี่ยนแปลงนโยบายการบัญชี  </w:t>
      </w:r>
    </w:p>
    <w:p w14:paraId="630B0A3E" w14:textId="22EE5166" w:rsidR="00814989" w:rsidRPr="004950EA" w:rsidRDefault="00814989" w:rsidP="008149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/>
          <w:b/>
          <w:bCs/>
          <w:sz w:val="24"/>
          <w:szCs w:val="24"/>
          <w:cs/>
          <w:lang w:val="th-TH"/>
        </w:rPr>
      </w:pPr>
    </w:p>
    <w:p w14:paraId="14929121" w14:textId="5B5D3D48" w:rsidR="00630270" w:rsidRDefault="00533B45" w:rsidP="005D29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ตั้งแต่วันที่ </w:t>
      </w:r>
      <w:r w:rsidR="00F363C1" w:rsidRPr="0033466C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3466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F363C1" w:rsidRPr="0033466C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33466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33466C">
        <w:rPr>
          <w:rFonts w:asciiTheme="majorBidi" w:hAnsiTheme="majorBidi" w:cstheme="majorBidi"/>
          <w:color w:val="000000"/>
          <w:sz w:val="30"/>
          <w:szCs w:val="30"/>
        </w:rPr>
        <w:t xml:space="preserve">TFRS </w:t>
      </w:r>
      <w:r w:rsidR="00F363C1" w:rsidRPr="0033466C">
        <w:rPr>
          <w:rFonts w:asciiTheme="majorBidi" w:hAnsiTheme="majorBidi" w:cstheme="majorBidi"/>
          <w:color w:val="000000"/>
          <w:sz w:val="30"/>
          <w:szCs w:val="30"/>
        </w:rPr>
        <w:t>16</w:t>
      </w:r>
      <w:r w:rsidRPr="0033466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>เป็นครั้งแรก ดังนี้</w:t>
      </w:r>
    </w:p>
    <w:p w14:paraId="2304D46A" w14:textId="77777777" w:rsidR="004950EA" w:rsidRPr="004950EA" w:rsidRDefault="004950EA" w:rsidP="005D29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6E5B18F" w14:textId="77777777" w:rsidR="00956A18" w:rsidRDefault="00956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373CD5B0" w14:textId="6B8BA27E" w:rsidR="00533B45" w:rsidRPr="0033466C" w:rsidRDefault="00533B45" w:rsidP="00533B4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33DEA1AC" w14:textId="77777777" w:rsidR="00533B45" w:rsidRPr="004950EA" w:rsidRDefault="00533B45" w:rsidP="00533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14:paraId="0FB94507" w14:textId="1785E1E0" w:rsidR="00533B45" w:rsidRPr="0033466C" w:rsidRDefault="00533B45" w:rsidP="00630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ทั้งนี้การถือปฏิบัติตามมาตรฐานการรายงานทางการเงินกลุ่มเครื่องมือทาง</w:t>
      </w:r>
      <w:r w:rsidR="00630270" w:rsidRPr="0033466C">
        <w:rPr>
          <w:rFonts w:asciiTheme="majorBidi" w:hAnsiTheme="majorBidi" w:cstheme="majorBidi"/>
          <w:color w:val="000000"/>
          <w:sz w:val="30"/>
          <w:szCs w:val="30"/>
          <w:cs/>
        </w:rPr>
        <w:t>การเงิน</w:t>
      </w: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>ไม่มีผลกระทบอย่างมีสาระสำคัญต่องบการเงิน</w:t>
      </w:r>
      <w:r w:rsidR="007B51FB" w:rsidRPr="0033466C">
        <w:rPr>
          <w:rFonts w:asciiTheme="majorBidi" w:hAnsiTheme="majorBidi" w:cstheme="majorBidi"/>
          <w:color w:val="000000"/>
          <w:sz w:val="30"/>
          <w:szCs w:val="30"/>
          <w:cs/>
        </w:rPr>
        <w:t>ของกลุ่มบริษัท</w:t>
      </w:r>
    </w:p>
    <w:p w14:paraId="5199DBE2" w14:textId="77777777" w:rsidR="00533B45" w:rsidRPr="004950EA" w:rsidRDefault="00533B45" w:rsidP="00533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14:paraId="16954BBD" w14:textId="69A0AA07" w:rsidR="00533B45" w:rsidRPr="0033466C" w:rsidRDefault="00533B45" w:rsidP="00533B4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F363C1" w:rsidRPr="0033466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33466C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788754F1" w14:textId="77777777" w:rsidR="00533B45" w:rsidRPr="004950EA" w:rsidRDefault="00533B45" w:rsidP="00533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14:paraId="6A152B32" w14:textId="060B0A81" w:rsidR="00397A68" w:rsidRPr="0033466C" w:rsidRDefault="00397A68" w:rsidP="00630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1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363C1" w:rsidRPr="0033466C">
        <w:rPr>
          <w:rFonts w:asciiTheme="majorBidi" w:hAnsiTheme="majorBidi" w:cstheme="majorBidi"/>
          <w:sz w:val="30"/>
          <w:szCs w:val="30"/>
        </w:rPr>
        <w:t>2563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16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เรื่อง สัญญาเช่า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(</w:t>
      </w:r>
      <w:r w:rsidRPr="0033466C">
        <w:rPr>
          <w:rFonts w:asciiTheme="majorBidi" w:hAnsiTheme="majorBidi" w:cstheme="majorBidi"/>
          <w:sz w:val="30"/>
          <w:szCs w:val="30"/>
        </w:rPr>
        <w:t xml:space="preserve">TFRS </w:t>
      </w:r>
      <w:r w:rsidR="00F363C1" w:rsidRPr="0033466C">
        <w:rPr>
          <w:rFonts w:asciiTheme="majorBidi" w:hAnsiTheme="majorBidi" w:cstheme="majorBidi"/>
          <w:sz w:val="30"/>
          <w:szCs w:val="30"/>
        </w:rPr>
        <w:t>16</w:t>
      </w:r>
      <w:r w:rsidRPr="0033466C">
        <w:rPr>
          <w:rFonts w:asciiTheme="majorBidi" w:hAnsiTheme="majorBidi" w:cstheme="majorBidi"/>
          <w:sz w:val="30"/>
          <w:szCs w:val="30"/>
          <w:cs/>
        </w:rPr>
        <w:t>)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เป็นครั้งแรกกับสัญญาที่เคยระบุว่าเป็นสัญญาเช่าตามมาตรฐานการบัญชีฉบับที่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17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เรื่อง สัญญาเช่า (</w:t>
      </w:r>
      <w:r w:rsidRPr="0033466C">
        <w:rPr>
          <w:rFonts w:asciiTheme="majorBidi" w:hAnsiTheme="majorBidi" w:cstheme="majorBidi"/>
          <w:sz w:val="30"/>
          <w:szCs w:val="30"/>
        </w:rPr>
        <w:t xml:space="preserve">TAS </w:t>
      </w:r>
      <w:r w:rsidR="00F363C1" w:rsidRPr="0033466C">
        <w:rPr>
          <w:rFonts w:asciiTheme="majorBidi" w:hAnsiTheme="majorBidi" w:cstheme="majorBidi"/>
          <w:sz w:val="30"/>
          <w:szCs w:val="30"/>
        </w:rPr>
        <w:t>17</w:t>
      </w:r>
      <w:r w:rsidRPr="0033466C">
        <w:rPr>
          <w:rFonts w:asciiTheme="majorBidi" w:hAnsiTheme="majorBidi" w:cstheme="majorBidi"/>
          <w:sz w:val="30"/>
          <w:szCs w:val="30"/>
          <w:cs/>
        </w:rPr>
        <w:t>) ด้วยวิธีปรับปรุงย้อนหลังโดยรับรู้ผลกระทบสะสม (</w:t>
      </w:r>
      <w:r w:rsidRPr="0033466C">
        <w:rPr>
          <w:rFonts w:asciiTheme="majorBidi" w:hAnsiTheme="majorBidi" w:cstheme="majorBidi"/>
          <w:sz w:val="30"/>
          <w:szCs w:val="30"/>
        </w:rPr>
        <w:t>Modified retrospective approach</w:t>
      </w:r>
      <w:r w:rsidRPr="0033466C">
        <w:rPr>
          <w:rFonts w:asciiTheme="majorBidi" w:hAnsiTheme="majorBidi" w:cstheme="majorBidi"/>
          <w:sz w:val="30"/>
          <w:szCs w:val="30"/>
          <w:cs/>
        </w:rPr>
        <w:t>)</w:t>
      </w:r>
    </w:p>
    <w:p w14:paraId="67B67A07" w14:textId="77777777" w:rsidR="00F6337D" w:rsidRPr="004950EA" w:rsidRDefault="00F6337D" w:rsidP="00F633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E7441F9" w14:textId="2FB8C43C" w:rsidR="00F6337D" w:rsidRPr="0033466C" w:rsidRDefault="00F6337D" w:rsidP="00630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เดิม</w:t>
      </w:r>
      <w:r w:rsidR="0076718A" w:rsidRPr="0033466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บริษัทในฐานะผู้เช่าจะรับรู้รายจ่ายภายใต้สัญญาเช่าดำเนินงาน กำไรหรือขาดทุนโดยวิธีเส้นตรงตลอดอายุสัญญาเช่า  ตาม </w:t>
      </w:r>
      <w:r w:rsidRPr="0033466C">
        <w:rPr>
          <w:rFonts w:asciiTheme="majorBidi" w:hAnsiTheme="majorBidi" w:cstheme="majorBidi"/>
          <w:sz w:val="30"/>
          <w:szCs w:val="30"/>
        </w:rPr>
        <w:t xml:space="preserve">TFRS </w:t>
      </w:r>
      <w:r w:rsidR="00F363C1" w:rsidRPr="0033466C">
        <w:rPr>
          <w:rFonts w:asciiTheme="majorBidi" w:hAnsiTheme="majorBidi" w:cstheme="majorBidi"/>
          <w:sz w:val="30"/>
          <w:szCs w:val="30"/>
        </w:rPr>
        <w:t>16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6718A" w:rsidRPr="0033466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76718A" w:rsidRPr="0033466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3466C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บริษัทจะปันส่วนสิ่งตอบแทนที่ต้องจ่ายตามราคาขายที่เป็นเอกเทศ (</w:t>
      </w:r>
      <w:r w:rsidRPr="0033466C">
        <w:rPr>
          <w:rFonts w:asciiTheme="majorBidi" w:hAnsiTheme="majorBidi" w:cstheme="majorBidi"/>
          <w:sz w:val="30"/>
          <w:szCs w:val="30"/>
        </w:rPr>
        <w:t>Transaction price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) ณ วันที่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1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363C1" w:rsidRPr="0033466C">
        <w:rPr>
          <w:rFonts w:asciiTheme="majorBidi" w:hAnsiTheme="majorBidi" w:cstheme="majorBidi"/>
          <w:sz w:val="30"/>
          <w:szCs w:val="30"/>
        </w:rPr>
        <w:t>2563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6718A" w:rsidRPr="0033466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3466C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</w:t>
      </w:r>
      <w:r w:rsidR="0076718A" w:rsidRPr="0033466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3466C">
        <w:rPr>
          <w:rFonts w:asciiTheme="majorBidi" w:hAnsiTheme="majorBidi" w:cstheme="majorBidi"/>
          <w:sz w:val="30"/>
          <w:szCs w:val="30"/>
          <w:cs/>
        </w:rPr>
        <w:t>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2D13C8B9" w14:textId="77777777" w:rsidR="00F6337D" w:rsidRPr="004950EA" w:rsidRDefault="00F6337D" w:rsidP="00F633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B081DD2" w14:textId="3EDE4CDF" w:rsidR="00F6337D" w:rsidRPr="0033466C" w:rsidRDefault="00F6337D" w:rsidP="00630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firstLine="396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ในการปฏิบัติในช่วงเปลี่ยนแปลง </w:t>
      </w:r>
      <w:r w:rsidR="0076718A" w:rsidRPr="0033466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3466C">
        <w:rPr>
          <w:rFonts w:asciiTheme="majorBidi" w:hAnsiTheme="majorBidi" w:cstheme="majorBidi"/>
          <w:sz w:val="30"/>
          <w:szCs w:val="30"/>
          <w:cs/>
        </w:rPr>
        <w:t>บริษัทได้เลือกใช้ข้อยกเว้นต่อไปนี้</w:t>
      </w:r>
    </w:p>
    <w:p w14:paraId="316CFF78" w14:textId="77777777" w:rsidR="00F6337D" w:rsidRPr="004950EA" w:rsidRDefault="00F6337D" w:rsidP="00F633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D9173F0" w14:textId="39B2A092" w:rsidR="00F6337D" w:rsidRPr="0033466C" w:rsidRDefault="00F6337D" w:rsidP="00630270">
      <w:pPr>
        <w:pStyle w:val="ListParagraph"/>
        <w:numPr>
          <w:ilvl w:val="0"/>
          <w:numId w:val="21"/>
        </w:numPr>
        <w:tabs>
          <w:tab w:val="clear" w:pos="680"/>
          <w:tab w:val="clear" w:pos="1644"/>
          <w:tab w:val="left" w:pos="990"/>
        </w:tabs>
        <w:ind w:left="1170" w:hanging="270"/>
        <w:rPr>
          <w:rFonts w:asciiTheme="majorBidi" w:hAnsiTheme="majorBidi" w:cstheme="majorBidi"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363C1" w:rsidRPr="0033466C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  </w:t>
      </w:r>
    </w:p>
    <w:p w14:paraId="101993C2" w14:textId="47B9C1F2" w:rsidR="00F6337D" w:rsidRPr="0033466C" w:rsidRDefault="00F6337D" w:rsidP="00630270">
      <w:pPr>
        <w:pStyle w:val="ListParagraph"/>
        <w:numPr>
          <w:ilvl w:val="0"/>
          <w:numId w:val="21"/>
        </w:numPr>
        <w:tabs>
          <w:tab w:val="clear" w:pos="680"/>
          <w:tab w:val="clear" w:pos="1644"/>
          <w:tab w:val="left" w:pos="990"/>
        </w:tabs>
        <w:ind w:left="1170" w:hanging="270"/>
        <w:rPr>
          <w:rFonts w:asciiTheme="majorBidi" w:hAnsiTheme="majorBidi" w:cstheme="majorBidi"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40463D96" w14:textId="681C555E" w:rsidR="00F6337D" w:rsidRPr="0033466C" w:rsidRDefault="00F6337D" w:rsidP="00F3436C">
      <w:pPr>
        <w:pStyle w:val="ListParagraph"/>
        <w:numPr>
          <w:ilvl w:val="0"/>
          <w:numId w:val="21"/>
        </w:numPr>
        <w:tabs>
          <w:tab w:val="clear" w:pos="680"/>
          <w:tab w:val="clear" w:pos="1644"/>
          <w:tab w:val="left" w:pos="990"/>
        </w:tabs>
        <w:ind w:left="1170" w:right="245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</w:t>
      </w:r>
      <w:r w:rsidR="00F3436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>ทบทวนการด้อยค่า และ</w:t>
      </w:r>
    </w:p>
    <w:p w14:paraId="61B5819A" w14:textId="77777777" w:rsidR="00F6337D" w:rsidRPr="0033466C" w:rsidRDefault="00F6337D" w:rsidP="00630270">
      <w:pPr>
        <w:pStyle w:val="ListParagraph"/>
        <w:numPr>
          <w:ilvl w:val="0"/>
          <w:numId w:val="21"/>
        </w:numPr>
        <w:tabs>
          <w:tab w:val="clear" w:pos="680"/>
          <w:tab w:val="clear" w:pos="1644"/>
          <w:tab w:val="left" w:pos="990"/>
        </w:tabs>
        <w:ind w:left="1170" w:hanging="270"/>
        <w:rPr>
          <w:rFonts w:asciiTheme="majorBidi" w:hAnsiTheme="majorBidi" w:cstheme="majorBidi"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0B39D02F" w14:textId="7CBE2FEE" w:rsidR="004A4D29" w:rsidRPr="0033466C" w:rsidRDefault="004A4D29" w:rsidP="00F633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3466C">
        <w:rPr>
          <w:rFonts w:asciiTheme="majorBidi" w:hAnsiTheme="majorBidi"/>
          <w:color w:val="000000"/>
          <w:sz w:val="28"/>
          <w:szCs w:val="28"/>
          <w:cs/>
        </w:rPr>
        <w:br w:type="page"/>
      </w:r>
    </w:p>
    <w:tbl>
      <w:tblPr>
        <w:tblW w:w="8971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80"/>
        <w:gridCol w:w="1382"/>
        <w:gridCol w:w="180"/>
        <w:gridCol w:w="1379"/>
      </w:tblGrid>
      <w:tr w:rsidR="0076718A" w:rsidRPr="0033466C" w14:paraId="7DF64E5C" w14:textId="77777777" w:rsidTr="00611A59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43F44961" w14:textId="49CD6007" w:rsidR="0076718A" w:rsidRPr="0033466C" w:rsidRDefault="0076718A" w:rsidP="00FB026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ผลกระทบจากการถือปฏิบัติตาม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TFRS </w:t>
            </w:r>
            <w:r w:rsidR="00F363C1"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0DAFF1D2" w14:textId="77777777" w:rsidR="0076718A" w:rsidRPr="0033466C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3C55DA0B" w14:textId="77777777" w:rsidR="00F64BC0" w:rsidRPr="0033466C" w:rsidRDefault="00F64BC0" w:rsidP="00FB026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683A139E" w14:textId="0CD0ABA7" w:rsidR="0076718A" w:rsidRPr="0033466C" w:rsidRDefault="00F64BC0" w:rsidP="00FB026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EA3C5D" w14:textId="13561396" w:rsidR="0076718A" w:rsidRPr="0033466C" w:rsidRDefault="0076718A" w:rsidP="00FB026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DDEEC62" w14:textId="77777777" w:rsidR="00F64BC0" w:rsidRPr="0033466C" w:rsidRDefault="00F64BC0" w:rsidP="008D56A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1DCC820" w14:textId="6C1F6E20" w:rsidR="0076718A" w:rsidRPr="0033466C" w:rsidRDefault="00F64BC0" w:rsidP="008D56A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64BC0" w:rsidRPr="0033466C" w14:paraId="4E0E39EE" w14:textId="77777777" w:rsidTr="00611A59">
        <w:trPr>
          <w:cantSplit/>
          <w:trHeight w:val="20"/>
          <w:tblHeader/>
        </w:trPr>
        <w:tc>
          <w:tcPr>
            <w:tcW w:w="5850" w:type="dxa"/>
          </w:tcPr>
          <w:p w14:paraId="6D291E59" w14:textId="77777777" w:rsidR="00F64BC0" w:rsidRPr="0033466C" w:rsidRDefault="00F64BC0" w:rsidP="00FB026B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5D7E3125" w14:textId="77777777" w:rsidR="00F64BC0" w:rsidRPr="0033466C" w:rsidRDefault="00F64BC0" w:rsidP="00FB026B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941" w:type="dxa"/>
            <w:gridSpan w:val="3"/>
          </w:tcPr>
          <w:p w14:paraId="4D30392C" w14:textId="171A922E" w:rsidR="00F64BC0" w:rsidRPr="0033466C" w:rsidRDefault="00F64BC0" w:rsidP="00FB026B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6718A" w:rsidRPr="0033466C" w14:paraId="31976D0E" w14:textId="77777777" w:rsidTr="00611A59">
        <w:trPr>
          <w:cantSplit/>
          <w:trHeight w:val="20"/>
        </w:trPr>
        <w:tc>
          <w:tcPr>
            <w:tcW w:w="5850" w:type="dxa"/>
          </w:tcPr>
          <w:p w14:paraId="12D13D59" w14:textId="336C1841" w:rsidR="0076718A" w:rsidRPr="0033466C" w:rsidRDefault="0076718A" w:rsidP="00FB026B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363C1"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มกราคม </w:t>
            </w:r>
            <w:r w:rsidR="00F363C1"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002B49AA" w14:textId="77777777" w:rsidR="0076718A" w:rsidRPr="0033466C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79E01085" w14:textId="5B70D889" w:rsidR="0076718A" w:rsidRPr="0033466C" w:rsidRDefault="0076718A" w:rsidP="005576E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C0BE79" w14:textId="6CBBC0CB" w:rsidR="0076718A" w:rsidRPr="0033466C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17B5B96E" w14:textId="0F7D77FD" w:rsidR="0076718A" w:rsidRPr="0033466C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718A" w:rsidRPr="0033466C" w14:paraId="3A91CAEC" w14:textId="77777777" w:rsidTr="00611A59">
        <w:trPr>
          <w:cantSplit/>
          <w:trHeight w:val="254"/>
        </w:trPr>
        <w:tc>
          <w:tcPr>
            <w:tcW w:w="5850" w:type="dxa"/>
          </w:tcPr>
          <w:p w14:paraId="193F8DDB" w14:textId="3905EC8B" w:rsidR="0076718A" w:rsidRPr="0033466C" w:rsidRDefault="00C85293" w:rsidP="00FB026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="0095325F"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631D976" w14:textId="77777777" w:rsidR="0076718A" w:rsidRPr="0033466C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67EDF1A1" w14:textId="780896D8" w:rsidR="0076718A" w:rsidRPr="0033466C" w:rsidRDefault="00F363C1" w:rsidP="005576E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880A4B" w:rsidRPr="003346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180" w:type="dxa"/>
          </w:tcPr>
          <w:p w14:paraId="05805E54" w14:textId="23E6CA5C" w:rsidR="0076718A" w:rsidRPr="0033466C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3170419C" w14:textId="7D1C6B71" w:rsidR="0076718A" w:rsidRPr="0033466C" w:rsidRDefault="005576E4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6718A" w:rsidRPr="0033466C" w14:paraId="5FD2BFF9" w14:textId="77777777" w:rsidTr="00611A59">
        <w:trPr>
          <w:cantSplit/>
          <w:trHeight w:val="20"/>
        </w:trPr>
        <w:tc>
          <w:tcPr>
            <w:tcW w:w="5850" w:type="dxa"/>
          </w:tcPr>
          <w:p w14:paraId="55367188" w14:textId="77777777" w:rsidR="0076718A" w:rsidRPr="0033466C" w:rsidRDefault="0076718A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0" w:type="dxa"/>
            <w:vAlign w:val="bottom"/>
          </w:tcPr>
          <w:p w14:paraId="24AE59A1" w14:textId="77777777" w:rsidR="0076718A" w:rsidRPr="0033466C" w:rsidRDefault="0076718A" w:rsidP="00FB026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5EED3331" w14:textId="2D1FB4B5" w:rsidR="0076718A" w:rsidRPr="0033466C" w:rsidRDefault="00F363C1" w:rsidP="005576E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7A6500" w:rsidRPr="003346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180" w:type="dxa"/>
          </w:tcPr>
          <w:p w14:paraId="717B0702" w14:textId="5E758E9E" w:rsidR="0076718A" w:rsidRPr="0033466C" w:rsidRDefault="0076718A" w:rsidP="00FB026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4FB14C8E" w14:textId="0F411A3A" w:rsidR="0076718A" w:rsidRPr="0033466C" w:rsidRDefault="007A6500" w:rsidP="007A65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EF18B2F" w14:textId="77777777" w:rsidR="00702245" w:rsidRPr="0033466C" w:rsidRDefault="00702245" w:rsidP="00F633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8971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82"/>
        <w:gridCol w:w="180"/>
        <w:gridCol w:w="1379"/>
      </w:tblGrid>
      <w:tr w:rsidR="008D56A8" w:rsidRPr="0033466C" w14:paraId="561DB310" w14:textId="77777777" w:rsidTr="00611A59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5FB29D24" w14:textId="77777777" w:rsidR="008D56A8" w:rsidRPr="0033466C" w:rsidRDefault="008D56A8" w:rsidP="00F64BC0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</w:p>
        </w:tc>
        <w:tc>
          <w:tcPr>
            <w:tcW w:w="1382" w:type="dxa"/>
          </w:tcPr>
          <w:p w14:paraId="468AFA8E" w14:textId="77777777" w:rsidR="008D56A8" w:rsidRPr="0033466C" w:rsidRDefault="008D56A8" w:rsidP="00F64BC0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56B45FE" w14:textId="5CBAE44A" w:rsidR="008D56A8" w:rsidRPr="0033466C" w:rsidRDefault="008D56A8" w:rsidP="00F64BC0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5EA9CD0" w14:textId="30D70F1B" w:rsidR="008D56A8" w:rsidRPr="0033466C" w:rsidRDefault="008D56A8" w:rsidP="008D56A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8D4C866" w14:textId="77777777" w:rsidR="008D56A8" w:rsidRPr="0033466C" w:rsidRDefault="008D56A8" w:rsidP="008D56A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BA3631A" w14:textId="6618988A" w:rsidR="008D56A8" w:rsidRPr="0033466C" w:rsidRDefault="008D56A8" w:rsidP="008D56A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D56A8" w:rsidRPr="0033466C" w14:paraId="0B89526F" w14:textId="77777777" w:rsidTr="00611A59">
        <w:trPr>
          <w:cantSplit/>
          <w:trHeight w:val="20"/>
          <w:tblHeader/>
        </w:trPr>
        <w:tc>
          <w:tcPr>
            <w:tcW w:w="6030" w:type="dxa"/>
          </w:tcPr>
          <w:p w14:paraId="4C6B45C0" w14:textId="77777777" w:rsidR="008D56A8" w:rsidRPr="0033466C" w:rsidRDefault="008D56A8" w:rsidP="00F64BC0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1" w:type="dxa"/>
            <w:gridSpan w:val="3"/>
          </w:tcPr>
          <w:p w14:paraId="57845A4E" w14:textId="048EA8A4" w:rsidR="008D56A8" w:rsidRPr="0033466C" w:rsidRDefault="008D56A8" w:rsidP="00F64BC0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D56A8" w:rsidRPr="0033466C" w14:paraId="37CC473B" w14:textId="77777777" w:rsidTr="00611A59">
        <w:trPr>
          <w:cantSplit/>
          <w:trHeight w:val="20"/>
        </w:trPr>
        <w:tc>
          <w:tcPr>
            <w:tcW w:w="6030" w:type="dxa"/>
          </w:tcPr>
          <w:p w14:paraId="4DDD3EA4" w14:textId="61906F9B" w:rsidR="008D56A8" w:rsidRPr="0033466C" w:rsidRDefault="008D56A8" w:rsidP="00F64BC0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FD2526" w:rsidRPr="0033466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4312773" w14:textId="77777777" w:rsidR="005A5231" w:rsidRPr="0033466C" w:rsidRDefault="005A5231" w:rsidP="00C83A8A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59364B" w14:textId="2A3B2B04" w:rsidR="008D56A8" w:rsidRPr="0033466C" w:rsidRDefault="00F363C1" w:rsidP="00C83A8A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  <w:r w:rsidR="008D56A8" w:rsidRPr="003346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180" w:type="dxa"/>
          </w:tcPr>
          <w:p w14:paraId="7384A75F" w14:textId="77777777" w:rsidR="008D56A8" w:rsidRPr="0033466C" w:rsidRDefault="008D56A8" w:rsidP="00F64BC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4315D655" w14:textId="72F02114" w:rsidR="008D56A8" w:rsidRPr="0033466C" w:rsidRDefault="008D56A8" w:rsidP="00F64BC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57AD1" w:rsidRPr="0033466C" w14:paraId="051441A2" w14:textId="77777777" w:rsidTr="00611A59">
        <w:trPr>
          <w:cantSplit/>
          <w:trHeight w:val="20"/>
        </w:trPr>
        <w:tc>
          <w:tcPr>
            <w:tcW w:w="6030" w:type="dxa"/>
          </w:tcPr>
          <w:p w14:paraId="43A4C28A" w14:textId="612F1B13" w:rsidR="00B57AD1" w:rsidRPr="0033466C" w:rsidRDefault="00B57AD1" w:rsidP="00B57AD1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6B293FD9" w14:textId="59BF3EBD" w:rsidR="00B57AD1" w:rsidRPr="0033466C" w:rsidRDefault="00F363C1" w:rsidP="00B57AD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B57AD1" w:rsidRPr="003346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180" w:type="dxa"/>
          </w:tcPr>
          <w:p w14:paraId="2883480B" w14:textId="77777777" w:rsidR="00B57AD1" w:rsidRPr="0033466C" w:rsidRDefault="00B57AD1" w:rsidP="00B57A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4F6F8A2A" w14:textId="027053DB" w:rsidR="00B57AD1" w:rsidRPr="0033466C" w:rsidRDefault="009D488B" w:rsidP="00B57A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57AD1" w:rsidRPr="0033466C" w14:paraId="232C060D" w14:textId="77777777" w:rsidTr="00611A59">
        <w:trPr>
          <w:cantSplit/>
          <w:trHeight w:val="254"/>
        </w:trPr>
        <w:tc>
          <w:tcPr>
            <w:tcW w:w="6030" w:type="dxa"/>
          </w:tcPr>
          <w:p w14:paraId="25D635C0" w14:textId="77777777" w:rsidR="00B57AD1" w:rsidRPr="0033466C" w:rsidRDefault="00B57AD1" w:rsidP="00B57AD1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82" w:type="dxa"/>
          </w:tcPr>
          <w:p w14:paraId="4A64AA00" w14:textId="0410AC98" w:rsidR="00B57AD1" w:rsidRPr="0033466C" w:rsidRDefault="00B57AD1" w:rsidP="008A00EB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4034176" w14:textId="7233DAFA" w:rsidR="00B57AD1" w:rsidRPr="0033466C" w:rsidRDefault="00B57AD1" w:rsidP="00B57A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9BFEE77" w14:textId="0131EEFC" w:rsidR="00B57AD1" w:rsidRPr="0033466C" w:rsidRDefault="00B57AD1" w:rsidP="00B57A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57AD1" w:rsidRPr="0033466C" w14:paraId="5A8BDB69" w14:textId="77777777" w:rsidTr="00611A59">
        <w:trPr>
          <w:cantSplit/>
          <w:trHeight w:val="20"/>
        </w:trPr>
        <w:tc>
          <w:tcPr>
            <w:tcW w:w="6030" w:type="dxa"/>
          </w:tcPr>
          <w:p w14:paraId="19642887" w14:textId="4C988F27" w:rsidR="00B57AD1" w:rsidRPr="0033466C" w:rsidRDefault="00B57AD1" w:rsidP="00B57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F363C1"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363C1"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75A10C6D" w14:textId="7E8515F0" w:rsidR="00B57AD1" w:rsidRPr="0033466C" w:rsidRDefault="00F363C1" w:rsidP="00B57AD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B57AD1"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180" w:type="dxa"/>
          </w:tcPr>
          <w:p w14:paraId="3C81DB0D" w14:textId="06C95A7C" w:rsidR="00B57AD1" w:rsidRPr="0033466C" w:rsidRDefault="00B57AD1" w:rsidP="00B57A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BB5D8" w14:textId="611C735C" w:rsidR="00B57AD1" w:rsidRPr="0033466C" w:rsidRDefault="00B57AD1" w:rsidP="00B57A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D56A8" w:rsidRPr="0033466C" w14:paraId="4299F50A" w14:textId="77777777" w:rsidTr="00611A59">
        <w:trPr>
          <w:cantSplit/>
          <w:trHeight w:val="20"/>
        </w:trPr>
        <w:tc>
          <w:tcPr>
            <w:tcW w:w="6030" w:type="dxa"/>
          </w:tcPr>
          <w:p w14:paraId="426D30F9" w14:textId="74F83393" w:rsidR="008D56A8" w:rsidRPr="0033466C" w:rsidRDefault="008D56A8" w:rsidP="00DE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 </w:t>
            </w: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82" w:type="dxa"/>
            <w:tcBorders>
              <w:top w:val="double" w:sz="4" w:space="0" w:color="auto"/>
              <w:bottom w:val="double" w:sz="4" w:space="0" w:color="auto"/>
            </w:tcBorders>
          </w:tcPr>
          <w:p w14:paraId="05E50A08" w14:textId="11DD5DF3" w:rsidR="008D56A8" w:rsidRPr="0033466C" w:rsidRDefault="00F363C1" w:rsidP="00DE7D7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D56A8"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</w:t>
            </w:r>
            <w:r w:rsidR="008D56A8"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D56A8"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80" w:type="dxa"/>
          </w:tcPr>
          <w:p w14:paraId="663DD9B2" w14:textId="3E66B971" w:rsidR="008D56A8" w:rsidRPr="0033466C" w:rsidRDefault="008D56A8" w:rsidP="00DE7D7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DAD13E" w14:textId="06703C64" w:rsidR="008D56A8" w:rsidRPr="0033466C" w:rsidRDefault="008D56A8" w:rsidP="00DE7D7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28C4C67" w14:textId="77777777" w:rsidR="0033466C" w:rsidRPr="00CE4262" w:rsidRDefault="0033466C" w:rsidP="00710CC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Theme="majorBidi" w:hAnsiTheme="majorBidi" w:cs="Angsana New"/>
          <w:cs/>
        </w:rPr>
      </w:pPr>
    </w:p>
    <w:p w14:paraId="5108943A" w14:textId="293EB1A4" w:rsidR="00F6337D" w:rsidRDefault="00F6337D" w:rsidP="00710CC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Theme="majorBidi" w:hAnsiTheme="majorBidi" w:cstheme="majorBidi"/>
          <w:lang w:val="en-US"/>
        </w:rPr>
      </w:pPr>
      <w:r w:rsidRPr="0033466C">
        <w:rPr>
          <w:rFonts w:asciiTheme="majorBidi" w:hAnsiTheme="majorBidi" w:cstheme="majorBidi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207CFB" w:rsidRPr="0033466C">
        <w:rPr>
          <w:rFonts w:asciiTheme="majorBidi" w:hAnsiTheme="majorBidi" w:cstheme="majorBidi"/>
          <w:cs/>
        </w:rPr>
        <w:t xml:space="preserve">จำหน่ายรถยนต์และอุปกรณ์ตกแต่ง </w:t>
      </w:r>
      <w:r w:rsidRPr="0033466C">
        <w:rPr>
          <w:rFonts w:asciiTheme="majorBidi" w:hAnsiTheme="majorBidi" w:cstheme="majorBidi"/>
          <w:cs/>
        </w:rPr>
        <w:t>และส่วนงาน</w:t>
      </w:r>
      <w:r w:rsidR="00207CFB" w:rsidRPr="0033466C">
        <w:rPr>
          <w:rFonts w:asciiTheme="majorBidi" w:hAnsiTheme="majorBidi" w:cstheme="majorBidi"/>
          <w:cs/>
          <w:lang w:val="en-US"/>
        </w:rPr>
        <w:t>ซ่อมบำรุงและจำหน่ายอะไหล่</w:t>
      </w:r>
    </w:p>
    <w:p w14:paraId="6531A97B" w14:textId="77777777" w:rsidR="0033466C" w:rsidRPr="0033466C" w:rsidRDefault="0033466C" w:rsidP="00710CC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Theme="majorBidi" w:hAnsiTheme="majorBidi" w:cstheme="majorBidi"/>
          <w:cs/>
        </w:rPr>
      </w:pPr>
    </w:p>
    <w:p w14:paraId="462EC7F2" w14:textId="4E622211" w:rsidR="00717DC6" w:rsidRPr="0033466C" w:rsidRDefault="00FF03ED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5B1F7AD" w14:textId="77777777" w:rsidR="00BF1BD5" w:rsidRPr="00CE4262" w:rsidRDefault="00BF1BD5" w:rsidP="00154B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6C3F238" w14:textId="42B34BAB" w:rsidR="00154B96" w:rsidRPr="0033466C" w:rsidRDefault="00536D61" w:rsidP="009228D9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33466C">
        <w:rPr>
          <w:rFonts w:asciiTheme="majorBidi" w:hAnsiTheme="majorBidi" w:cstheme="majorBidi"/>
          <w:b/>
          <w:sz w:val="30"/>
          <w:szCs w:val="30"/>
          <w:cs/>
          <w:lang w:bidi="th-TH"/>
        </w:rPr>
        <w:t>รายการที่สำคัญกับ</w:t>
      </w:r>
      <w:r w:rsidR="00CB527A" w:rsidRPr="0033466C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</w:t>
      </w:r>
      <w:r w:rsidRPr="0033466C">
        <w:rPr>
          <w:rFonts w:asciiTheme="majorBidi" w:hAnsiTheme="majorBidi" w:cstheme="majorBidi"/>
          <w:b/>
          <w:sz w:val="30"/>
          <w:szCs w:val="30"/>
          <w:cs/>
          <w:lang w:bidi="th-TH"/>
        </w:rPr>
        <w:t>กิจการที่เกี่ยวข้องกันสำหรับงวด</w:t>
      </w:r>
      <w:r w:rsidR="00416C73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สามเดือนและ</w:t>
      </w:r>
      <w:r w:rsidR="004F570B" w:rsidRPr="0033466C">
        <w:rPr>
          <w:rFonts w:asciiTheme="majorBidi" w:hAnsiTheme="majorBidi" w:cstheme="majorBidi"/>
          <w:b/>
          <w:sz w:val="30"/>
          <w:szCs w:val="30"/>
          <w:cs/>
          <w:lang w:bidi="th-TH"/>
        </w:rPr>
        <w:t>หก</w:t>
      </w:r>
      <w:r w:rsidRPr="0033466C">
        <w:rPr>
          <w:rFonts w:asciiTheme="majorBidi" w:hAnsiTheme="majorBidi" w:cstheme="majorBidi"/>
          <w:b/>
          <w:sz w:val="30"/>
          <w:szCs w:val="30"/>
          <w:cs/>
          <w:lang w:bidi="th-TH"/>
        </w:rPr>
        <w:t>เดือนสิ้นสุดวันที่</w:t>
      </w:r>
      <w:r w:rsidRPr="0033466C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</w:t>
      </w:r>
      <w:r w:rsidR="004F570B" w:rsidRPr="0033466C">
        <w:rPr>
          <w:rFonts w:asciiTheme="majorBidi" w:hAnsiTheme="majorBidi" w:cstheme="majorBidi"/>
          <w:bCs/>
          <w:sz w:val="30"/>
          <w:szCs w:val="30"/>
          <w:lang w:val="en-US" w:bidi="th-TH"/>
        </w:rPr>
        <w:t xml:space="preserve">30 </w:t>
      </w:r>
      <w:r w:rsidR="004F570B" w:rsidRPr="0033466C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มิถุนายน</w:t>
      </w:r>
      <w:r w:rsidR="004F570B" w:rsidRPr="0033466C">
        <w:rPr>
          <w:rFonts w:asciiTheme="majorBidi" w:hAnsiTheme="majorBidi" w:cstheme="majorBidi"/>
          <w:bCs/>
          <w:sz w:val="30"/>
          <w:szCs w:val="30"/>
          <w:cs/>
          <w:lang w:val="en-US" w:bidi="th-TH"/>
        </w:rPr>
        <w:t xml:space="preserve"> </w:t>
      </w:r>
      <w:r w:rsidRPr="0033466C">
        <w:rPr>
          <w:rFonts w:asciiTheme="majorBidi" w:hAnsiTheme="majorBidi" w:cstheme="majorBidi"/>
          <w:b/>
          <w:sz w:val="30"/>
          <w:szCs w:val="30"/>
          <w:cs/>
          <w:lang w:bidi="th-TH"/>
        </w:rPr>
        <w:t>สรุปได้ดังนี้</w:t>
      </w:r>
    </w:p>
    <w:p w14:paraId="76301EF7" w14:textId="585CBC86" w:rsidR="00536D61" w:rsidRPr="00430887" w:rsidRDefault="00536D61" w:rsidP="00AD0762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20"/>
        </w:rPr>
      </w:pPr>
    </w:p>
    <w:tbl>
      <w:tblPr>
        <w:tblW w:w="92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65"/>
        <w:gridCol w:w="276"/>
        <w:gridCol w:w="6"/>
        <w:gridCol w:w="1155"/>
        <w:gridCol w:w="6"/>
        <w:gridCol w:w="274"/>
        <w:gridCol w:w="1083"/>
        <w:gridCol w:w="268"/>
        <w:gridCol w:w="1155"/>
      </w:tblGrid>
      <w:tr w:rsidR="0033466C" w:rsidRPr="0033466C" w14:paraId="4B51ECA2" w14:textId="77777777" w:rsidTr="0033466C">
        <w:trPr>
          <w:tblHeader/>
        </w:trPr>
        <w:tc>
          <w:tcPr>
            <w:tcW w:w="2090" w:type="pct"/>
          </w:tcPr>
          <w:p w14:paraId="78104CAF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245AD45B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4B91676C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pct"/>
            <w:gridSpan w:val="3"/>
          </w:tcPr>
          <w:p w14:paraId="24397533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66C" w:rsidRPr="0033466C" w14:paraId="0DAC26BA" w14:textId="77777777" w:rsidTr="0033466C">
        <w:trPr>
          <w:tblHeader/>
        </w:trPr>
        <w:tc>
          <w:tcPr>
            <w:tcW w:w="2090" w:type="pct"/>
          </w:tcPr>
          <w:p w14:paraId="20EFEB27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33466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9" w:type="pct"/>
          </w:tcPr>
          <w:p w14:paraId="2F1D0B04" w14:textId="3303A698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083C55C0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0DB24A32" w14:textId="59F5E842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0BD5106C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7E3B1D1" w14:textId="1B4A9868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5294357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B094515" w14:textId="1243ECE3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3466C" w:rsidRPr="0033466C" w14:paraId="0DD85A2B" w14:textId="77777777" w:rsidTr="0033466C">
        <w:trPr>
          <w:tblHeader/>
        </w:trPr>
        <w:tc>
          <w:tcPr>
            <w:tcW w:w="2090" w:type="pct"/>
          </w:tcPr>
          <w:p w14:paraId="205656DC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0" w:type="pct"/>
            <w:gridSpan w:val="9"/>
          </w:tcPr>
          <w:p w14:paraId="2B4EEC9F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466C" w:rsidRPr="00CE4262" w14:paraId="1BBCCAF0" w14:textId="77777777" w:rsidTr="0033466C">
        <w:tc>
          <w:tcPr>
            <w:tcW w:w="2090" w:type="pct"/>
          </w:tcPr>
          <w:p w14:paraId="4007E542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</w:tcPr>
          <w:p w14:paraId="09F2F351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86D11D6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1B522D6A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AA4F9D9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611D877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5AA36E1" w14:textId="77777777" w:rsidR="0033466C" w:rsidRPr="0033466C" w:rsidRDefault="0033466C" w:rsidP="0033466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7E0833EB" w14:textId="538C09BE" w:rsidR="0033466C" w:rsidRPr="00CE4262" w:rsidRDefault="0033466C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</w:tc>
      </w:tr>
      <w:tr w:rsidR="00CE4262" w:rsidRPr="00CE4262" w14:paraId="677AD295" w14:textId="77777777" w:rsidTr="0033466C">
        <w:tc>
          <w:tcPr>
            <w:tcW w:w="2090" w:type="pct"/>
          </w:tcPr>
          <w:p w14:paraId="04DCAF79" w14:textId="47078D3D" w:rsidR="00CE4262" w:rsidRPr="00CE4262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426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ปันผลรับ</w:t>
            </w:r>
          </w:p>
        </w:tc>
        <w:tc>
          <w:tcPr>
            <w:tcW w:w="629" w:type="pct"/>
          </w:tcPr>
          <w:p w14:paraId="214458C6" w14:textId="1AFABDFB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560E7706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03F90BE2" w14:textId="2023F04B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04498365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426634" w14:textId="1E0E4B48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59,847</w:t>
            </w:r>
          </w:p>
        </w:tc>
        <w:tc>
          <w:tcPr>
            <w:tcW w:w="145" w:type="pct"/>
          </w:tcPr>
          <w:p w14:paraId="75578851" w14:textId="77777777" w:rsidR="00CE4262" w:rsidRPr="00CE4262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3A158ACE" w14:textId="6CD506E5" w:rsidR="00CE4262" w:rsidRPr="00CE4262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E426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CE4262" w:rsidRPr="0033466C" w14:paraId="40AA74E5" w14:textId="77777777" w:rsidTr="0033466C">
        <w:tc>
          <w:tcPr>
            <w:tcW w:w="2090" w:type="pct"/>
          </w:tcPr>
          <w:p w14:paraId="34C229BD" w14:textId="77777777" w:rsidR="00CE4262" w:rsidRPr="0033466C" w:rsidRDefault="00CE4262" w:rsidP="00CE4262">
            <w:pPr>
              <w:ind w:left="-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9" w:type="pct"/>
          </w:tcPr>
          <w:p w14:paraId="17C7F541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6D187DED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5FA3D998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2BDF76A9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6D7EE16" w14:textId="3BF54D7D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10,897</w:t>
            </w:r>
          </w:p>
        </w:tc>
        <w:tc>
          <w:tcPr>
            <w:tcW w:w="145" w:type="pct"/>
          </w:tcPr>
          <w:p w14:paraId="14D5A0C8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6285C383" w14:textId="049F5F7E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10,849</w:t>
            </w:r>
          </w:p>
        </w:tc>
      </w:tr>
      <w:tr w:rsidR="00CE4262" w:rsidRPr="0033466C" w14:paraId="35220E37" w14:textId="77777777" w:rsidTr="0033466C">
        <w:tc>
          <w:tcPr>
            <w:tcW w:w="2090" w:type="pct"/>
          </w:tcPr>
          <w:p w14:paraId="125452A7" w14:textId="77777777" w:rsidR="00CE4262" w:rsidRPr="0033466C" w:rsidRDefault="00CE4262" w:rsidP="00CE426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629" w:type="pct"/>
          </w:tcPr>
          <w:p w14:paraId="47F38F15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65C4FE3B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515A02F6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053075EE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F28E7C8" w14:textId="1A37787F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45" w:type="pct"/>
          </w:tcPr>
          <w:p w14:paraId="4F509F99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63079668" w14:textId="604C10BC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156D25" w:rsidRPr="0033466C" w14:paraId="0757361F" w14:textId="77777777" w:rsidTr="0033466C">
        <w:tc>
          <w:tcPr>
            <w:tcW w:w="2090" w:type="pct"/>
          </w:tcPr>
          <w:p w14:paraId="7688262C" w14:textId="522E3B7C" w:rsidR="00156D25" w:rsidRPr="0033466C" w:rsidRDefault="00156D25" w:rsidP="00156D2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A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629" w:type="pct"/>
          </w:tcPr>
          <w:p w14:paraId="602D7027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A345FE9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56503C05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1B6581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911EFF6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02F9201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3C00D77A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56D25" w:rsidRPr="0033466C" w14:paraId="28FE5B07" w14:textId="77777777" w:rsidTr="0033466C">
        <w:tc>
          <w:tcPr>
            <w:tcW w:w="2090" w:type="pct"/>
          </w:tcPr>
          <w:p w14:paraId="7DB5EED6" w14:textId="52ACE89A" w:rsidR="00156D25" w:rsidRPr="0033466C" w:rsidRDefault="00156D25" w:rsidP="00156D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29" w:type="pct"/>
          </w:tcPr>
          <w:p w14:paraId="47988758" w14:textId="7783F9C3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9" w:type="pct"/>
          </w:tcPr>
          <w:p w14:paraId="418D21B2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5E5284A0" w14:textId="1D11B2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B6DB99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133E84" w14:textId="4AF84630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5524829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00A7308E" w14:textId="31A979CD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6D25" w:rsidRPr="0033466C" w14:paraId="31FC3996" w14:textId="77777777" w:rsidTr="0033466C">
        <w:tc>
          <w:tcPr>
            <w:tcW w:w="2090" w:type="pct"/>
          </w:tcPr>
          <w:p w14:paraId="6DC500C9" w14:textId="30D57B71" w:rsidR="00156D25" w:rsidRPr="0033466C" w:rsidRDefault="00156D25" w:rsidP="00156D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39BC15B5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F998FCD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412E9D84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45D961D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554A31E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B025B71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447AB19A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56D25" w:rsidRPr="0033466C" w14:paraId="71DF55CD" w14:textId="77777777" w:rsidTr="0033466C">
        <w:tc>
          <w:tcPr>
            <w:tcW w:w="2090" w:type="pct"/>
          </w:tcPr>
          <w:p w14:paraId="1318F2E4" w14:textId="24E803B5" w:rsidR="00156D25" w:rsidRPr="0033466C" w:rsidRDefault="00156D25" w:rsidP="00156D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9" w:type="pct"/>
          </w:tcPr>
          <w:p w14:paraId="3F2AC562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6E30F0D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2FC54662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E29DD37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1868FC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E807BDE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121CB1D8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56D25" w:rsidRPr="0033466C" w14:paraId="47D6ABA2" w14:textId="77777777" w:rsidTr="0033466C">
        <w:tc>
          <w:tcPr>
            <w:tcW w:w="2090" w:type="pct"/>
          </w:tcPr>
          <w:p w14:paraId="308ADA15" w14:textId="183C704F" w:rsidR="00156D25" w:rsidRPr="0033466C" w:rsidRDefault="00156D25" w:rsidP="00156D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5F9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29" w:type="pct"/>
          </w:tcPr>
          <w:p w14:paraId="59DD3211" w14:textId="701AEB39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16,859</w:t>
            </w:r>
          </w:p>
        </w:tc>
        <w:tc>
          <w:tcPr>
            <w:tcW w:w="149" w:type="pct"/>
          </w:tcPr>
          <w:p w14:paraId="15D6993C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64C14B37" w14:textId="2341F3D2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666F7490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CD7B49E" w14:textId="733BDE00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16,739</w:t>
            </w:r>
          </w:p>
        </w:tc>
        <w:tc>
          <w:tcPr>
            <w:tcW w:w="145" w:type="pct"/>
          </w:tcPr>
          <w:p w14:paraId="5A38F859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569C5E33" w14:textId="36088C64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156D25" w:rsidRPr="0033466C" w14:paraId="62EF2B5F" w14:textId="77777777" w:rsidTr="0033466C">
        <w:tc>
          <w:tcPr>
            <w:tcW w:w="2090" w:type="pct"/>
          </w:tcPr>
          <w:p w14:paraId="37C3FA1C" w14:textId="77777777" w:rsidR="00156D25" w:rsidRPr="00D43795" w:rsidRDefault="00156D25" w:rsidP="00156D2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379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9" w:type="pct"/>
          </w:tcPr>
          <w:p w14:paraId="745EDC82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63E6D58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  <w:gridSpan w:val="3"/>
          </w:tcPr>
          <w:p w14:paraId="53F5CE91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802656C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EF9A46C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A2581F3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4BF72264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56D25" w:rsidRPr="0033466C" w14:paraId="4FA84352" w14:textId="77777777" w:rsidTr="0033466C">
        <w:tc>
          <w:tcPr>
            <w:tcW w:w="2090" w:type="pct"/>
          </w:tcPr>
          <w:p w14:paraId="0C5FBB93" w14:textId="77777777" w:rsidR="00156D25" w:rsidRPr="00D43795" w:rsidRDefault="00156D25" w:rsidP="00156D25">
            <w:pPr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9" w:type="pct"/>
          </w:tcPr>
          <w:p w14:paraId="4FABA4A2" w14:textId="20D2BF7B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52" w:type="pct"/>
            <w:gridSpan w:val="2"/>
          </w:tcPr>
          <w:p w14:paraId="06D7B777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1CA61731" w14:textId="6706BDD0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1,470</w:t>
            </w:r>
          </w:p>
        </w:tc>
        <w:tc>
          <w:tcPr>
            <w:tcW w:w="151" w:type="pct"/>
            <w:gridSpan w:val="2"/>
          </w:tcPr>
          <w:p w14:paraId="2AD466CD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178A290" w14:textId="183EAD1D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45" w:type="pct"/>
          </w:tcPr>
          <w:p w14:paraId="7C012ADA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53D5E468" w14:textId="05B6116D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1,470</w:t>
            </w:r>
          </w:p>
        </w:tc>
      </w:tr>
      <w:tr w:rsidR="00156D25" w:rsidRPr="0033466C" w14:paraId="7C00B6FB" w14:textId="77777777" w:rsidTr="0033466C">
        <w:tc>
          <w:tcPr>
            <w:tcW w:w="2090" w:type="pct"/>
          </w:tcPr>
          <w:p w14:paraId="052B7CF4" w14:textId="77777777" w:rsidR="00156D25" w:rsidRPr="00D43795" w:rsidRDefault="00156D25" w:rsidP="00156D25">
            <w:pPr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</w:tcPr>
          <w:p w14:paraId="70656026" w14:textId="15A77A0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52" w:type="pct"/>
            <w:gridSpan w:val="2"/>
          </w:tcPr>
          <w:p w14:paraId="7C2684E4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6CC51F07" w14:textId="6620FAC4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51" w:type="pct"/>
            <w:gridSpan w:val="2"/>
          </w:tcPr>
          <w:p w14:paraId="614447A7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37DB21B" w14:textId="3783FD70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5" w:type="pct"/>
          </w:tcPr>
          <w:p w14:paraId="58266084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53519652" w14:textId="5A49DEE0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156D25" w:rsidRPr="0033466C" w14:paraId="43189298" w14:textId="77777777" w:rsidTr="0033466C">
        <w:tc>
          <w:tcPr>
            <w:tcW w:w="2090" w:type="pct"/>
          </w:tcPr>
          <w:p w14:paraId="4278AA4D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A2A3433" w14:textId="730EFBF3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1,351</w:t>
            </w:r>
          </w:p>
        </w:tc>
        <w:tc>
          <w:tcPr>
            <w:tcW w:w="152" w:type="pct"/>
            <w:gridSpan w:val="2"/>
          </w:tcPr>
          <w:p w14:paraId="30215568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09D63833" w14:textId="4EFAB804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51" w:type="pct"/>
            <w:gridSpan w:val="2"/>
          </w:tcPr>
          <w:p w14:paraId="7A369F97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C95645C" w14:textId="5D9E8B9A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1,351</w:t>
            </w:r>
          </w:p>
        </w:tc>
        <w:tc>
          <w:tcPr>
            <w:tcW w:w="145" w:type="pct"/>
          </w:tcPr>
          <w:p w14:paraId="2A37E4AE" w14:textId="77777777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D4CB716" w14:textId="6D54A12D" w:rsidR="00156D25" w:rsidRPr="0033466C" w:rsidRDefault="00156D25" w:rsidP="001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1,500</w:t>
            </w:r>
          </w:p>
        </w:tc>
      </w:tr>
    </w:tbl>
    <w:p w14:paraId="20BCB5A0" w14:textId="77777777" w:rsidR="0033466C" w:rsidRPr="0033466C" w:rsidRDefault="0033466C" w:rsidP="0033466C">
      <w:pPr>
        <w:pStyle w:val="block"/>
        <w:spacing w:after="0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165"/>
        <w:gridCol w:w="276"/>
        <w:gridCol w:w="6"/>
        <w:gridCol w:w="1155"/>
        <w:gridCol w:w="7"/>
        <w:gridCol w:w="278"/>
        <w:gridCol w:w="1083"/>
        <w:gridCol w:w="268"/>
        <w:gridCol w:w="1146"/>
      </w:tblGrid>
      <w:tr w:rsidR="0033466C" w:rsidRPr="0033466C" w14:paraId="04E5BEED" w14:textId="77777777" w:rsidTr="0033466C">
        <w:tc>
          <w:tcPr>
            <w:tcW w:w="2092" w:type="pct"/>
          </w:tcPr>
          <w:p w14:paraId="7C3A413B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61E5777C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3B25B4FA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309CA7FF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66C" w:rsidRPr="0033466C" w14:paraId="39ECCD6C" w14:textId="77777777" w:rsidTr="0033466C">
        <w:tc>
          <w:tcPr>
            <w:tcW w:w="2092" w:type="pct"/>
          </w:tcPr>
          <w:p w14:paraId="7CDA430A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9" w:type="pct"/>
          </w:tcPr>
          <w:p w14:paraId="5C4AD8A2" w14:textId="53F91F36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3E659E63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B7A0624" w14:textId="0A18D160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734A8C89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DFE4E79" w14:textId="2A06ADF6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0151E3E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53629C1" w14:textId="5AAA30EE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3466C" w:rsidRPr="0033466C" w14:paraId="0FDDB988" w14:textId="77777777" w:rsidTr="0033466C">
        <w:tc>
          <w:tcPr>
            <w:tcW w:w="2092" w:type="pct"/>
          </w:tcPr>
          <w:p w14:paraId="4C9168E6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8" w:type="pct"/>
            <w:gridSpan w:val="9"/>
          </w:tcPr>
          <w:p w14:paraId="01721008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466C" w:rsidRPr="0033466C" w14:paraId="64E0AE44" w14:textId="77777777" w:rsidTr="0033466C">
        <w:tc>
          <w:tcPr>
            <w:tcW w:w="2092" w:type="pct"/>
          </w:tcPr>
          <w:p w14:paraId="482359D8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</w:tcPr>
          <w:p w14:paraId="0F3A84BB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302C037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2B94E65B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A560BE0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12498C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29C4A0A" w14:textId="77777777" w:rsidR="0033466C" w:rsidRPr="0033466C" w:rsidRDefault="0033466C" w:rsidP="0033466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0D134BB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6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4262" w:rsidRPr="00CE4262" w14:paraId="3DC564F8" w14:textId="77777777" w:rsidTr="0033466C">
        <w:tc>
          <w:tcPr>
            <w:tcW w:w="2092" w:type="pct"/>
          </w:tcPr>
          <w:p w14:paraId="40B266EA" w14:textId="3655681A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426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ปันผลรับ</w:t>
            </w:r>
          </w:p>
        </w:tc>
        <w:tc>
          <w:tcPr>
            <w:tcW w:w="629" w:type="pct"/>
          </w:tcPr>
          <w:p w14:paraId="1722E3A5" w14:textId="4000DCE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3083F31B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1121532" w14:textId="7C274FF9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3DC3F675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1D2B16F" w14:textId="4625BD3B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59,847</w:t>
            </w:r>
          </w:p>
        </w:tc>
        <w:tc>
          <w:tcPr>
            <w:tcW w:w="145" w:type="pct"/>
          </w:tcPr>
          <w:p w14:paraId="2AEDBB61" w14:textId="77777777" w:rsidR="00CE4262" w:rsidRPr="0033466C" w:rsidRDefault="00CE4262" w:rsidP="00CE426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D3A39B9" w14:textId="37983F86" w:rsidR="00CE4262" w:rsidRPr="00CE4262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CE4262" w:rsidRPr="0033466C" w14:paraId="614013D8" w14:textId="77777777" w:rsidTr="0033466C">
        <w:tc>
          <w:tcPr>
            <w:tcW w:w="2092" w:type="pct"/>
          </w:tcPr>
          <w:p w14:paraId="1A8A59B8" w14:textId="77777777" w:rsidR="00CE4262" w:rsidRPr="0033466C" w:rsidRDefault="00CE4262" w:rsidP="00CE4262">
            <w:pPr>
              <w:ind w:left="-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9" w:type="pct"/>
          </w:tcPr>
          <w:p w14:paraId="48A0BAB7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5927D446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68075A71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7D259928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719A41" w14:textId="46561A3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8"/>
              </w:rPr>
              <w:t>23,237</w:t>
            </w:r>
          </w:p>
        </w:tc>
        <w:tc>
          <w:tcPr>
            <w:tcW w:w="145" w:type="pct"/>
          </w:tcPr>
          <w:p w14:paraId="6F3779DD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E4B13B6" w14:textId="2EF9EEFF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20,349</w:t>
            </w:r>
          </w:p>
        </w:tc>
      </w:tr>
      <w:tr w:rsidR="00CE4262" w:rsidRPr="0033466C" w14:paraId="78C58953" w14:textId="77777777" w:rsidTr="0033466C">
        <w:tc>
          <w:tcPr>
            <w:tcW w:w="2092" w:type="pct"/>
          </w:tcPr>
          <w:p w14:paraId="7320CEB5" w14:textId="77777777" w:rsidR="00CE4262" w:rsidRPr="0033466C" w:rsidRDefault="00CE4262" w:rsidP="00CE426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629" w:type="pct"/>
          </w:tcPr>
          <w:p w14:paraId="4CA6EADE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3A8D1CE4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29A334A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0AE7D45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1087C4F" w14:textId="0288D066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45" w:type="pct"/>
          </w:tcPr>
          <w:p w14:paraId="7D95BE09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4A854AE" w14:textId="51143E8B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CE4262" w:rsidRPr="0033466C" w14:paraId="1FD706AC" w14:textId="77777777" w:rsidTr="0033466C">
        <w:tc>
          <w:tcPr>
            <w:tcW w:w="2092" w:type="pct"/>
          </w:tcPr>
          <w:p w14:paraId="4D322791" w14:textId="77777777" w:rsidR="00CE4262" w:rsidRPr="0033466C" w:rsidRDefault="00CE4262" w:rsidP="00CE4262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1824CD9B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6F06450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F4522F5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A5AFF4C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000EED6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ED754B2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5D8F90B" w14:textId="77777777" w:rsidR="00CE4262" w:rsidRPr="0033466C" w:rsidRDefault="00CE4262" w:rsidP="00CE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C65" w:rsidRPr="0033466C" w14:paraId="66AB3194" w14:textId="77777777" w:rsidTr="0033466C">
        <w:tc>
          <w:tcPr>
            <w:tcW w:w="2092" w:type="pct"/>
          </w:tcPr>
          <w:p w14:paraId="755D344C" w14:textId="2DFFCC6F" w:rsidR="00EA4C65" w:rsidRPr="0033466C" w:rsidRDefault="00EA4C65" w:rsidP="00EA4C6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A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29" w:type="pct"/>
          </w:tcPr>
          <w:p w14:paraId="13AC3DC6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1CA99A3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6474F1B5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5699161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DFB3444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911029F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C9E7995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C65" w:rsidRPr="0033466C" w14:paraId="013A2589" w14:textId="77777777" w:rsidTr="0033466C">
        <w:tc>
          <w:tcPr>
            <w:tcW w:w="2092" w:type="pct"/>
          </w:tcPr>
          <w:p w14:paraId="429F6B68" w14:textId="495295EA" w:rsidR="00EA4C65" w:rsidRPr="0033466C" w:rsidRDefault="00EA4C65" w:rsidP="00EA4C6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29" w:type="pct"/>
          </w:tcPr>
          <w:p w14:paraId="78E857C2" w14:textId="004E18D0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9" w:type="pct"/>
          </w:tcPr>
          <w:p w14:paraId="047BABA9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17752161" w14:textId="4F1A9F21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38E3572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1A51A87" w14:textId="4B579E5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5F764CA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6EE2789E" w14:textId="7B62404D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C65" w:rsidRPr="0033466C" w14:paraId="6D0A0004" w14:textId="77777777" w:rsidTr="0033466C">
        <w:tc>
          <w:tcPr>
            <w:tcW w:w="2092" w:type="pct"/>
          </w:tcPr>
          <w:p w14:paraId="1142A967" w14:textId="77777777" w:rsidR="00EA4C65" w:rsidRPr="0033466C" w:rsidRDefault="00EA4C65" w:rsidP="00EA4C6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45699EF9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0048609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4896B700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8F74986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1CC8F2B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F9D3744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0D5E12F5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C65" w:rsidRPr="0033466C" w14:paraId="15D9F01E" w14:textId="77777777" w:rsidTr="0033466C">
        <w:tc>
          <w:tcPr>
            <w:tcW w:w="2092" w:type="pct"/>
          </w:tcPr>
          <w:p w14:paraId="1727A8B6" w14:textId="77777777" w:rsidR="00EA4C65" w:rsidRPr="0033466C" w:rsidRDefault="00EA4C65" w:rsidP="00EA4C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9" w:type="pct"/>
          </w:tcPr>
          <w:p w14:paraId="678018BE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8422DEE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DE8D56E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850D239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F9DB8CF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0C7D0D0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CA29FD1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4C65" w:rsidRPr="0033466C" w14:paraId="3A56473C" w14:textId="77777777" w:rsidTr="0033466C">
        <w:tc>
          <w:tcPr>
            <w:tcW w:w="2092" w:type="pct"/>
          </w:tcPr>
          <w:p w14:paraId="52A96736" w14:textId="77777777" w:rsidR="00EA4C65" w:rsidRPr="00E05F9A" w:rsidRDefault="00EA4C65" w:rsidP="00EA4C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F9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29" w:type="pct"/>
          </w:tcPr>
          <w:p w14:paraId="47E95A48" w14:textId="4D7DA7E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16,859</w:t>
            </w:r>
          </w:p>
        </w:tc>
        <w:tc>
          <w:tcPr>
            <w:tcW w:w="149" w:type="pct"/>
          </w:tcPr>
          <w:p w14:paraId="5E3969ED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BA186E8" w14:textId="3F9A34E5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EC15C01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AF37784" w14:textId="19EC0451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16,739</w:t>
            </w:r>
          </w:p>
        </w:tc>
        <w:tc>
          <w:tcPr>
            <w:tcW w:w="145" w:type="pct"/>
          </w:tcPr>
          <w:p w14:paraId="293CE509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02B5B32" w14:textId="3CE81BCA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EA4C65" w:rsidRPr="0033466C" w14:paraId="7E7031F9" w14:textId="77777777" w:rsidTr="0033466C">
        <w:tc>
          <w:tcPr>
            <w:tcW w:w="2092" w:type="pct"/>
          </w:tcPr>
          <w:p w14:paraId="70784369" w14:textId="77777777" w:rsidR="00EA4C65" w:rsidRPr="00E05F9A" w:rsidRDefault="00EA4C65" w:rsidP="00EA4C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F9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9" w:type="pct"/>
          </w:tcPr>
          <w:p w14:paraId="50BEF84C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9485DD7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3"/>
          </w:tcPr>
          <w:p w14:paraId="7844DFF6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550DEED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A84D5A2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5046FC9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64133E2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4C65" w:rsidRPr="0033466C" w14:paraId="388E7E66" w14:textId="77777777" w:rsidTr="0033466C">
        <w:tc>
          <w:tcPr>
            <w:tcW w:w="2092" w:type="pct"/>
          </w:tcPr>
          <w:p w14:paraId="313A2B99" w14:textId="77777777" w:rsidR="00EA4C65" w:rsidRPr="00E05F9A" w:rsidRDefault="00EA4C65" w:rsidP="00EA4C65">
            <w:pPr>
              <w:ind w:left="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05F9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9" w:type="pct"/>
          </w:tcPr>
          <w:p w14:paraId="1FA75617" w14:textId="5D03BCAE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2,640</w:t>
            </w:r>
          </w:p>
        </w:tc>
        <w:tc>
          <w:tcPr>
            <w:tcW w:w="152" w:type="pct"/>
            <w:gridSpan w:val="2"/>
          </w:tcPr>
          <w:p w14:paraId="719E6B19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  <w:gridSpan w:val="2"/>
          </w:tcPr>
          <w:p w14:paraId="657F8781" w14:textId="126BB036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2,430</w:t>
            </w:r>
          </w:p>
        </w:tc>
        <w:tc>
          <w:tcPr>
            <w:tcW w:w="150" w:type="pct"/>
          </w:tcPr>
          <w:p w14:paraId="687E4F94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50BFDA4C" w14:textId="44D0BB0D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2,640</w:t>
            </w:r>
          </w:p>
        </w:tc>
        <w:tc>
          <w:tcPr>
            <w:tcW w:w="145" w:type="pct"/>
          </w:tcPr>
          <w:p w14:paraId="6B268746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0207753" w14:textId="3FDF2695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2,430</w:t>
            </w:r>
          </w:p>
        </w:tc>
      </w:tr>
      <w:tr w:rsidR="00EA4C65" w:rsidRPr="0033466C" w14:paraId="1A87CADE" w14:textId="77777777" w:rsidTr="0033466C">
        <w:tc>
          <w:tcPr>
            <w:tcW w:w="2092" w:type="pct"/>
          </w:tcPr>
          <w:p w14:paraId="4D93E153" w14:textId="77777777" w:rsidR="00EA4C65" w:rsidRPr="00E05F9A" w:rsidRDefault="00EA4C65" w:rsidP="00EA4C65">
            <w:pPr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5F9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</w:tcPr>
          <w:p w14:paraId="3D3817ED" w14:textId="69028850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52" w:type="pct"/>
            <w:gridSpan w:val="2"/>
          </w:tcPr>
          <w:p w14:paraId="2BFAB2B8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  <w:gridSpan w:val="2"/>
          </w:tcPr>
          <w:p w14:paraId="4BA70B98" w14:textId="51B5BCF0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50" w:type="pct"/>
          </w:tcPr>
          <w:p w14:paraId="62749C62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EA05776" w14:textId="16A4B08D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14:paraId="58480702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E41B9F5" w14:textId="71207149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EA4C65" w:rsidRPr="0033466C" w14:paraId="29F261BD" w14:textId="77777777" w:rsidTr="0033466C">
        <w:tc>
          <w:tcPr>
            <w:tcW w:w="2092" w:type="pct"/>
          </w:tcPr>
          <w:p w14:paraId="667E5879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8151225" w14:textId="19E8E059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2,702</w:t>
            </w:r>
          </w:p>
        </w:tc>
        <w:tc>
          <w:tcPr>
            <w:tcW w:w="152" w:type="pct"/>
            <w:gridSpan w:val="2"/>
          </w:tcPr>
          <w:p w14:paraId="7B65D667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DF19C5" w14:textId="54578FAD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2,463</w:t>
            </w:r>
          </w:p>
        </w:tc>
        <w:tc>
          <w:tcPr>
            <w:tcW w:w="150" w:type="pct"/>
          </w:tcPr>
          <w:p w14:paraId="65EC40DA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380E46E" w14:textId="4715C7FF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2,702</w:t>
            </w:r>
          </w:p>
        </w:tc>
        <w:tc>
          <w:tcPr>
            <w:tcW w:w="145" w:type="pct"/>
          </w:tcPr>
          <w:p w14:paraId="72C825C0" w14:textId="77777777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35D3622" w14:textId="14637F56" w:rsidR="00EA4C65" w:rsidRPr="0033466C" w:rsidRDefault="00EA4C65" w:rsidP="00EA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2,463</w:t>
            </w:r>
          </w:p>
        </w:tc>
      </w:tr>
    </w:tbl>
    <w:p w14:paraId="0F39C696" w14:textId="469A918B" w:rsidR="00397A68" w:rsidRPr="0033466C" w:rsidRDefault="0039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6A6A89C9" w14:textId="77777777" w:rsidR="009A70CF" w:rsidRDefault="009A7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CD54ED" w14:textId="06BF0D36" w:rsidR="00476CDB" w:rsidRPr="0033466C" w:rsidRDefault="00536D61" w:rsidP="00AD0442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ยอดคงเหลือกับกิจการที่เกี่ยวข้องกัน ณ วันที่ </w:t>
      </w:r>
      <w:r w:rsidR="00F363C1" w:rsidRPr="0033466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4F570B" w:rsidRPr="0033466C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4F570B"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="00F363C1" w:rsidRPr="0033466C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DE4575"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="00F363C1" w:rsidRPr="0033466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F363C1" w:rsidRPr="0033466C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14:paraId="5C3FC04B" w14:textId="46795D97" w:rsidR="00DE4575" w:rsidRPr="009A70CF" w:rsidRDefault="00DE4575" w:rsidP="00AD0442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DA40F2" w:rsidRPr="0033466C" w14:paraId="5A3AA90F" w14:textId="77777777" w:rsidTr="00DA40F2">
        <w:trPr>
          <w:tblHeader/>
        </w:trPr>
        <w:tc>
          <w:tcPr>
            <w:tcW w:w="2011" w:type="pct"/>
          </w:tcPr>
          <w:p w14:paraId="28920FA0" w14:textId="77777777" w:rsidR="00DA40F2" w:rsidRPr="0033466C" w:rsidRDefault="00DA40F2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066E47F1" w14:textId="77777777" w:rsidR="00DA40F2" w:rsidRPr="0033466C" w:rsidRDefault="00DA40F2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FCAA1B8" w14:textId="77777777" w:rsidR="00DA40F2" w:rsidRPr="0033466C" w:rsidRDefault="00DA40F2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2BAB0063" w14:textId="77777777" w:rsidR="00DA40F2" w:rsidRPr="0033466C" w:rsidRDefault="00DA40F2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70B" w:rsidRPr="0033466C" w14:paraId="6D4E905C" w14:textId="77777777" w:rsidTr="00DA40F2">
        <w:trPr>
          <w:tblHeader/>
        </w:trPr>
        <w:tc>
          <w:tcPr>
            <w:tcW w:w="2011" w:type="pct"/>
          </w:tcPr>
          <w:p w14:paraId="1D10CA5D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283001F7" w14:textId="6E313F1D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14:paraId="54C832B3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1F4DF24B" w14:textId="3E9CAAD0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C54E4FE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FE18B2A" w14:textId="4B49C02E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7AA48825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507F4FF" w14:textId="4C575F0B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570B" w:rsidRPr="0033466C" w14:paraId="51091F49" w14:textId="77777777" w:rsidTr="00DA40F2">
        <w:trPr>
          <w:tblHeader/>
        </w:trPr>
        <w:tc>
          <w:tcPr>
            <w:tcW w:w="2011" w:type="pct"/>
          </w:tcPr>
          <w:p w14:paraId="17748F26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6DA47174" w14:textId="0A113DE5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58A16860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432E00D1" w14:textId="188D6001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56E238E0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FACD93E" w14:textId="216956B0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651700A1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E8009EA" w14:textId="73470AA8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F570B" w:rsidRPr="0033466C" w14:paraId="5BB67607" w14:textId="77777777" w:rsidTr="00DA40F2">
        <w:trPr>
          <w:tblHeader/>
        </w:trPr>
        <w:tc>
          <w:tcPr>
            <w:tcW w:w="2011" w:type="pct"/>
          </w:tcPr>
          <w:p w14:paraId="66022615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7B7BE96A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70B" w:rsidRPr="0033466C" w14:paraId="01B28C33" w14:textId="77777777" w:rsidTr="00DA40F2">
        <w:tc>
          <w:tcPr>
            <w:tcW w:w="2011" w:type="pct"/>
          </w:tcPr>
          <w:p w14:paraId="01DAC164" w14:textId="69EA789D" w:rsidR="004F570B" w:rsidRPr="0033466C" w:rsidRDefault="0036629D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989" w:type="pct"/>
            <w:gridSpan w:val="7"/>
          </w:tcPr>
          <w:p w14:paraId="4039BA72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B2C1F" w:rsidRPr="0033466C" w14:paraId="41CE4AA8" w14:textId="77777777" w:rsidTr="00DA40F2">
        <w:tc>
          <w:tcPr>
            <w:tcW w:w="2011" w:type="pct"/>
          </w:tcPr>
          <w:p w14:paraId="39B93068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1082E240" w14:textId="1E9C8C66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82E5AEA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7562762E" w14:textId="17B178BE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D5CC53C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4B0778D2" w14:textId="41B4E371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7,757</w:t>
            </w:r>
          </w:p>
        </w:tc>
        <w:tc>
          <w:tcPr>
            <w:tcW w:w="129" w:type="pct"/>
          </w:tcPr>
          <w:p w14:paraId="78B2EAF3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2EC643E" w14:textId="1C4DBCBB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8,171</w:t>
            </w:r>
          </w:p>
        </w:tc>
      </w:tr>
      <w:tr w:rsidR="008B2C1F" w:rsidRPr="0033466C" w14:paraId="2034777C" w14:textId="77777777" w:rsidTr="00DA40F2">
        <w:tc>
          <w:tcPr>
            <w:tcW w:w="2011" w:type="pct"/>
          </w:tcPr>
          <w:p w14:paraId="2212E85A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4A687C97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5809A07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51A1CAF8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6F4706C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A89C164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1CCF139" w14:textId="77777777" w:rsidR="008B2C1F" w:rsidRPr="0033466C" w:rsidRDefault="008B2C1F" w:rsidP="008B2C1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2E4ECDA8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2C1F" w:rsidRPr="0033466C" w14:paraId="2B0C9B74" w14:textId="77777777" w:rsidTr="00DA40F2">
        <w:tc>
          <w:tcPr>
            <w:tcW w:w="2011" w:type="pct"/>
          </w:tcPr>
          <w:p w14:paraId="17D8852C" w14:textId="0A999CA4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เงินลงทุนในบริษัทย่อย (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6879BA81" w14:textId="76C2DB3A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0F4D8AE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6C2961AD" w14:textId="3DBA321A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A951B38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541E014" w14:textId="46EF2F9F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548,600</w:t>
            </w:r>
          </w:p>
        </w:tc>
        <w:tc>
          <w:tcPr>
            <w:tcW w:w="129" w:type="pct"/>
          </w:tcPr>
          <w:p w14:paraId="1B3E239A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39E89799" w14:textId="380824E2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548,600</w:t>
            </w:r>
          </w:p>
        </w:tc>
      </w:tr>
      <w:tr w:rsidR="008B2C1F" w:rsidRPr="0033466C" w14:paraId="04847B33" w14:textId="77777777" w:rsidTr="00DA40F2">
        <w:tc>
          <w:tcPr>
            <w:tcW w:w="2011" w:type="pct"/>
          </w:tcPr>
          <w:p w14:paraId="1DB486F0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31A957D7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89BA4DA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16101F8E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39754B2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F98D66D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567026C" w14:textId="77777777" w:rsidR="008B2C1F" w:rsidRPr="0033466C" w:rsidRDefault="008B2C1F" w:rsidP="008B2C1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BD48F26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2C1F" w:rsidRPr="0033466C" w14:paraId="4CFE1C9D" w14:textId="77777777" w:rsidTr="00DA40F2">
        <w:tc>
          <w:tcPr>
            <w:tcW w:w="2011" w:type="pct"/>
          </w:tcPr>
          <w:p w14:paraId="6977178F" w14:textId="6A5D0965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36629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52" w:type="pct"/>
          </w:tcPr>
          <w:p w14:paraId="18CFC675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5FD337E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0DAD636F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CC5A23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AACF1F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CD8D35E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531A7C6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2C1F" w:rsidRPr="0033466C" w14:paraId="0E7240FC" w14:textId="77777777" w:rsidTr="00DA40F2">
        <w:tc>
          <w:tcPr>
            <w:tcW w:w="2011" w:type="pct"/>
          </w:tcPr>
          <w:p w14:paraId="4B9C8A07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F6803F6" w14:textId="2C61266D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46CD0E7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3D971445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7F1798D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35D0F1F0" w14:textId="46BCD936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29" w:type="pct"/>
          </w:tcPr>
          <w:p w14:paraId="2BDE4441" w14:textId="77777777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8ED30B5" w14:textId="1D493A02" w:rsidR="008B2C1F" w:rsidRPr="0033466C" w:rsidRDefault="008B2C1F" w:rsidP="008B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</w:tbl>
    <w:p w14:paraId="7951ED87" w14:textId="77777777" w:rsidR="00422EC2" w:rsidRPr="009A70CF" w:rsidRDefault="00422EC2" w:rsidP="00F3795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A721CF" w14:textId="5DCE3612" w:rsidR="00DE4575" w:rsidRPr="009A70CF" w:rsidRDefault="00DE4575" w:rsidP="00F3795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A70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71C8E986" w14:textId="77777777" w:rsidR="00DE4575" w:rsidRPr="009A70CF" w:rsidRDefault="00DE4575" w:rsidP="00DE4575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3B3A607" w14:textId="4BF08823" w:rsidR="0017794E" w:rsidRPr="009A70CF" w:rsidRDefault="00DE4575" w:rsidP="0017794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9A70C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63C1" w:rsidRPr="009A70CF">
        <w:rPr>
          <w:rFonts w:asciiTheme="majorBidi" w:hAnsiTheme="majorBidi" w:cstheme="majorBidi"/>
          <w:sz w:val="30"/>
          <w:szCs w:val="30"/>
        </w:rPr>
        <w:t>3</w:t>
      </w:r>
      <w:r w:rsidR="004F570B" w:rsidRPr="009A70CF">
        <w:rPr>
          <w:rFonts w:asciiTheme="majorBidi" w:hAnsiTheme="majorBidi" w:cstheme="majorBidi"/>
          <w:sz w:val="30"/>
          <w:szCs w:val="30"/>
        </w:rPr>
        <w:t xml:space="preserve">0 </w:t>
      </w:r>
      <w:r w:rsidR="004F570B" w:rsidRPr="009A70C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363C1" w:rsidRPr="009A70CF">
        <w:rPr>
          <w:rFonts w:asciiTheme="majorBidi" w:hAnsiTheme="majorBidi" w:cstheme="majorBidi"/>
          <w:sz w:val="30"/>
          <w:szCs w:val="30"/>
        </w:rPr>
        <w:t>2563</w:t>
      </w:r>
      <w:r w:rsidRPr="009A70CF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กลุ่มบริษัทมีสัญญาที่สำคัญกับกิจการที่เกี่ยวข้องกันดังนี้</w:t>
      </w:r>
    </w:p>
    <w:p w14:paraId="6910989D" w14:textId="77777777" w:rsidR="002E377E" w:rsidRPr="009A70CF" w:rsidRDefault="002E377E" w:rsidP="0017794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0ED7C09" w14:textId="77777777" w:rsidR="00DE4575" w:rsidRPr="009A70CF" w:rsidRDefault="00DE4575" w:rsidP="00833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A70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</w:t>
      </w:r>
    </w:p>
    <w:p w14:paraId="51BC3B10" w14:textId="77777777" w:rsidR="00DE4575" w:rsidRPr="009A70CF" w:rsidRDefault="00DE4575" w:rsidP="00DE457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2ADD4" w14:textId="6941A0A8" w:rsidR="00DE4575" w:rsidRPr="009A70CF" w:rsidRDefault="00DE4575" w:rsidP="00DE457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70CF">
        <w:rPr>
          <w:rFonts w:asciiTheme="majorBidi" w:hAnsiTheme="majorBidi" w:cstheme="majorBidi"/>
          <w:sz w:val="30"/>
          <w:szCs w:val="30"/>
          <w:cs/>
        </w:rPr>
        <w:t>บริษัทมีสัญญาบริหารจัดการกับบริษัทย่อย โดยบริษัทจะให้บริการในด้านการบริหารจัดการ การให้คำปรึกษา และการให้บริการด้านอื่นๆ ซึ่งค่าบริการจะเป็นไปตามที่กำหนดในสัญญา สัญญาดังกล่าว</w:t>
      </w:r>
      <w:r w:rsidR="003122E3" w:rsidRPr="009A70CF">
        <w:rPr>
          <w:rFonts w:asciiTheme="majorBidi" w:hAnsiTheme="majorBidi" w:cstheme="majorBidi"/>
          <w:sz w:val="30"/>
          <w:szCs w:val="30"/>
          <w:cs/>
        </w:rPr>
        <w:t>มีระยะเวลา</w:t>
      </w:r>
      <w:r w:rsidRPr="009A70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63C1" w:rsidRPr="009A70CF">
        <w:rPr>
          <w:rFonts w:asciiTheme="majorBidi" w:hAnsiTheme="majorBidi" w:cstheme="majorBidi"/>
          <w:sz w:val="30"/>
          <w:szCs w:val="30"/>
        </w:rPr>
        <w:t>1</w:t>
      </w:r>
      <w:r w:rsidRPr="009A70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68FE" w:rsidRPr="009A70CF">
        <w:rPr>
          <w:rFonts w:asciiTheme="majorBidi" w:hAnsiTheme="majorBidi" w:cstheme="majorBidi"/>
          <w:sz w:val="30"/>
          <w:szCs w:val="30"/>
          <w:cs/>
        </w:rPr>
        <w:t>ปี</w:t>
      </w:r>
      <w:r w:rsidRPr="009A70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70CF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2E7CBA" w:rsidRPr="009A70CF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9A70CF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จะมีผลสิ้นสุดในเดือนธันวาคม </w:t>
      </w:r>
      <w:r w:rsidR="00F363C1" w:rsidRPr="009A70CF">
        <w:rPr>
          <w:rFonts w:asciiTheme="majorBidi" w:hAnsiTheme="majorBidi" w:cstheme="majorBidi"/>
          <w:sz w:val="30"/>
          <w:szCs w:val="30"/>
        </w:rPr>
        <w:t>2563</w:t>
      </w:r>
      <w:r w:rsidRPr="009A70CF">
        <w:rPr>
          <w:rFonts w:asciiTheme="majorBidi" w:hAnsiTheme="majorBidi" w:cstheme="majorBidi"/>
          <w:sz w:val="30"/>
          <w:szCs w:val="30"/>
          <w:cs/>
        </w:rPr>
        <w:t xml:space="preserve"> ทั้งนี้ หลังจากวันสิ้นสุดสัญญาจะมีการต่ออายุสัญญาอัตโนมัติไปคราวละหนึ่งปี จนกว่าคู่สัญญาฝ่ายหนึ่งฝ่ายใดยกเลิกสัญญา</w:t>
      </w:r>
    </w:p>
    <w:p w14:paraId="5AEA4BE8" w14:textId="6FA861E1" w:rsidR="00F521D1" w:rsidRPr="009A70CF" w:rsidRDefault="00F521D1" w:rsidP="00DE4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2236C33" w14:textId="2FE0B772" w:rsidR="00DE4575" w:rsidRPr="009A70CF" w:rsidRDefault="00DE4575" w:rsidP="00DE4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5"/>
        <w:rPr>
          <w:rFonts w:asciiTheme="majorBidi" w:hAnsiTheme="majorBidi" w:cstheme="majorBidi"/>
          <w:i/>
          <w:iCs/>
          <w:sz w:val="30"/>
          <w:szCs w:val="30"/>
        </w:rPr>
      </w:pPr>
      <w:r w:rsidRPr="009A70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สัญญาเช่าอาคารสำนักงานและบริการอุปกรณ์สำนักงาน</w:t>
      </w:r>
    </w:p>
    <w:p w14:paraId="43FAAAA2" w14:textId="77777777" w:rsidR="00DE4575" w:rsidRPr="009A70CF" w:rsidRDefault="00DE4575" w:rsidP="00DE4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F7560F" w14:textId="15C81C55" w:rsidR="00DC5EB2" w:rsidRPr="0033466C" w:rsidRDefault="00B67749" w:rsidP="00DC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บริษัทมีสัญญาเช่าอาคารสำนักงานและบริการอุปกรณ์สำนักงานกับบริษัทย่อย</w:t>
      </w:r>
      <w:r w:rsidR="0017794E" w:rsidRPr="0033466C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โดยบริษัทย่อยดังกล่าวให้เช่าอาคารสำนักงานรวมทั้ง</w:t>
      </w:r>
      <w:r w:rsidRPr="0033466C">
        <w:rPr>
          <w:rFonts w:asciiTheme="majorBidi" w:hAnsiTheme="majorBidi" w:cstheme="majorBidi"/>
          <w:sz w:val="30"/>
          <w:szCs w:val="30"/>
          <w:cs/>
          <w:lang w:val="th-TH"/>
        </w:rPr>
        <w:t>บริการอุปกรณ์สำนักงานเพื่อใช้เป็นสำนักงานประกอบธุรกิจแก่บริษัท ซึ่ง</w:t>
      </w:r>
      <w:r w:rsidRPr="0033466C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ค่าบริการจะเป็นไปตามที่กำหนดในสัญญา สัญญาดังกล่าวมีระยะเวลา </w:t>
      </w:r>
      <w:r w:rsidR="00F363C1" w:rsidRPr="0033466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33466C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ปี และจะมีผลสิ้นสุดในเดือนกันยายน </w:t>
      </w:r>
      <w:r w:rsidR="00F363C1" w:rsidRPr="0033466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F363C1" w:rsidRPr="0033466C">
        <w:rPr>
          <w:rFonts w:asciiTheme="majorBidi" w:hAnsiTheme="majorBidi" w:cstheme="majorBidi"/>
          <w:sz w:val="30"/>
          <w:szCs w:val="30"/>
        </w:rPr>
        <w:t>3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และสามารถต่ออายุได้โดยแจ้งความจำนงเป็นหนังสือให้แก่บริษัทย่อยดังกล่าวทราบไม่น้อยกว่า </w:t>
      </w:r>
      <w:r w:rsidR="00F363C1" w:rsidRPr="0033466C">
        <w:rPr>
          <w:rFonts w:asciiTheme="majorBidi" w:hAnsiTheme="majorBidi" w:cstheme="majorBidi"/>
          <w:sz w:val="30"/>
          <w:szCs w:val="30"/>
        </w:rPr>
        <w:t>30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วัน ก่อนวันสิ้นสุดสัญญา</w:t>
      </w:r>
    </w:p>
    <w:p w14:paraId="5E21ADD7" w14:textId="42897B70" w:rsidR="00AB5EBA" w:rsidRPr="0033466C" w:rsidRDefault="00AB5EBA" w:rsidP="0027229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2F515FC4" w14:textId="5FD3A124" w:rsidR="00A01A68" w:rsidRPr="0033466C" w:rsidRDefault="00A01A68" w:rsidP="00A01A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060"/>
        <w:gridCol w:w="738"/>
        <w:gridCol w:w="1202"/>
        <w:gridCol w:w="270"/>
        <w:gridCol w:w="1170"/>
        <w:gridCol w:w="270"/>
        <w:gridCol w:w="1170"/>
        <w:gridCol w:w="270"/>
        <w:gridCol w:w="1170"/>
      </w:tblGrid>
      <w:tr w:rsidR="00E1746A" w:rsidRPr="0033466C" w14:paraId="7C529041" w14:textId="77777777" w:rsidTr="009507B1">
        <w:tc>
          <w:tcPr>
            <w:tcW w:w="3060" w:type="dxa"/>
          </w:tcPr>
          <w:p w14:paraId="22B36D84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</w:tcPr>
          <w:p w14:paraId="587D1DB8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14:paraId="52EA0198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4C17AE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0356AE4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70B" w:rsidRPr="0033466C" w14:paraId="2D3F245B" w14:textId="77777777" w:rsidTr="009507B1">
        <w:tc>
          <w:tcPr>
            <w:tcW w:w="3060" w:type="dxa"/>
          </w:tcPr>
          <w:p w14:paraId="06750F3E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</w:tcPr>
          <w:p w14:paraId="53D67A4A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661E4EA2" w14:textId="63302A9B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3BB9051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C49BE" w14:textId="21D7CF64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FC5E174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66FA67" w14:textId="2A38AC8E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AA12465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FE34DF" w14:textId="646E9084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570B" w:rsidRPr="0033466C" w14:paraId="4870EA18" w14:textId="77777777" w:rsidTr="009507B1">
        <w:tc>
          <w:tcPr>
            <w:tcW w:w="3060" w:type="dxa"/>
          </w:tcPr>
          <w:p w14:paraId="6A628CA0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</w:tcPr>
          <w:p w14:paraId="61B9C099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2E1E8BB2" w14:textId="7520FC76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4E1E488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093070" w14:textId="54EDB838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0941C45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D45E7" w14:textId="104BFCF3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13F89A9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0D60F" w14:textId="2DF30F13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F570B" w:rsidRPr="0033466C" w14:paraId="290601BB" w14:textId="77777777" w:rsidTr="009507B1">
        <w:tc>
          <w:tcPr>
            <w:tcW w:w="3060" w:type="dxa"/>
          </w:tcPr>
          <w:p w14:paraId="2ED18318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</w:tcPr>
          <w:p w14:paraId="369F0A88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22" w:type="dxa"/>
            <w:gridSpan w:val="7"/>
          </w:tcPr>
          <w:p w14:paraId="0E63E2F1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6355" w:rsidRPr="0033466C" w14:paraId="3C2B6EB9" w14:textId="77777777" w:rsidTr="009507B1">
        <w:tc>
          <w:tcPr>
            <w:tcW w:w="3060" w:type="dxa"/>
          </w:tcPr>
          <w:p w14:paraId="667D3607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738" w:type="dxa"/>
          </w:tcPr>
          <w:p w14:paraId="6C8E953D" w14:textId="77777777" w:rsidR="00296355" w:rsidRPr="0033466C" w:rsidRDefault="00296355" w:rsidP="00296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500382D" w14:textId="479B4751" w:rsidR="00296355" w:rsidRPr="0033466C" w:rsidRDefault="00296355" w:rsidP="00296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68,885</w:t>
            </w:r>
          </w:p>
        </w:tc>
        <w:tc>
          <w:tcPr>
            <w:tcW w:w="270" w:type="dxa"/>
          </w:tcPr>
          <w:p w14:paraId="6477E94B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3DBF01" w14:textId="323D99A2" w:rsidR="00296355" w:rsidRPr="0033466C" w:rsidRDefault="00296355" w:rsidP="00296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</w:tcPr>
          <w:p w14:paraId="46D5849F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4D99E3" w14:textId="4B1A91C1" w:rsidR="00296355" w:rsidRPr="0033466C" w:rsidRDefault="00296355" w:rsidP="00296355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4154FF1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A8860C" w14:textId="77777777" w:rsidR="00296355" w:rsidRPr="0033466C" w:rsidRDefault="00296355" w:rsidP="00296355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96355" w:rsidRPr="0033466C" w14:paraId="539E50EE" w14:textId="77777777" w:rsidTr="00C94C15">
        <w:tc>
          <w:tcPr>
            <w:tcW w:w="3060" w:type="dxa"/>
          </w:tcPr>
          <w:p w14:paraId="69438C6A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dxa"/>
          </w:tcPr>
          <w:p w14:paraId="5F6EBD36" w14:textId="77777777" w:rsidR="00296355" w:rsidRPr="0033466C" w:rsidRDefault="00296355" w:rsidP="00296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65DA060" w14:textId="2B0BBB74" w:rsidR="00296355" w:rsidRPr="0033466C" w:rsidRDefault="00296355" w:rsidP="00296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68,885</w:t>
            </w:r>
          </w:p>
        </w:tc>
        <w:tc>
          <w:tcPr>
            <w:tcW w:w="270" w:type="dxa"/>
          </w:tcPr>
          <w:p w14:paraId="40DE61F6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60E11A" w14:textId="09608AE5" w:rsidR="00296355" w:rsidRPr="0033466C" w:rsidRDefault="00296355" w:rsidP="00296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</w:tcPr>
          <w:p w14:paraId="55A867E7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A6F15E" w14:textId="5556658A" w:rsidR="00296355" w:rsidRPr="0033466C" w:rsidRDefault="00296355" w:rsidP="00296355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78684ED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A679DF" w14:textId="77777777" w:rsidR="00296355" w:rsidRPr="0033466C" w:rsidRDefault="00296355" w:rsidP="00296355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96355" w:rsidRPr="0033466C" w14:paraId="59B8065C" w14:textId="77777777" w:rsidTr="00C94C15">
        <w:tc>
          <w:tcPr>
            <w:tcW w:w="3060" w:type="dxa"/>
          </w:tcPr>
          <w:p w14:paraId="6B52B7DE" w14:textId="048F0B9E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738" w:type="dxa"/>
          </w:tcPr>
          <w:p w14:paraId="5F64A061" w14:textId="77777777" w:rsidR="00296355" w:rsidRPr="0033466C" w:rsidRDefault="00296355" w:rsidP="00296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2" w:type="dxa"/>
          </w:tcPr>
          <w:p w14:paraId="32699643" w14:textId="7C23207D" w:rsidR="00296355" w:rsidRPr="0033466C" w:rsidRDefault="00296355" w:rsidP="00296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4AD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7B646D5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81F96" w14:textId="415EA5C0" w:rsidR="00296355" w:rsidRPr="0033466C" w:rsidRDefault="00296355" w:rsidP="00296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6709EE7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8CBC7E" w14:textId="6E824376" w:rsidR="00296355" w:rsidRPr="0033466C" w:rsidRDefault="00296355" w:rsidP="00296355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727E692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C53CBD" w14:textId="7661327D" w:rsidR="00296355" w:rsidRPr="0033466C" w:rsidRDefault="00296355" w:rsidP="00296355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96355" w:rsidRPr="0033466C" w14:paraId="6CA52F76" w14:textId="77777777" w:rsidTr="009507B1">
        <w:tc>
          <w:tcPr>
            <w:tcW w:w="3060" w:type="dxa"/>
          </w:tcPr>
          <w:p w14:paraId="7B938A1B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738" w:type="dxa"/>
          </w:tcPr>
          <w:p w14:paraId="6626313B" w14:textId="77777777" w:rsidR="00296355" w:rsidRPr="0033466C" w:rsidRDefault="00296355" w:rsidP="00296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23B9559" w14:textId="6AA242F5" w:rsidR="00296355" w:rsidRPr="0033466C" w:rsidRDefault="00296355" w:rsidP="00296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4AD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2DD6D45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B5C629" w14:textId="4C56CCB5" w:rsidR="00296355" w:rsidRPr="0033466C" w:rsidRDefault="00296355" w:rsidP="00296355">
            <w:pPr>
              <w:pStyle w:val="acctfourfigures"/>
              <w:tabs>
                <w:tab w:val="clear" w:pos="765"/>
              </w:tabs>
              <w:spacing w:line="240" w:lineRule="atLeast"/>
              <w:ind w:left="-79" w:right="-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F7FE16C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F7AD7F" w14:textId="1662E807" w:rsidR="00296355" w:rsidRPr="0033466C" w:rsidRDefault="00296355" w:rsidP="00296355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3C7C2FE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906CA8" w14:textId="77777777" w:rsidR="00296355" w:rsidRPr="0033466C" w:rsidRDefault="00296355" w:rsidP="00296355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96355" w:rsidRPr="0033466C" w14:paraId="596F0AB8" w14:textId="77777777" w:rsidTr="009507B1">
        <w:tc>
          <w:tcPr>
            <w:tcW w:w="3060" w:type="dxa"/>
          </w:tcPr>
          <w:p w14:paraId="181AB82F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38" w:type="dxa"/>
          </w:tcPr>
          <w:p w14:paraId="54188F5B" w14:textId="77777777" w:rsidR="00296355" w:rsidRPr="0033466C" w:rsidRDefault="00296355" w:rsidP="00296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D407D4F" w14:textId="6DEFB267" w:rsidR="00296355" w:rsidRPr="0033466C" w:rsidRDefault="00296355" w:rsidP="00296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68,885</w:t>
            </w:r>
          </w:p>
        </w:tc>
        <w:tc>
          <w:tcPr>
            <w:tcW w:w="270" w:type="dxa"/>
          </w:tcPr>
          <w:p w14:paraId="3E142514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DF40E4" w14:textId="19472E1E" w:rsidR="00296355" w:rsidRPr="0033466C" w:rsidRDefault="00296355" w:rsidP="00296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70" w:type="dxa"/>
          </w:tcPr>
          <w:p w14:paraId="00C92F64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2BCA86" w14:textId="6B6C0638" w:rsidR="00296355" w:rsidRPr="0033466C" w:rsidRDefault="00296355" w:rsidP="00296355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8053D30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093CD2" w14:textId="77777777" w:rsidR="00296355" w:rsidRPr="0033466C" w:rsidRDefault="00296355" w:rsidP="00296355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4D9D218" w14:textId="67CFB1B0" w:rsidR="00A01A68" w:rsidRPr="0033466C" w:rsidRDefault="00A01A68" w:rsidP="00A01A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92F8EF" w14:textId="417B5206" w:rsidR="00E1746A" w:rsidRPr="0033466C" w:rsidRDefault="00E1746A" w:rsidP="00E1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4F2553E" w14:textId="77777777" w:rsidR="007E04D5" w:rsidRPr="009A70CF" w:rsidRDefault="007E04D5" w:rsidP="00E1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E1746A" w:rsidRPr="0033466C" w14:paraId="206F90B3" w14:textId="77777777" w:rsidTr="00A9141A">
        <w:trPr>
          <w:tblHeader/>
        </w:trPr>
        <w:tc>
          <w:tcPr>
            <w:tcW w:w="2011" w:type="pct"/>
          </w:tcPr>
          <w:p w14:paraId="4C9719B5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5BC20740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D9CFB91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4A6BB0EF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70B" w:rsidRPr="0033466C" w14:paraId="260E8E75" w14:textId="77777777" w:rsidTr="00A9141A">
        <w:trPr>
          <w:tblHeader/>
        </w:trPr>
        <w:tc>
          <w:tcPr>
            <w:tcW w:w="2011" w:type="pct"/>
          </w:tcPr>
          <w:p w14:paraId="730EEEA1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1EE57AE5" w14:textId="49ACC6D5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14:paraId="64A865F3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2B5C1569" w14:textId="3F57E7C1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6AE39D6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4ED6E4D" w14:textId="71D1A29B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03AD7C95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191163A" w14:textId="67ED6E51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570B" w:rsidRPr="0033466C" w14:paraId="33CDA1B4" w14:textId="77777777" w:rsidTr="00A9141A">
        <w:trPr>
          <w:tblHeader/>
        </w:trPr>
        <w:tc>
          <w:tcPr>
            <w:tcW w:w="2011" w:type="pct"/>
          </w:tcPr>
          <w:p w14:paraId="177BDAC0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0583ACBA" w14:textId="53E93EF4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27861F28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5F661539" w14:textId="284EF503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6A4927C9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388426F" w14:textId="2357BEB4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6D694BD4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B8EE3FF" w14:textId="2AAD823F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F570B" w:rsidRPr="0033466C" w14:paraId="3D3241D8" w14:textId="77777777" w:rsidTr="00A9141A">
        <w:trPr>
          <w:tblHeader/>
        </w:trPr>
        <w:tc>
          <w:tcPr>
            <w:tcW w:w="2011" w:type="pct"/>
          </w:tcPr>
          <w:p w14:paraId="72C137CD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7986A343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70B" w:rsidRPr="0033466C" w14:paraId="6C2ABAD7" w14:textId="77777777" w:rsidTr="00A9141A">
        <w:tc>
          <w:tcPr>
            <w:tcW w:w="2011" w:type="pct"/>
          </w:tcPr>
          <w:p w14:paraId="4C14C2BA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52" w:type="pct"/>
          </w:tcPr>
          <w:p w14:paraId="537F2971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065C604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6B6A6BDB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CB899AE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0ECA26C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11FC69B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B12D2B9" w14:textId="77777777" w:rsidR="004F570B" w:rsidRPr="0033466C" w:rsidRDefault="004F570B" w:rsidP="004F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6CFE" w:rsidRPr="0033466C" w14:paraId="092E64D0" w14:textId="77777777" w:rsidTr="00A9141A">
        <w:tc>
          <w:tcPr>
            <w:tcW w:w="2011" w:type="pct"/>
          </w:tcPr>
          <w:p w14:paraId="3E4EB212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52" w:type="pct"/>
          </w:tcPr>
          <w:p w14:paraId="6C12243E" w14:textId="317B6316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B17">
              <w:rPr>
                <w:rFonts w:asciiTheme="majorBidi" w:hAnsiTheme="majorBidi" w:cstheme="majorBidi"/>
                <w:sz w:val="30"/>
                <w:szCs w:val="30"/>
              </w:rPr>
              <w:t>65,808</w:t>
            </w:r>
          </w:p>
        </w:tc>
        <w:tc>
          <w:tcPr>
            <w:tcW w:w="150" w:type="pct"/>
          </w:tcPr>
          <w:p w14:paraId="0F055836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5B15C27E" w14:textId="35595F7F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126,637</w:t>
            </w:r>
          </w:p>
        </w:tc>
        <w:tc>
          <w:tcPr>
            <w:tcW w:w="150" w:type="pct"/>
          </w:tcPr>
          <w:p w14:paraId="6CD3426C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FA82397" w14:textId="6FCBD741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706A4985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8936249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56CFE" w:rsidRPr="0033466C" w14:paraId="1D76C074" w14:textId="77777777" w:rsidTr="00A9141A">
        <w:tc>
          <w:tcPr>
            <w:tcW w:w="2011" w:type="pct"/>
          </w:tcPr>
          <w:p w14:paraId="53DE2E51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52" w:type="pct"/>
          </w:tcPr>
          <w:p w14:paraId="0DA3C075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E1AF29D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4ADA4E05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3EFFF9E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92E1629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814DA7E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30EE511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6CFE" w:rsidRPr="0033466C" w14:paraId="59D18827" w14:textId="77777777" w:rsidTr="00AE05D9">
        <w:tc>
          <w:tcPr>
            <w:tcW w:w="2011" w:type="pct"/>
          </w:tcPr>
          <w:p w14:paraId="6FC1DE9B" w14:textId="229C9120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52" w:type="pct"/>
          </w:tcPr>
          <w:p w14:paraId="7B85D08C" w14:textId="22AE3E01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B17">
              <w:rPr>
                <w:rFonts w:asciiTheme="majorBidi" w:hAnsiTheme="majorBidi" w:cstheme="majorBidi"/>
                <w:sz w:val="30"/>
                <w:szCs w:val="30"/>
              </w:rPr>
              <w:t>2,910</w:t>
            </w:r>
          </w:p>
        </w:tc>
        <w:tc>
          <w:tcPr>
            <w:tcW w:w="150" w:type="pct"/>
          </w:tcPr>
          <w:p w14:paraId="579E8EF5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78DF2FD5" w14:textId="4420011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3,792</w:t>
            </w:r>
          </w:p>
        </w:tc>
        <w:tc>
          <w:tcPr>
            <w:tcW w:w="150" w:type="pct"/>
          </w:tcPr>
          <w:p w14:paraId="253AEEA0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0E1277F" w14:textId="7A0DD810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8B515E5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1615B51B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56CFE" w:rsidRPr="0033466C" w14:paraId="20F13E42" w14:textId="77777777" w:rsidTr="00AE05D9">
        <w:tc>
          <w:tcPr>
            <w:tcW w:w="2011" w:type="pct"/>
          </w:tcPr>
          <w:p w14:paraId="5661149C" w14:textId="6E391C84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52" w:type="pct"/>
          </w:tcPr>
          <w:p w14:paraId="656099B5" w14:textId="79E172E9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B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45F5AA51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7C93BF09" w14:textId="009D28B3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50" w:type="pct"/>
          </w:tcPr>
          <w:p w14:paraId="4B14C5C3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6F3AFAA" w14:textId="0026E882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7DA70730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BCBB527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56CFE" w:rsidRPr="0033466C" w14:paraId="172C3E59" w14:textId="77777777" w:rsidTr="00AE05D9">
        <w:tc>
          <w:tcPr>
            <w:tcW w:w="2011" w:type="pct"/>
          </w:tcPr>
          <w:p w14:paraId="61EE4071" w14:textId="6BC13931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52" w:type="pct"/>
          </w:tcPr>
          <w:p w14:paraId="0C2B206C" w14:textId="46A3BB6D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B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6D877BE4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01A8BD90" w14:textId="111C302B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50" w:type="pct"/>
          </w:tcPr>
          <w:p w14:paraId="417CE7CC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FD55693" w14:textId="6FB27F1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667260F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1E2BF394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56CFE" w:rsidRPr="0033466C" w14:paraId="086BAE2E" w14:textId="77777777" w:rsidTr="00AE05D9">
        <w:tc>
          <w:tcPr>
            <w:tcW w:w="2011" w:type="pct"/>
          </w:tcPr>
          <w:p w14:paraId="17609E0C" w14:textId="5C32AD4D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709BF14C" w14:textId="28EC423A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1B17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50" w:type="pct"/>
          </w:tcPr>
          <w:p w14:paraId="2984E0A1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69AA493E" w14:textId="3A7B99F0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50" w:type="pct"/>
          </w:tcPr>
          <w:p w14:paraId="44C8B7AC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33B2DC1" w14:textId="2DC29A95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70573102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C000925" w14:textId="77777777" w:rsidR="00D56CFE" w:rsidRPr="0033466C" w:rsidRDefault="00D56CFE" w:rsidP="00D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96355" w:rsidRPr="0033466C" w14:paraId="040CF0CF" w14:textId="77777777" w:rsidTr="00AE05D9">
        <w:tc>
          <w:tcPr>
            <w:tcW w:w="2011" w:type="pct"/>
          </w:tcPr>
          <w:p w14:paraId="2605D71B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4919E9B8" w14:textId="77B1A8E8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68,885</w:t>
            </w:r>
          </w:p>
        </w:tc>
        <w:tc>
          <w:tcPr>
            <w:tcW w:w="150" w:type="pct"/>
          </w:tcPr>
          <w:p w14:paraId="0228198E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57690AAA" w14:textId="5A33CDCD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130,781</w:t>
            </w:r>
          </w:p>
        </w:tc>
        <w:tc>
          <w:tcPr>
            <w:tcW w:w="150" w:type="pct"/>
          </w:tcPr>
          <w:p w14:paraId="73CB10CC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50504850" w14:textId="1DB10658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2F2F59D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DC545A1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96355" w:rsidRPr="0033466C" w14:paraId="7C1B65CF" w14:textId="77777777" w:rsidTr="00AE05D9">
        <w:tc>
          <w:tcPr>
            <w:tcW w:w="2011" w:type="pct"/>
          </w:tcPr>
          <w:p w14:paraId="7EE72199" w14:textId="46BA9124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652" w:type="pct"/>
          </w:tcPr>
          <w:p w14:paraId="0400D881" w14:textId="75A9C0F1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4AD3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F7E9253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25C03C3E" w14:textId="383ACF06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AD3D1F1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B29E5F8" w14:textId="2B4D2AFF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167FF48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6DB96317" w14:textId="0645AD16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296355" w:rsidRPr="0033466C" w14:paraId="7F430CC0" w14:textId="77777777" w:rsidTr="00AE05D9">
        <w:tc>
          <w:tcPr>
            <w:tcW w:w="2011" w:type="pct"/>
          </w:tcPr>
          <w:p w14:paraId="7F7ED4F7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3FBD0888" w14:textId="0C5BD6B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4AD3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1FD2C89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78A26985" w14:textId="3931C9E2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09B706C9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D8BFD0C" w14:textId="4A7747FC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E779FC3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E38AC9F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96355" w:rsidRPr="0033466C" w14:paraId="372744CF" w14:textId="77777777" w:rsidTr="00AE05D9">
        <w:tc>
          <w:tcPr>
            <w:tcW w:w="2011" w:type="pct"/>
          </w:tcPr>
          <w:p w14:paraId="11039C4D" w14:textId="5947907D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528FEC99" w14:textId="3A48D304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68,885</w:t>
            </w:r>
          </w:p>
        </w:tc>
        <w:tc>
          <w:tcPr>
            <w:tcW w:w="150" w:type="pct"/>
          </w:tcPr>
          <w:p w14:paraId="76747884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  <w:vAlign w:val="bottom"/>
          </w:tcPr>
          <w:p w14:paraId="6D405AAF" w14:textId="5C1D457C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130,554</w:t>
            </w:r>
          </w:p>
        </w:tc>
        <w:tc>
          <w:tcPr>
            <w:tcW w:w="150" w:type="pct"/>
          </w:tcPr>
          <w:p w14:paraId="58E3D9CB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38272214" w14:textId="5D117619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053313B" w14:textId="77777777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229487B7" w14:textId="614D8AFC" w:rsidR="00296355" w:rsidRPr="0033466C" w:rsidRDefault="00296355" w:rsidP="0029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ACCA54C" w14:textId="73D0E382" w:rsidR="00C2350F" w:rsidRPr="0033466C" w:rsidRDefault="00C2350F" w:rsidP="00C23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FB4DC07" w14:textId="0C088D21" w:rsidR="00484FDE" w:rsidRPr="0033466C" w:rsidRDefault="00484FDE" w:rsidP="00484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F363C1" w:rsidRPr="0033466C">
        <w:rPr>
          <w:rFonts w:asciiTheme="majorBidi" w:hAnsiTheme="majorBidi" w:cstheme="majorBidi"/>
          <w:sz w:val="30"/>
          <w:szCs w:val="30"/>
        </w:rPr>
        <w:t>7</w:t>
      </w:r>
      <w:r w:rsidRPr="0033466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วันถึง </w:t>
      </w:r>
      <w:r w:rsidR="00F363C1" w:rsidRPr="0033466C">
        <w:rPr>
          <w:rFonts w:asciiTheme="majorBidi" w:hAnsiTheme="majorBidi" w:cstheme="majorBidi"/>
          <w:sz w:val="30"/>
          <w:szCs w:val="30"/>
        </w:rPr>
        <w:t>60</w:t>
      </w:r>
      <w:r w:rsidRPr="0033466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</w:t>
      </w:r>
    </w:p>
    <w:p w14:paraId="00B3A7E6" w14:textId="7D2B8CFC" w:rsidR="00AB5EBA" w:rsidRPr="0033466C" w:rsidRDefault="00AB5EBA" w:rsidP="00AB5EB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417EDE84" w14:textId="426798E8" w:rsidR="00AB5EBA" w:rsidRPr="0033466C" w:rsidRDefault="00AB5EBA" w:rsidP="00AB5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A01A68" w:rsidRPr="0033466C" w14:paraId="623F423C" w14:textId="77777777" w:rsidTr="00A9141A">
        <w:trPr>
          <w:tblHeader/>
        </w:trPr>
        <w:tc>
          <w:tcPr>
            <w:tcW w:w="2011" w:type="pct"/>
          </w:tcPr>
          <w:p w14:paraId="136E944A" w14:textId="77777777" w:rsidR="00A01A68" w:rsidRPr="0033466C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143B9FAC" w14:textId="77777777" w:rsidR="00A01A68" w:rsidRPr="0033466C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E693338" w14:textId="77777777" w:rsidR="00A01A68" w:rsidRPr="0033466C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34DECBDA" w14:textId="77777777" w:rsidR="00A01A68" w:rsidRPr="0033466C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83D" w:rsidRPr="0033466C" w14:paraId="4EEFB9A9" w14:textId="77777777" w:rsidTr="00A9141A">
        <w:trPr>
          <w:tblHeader/>
        </w:trPr>
        <w:tc>
          <w:tcPr>
            <w:tcW w:w="2011" w:type="pct"/>
          </w:tcPr>
          <w:p w14:paraId="2FDCE20C" w14:textId="77777777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47D8AF90" w14:textId="4E1E5B65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14:paraId="5ED412E8" w14:textId="77777777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08E64831" w14:textId="54E20F8D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56C4796" w14:textId="77777777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602F96B" w14:textId="0D51FEBE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5B2752FD" w14:textId="77777777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EA79AF1" w14:textId="47D7AA51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F783D" w:rsidRPr="0033466C" w14:paraId="4A61A6B5" w14:textId="77777777" w:rsidTr="00A9141A">
        <w:trPr>
          <w:tblHeader/>
        </w:trPr>
        <w:tc>
          <w:tcPr>
            <w:tcW w:w="2011" w:type="pct"/>
          </w:tcPr>
          <w:p w14:paraId="5DB26561" w14:textId="77777777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1FE8240A" w14:textId="15AD0902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27BB5965" w14:textId="77777777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59612F49" w14:textId="59E11B75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005FFB2F" w14:textId="77777777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D33F09E" w14:textId="5F121200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4CA2E698" w14:textId="77777777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0752D90" w14:textId="4605CD0C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F783D" w:rsidRPr="0033466C" w14:paraId="12BDEF91" w14:textId="77777777" w:rsidTr="00A9141A">
        <w:trPr>
          <w:tblHeader/>
        </w:trPr>
        <w:tc>
          <w:tcPr>
            <w:tcW w:w="2011" w:type="pct"/>
          </w:tcPr>
          <w:p w14:paraId="1F454CD7" w14:textId="77777777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40A19AD7" w14:textId="77777777" w:rsidR="00DF783D" w:rsidRPr="0033466C" w:rsidRDefault="00DF783D" w:rsidP="00DF7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000E" w:rsidRPr="0033466C" w14:paraId="0579D1D3" w14:textId="77777777" w:rsidTr="00A9141A">
        <w:tc>
          <w:tcPr>
            <w:tcW w:w="2011" w:type="pct"/>
          </w:tcPr>
          <w:p w14:paraId="1B9C4FC4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652" w:type="pct"/>
          </w:tcPr>
          <w:p w14:paraId="56ACCD9F" w14:textId="1869AD5F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242,577</w:t>
            </w:r>
          </w:p>
        </w:tc>
        <w:tc>
          <w:tcPr>
            <w:tcW w:w="150" w:type="pct"/>
          </w:tcPr>
          <w:p w14:paraId="3E59282D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7D6710E6" w14:textId="637EFC83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437,918</w:t>
            </w:r>
          </w:p>
        </w:tc>
        <w:tc>
          <w:tcPr>
            <w:tcW w:w="150" w:type="pct"/>
          </w:tcPr>
          <w:p w14:paraId="76003D7D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243E105" w14:textId="5040E658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11C32FE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1DCFA44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1000E" w:rsidRPr="0033466C" w14:paraId="618EF003" w14:textId="77777777" w:rsidTr="00A9141A">
        <w:tc>
          <w:tcPr>
            <w:tcW w:w="2011" w:type="pct"/>
          </w:tcPr>
          <w:p w14:paraId="2D734B28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อะไหล่รถยนต์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3B1701E7" w14:textId="1201B882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33,83</w:t>
            </w:r>
            <w:r w:rsidR="0002140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7CB0DE3B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284A87C1" w14:textId="2CA0C4FA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39,333</w:t>
            </w:r>
          </w:p>
        </w:tc>
        <w:tc>
          <w:tcPr>
            <w:tcW w:w="150" w:type="pct"/>
          </w:tcPr>
          <w:p w14:paraId="4E46B694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9D71FD7" w14:textId="64D195A2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CED26F1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0FBA8FE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1000E" w:rsidRPr="0033466C" w14:paraId="3D413EE5" w14:textId="77777777" w:rsidTr="00A9141A">
        <w:tc>
          <w:tcPr>
            <w:tcW w:w="2011" w:type="pct"/>
            <w:vAlign w:val="bottom"/>
          </w:tcPr>
          <w:p w14:paraId="439A97D4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1CBF79B5" w14:textId="41EC53F5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276,41</w:t>
            </w:r>
            <w:r w:rsidR="00021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78ACD87C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19FA150B" w14:textId="6177D4C3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477,251</w:t>
            </w:r>
          </w:p>
        </w:tc>
        <w:tc>
          <w:tcPr>
            <w:tcW w:w="150" w:type="pct"/>
          </w:tcPr>
          <w:p w14:paraId="2A06148C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64F18A0" w14:textId="5766559F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3707CD4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6D71AE86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1000E" w:rsidRPr="0033466C" w14:paraId="06153169" w14:textId="77777777" w:rsidTr="00A9141A">
        <w:tc>
          <w:tcPr>
            <w:tcW w:w="2011" w:type="pct"/>
            <w:vAlign w:val="bottom"/>
          </w:tcPr>
          <w:p w14:paraId="0B16A68B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7EFFE3AE" w14:textId="0031CD58" w:rsidR="0021000E" w:rsidRPr="0033466C" w:rsidRDefault="0021000E" w:rsidP="0030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4,32</w:t>
            </w:r>
            <w:r w:rsidR="0002140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39CE8B77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43C91472" w14:textId="6946EF91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953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50" w:type="pct"/>
          </w:tcPr>
          <w:p w14:paraId="14222671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D298C65" w14:textId="0BEF9293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DFC0C9B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97C715A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1000E" w:rsidRPr="0033466C" w14:paraId="75B184A8" w14:textId="77777777" w:rsidTr="00A9141A">
        <w:tc>
          <w:tcPr>
            <w:tcW w:w="2011" w:type="pct"/>
          </w:tcPr>
          <w:p w14:paraId="761546F5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65F93374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272,085</w:t>
            </w:r>
          </w:p>
        </w:tc>
        <w:tc>
          <w:tcPr>
            <w:tcW w:w="150" w:type="pct"/>
          </w:tcPr>
          <w:p w14:paraId="01D89DA1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537C67D1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474,298</w:t>
            </w:r>
          </w:p>
        </w:tc>
        <w:tc>
          <w:tcPr>
            <w:tcW w:w="150" w:type="pct"/>
          </w:tcPr>
          <w:p w14:paraId="7122DE6D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1BC004B" w14:textId="00D6D4C4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4643177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2CA4B25" w14:textId="77777777" w:rsidR="0021000E" w:rsidRPr="0033466C" w:rsidRDefault="0021000E" w:rsidP="0021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B61D67F" w14:textId="77777777" w:rsidR="00A01A68" w:rsidRPr="0033466C" w:rsidRDefault="00A01A68" w:rsidP="00AB5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743A057" w14:textId="073CC5DA" w:rsidR="00AB5EBA" w:rsidRPr="0033466C" w:rsidRDefault="00AB5EBA" w:rsidP="00AB5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AB5EBA" w:rsidRPr="0033466C" w:rsidSect="00706B4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62117E12" w14:textId="77777777" w:rsidR="003062C4" w:rsidRPr="0033466C" w:rsidRDefault="003062C4" w:rsidP="00A01A6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4F205660" w14:textId="77777777" w:rsidR="003062C4" w:rsidRPr="0033466C" w:rsidRDefault="003062C4" w:rsidP="007E22A9">
      <w:pPr>
        <w:tabs>
          <w:tab w:val="clear" w:pos="227"/>
          <w:tab w:val="clear" w:pos="454"/>
        </w:tabs>
        <w:ind w:left="720" w:hanging="191"/>
        <w:rPr>
          <w:rFonts w:asciiTheme="majorBidi" w:hAnsiTheme="majorBidi" w:cstheme="majorBidi"/>
          <w:sz w:val="30"/>
          <w:szCs w:val="30"/>
        </w:rPr>
      </w:pPr>
    </w:p>
    <w:p w14:paraId="686AE59F" w14:textId="7796461F" w:rsidR="00DD125E" w:rsidRPr="0033466C" w:rsidRDefault="00DD125E" w:rsidP="007E22A9">
      <w:pPr>
        <w:tabs>
          <w:tab w:val="clear" w:pos="227"/>
          <w:tab w:val="clear" w:pos="454"/>
        </w:tabs>
        <w:ind w:left="720" w:hanging="191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3</w:t>
      </w:r>
      <w:r w:rsidR="00DF783D" w:rsidRPr="0033466C">
        <w:rPr>
          <w:rFonts w:asciiTheme="majorBidi" w:hAnsiTheme="majorBidi" w:cstheme="majorBidi"/>
          <w:sz w:val="30"/>
          <w:szCs w:val="30"/>
        </w:rPr>
        <w:t xml:space="preserve">0 </w:t>
      </w:r>
      <w:r w:rsidR="00DF783D" w:rsidRPr="0033466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363C1" w:rsidRPr="0033466C">
        <w:rPr>
          <w:rFonts w:asciiTheme="majorBidi" w:hAnsiTheme="majorBidi" w:cstheme="majorBidi"/>
          <w:sz w:val="30"/>
          <w:szCs w:val="30"/>
        </w:rPr>
        <w:t>2563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363C1" w:rsidRPr="0033466C">
        <w:rPr>
          <w:rFonts w:asciiTheme="majorBidi" w:hAnsiTheme="majorBidi" w:cstheme="majorBidi"/>
          <w:sz w:val="30"/>
          <w:szCs w:val="30"/>
        </w:rPr>
        <w:t>31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363C1" w:rsidRPr="0033466C">
        <w:rPr>
          <w:rFonts w:asciiTheme="majorBidi" w:hAnsiTheme="majorBidi" w:cstheme="majorBidi"/>
          <w:sz w:val="30"/>
          <w:szCs w:val="30"/>
        </w:rPr>
        <w:t>2562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และเงินปันผลรับจากเงินลงทุนสำหรับงวด</w:t>
      </w:r>
      <w:r w:rsidR="00DF783D" w:rsidRPr="0033466C">
        <w:rPr>
          <w:rFonts w:asciiTheme="majorBidi" w:hAnsiTheme="majorBidi" w:cstheme="majorBidi"/>
          <w:sz w:val="30"/>
          <w:szCs w:val="30"/>
          <w:cs/>
        </w:rPr>
        <w:t>หก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3</w:t>
      </w:r>
      <w:r w:rsidR="00DF783D" w:rsidRPr="0033466C">
        <w:rPr>
          <w:rFonts w:asciiTheme="majorBidi" w:hAnsiTheme="majorBidi" w:cstheme="majorBidi"/>
          <w:sz w:val="30"/>
          <w:szCs w:val="30"/>
        </w:rPr>
        <w:t xml:space="preserve">0 </w:t>
      </w:r>
      <w:r w:rsidR="00DF783D" w:rsidRPr="0033466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33466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D7F1F9C" w14:textId="77777777" w:rsidR="00B93246" w:rsidRPr="0033466C" w:rsidRDefault="00B93246" w:rsidP="00B9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pPr w:leftFromText="180" w:rightFromText="180" w:vertAnchor="text" w:horzAnchor="margin" w:tblpX="428" w:tblpY="47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350"/>
        <w:gridCol w:w="900"/>
        <w:gridCol w:w="184"/>
        <w:gridCol w:w="896"/>
        <w:gridCol w:w="180"/>
        <w:gridCol w:w="900"/>
        <w:gridCol w:w="180"/>
        <w:gridCol w:w="990"/>
        <w:gridCol w:w="180"/>
        <w:gridCol w:w="900"/>
        <w:gridCol w:w="184"/>
        <w:gridCol w:w="896"/>
        <w:gridCol w:w="180"/>
        <w:gridCol w:w="990"/>
        <w:gridCol w:w="184"/>
        <w:gridCol w:w="986"/>
        <w:gridCol w:w="180"/>
        <w:gridCol w:w="900"/>
        <w:gridCol w:w="184"/>
        <w:gridCol w:w="896"/>
      </w:tblGrid>
      <w:tr w:rsidR="00B93246" w:rsidRPr="0033466C" w:rsidDel="00685444" w14:paraId="482CF3DC" w14:textId="77777777" w:rsidTr="00D30D37">
        <w:trPr>
          <w:cantSplit/>
          <w:tblHeader/>
        </w:trPr>
        <w:tc>
          <w:tcPr>
            <w:tcW w:w="1890" w:type="dxa"/>
          </w:tcPr>
          <w:p w14:paraId="60EC6B9A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240" w:type="dxa"/>
            <w:gridSpan w:val="20"/>
          </w:tcPr>
          <w:p w14:paraId="68E8DB2B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3246" w:rsidRPr="0033466C" w14:paraId="698EC56E" w14:textId="77777777" w:rsidTr="00D30D37">
        <w:trPr>
          <w:cantSplit/>
          <w:trHeight w:val="389"/>
          <w:tblHeader/>
        </w:trPr>
        <w:tc>
          <w:tcPr>
            <w:tcW w:w="1890" w:type="dxa"/>
          </w:tcPr>
          <w:p w14:paraId="7F9426B2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9D6A74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09E4A5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84" w:right="-79" w:firstLine="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3"/>
            <w:vAlign w:val="bottom"/>
          </w:tcPr>
          <w:p w14:paraId="79955532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70F25566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BC31C2C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71C900A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DCE9120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8A222A9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F18836A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-สุทธิ</w:t>
            </w:r>
          </w:p>
        </w:tc>
        <w:tc>
          <w:tcPr>
            <w:tcW w:w="180" w:type="dxa"/>
          </w:tcPr>
          <w:p w14:paraId="3A764111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9FDE545" w14:textId="77777777" w:rsidR="003062C4" w:rsidRPr="0033466C" w:rsidRDefault="00B93246" w:rsidP="00D30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</w:t>
            </w:r>
          </w:p>
          <w:p w14:paraId="65AAEE8F" w14:textId="581B30B3" w:rsidR="00B93246" w:rsidRPr="0033466C" w:rsidRDefault="003062C4" w:rsidP="00D30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DF783D" w:rsidRPr="0033466C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DF783D" w:rsidRPr="0033466C" w14:paraId="7955B86A" w14:textId="77777777" w:rsidTr="00D30D37">
        <w:trPr>
          <w:cantSplit/>
          <w:trHeight w:val="389"/>
          <w:tblHeader/>
        </w:trPr>
        <w:tc>
          <w:tcPr>
            <w:tcW w:w="1890" w:type="dxa"/>
          </w:tcPr>
          <w:p w14:paraId="270F8162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8E35AC1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51D62E5" w14:textId="26B27EF1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  <w:vAlign w:val="center"/>
          </w:tcPr>
          <w:p w14:paraId="3367E1A7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3348A42D" w14:textId="4AA71379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4CF2A64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A9A0237" w14:textId="6071E889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2153C130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52713AC" w14:textId="392FE938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72A8107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4A4D7B0" w14:textId="00658C59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  <w:vAlign w:val="center"/>
          </w:tcPr>
          <w:p w14:paraId="22F3553A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6C196730" w14:textId="78DCDBE2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5988377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6F83CC7" w14:textId="4ECE2FCE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  <w:vAlign w:val="center"/>
          </w:tcPr>
          <w:p w14:paraId="5C40823F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14:paraId="31D19091" w14:textId="6D9D7C08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FA3D0CF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A8E6FA3" w14:textId="7C63CD85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  <w:vAlign w:val="center"/>
          </w:tcPr>
          <w:p w14:paraId="255DA346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144D6CDB" w14:textId="777CCE11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DF783D" w:rsidRPr="0033466C" w14:paraId="24340EC2" w14:textId="77777777" w:rsidTr="00D30D37">
        <w:trPr>
          <w:cantSplit/>
          <w:trHeight w:val="389"/>
          <w:tblHeader/>
        </w:trPr>
        <w:tc>
          <w:tcPr>
            <w:tcW w:w="1890" w:type="dxa"/>
          </w:tcPr>
          <w:p w14:paraId="2538F2DE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4C9E353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2022B53B" w14:textId="77C2E85B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6E8F563F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0BECA979" w14:textId="6C7184A8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12E40BB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675FB22" w14:textId="0D2666CC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67301FD7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C4268CD" w14:textId="2F0E7653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ABB5750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01185E8" w14:textId="5DE1EABF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1B4AFA10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2667F70E" w14:textId="382DC702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D7D933F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586DCCF" w14:textId="43D3F490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31D1D408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14:paraId="59C000C9" w14:textId="5B8B52EF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5EAFC9B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2E99B21" w14:textId="20593FC9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26F10C25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086BA20A" w14:textId="1F613B75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DF783D" w:rsidRPr="0033466C" w14:paraId="24764D79" w14:textId="77777777" w:rsidTr="00D30D37">
        <w:trPr>
          <w:cantSplit/>
        </w:trPr>
        <w:tc>
          <w:tcPr>
            <w:tcW w:w="1890" w:type="dxa"/>
          </w:tcPr>
          <w:p w14:paraId="7C26F9FF" w14:textId="77777777" w:rsidR="00DF783D" w:rsidRPr="0033466C" w:rsidRDefault="00DF783D" w:rsidP="00DF783D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519D73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C1241AF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36EA8A0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0" w:type="dxa"/>
            <w:gridSpan w:val="15"/>
          </w:tcPr>
          <w:p w14:paraId="4747B1A1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F783D" w:rsidRPr="0033466C" w14:paraId="2CAF14E1" w14:textId="77777777" w:rsidTr="00D30D37">
        <w:trPr>
          <w:cantSplit/>
        </w:trPr>
        <w:tc>
          <w:tcPr>
            <w:tcW w:w="1890" w:type="dxa"/>
          </w:tcPr>
          <w:p w14:paraId="6986E895" w14:textId="77777777" w:rsidR="00DF783D" w:rsidRPr="0033466C" w:rsidRDefault="00DF783D" w:rsidP="00DF783D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77957CDC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CE3F0DE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0F9C52B0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B1CDBD6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D2A9FE6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44F77A" w14:textId="77777777" w:rsidR="00DF783D" w:rsidRPr="0033466C" w:rsidRDefault="00DF783D" w:rsidP="00DF78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BD6AA48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4F7760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4A39B62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138CBBAC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19086A63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2E61494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FB06FF1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C36C42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1A1CF59F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</w:tcPr>
          <w:p w14:paraId="64079FD7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38BD519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7AD953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61F03CA9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85414CE" w14:textId="77777777" w:rsidR="00DF783D" w:rsidRPr="0033466C" w:rsidRDefault="00DF783D" w:rsidP="00DF783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1000E" w:rsidRPr="0033466C" w14:paraId="2AC0C4EB" w14:textId="77777777" w:rsidTr="00D30D37">
        <w:trPr>
          <w:cantSplit/>
        </w:trPr>
        <w:tc>
          <w:tcPr>
            <w:tcW w:w="1890" w:type="dxa"/>
            <w:vAlign w:val="bottom"/>
          </w:tcPr>
          <w:p w14:paraId="1E92B82F" w14:textId="329EAD8A" w:rsidR="0021000E" w:rsidRPr="0033466C" w:rsidRDefault="0021000E" w:rsidP="0021000E">
            <w:pPr>
              <w:tabs>
                <w:tab w:val="clear" w:pos="227"/>
                <w:tab w:val="clear" w:pos="454"/>
              </w:tabs>
              <w:ind w:left="98" w:right="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ฮอนด้ามะลิวัลย์ จำกัด</w:t>
            </w:r>
          </w:p>
          <w:p w14:paraId="53C0C0BF" w14:textId="55AB1007" w:rsidR="0021000E" w:rsidRPr="0033466C" w:rsidRDefault="0021000E" w:rsidP="0021000E">
            <w:pPr>
              <w:tabs>
                <w:tab w:val="clear" w:pos="227"/>
                <w:tab w:val="clear" w:pos="454"/>
              </w:tabs>
              <w:ind w:left="191" w:right="10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4AF4464" w14:textId="77777777" w:rsidR="0021000E" w:rsidRPr="0033466C" w:rsidRDefault="0021000E" w:rsidP="002100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ตัวแทนจำหน่ายรถยนต์ อะไหล่และศูนย์บริการ</w:t>
            </w:r>
          </w:p>
        </w:tc>
        <w:tc>
          <w:tcPr>
            <w:tcW w:w="900" w:type="dxa"/>
          </w:tcPr>
          <w:p w14:paraId="236DCABC" w14:textId="77777777" w:rsidR="0021000E" w:rsidRPr="0033466C" w:rsidRDefault="0021000E" w:rsidP="0021000E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688539" w14:textId="77777777" w:rsidR="0021000E" w:rsidRDefault="0021000E" w:rsidP="0021000E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875818" w14:textId="13FE289B" w:rsidR="0021000E" w:rsidRPr="0033466C" w:rsidRDefault="0021000E" w:rsidP="0021000E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4" w:type="dxa"/>
          </w:tcPr>
          <w:p w14:paraId="234B76C6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B83E4F7" w14:textId="77777777" w:rsidR="0021000E" w:rsidRPr="0033466C" w:rsidRDefault="0021000E" w:rsidP="0021000E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F3D7C9" w14:textId="77777777" w:rsidR="0021000E" w:rsidRPr="0033466C" w:rsidRDefault="0021000E" w:rsidP="0021000E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35A1972" w14:textId="692B728F" w:rsidR="0021000E" w:rsidRPr="0033466C" w:rsidRDefault="0021000E" w:rsidP="0021000E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28EF798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09D6BB" w14:textId="77777777" w:rsidR="0021000E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1AAD8E4" w14:textId="77777777" w:rsidR="0021000E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7D3D9A" w14:textId="6F8FB434" w:rsidR="0021000E" w:rsidRPr="0033466C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550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5B139B4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53104DB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4940BC5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4B1DE9" w14:textId="58B68FF4" w:rsidR="0021000E" w:rsidRPr="0033466C" w:rsidRDefault="0021000E" w:rsidP="0021000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550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FC721F3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5907F6" w14:textId="77777777" w:rsidR="0021000E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62A11A" w14:textId="77777777" w:rsidR="0021000E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9C9937" w14:textId="197B0B3E" w:rsidR="0021000E" w:rsidRPr="0033466C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74AEAB8B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A806C7C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CE94EE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5A23834" w14:textId="2E3488F9" w:rsidR="0021000E" w:rsidRPr="0033466C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5B52E0A1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F91BE6" w14:textId="77777777" w:rsidR="0021000E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CB00D84" w14:textId="77777777" w:rsidR="0021000E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95C737" w14:textId="290334F5" w:rsidR="0021000E" w:rsidRPr="0033466C" w:rsidRDefault="0021000E" w:rsidP="0021000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5A086511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14DAA354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2B8827E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3929FC9" w14:textId="40127F29" w:rsidR="0021000E" w:rsidRPr="0033466C" w:rsidRDefault="0021000E" w:rsidP="0021000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3B08B75D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B69F02" w14:textId="77777777" w:rsidR="0021000E" w:rsidRDefault="0021000E" w:rsidP="0021000E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EA79F1" w14:textId="77777777" w:rsidR="0021000E" w:rsidRDefault="0021000E" w:rsidP="0021000E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8DFABB" w14:textId="065AA8C1" w:rsidR="0021000E" w:rsidRPr="0033466C" w:rsidRDefault="0021000E" w:rsidP="0021000E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59,847</w:t>
            </w:r>
          </w:p>
        </w:tc>
        <w:tc>
          <w:tcPr>
            <w:tcW w:w="184" w:type="dxa"/>
          </w:tcPr>
          <w:p w14:paraId="51D8B72B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E36502D" w14:textId="77777777" w:rsidR="0021000E" w:rsidRDefault="0021000E" w:rsidP="0021000E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D3327C" w14:textId="77777777" w:rsidR="0021000E" w:rsidRDefault="0021000E" w:rsidP="0021000E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F3F311" w14:textId="634476CB" w:rsidR="0021000E" w:rsidRPr="00700968" w:rsidRDefault="0021000E" w:rsidP="0021000E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21000E" w:rsidRPr="0033466C" w14:paraId="36E14B46" w14:textId="77777777" w:rsidTr="00D30D37">
        <w:trPr>
          <w:cantSplit/>
          <w:trHeight w:val="197"/>
        </w:trPr>
        <w:tc>
          <w:tcPr>
            <w:tcW w:w="1890" w:type="dxa"/>
            <w:vAlign w:val="bottom"/>
          </w:tcPr>
          <w:p w14:paraId="404F3B05" w14:textId="77777777" w:rsidR="0021000E" w:rsidRPr="0033466C" w:rsidRDefault="0021000E" w:rsidP="0021000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A980BE1" w14:textId="77777777" w:rsidR="0021000E" w:rsidRPr="0033466C" w:rsidRDefault="0021000E" w:rsidP="00210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0C8124" w14:textId="77777777" w:rsidR="0021000E" w:rsidRPr="0033466C" w:rsidRDefault="0021000E" w:rsidP="00210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8C32A14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52321F99" w14:textId="77777777" w:rsidR="0021000E" w:rsidRPr="0033466C" w:rsidRDefault="0021000E" w:rsidP="00210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F324B8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5D49583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778A74A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6AB6C6E1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0F88F77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48705" w14:textId="6A8D8B19" w:rsidR="0021000E" w:rsidRPr="0021000E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0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548</w:t>
            </w:r>
            <w:r w:rsidRPr="00210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0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4" w:type="dxa"/>
            <w:vAlign w:val="bottom"/>
          </w:tcPr>
          <w:p w14:paraId="74DCACE5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1CFF1" w14:textId="51F25062" w:rsidR="0021000E" w:rsidRPr="0033466C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548</w:t>
            </w:r>
            <w:r w:rsidRPr="0033466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01F3290C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A5253" w14:textId="7B1350B9" w:rsidR="0021000E" w:rsidRPr="0033466C" w:rsidRDefault="0021000E" w:rsidP="0021000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0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548</w:t>
            </w:r>
            <w:r w:rsidRPr="00210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10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4" w:type="dxa"/>
            <w:vAlign w:val="bottom"/>
          </w:tcPr>
          <w:p w14:paraId="37B5375C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9A2E8" w14:textId="145AB6B8" w:rsidR="0021000E" w:rsidRPr="0033466C" w:rsidRDefault="0021000E" w:rsidP="0021000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548</w:t>
            </w:r>
            <w:r w:rsidRPr="0033466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788B79FE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D3EBB4" w14:textId="519E188B" w:rsidR="0021000E" w:rsidRPr="0021000E" w:rsidRDefault="0021000E" w:rsidP="0021000E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000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59,847</w:t>
            </w:r>
          </w:p>
        </w:tc>
        <w:tc>
          <w:tcPr>
            <w:tcW w:w="184" w:type="dxa"/>
          </w:tcPr>
          <w:p w14:paraId="7206178D" w14:textId="77777777" w:rsidR="0021000E" w:rsidRPr="0033466C" w:rsidRDefault="0021000E" w:rsidP="0021000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EC28125" w14:textId="548E28FB" w:rsidR="0021000E" w:rsidRPr="0033466C" w:rsidRDefault="0021000E" w:rsidP="0021000E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7C118661" w14:textId="77777777" w:rsidR="00B93246" w:rsidRPr="0033466C" w:rsidRDefault="00B93246" w:rsidP="00B93246">
      <w:pPr>
        <w:tabs>
          <w:tab w:val="left" w:pos="0"/>
        </w:tabs>
        <w:rPr>
          <w:rFonts w:asciiTheme="majorBidi" w:hAnsiTheme="majorBidi" w:cstheme="majorBidi"/>
          <w:sz w:val="30"/>
          <w:szCs w:val="30"/>
          <w:cs/>
        </w:rPr>
      </w:pPr>
    </w:p>
    <w:p w14:paraId="12CCCBC4" w14:textId="77777777" w:rsidR="007B4B7A" w:rsidRPr="0033466C" w:rsidRDefault="007B4B7A" w:rsidP="00DF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7"/>
        <w:rPr>
          <w:rFonts w:asciiTheme="majorBidi" w:hAnsiTheme="majorBidi" w:cstheme="majorBidi"/>
          <w:sz w:val="30"/>
          <w:szCs w:val="30"/>
          <w:cs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บริษัทย่อยดำเนินธุรกิจในประเทศไทย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55B1E921" w14:textId="77777777" w:rsidR="007B4B7A" w:rsidRPr="0033466C" w:rsidRDefault="007B4B7A" w:rsidP="007B4B7A">
      <w:pPr>
        <w:rPr>
          <w:rFonts w:asciiTheme="majorBidi" w:hAnsiTheme="majorBidi" w:cstheme="majorBidi"/>
          <w:sz w:val="30"/>
          <w:szCs w:val="30"/>
          <w:cs/>
        </w:rPr>
      </w:pPr>
    </w:p>
    <w:p w14:paraId="25498968" w14:textId="77777777" w:rsidR="007B4B7A" w:rsidRPr="0033466C" w:rsidRDefault="007B4B7A" w:rsidP="007B4B7A">
      <w:pPr>
        <w:rPr>
          <w:rFonts w:asciiTheme="majorBidi" w:hAnsiTheme="majorBidi" w:cstheme="majorBidi"/>
          <w:sz w:val="30"/>
          <w:szCs w:val="30"/>
          <w:cs/>
        </w:rPr>
      </w:pPr>
    </w:p>
    <w:p w14:paraId="11291C46" w14:textId="77777777" w:rsidR="00B72457" w:rsidRPr="0033466C" w:rsidRDefault="00B72457" w:rsidP="007B4B7A">
      <w:pPr>
        <w:rPr>
          <w:rFonts w:asciiTheme="majorBidi" w:hAnsiTheme="majorBidi" w:cstheme="majorBidi"/>
          <w:sz w:val="30"/>
          <w:szCs w:val="30"/>
          <w:cs/>
        </w:rPr>
        <w:sectPr w:rsidR="00B72457" w:rsidRPr="0033466C" w:rsidSect="000D202D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8990D61" w14:textId="77777777" w:rsidR="004E2E91" w:rsidRPr="0033466C" w:rsidRDefault="004E2E91" w:rsidP="004E2E9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A80FD59" w14:textId="77777777" w:rsidR="00E4232F" w:rsidRDefault="00E4232F" w:rsidP="00FA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42A8D0" w14:textId="2C016426" w:rsidR="00024CB8" w:rsidRPr="0033466C" w:rsidRDefault="00024CB8" w:rsidP="00FA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466C">
        <w:rPr>
          <w:rFonts w:asciiTheme="majorBidi" w:eastAsia="Calibr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8D13A9" w:rsidRPr="0033466C">
        <w:rPr>
          <w:rFonts w:asciiTheme="majorBidi" w:eastAsia="Calibri" w:hAnsiTheme="majorBidi" w:cstheme="majorBidi"/>
          <w:sz w:val="30"/>
          <w:szCs w:val="30"/>
          <w:cs/>
        </w:rPr>
        <w:t>หก</w:t>
      </w:r>
      <w:r w:rsidRPr="0033466C">
        <w:rPr>
          <w:rFonts w:asciiTheme="majorBidi" w:eastAsia="Calibri" w:hAnsiTheme="majorBidi" w:cstheme="majorBidi"/>
          <w:sz w:val="30"/>
          <w:szCs w:val="30"/>
          <w:cs/>
        </w:rPr>
        <w:t xml:space="preserve">เดือนสิ้นสุดวันที่ </w:t>
      </w:r>
      <w:r w:rsidR="00F363C1" w:rsidRPr="0033466C">
        <w:rPr>
          <w:rFonts w:asciiTheme="majorBidi" w:eastAsia="Calibri" w:hAnsiTheme="majorBidi" w:cstheme="majorBidi"/>
          <w:sz w:val="30"/>
          <w:szCs w:val="30"/>
        </w:rPr>
        <w:t>3</w:t>
      </w:r>
      <w:r w:rsidR="008D13A9" w:rsidRPr="0033466C">
        <w:rPr>
          <w:rFonts w:asciiTheme="majorBidi" w:eastAsia="Calibri" w:hAnsiTheme="majorBidi" w:cstheme="majorBidi"/>
          <w:sz w:val="30"/>
          <w:szCs w:val="30"/>
        </w:rPr>
        <w:t xml:space="preserve">0 </w:t>
      </w:r>
      <w:r w:rsidR="008D13A9" w:rsidRPr="0033466C">
        <w:rPr>
          <w:rFonts w:asciiTheme="majorBidi" w:eastAsia="Calibri" w:hAnsiTheme="majorBidi" w:cstheme="majorBidi"/>
          <w:sz w:val="30"/>
          <w:szCs w:val="30"/>
          <w:cs/>
        </w:rPr>
        <w:t xml:space="preserve">มิถุนายน </w:t>
      </w:r>
      <w:r w:rsidR="00F363C1" w:rsidRPr="0033466C">
        <w:rPr>
          <w:rFonts w:asciiTheme="majorBidi" w:eastAsia="Calibri" w:hAnsiTheme="majorBidi" w:cstheme="majorBidi"/>
          <w:sz w:val="30"/>
          <w:szCs w:val="30"/>
        </w:rPr>
        <w:t>2563</w:t>
      </w:r>
      <w:r w:rsidRPr="0033466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6953EB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 </w:t>
      </w:r>
      <w:r w:rsidR="006953EB">
        <w:rPr>
          <w:rFonts w:asciiTheme="majorBidi" w:eastAsia="Calibri" w:hAnsiTheme="majorBidi" w:cstheme="majorBidi"/>
          <w:sz w:val="30"/>
          <w:szCs w:val="30"/>
        </w:rPr>
        <w:t xml:space="preserve">2562 </w:t>
      </w:r>
      <w:r w:rsidRPr="0033466C">
        <w:rPr>
          <w:rFonts w:asciiTheme="majorBidi" w:eastAsia="Calibri" w:hAnsiTheme="majorBidi" w:cstheme="majorBidi"/>
          <w:sz w:val="30"/>
          <w:szCs w:val="30"/>
          <w:cs/>
        </w:rPr>
        <w:t>มีดังนี้</w:t>
      </w:r>
    </w:p>
    <w:p w14:paraId="1852D296" w14:textId="29C1CB17" w:rsidR="00EE5E3C" w:rsidRPr="0033466C" w:rsidRDefault="00EE5E3C" w:rsidP="00FA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378"/>
        <w:gridCol w:w="283"/>
        <w:gridCol w:w="1134"/>
        <w:gridCol w:w="284"/>
        <w:gridCol w:w="1169"/>
        <w:gridCol w:w="238"/>
        <w:gridCol w:w="1164"/>
        <w:gridCol w:w="270"/>
        <w:gridCol w:w="1260"/>
      </w:tblGrid>
      <w:tr w:rsidR="008D338B" w:rsidRPr="0033466C" w14:paraId="68264058" w14:textId="77777777" w:rsidTr="0093127F">
        <w:trPr>
          <w:trHeight w:val="241"/>
        </w:trPr>
        <w:tc>
          <w:tcPr>
            <w:tcW w:w="3661" w:type="dxa"/>
            <w:gridSpan w:val="2"/>
            <w:shd w:val="clear" w:color="auto" w:fill="auto"/>
            <w:hideMark/>
          </w:tcPr>
          <w:p w14:paraId="5B36AF43" w14:textId="59C478FE" w:rsidR="008D338B" w:rsidRPr="003D662E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3D66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5519" w:type="dxa"/>
            <w:gridSpan w:val="7"/>
            <w:shd w:val="clear" w:color="auto" w:fill="auto"/>
            <w:hideMark/>
          </w:tcPr>
          <w:p w14:paraId="2BEE1848" w14:textId="47718885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338B" w:rsidRPr="0033466C" w14:paraId="3C7CEA46" w14:textId="77777777" w:rsidTr="0093127F">
        <w:trPr>
          <w:trHeight w:val="241"/>
        </w:trPr>
        <w:tc>
          <w:tcPr>
            <w:tcW w:w="3661" w:type="dxa"/>
            <w:gridSpan w:val="2"/>
            <w:shd w:val="clear" w:color="auto" w:fill="auto"/>
          </w:tcPr>
          <w:p w14:paraId="4F461A89" w14:textId="5E6A939A" w:rsidR="008D338B" w:rsidRPr="003D662E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3D662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D66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3D66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D66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87" w:type="dxa"/>
            <w:gridSpan w:val="3"/>
            <w:shd w:val="clear" w:color="auto" w:fill="auto"/>
          </w:tcPr>
          <w:p w14:paraId="4F74EA03" w14:textId="35F2BC88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38" w:type="dxa"/>
            <w:shd w:val="clear" w:color="auto" w:fill="auto"/>
          </w:tcPr>
          <w:p w14:paraId="534252AD" w14:textId="77777777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shd w:val="clear" w:color="auto" w:fill="auto"/>
          </w:tcPr>
          <w:p w14:paraId="326A8BAB" w14:textId="78A62B87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8D338B" w:rsidRPr="0033466C" w14:paraId="136023D8" w14:textId="77777777" w:rsidTr="0093127F">
        <w:trPr>
          <w:trHeight w:val="241"/>
        </w:trPr>
        <w:tc>
          <w:tcPr>
            <w:tcW w:w="3378" w:type="dxa"/>
            <w:shd w:val="clear" w:color="auto" w:fill="auto"/>
          </w:tcPr>
          <w:p w14:paraId="1E7F6708" w14:textId="43E643FA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8A06970" w14:textId="77777777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CF9A4C2" w14:textId="77777777" w:rsidR="008D338B" w:rsidRPr="0033466C" w:rsidRDefault="008D338B" w:rsidP="008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03293B8" w14:textId="77777777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0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14:paraId="5F59F39A" w14:textId="77777777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8E33B3B" w14:textId="77777777" w:rsidR="008D338B" w:rsidRPr="0033466C" w:rsidRDefault="008D338B" w:rsidP="008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60640991" w14:textId="77777777" w:rsidR="008D338B" w:rsidRPr="0033466C" w:rsidRDefault="008D338B" w:rsidP="008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38" w:type="dxa"/>
          </w:tcPr>
          <w:p w14:paraId="78CFF649" w14:textId="77777777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5D283CF6" w14:textId="77777777" w:rsidR="008D338B" w:rsidRPr="0033466C" w:rsidRDefault="008D338B" w:rsidP="008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BB79FAD" w14:textId="77777777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E75A8C7" w14:textId="77777777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8E118" w14:textId="77777777" w:rsidR="008D338B" w:rsidRPr="0033466C" w:rsidRDefault="008D338B" w:rsidP="008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5400080" w14:textId="77777777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8D338B" w:rsidRPr="0033466C" w14:paraId="688F0D8B" w14:textId="77777777" w:rsidTr="0093127F">
        <w:trPr>
          <w:trHeight w:val="232"/>
        </w:trPr>
        <w:tc>
          <w:tcPr>
            <w:tcW w:w="3378" w:type="dxa"/>
            <w:shd w:val="clear" w:color="auto" w:fill="auto"/>
          </w:tcPr>
          <w:p w14:paraId="6A4BCAD1" w14:textId="77777777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14:paraId="78B09A5A" w14:textId="77777777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9" w:type="dxa"/>
            <w:gridSpan w:val="7"/>
            <w:shd w:val="clear" w:color="auto" w:fill="auto"/>
            <w:hideMark/>
          </w:tcPr>
          <w:p w14:paraId="2A1E5426" w14:textId="77777777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127F" w:rsidRPr="0033466C" w:rsidDel="00D60FB5" w14:paraId="7E849856" w14:textId="77777777" w:rsidTr="0093127F">
        <w:trPr>
          <w:trHeight w:val="232"/>
        </w:trPr>
        <w:tc>
          <w:tcPr>
            <w:tcW w:w="3378" w:type="dxa"/>
            <w:shd w:val="clear" w:color="auto" w:fill="auto"/>
          </w:tcPr>
          <w:p w14:paraId="5307823C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83" w:type="dxa"/>
          </w:tcPr>
          <w:p w14:paraId="621C117C" w14:textId="77777777" w:rsidR="0093127F" w:rsidRPr="0033466C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9D7AC25" w14:textId="51E8929A" w:rsidR="0093127F" w:rsidRPr="003D662E" w:rsidDel="00D60FB5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662E">
              <w:rPr>
                <w:rFonts w:asciiTheme="majorBidi" w:hAnsiTheme="majorBidi" w:cstheme="majorBidi"/>
                <w:sz w:val="30"/>
                <w:szCs w:val="30"/>
              </w:rPr>
              <w:t>3,257</w:t>
            </w:r>
          </w:p>
        </w:tc>
        <w:tc>
          <w:tcPr>
            <w:tcW w:w="284" w:type="dxa"/>
            <w:shd w:val="clear" w:color="auto" w:fill="auto"/>
          </w:tcPr>
          <w:p w14:paraId="11F3E913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5414B61" w14:textId="56A3ACBE" w:rsidR="0093127F" w:rsidRPr="0093127F" w:rsidDel="00D60FB5" w:rsidRDefault="0093127F" w:rsidP="002444E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1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4F59B09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4" w:type="dxa"/>
            <w:shd w:val="clear" w:color="auto" w:fill="auto"/>
          </w:tcPr>
          <w:p w14:paraId="1D497719" w14:textId="25155A22" w:rsidR="0093127F" w:rsidRPr="0033466C" w:rsidDel="00D60FB5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27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30,101</w:t>
            </w:r>
          </w:p>
        </w:tc>
        <w:tc>
          <w:tcPr>
            <w:tcW w:w="270" w:type="dxa"/>
            <w:shd w:val="clear" w:color="auto" w:fill="auto"/>
          </w:tcPr>
          <w:p w14:paraId="266AB0DB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0F92EE" w14:textId="3D361DDD" w:rsidR="0093127F" w:rsidRPr="0033466C" w:rsidDel="00D60FB5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27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692706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6927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3127F" w:rsidRPr="0033466C" w:rsidDel="00D60FB5" w14:paraId="641B844D" w14:textId="77777777" w:rsidTr="0093127F">
        <w:trPr>
          <w:trHeight w:val="232"/>
        </w:trPr>
        <w:tc>
          <w:tcPr>
            <w:tcW w:w="3378" w:type="dxa"/>
            <w:shd w:val="clear" w:color="auto" w:fill="auto"/>
          </w:tcPr>
          <w:p w14:paraId="3FD52051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83" w:type="dxa"/>
          </w:tcPr>
          <w:p w14:paraId="6E458DAD" w14:textId="77777777" w:rsidR="0093127F" w:rsidRPr="0033466C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3FCF19" w14:textId="77777777" w:rsidR="0093127F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1E3228" w14:textId="43403BB8" w:rsidR="0093127F" w:rsidRPr="003D662E" w:rsidDel="00D60FB5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662E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84" w:type="dxa"/>
            <w:shd w:val="clear" w:color="auto" w:fill="auto"/>
          </w:tcPr>
          <w:p w14:paraId="01770393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6026C99E" w14:textId="77777777" w:rsidR="0093127F" w:rsidRPr="0093127F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4D2AB7" w14:textId="4B118F02" w:rsidR="0093127F" w:rsidRPr="0093127F" w:rsidDel="00D60FB5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1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93127F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931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46C8E29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4" w:type="dxa"/>
            <w:shd w:val="clear" w:color="auto" w:fill="auto"/>
          </w:tcPr>
          <w:p w14:paraId="3F2F9907" w14:textId="77777777" w:rsidR="0093127F" w:rsidRDefault="0093127F" w:rsidP="0093127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5262BA" w14:textId="200E70BF" w:rsidR="0093127F" w:rsidRPr="0033466C" w:rsidDel="00D60FB5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2706">
              <w:rPr>
                <w:rFonts w:asciiTheme="majorBidi" w:hAnsiTheme="majorBidi" w:cstheme="majorBidi"/>
                <w:sz w:val="30"/>
                <w:szCs w:val="30"/>
              </w:rPr>
              <w:t>3,512</w:t>
            </w:r>
          </w:p>
        </w:tc>
        <w:tc>
          <w:tcPr>
            <w:tcW w:w="270" w:type="dxa"/>
            <w:shd w:val="clear" w:color="auto" w:fill="auto"/>
          </w:tcPr>
          <w:p w14:paraId="1BA26505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A42996" w14:textId="77777777" w:rsidR="0093127F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2D6C39F" w14:textId="35579A83" w:rsidR="0093127F" w:rsidRPr="0033466C" w:rsidDel="00D60FB5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27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692706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6927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3127F" w:rsidRPr="0033466C" w14:paraId="3F6D7820" w14:textId="77777777" w:rsidTr="0093127F">
        <w:trPr>
          <w:trHeight w:val="232"/>
        </w:trPr>
        <w:tc>
          <w:tcPr>
            <w:tcW w:w="3378" w:type="dxa"/>
            <w:shd w:val="clear" w:color="auto" w:fill="auto"/>
          </w:tcPr>
          <w:p w14:paraId="0EAF5A23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283" w:type="dxa"/>
          </w:tcPr>
          <w:p w14:paraId="7821B439" w14:textId="77777777" w:rsidR="0093127F" w:rsidRPr="0033466C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00BE1CC" w14:textId="3EEFDE80" w:rsidR="0093127F" w:rsidRPr="003D662E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662E"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  <w:tc>
          <w:tcPr>
            <w:tcW w:w="284" w:type="dxa"/>
            <w:shd w:val="clear" w:color="auto" w:fill="auto"/>
          </w:tcPr>
          <w:p w14:paraId="22E228F3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949C3F3" w14:textId="62A64C0A" w:rsidR="0093127F" w:rsidRPr="0093127F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1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9312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1F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931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DEF1AAA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4" w:type="dxa"/>
            <w:shd w:val="clear" w:color="auto" w:fill="auto"/>
          </w:tcPr>
          <w:p w14:paraId="58DEE058" w14:textId="650802A3" w:rsidR="0093127F" w:rsidRPr="0033466C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2706"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  <w:tc>
          <w:tcPr>
            <w:tcW w:w="270" w:type="dxa"/>
            <w:shd w:val="clear" w:color="auto" w:fill="auto"/>
          </w:tcPr>
          <w:p w14:paraId="79518215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F851F8" w14:textId="6CF834C9" w:rsidR="0093127F" w:rsidRPr="0033466C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27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69270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927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3127F" w:rsidRPr="0033466C" w:rsidDel="00D60FB5" w14:paraId="6A248930" w14:textId="77777777" w:rsidTr="0093127F">
        <w:trPr>
          <w:trHeight w:val="232"/>
        </w:trPr>
        <w:tc>
          <w:tcPr>
            <w:tcW w:w="3378" w:type="dxa"/>
            <w:shd w:val="clear" w:color="auto" w:fill="auto"/>
          </w:tcPr>
          <w:p w14:paraId="65A64614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14:paraId="36DB6108" w14:textId="77777777" w:rsidR="0093127F" w:rsidRPr="0033466C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9263BBD" w14:textId="1337AF8A" w:rsidR="0093127F" w:rsidRPr="003D662E" w:rsidDel="00D60FB5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D66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ACE6E3D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C681D4A" w14:textId="7DD4FFB8" w:rsidR="0093127F" w:rsidRPr="0093127F" w:rsidDel="00D60FB5" w:rsidRDefault="0093127F" w:rsidP="002444E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1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1384E91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82ACA5F" w14:textId="7F5A0A57" w:rsidR="0093127F" w:rsidRPr="0033466C" w:rsidDel="00D60FB5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2706">
              <w:rPr>
                <w:rFonts w:asciiTheme="majorBidi" w:hAnsiTheme="majorBidi" w:cstheme="majorBidi"/>
                <w:sz w:val="30"/>
                <w:szCs w:val="30"/>
              </w:rPr>
              <w:t>21,720</w:t>
            </w:r>
          </w:p>
        </w:tc>
        <w:tc>
          <w:tcPr>
            <w:tcW w:w="270" w:type="dxa"/>
            <w:shd w:val="clear" w:color="auto" w:fill="auto"/>
          </w:tcPr>
          <w:p w14:paraId="5CA2731B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26AF6B" w14:textId="090DFCEE" w:rsidR="0093127F" w:rsidRPr="0033466C" w:rsidDel="00D60FB5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27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692706">
              <w:rPr>
                <w:rFonts w:asciiTheme="majorBidi" w:hAnsiTheme="majorBidi" w:cstheme="majorBidi"/>
                <w:sz w:val="30"/>
                <w:szCs w:val="30"/>
              </w:rPr>
              <w:t>3,038</w:t>
            </w:r>
            <w:r w:rsidRPr="006927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3127F" w:rsidRPr="0033466C" w14:paraId="43506CDC" w14:textId="77777777" w:rsidTr="0093127F">
        <w:trPr>
          <w:trHeight w:val="232"/>
        </w:trPr>
        <w:tc>
          <w:tcPr>
            <w:tcW w:w="3378" w:type="dxa"/>
            <w:shd w:val="clear" w:color="auto" w:fill="auto"/>
          </w:tcPr>
          <w:p w14:paraId="16AFF72B" w14:textId="62480BDA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83" w:type="dxa"/>
          </w:tcPr>
          <w:p w14:paraId="77A9E257" w14:textId="77777777" w:rsidR="0093127F" w:rsidRPr="0033466C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8F5E39" w14:textId="6051A144" w:rsidR="0093127F" w:rsidRPr="003D662E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662E">
              <w:rPr>
                <w:rFonts w:asciiTheme="majorBidi" w:hAnsiTheme="majorBidi" w:cstheme="majorBidi"/>
                <w:sz w:val="30"/>
                <w:szCs w:val="30"/>
              </w:rPr>
              <w:t>2,498</w:t>
            </w:r>
          </w:p>
        </w:tc>
        <w:tc>
          <w:tcPr>
            <w:tcW w:w="284" w:type="dxa"/>
            <w:shd w:val="clear" w:color="auto" w:fill="auto"/>
          </w:tcPr>
          <w:p w14:paraId="271E8A2C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C2C9F59" w14:textId="6F633871" w:rsidR="0093127F" w:rsidRPr="0093127F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1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93127F">
              <w:rPr>
                <w:rFonts w:asciiTheme="majorBidi" w:hAnsiTheme="majorBidi" w:cstheme="majorBidi"/>
                <w:sz w:val="30"/>
                <w:szCs w:val="30"/>
              </w:rPr>
              <w:t>3,350</w:t>
            </w:r>
            <w:r w:rsidRPr="00931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6E9BF53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4" w:type="dxa"/>
            <w:shd w:val="clear" w:color="auto" w:fill="auto"/>
          </w:tcPr>
          <w:p w14:paraId="4F89BA15" w14:textId="3C4BB7B9" w:rsidR="0093127F" w:rsidRPr="0033466C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2706">
              <w:rPr>
                <w:rFonts w:asciiTheme="majorBidi" w:hAnsiTheme="majorBidi" w:cstheme="majorBidi"/>
                <w:sz w:val="30"/>
                <w:szCs w:val="30"/>
              </w:rPr>
              <w:t>33,176</w:t>
            </w:r>
          </w:p>
        </w:tc>
        <w:tc>
          <w:tcPr>
            <w:tcW w:w="270" w:type="dxa"/>
            <w:shd w:val="clear" w:color="auto" w:fill="auto"/>
          </w:tcPr>
          <w:p w14:paraId="71B48F38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47F35F" w14:textId="78ACFE50" w:rsidR="0093127F" w:rsidRPr="0033466C" w:rsidRDefault="0093127F" w:rsidP="0093127F">
            <w:pPr>
              <w:pStyle w:val="acctfourfigures"/>
              <w:tabs>
                <w:tab w:val="left" w:pos="7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27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692706">
              <w:rPr>
                <w:rFonts w:asciiTheme="majorBidi" w:hAnsiTheme="majorBidi" w:cstheme="majorBidi"/>
                <w:sz w:val="30"/>
                <w:szCs w:val="30"/>
              </w:rPr>
              <w:t>30,796</w:t>
            </w:r>
            <w:r w:rsidRPr="006927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3127F" w:rsidRPr="0033466C" w14:paraId="3730BAC4" w14:textId="77777777" w:rsidTr="0093127F">
        <w:trPr>
          <w:trHeight w:val="232"/>
        </w:trPr>
        <w:tc>
          <w:tcPr>
            <w:tcW w:w="3378" w:type="dxa"/>
            <w:shd w:val="clear" w:color="auto" w:fill="auto"/>
            <w:hideMark/>
          </w:tcPr>
          <w:p w14:paraId="7F6D1C98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17EEE9E8" w14:textId="77777777" w:rsidR="0093127F" w:rsidRPr="0033466C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903855" w14:textId="4050A623" w:rsidR="0093127F" w:rsidRPr="003D662E" w:rsidRDefault="0093127F" w:rsidP="0093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7" w:right="-5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7,034</w:t>
            </w:r>
          </w:p>
        </w:tc>
        <w:tc>
          <w:tcPr>
            <w:tcW w:w="284" w:type="dxa"/>
            <w:shd w:val="clear" w:color="auto" w:fill="auto"/>
          </w:tcPr>
          <w:p w14:paraId="0ECDE08F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2C92F6" w14:textId="2327B1D3" w:rsidR="0093127F" w:rsidRPr="0093127F" w:rsidRDefault="0093127F" w:rsidP="009312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1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931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</w:t>
            </w:r>
            <w:r w:rsidR="00971F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Pr="00931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80EA602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036EDE" w14:textId="3FD40175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7" w:right="-5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89,939</w:t>
            </w:r>
          </w:p>
        </w:tc>
        <w:tc>
          <w:tcPr>
            <w:tcW w:w="270" w:type="dxa"/>
            <w:shd w:val="clear" w:color="auto" w:fill="auto"/>
          </w:tcPr>
          <w:p w14:paraId="1FC13A2E" w14:textId="77777777" w:rsidR="0093127F" w:rsidRPr="0033466C" w:rsidRDefault="0093127F" w:rsidP="0093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E1B02E" w14:textId="4B5787C9" w:rsidR="0093127F" w:rsidRPr="0033466C" w:rsidRDefault="0093127F" w:rsidP="0093127F">
            <w:pPr>
              <w:pStyle w:val="acctfourfigures"/>
              <w:tabs>
                <w:tab w:val="left" w:pos="718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27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692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33,917</w:t>
            </w:r>
            <w:r w:rsidRPr="006927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345827B3" w14:textId="77777777" w:rsidR="00563D06" w:rsidRPr="0033466C" w:rsidRDefault="00563D06" w:rsidP="00792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4F7C223" w14:textId="15F6F0F7" w:rsidR="00563D06" w:rsidRPr="0033466C" w:rsidRDefault="00563D06" w:rsidP="00563D06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1FDF96D4" w14:textId="77777777" w:rsidR="00563D06" w:rsidRPr="0033466C" w:rsidRDefault="00563D06" w:rsidP="0056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A9FBE2" w14:textId="6DF20622" w:rsidR="008275BD" w:rsidRDefault="00563D06" w:rsidP="007B4B7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3</w:t>
      </w:r>
      <w:r w:rsidR="008D13A9" w:rsidRPr="0033466C">
        <w:rPr>
          <w:rFonts w:asciiTheme="majorBidi" w:hAnsiTheme="majorBidi" w:cstheme="majorBidi"/>
          <w:sz w:val="30"/>
          <w:szCs w:val="30"/>
        </w:rPr>
        <w:t xml:space="preserve">0 </w:t>
      </w:r>
      <w:r w:rsidR="008D13A9" w:rsidRPr="0033466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363C1" w:rsidRPr="0033466C">
        <w:rPr>
          <w:rFonts w:asciiTheme="majorBidi" w:hAnsiTheme="majorBidi" w:cstheme="majorBidi"/>
          <w:sz w:val="30"/>
          <w:szCs w:val="30"/>
        </w:rPr>
        <w:t>2563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ทรัพย์สินของกลุ่มบริษัทมูลค่าตามบัญชีจำนวน </w:t>
      </w:r>
      <w:r w:rsidR="00631C84" w:rsidRPr="007B38CC">
        <w:rPr>
          <w:rFonts w:asciiTheme="majorBidi" w:hAnsiTheme="majorBidi" w:cstheme="majorBidi"/>
          <w:bCs/>
          <w:sz w:val="30"/>
          <w:szCs w:val="30"/>
        </w:rPr>
        <w:t>505</w:t>
      </w:r>
      <w:r w:rsidR="008E5913">
        <w:rPr>
          <w:rFonts w:asciiTheme="majorBidi" w:hAnsiTheme="majorBidi" w:cs="Angsana New"/>
          <w:bCs/>
          <w:sz w:val="30"/>
          <w:szCs w:val="30"/>
        </w:rPr>
        <w:t>.</w:t>
      </w:r>
      <w:r w:rsidR="00631C84" w:rsidRPr="007B38CC">
        <w:rPr>
          <w:rFonts w:asciiTheme="majorBidi" w:hAnsiTheme="majorBidi" w:cstheme="majorBidi"/>
          <w:bCs/>
          <w:sz w:val="30"/>
          <w:szCs w:val="30"/>
        </w:rPr>
        <w:t>80</w:t>
      </w:r>
      <w:r w:rsidR="00631C84" w:rsidRPr="007B38CC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</w:t>
      </w:r>
      <w:r w:rsidR="00631C84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(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86D76" w:rsidRPr="0033466C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86D76"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509</w:t>
      </w:r>
      <w:r w:rsidR="001F383F" w:rsidRPr="0033466C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83</w:t>
      </w:r>
      <w:r w:rsidR="007B4B7A"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ได้จด</w:t>
      </w:r>
      <w:r w:rsidR="00792306" w:rsidRPr="0033466C">
        <w:rPr>
          <w:rFonts w:asciiTheme="majorBidi" w:hAnsiTheme="majorBidi" w:cstheme="majorBidi"/>
          <w:sz w:val="30"/>
          <w:szCs w:val="30"/>
          <w:cs/>
        </w:rPr>
        <w:t>จำนองไว้เป็นหลักประกันเงิน</w:t>
      </w:r>
      <w:r w:rsidR="00586D76" w:rsidRPr="0033466C">
        <w:rPr>
          <w:rFonts w:asciiTheme="majorBidi" w:hAnsiTheme="majorBidi" w:cstheme="majorBidi"/>
          <w:sz w:val="30"/>
          <w:szCs w:val="30"/>
          <w:cs/>
        </w:rPr>
        <w:t>เบิกเกินบัญชีและสินเชื่ออื่นจากธนาคาร</w:t>
      </w:r>
      <w:r w:rsidR="00825DC8" w:rsidRPr="0033466C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F363C1" w:rsidRPr="0033466C">
        <w:rPr>
          <w:rFonts w:asciiTheme="majorBidi" w:hAnsiTheme="majorBidi" w:cstheme="majorBidi"/>
          <w:sz w:val="30"/>
          <w:szCs w:val="30"/>
        </w:rPr>
        <w:t>9</w:t>
      </w:r>
      <w:r w:rsidR="00825DC8" w:rsidRPr="0033466C">
        <w:rPr>
          <w:rFonts w:asciiTheme="majorBidi" w:hAnsiTheme="majorBidi" w:cstheme="majorBidi"/>
          <w:sz w:val="30"/>
          <w:szCs w:val="30"/>
          <w:cs/>
        </w:rPr>
        <w:t>)</w:t>
      </w:r>
    </w:p>
    <w:p w14:paraId="66F11A2F" w14:textId="77777777" w:rsidR="00E4232F" w:rsidRPr="0033466C" w:rsidRDefault="00E4232F" w:rsidP="007B4B7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072A4" w14:textId="77777777" w:rsidR="00E4232F" w:rsidRDefault="00E42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299FF406" w14:textId="4A867196" w:rsidR="009813E8" w:rsidRPr="0033466C" w:rsidRDefault="009813E8" w:rsidP="009813E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786159C0" w14:textId="77777777" w:rsidR="009813E8" w:rsidRPr="00E4232F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083"/>
        <w:gridCol w:w="266"/>
        <w:gridCol w:w="1081"/>
        <w:gridCol w:w="240"/>
        <w:gridCol w:w="13"/>
        <w:gridCol w:w="1095"/>
        <w:gridCol w:w="242"/>
        <w:gridCol w:w="1105"/>
      </w:tblGrid>
      <w:tr w:rsidR="008D13A9" w:rsidRPr="0033466C" w14:paraId="29B8DF18" w14:textId="77777777" w:rsidTr="008D13A9">
        <w:trPr>
          <w:tblHeader/>
        </w:trPr>
        <w:tc>
          <w:tcPr>
            <w:tcW w:w="2207" w:type="pct"/>
          </w:tcPr>
          <w:p w14:paraId="49BD1735" w14:textId="77777777" w:rsidR="008D13A9" w:rsidRPr="0033466C" w:rsidRDefault="008D13A9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E830BCA" w14:textId="77777777" w:rsidR="008D13A9" w:rsidRPr="0033466C" w:rsidRDefault="008D13A9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468221D" w14:textId="77777777" w:rsidR="008D13A9" w:rsidRPr="0033466C" w:rsidRDefault="008D13A9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14:paraId="59F1BBA7" w14:textId="77777777" w:rsidR="008D13A9" w:rsidRPr="0033466C" w:rsidRDefault="008D13A9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13A9" w:rsidRPr="0033466C" w14:paraId="63511E6F" w14:textId="77777777" w:rsidTr="008D13A9">
        <w:tc>
          <w:tcPr>
            <w:tcW w:w="2207" w:type="pct"/>
            <w:vAlign w:val="bottom"/>
          </w:tcPr>
          <w:p w14:paraId="34536500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70E0350" w14:textId="1E0AFA56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4FA20295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</w:tcPr>
          <w:p w14:paraId="1549E4E6" w14:textId="273191F1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8" w:type="pct"/>
            <w:gridSpan w:val="2"/>
          </w:tcPr>
          <w:p w14:paraId="4EDF0C11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DED113" w14:textId="73A3F88D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4807AB21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2" w:type="pct"/>
          </w:tcPr>
          <w:p w14:paraId="693CFA09" w14:textId="5A827448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13A9" w:rsidRPr="0033466C" w14:paraId="1789BE4E" w14:textId="77777777" w:rsidTr="008D13A9">
        <w:tc>
          <w:tcPr>
            <w:tcW w:w="2207" w:type="pct"/>
            <w:vAlign w:val="bottom"/>
          </w:tcPr>
          <w:p w14:paraId="3A096922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739619AE" w14:textId="40E5461A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60641947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B2A9660" w14:textId="5FAEF5E3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8" w:type="pct"/>
            <w:gridSpan w:val="2"/>
          </w:tcPr>
          <w:p w14:paraId="2BD7DC0F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321F69B" w14:textId="09ADFE58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2" w:type="pct"/>
          </w:tcPr>
          <w:p w14:paraId="18FE52E8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FBF4367" w14:textId="5A9934C0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D13A9" w:rsidRPr="0033466C" w14:paraId="725C0D8C" w14:textId="77777777" w:rsidTr="008D13A9">
        <w:trPr>
          <w:trHeight w:val="362"/>
        </w:trPr>
        <w:tc>
          <w:tcPr>
            <w:tcW w:w="2207" w:type="pct"/>
            <w:vAlign w:val="bottom"/>
          </w:tcPr>
          <w:p w14:paraId="1A5681CB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8"/>
          </w:tcPr>
          <w:p w14:paraId="2A008E33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13A9" w:rsidRPr="0033466C" w14:paraId="14D2B8F2" w14:textId="77777777" w:rsidTr="008D13A9">
        <w:tc>
          <w:tcPr>
            <w:tcW w:w="2207" w:type="pct"/>
            <w:vAlign w:val="bottom"/>
          </w:tcPr>
          <w:p w14:paraId="50809797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90" w:type="pct"/>
          </w:tcPr>
          <w:p w14:paraId="073F6EDC" w14:textId="77777777" w:rsidR="008D13A9" w:rsidRPr="0033466C" w:rsidRDefault="008D13A9" w:rsidP="008D13A9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8C9CE7" w14:textId="77777777" w:rsidR="008D13A9" w:rsidRPr="0033466C" w:rsidRDefault="008D13A9" w:rsidP="008D13A9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</w:tcPr>
          <w:p w14:paraId="586C1F7C" w14:textId="77777777" w:rsidR="008D13A9" w:rsidRPr="0033466C" w:rsidRDefault="008D13A9" w:rsidP="008D13A9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4700C285" w14:textId="77777777" w:rsidR="008D13A9" w:rsidRPr="0033466C" w:rsidRDefault="008D13A9" w:rsidP="008D13A9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7" w:type="pct"/>
          </w:tcPr>
          <w:p w14:paraId="0333466E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6121A2D4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62709A0C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500F2" w:rsidRPr="0033466C" w14:paraId="445127BE" w14:textId="77777777" w:rsidTr="008D13A9">
        <w:tc>
          <w:tcPr>
            <w:tcW w:w="2207" w:type="pct"/>
            <w:vAlign w:val="bottom"/>
          </w:tcPr>
          <w:p w14:paraId="730DD5AE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  <w:p w14:paraId="74CB7622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90" w:type="pct"/>
          </w:tcPr>
          <w:p w14:paraId="13F47968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4E239FD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5" w:type="pct"/>
          </w:tcPr>
          <w:p w14:paraId="15D76306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14:paraId="02FE94EE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7BA42754" w14:textId="0F514EE8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</w:p>
        </w:tc>
        <w:tc>
          <w:tcPr>
            <w:tcW w:w="138" w:type="pct"/>
            <w:gridSpan w:val="2"/>
          </w:tcPr>
          <w:p w14:paraId="6385BC8C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52F7CEA2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A14C0E" w14:textId="07BEFFD6" w:rsidR="00D500F2" w:rsidRPr="0033466C" w:rsidRDefault="00D500F2" w:rsidP="00D500F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340" w:lineRule="exact"/>
              <w:ind w:left="-61" w:right="-397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-</w:t>
            </w:r>
          </w:p>
        </w:tc>
        <w:tc>
          <w:tcPr>
            <w:tcW w:w="132" w:type="pct"/>
          </w:tcPr>
          <w:p w14:paraId="5AEF8C87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2EEEFE9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768175" w14:textId="77777777" w:rsidR="00D500F2" w:rsidRPr="0033466C" w:rsidRDefault="00D500F2" w:rsidP="00D500F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340" w:lineRule="exact"/>
              <w:ind w:left="-61" w:right="-397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-</w:t>
            </w:r>
          </w:p>
        </w:tc>
      </w:tr>
      <w:tr w:rsidR="00D500F2" w:rsidRPr="0033466C" w14:paraId="65F550F4" w14:textId="77777777" w:rsidTr="008D13A9">
        <w:tc>
          <w:tcPr>
            <w:tcW w:w="2207" w:type="pct"/>
            <w:vAlign w:val="bottom"/>
          </w:tcPr>
          <w:p w14:paraId="786E6D60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  <w:p w14:paraId="3F66F569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EE5AAB6" w14:textId="77777777" w:rsidR="00D500F2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3A0B9DF" w14:textId="5DDA1C71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540,000</w:t>
            </w:r>
          </w:p>
        </w:tc>
        <w:tc>
          <w:tcPr>
            <w:tcW w:w="145" w:type="pct"/>
          </w:tcPr>
          <w:p w14:paraId="7807A754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8AB4384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D49FE7D" w14:textId="4452DB50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670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000</w:t>
            </w:r>
          </w:p>
        </w:tc>
        <w:tc>
          <w:tcPr>
            <w:tcW w:w="138" w:type="pct"/>
            <w:gridSpan w:val="2"/>
          </w:tcPr>
          <w:p w14:paraId="5AB4CB96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5696632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F67EF9" w14:textId="77826181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6B720978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0E239D5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D14FF5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500F2" w:rsidRPr="0033466C" w14:paraId="0E292BD5" w14:textId="77777777" w:rsidTr="008D13A9">
        <w:tc>
          <w:tcPr>
            <w:tcW w:w="2207" w:type="pct"/>
            <w:vAlign w:val="bottom"/>
          </w:tcPr>
          <w:p w14:paraId="0F2F9083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จากสถาบันการเงิน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59520583" w14:textId="77777777" w:rsidR="00D500F2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3ACFD39E" w14:textId="79C3D694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540,000</w:t>
            </w:r>
          </w:p>
        </w:tc>
        <w:tc>
          <w:tcPr>
            <w:tcW w:w="145" w:type="pct"/>
          </w:tcPr>
          <w:p w14:paraId="51F6209A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6A4D835E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3AB59BAB" w14:textId="5AA48A58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670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001</w:t>
            </w:r>
          </w:p>
        </w:tc>
        <w:tc>
          <w:tcPr>
            <w:tcW w:w="138" w:type="pct"/>
            <w:gridSpan w:val="2"/>
          </w:tcPr>
          <w:p w14:paraId="6421C5E3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5FE38DCB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FBFE80" w14:textId="37C38F5F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535F8017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11C1DB7C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50DD174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500F2" w:rsidRPr="0033466C" w14:paraId="51129105" w14:textId="77777777" w:rsidTr="008D13A9">
        <w:tc>
          <w:tcPr>
            <w:tcW w:w="2207" w:type="pct"/>
            <w:vAlign w:val="bottom"/>
          </w:tcPr>
          <w:p w14:paraId="5C8331F1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D340835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5" w:type="pct"/>
          </w:tcPr>
          <w:p w14:paraId="602BB8A3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085727D3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38" w:type="pct"/>
            <w:gridSpan w:val="2"/>
          </w:tcPr>
          <w:p w14:paraId="129F7EA1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BC9AA14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528E6E99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3D35B94D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500F2" w:rsidRPr="0033466C" w14:paraId="42F81F62" w14:textId="77777777" w:rsidTr="008D13A9">
        <w:tc>
          <w:tcPr>
            <w:tcW w:w="2207" w:type="pct"/>
            <w:vAlign w:val="bottom"/>
          </w:tcPr>
          <w:p w14:paraId="505242AF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90" w:type="pct"/>
          </w:tcPr>
          <w:p w14:paraId="4F5C2293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14:paraId="1CA74223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14:paraId="57A0FF4C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  <w:gridSpan w:val="2"/>
          </w:tcPr>
          <w:p w14:paraId="566EE47E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7740A676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63F0444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A9360DF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0F2" w:rsidRPr="0033466C" w14:paraId="4BC5EE2D" w14:textId="77777777" w:rsidTr="008D13A9">
        <w:tc>
          <w:tcPr>
            <w:tcW w:w="2207" w:type="pct"/>
            <w:vAlign w:val="bottom"/>
          </w:tcPr>
          <w:p w14:paraId="43D8BA4F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  <w:p w14:paraId="6C703C04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9F93A8B" w14:textId="77777777" w:rsidR="00D500F2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92BF686" w14:textId="3FB3D0C1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  <w:tc>
          <w:tcPr>
            <w:tcW w:w="145" w:type="pct"/>
          </w:tcPr>
          <w:p w14:paraId="069D6027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E7E7A1A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51F31A8" w14:textId="6A7EA3DC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30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000</w:t>
            </w:r>
          </w:p>
        </w:tc>
        <w:tc>
          <w:tcPr>
            <w:tcW w:w="138" w:type="pct"/>
            <w:gridSpan w:val="2"/>
          </w:tcPr>
          <w:p w14:paraId="08C0B754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45FF531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3BF19F" w14:textId="504E5628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53B139B3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0FF792B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D84B19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500F2" w:rsidRPr="0033466C" w14:paraId="7215EFF7" w14:textId="77777777" w:rsidTr="008D13A9">
        <w:tc>
          <w:tcPr>
            <w:tcW w:w="2207" w:type="pct"/>
            <w:vAlign w:val="bottom"/>
          </w:tcPr>
          <w:p w14:paraId="034F0400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0" w:type="pct"/>
          </w:tcPr>
          <w:p w14:paraId="3CC7DF6F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5" w:type="pct"/>
          </w:tcPr>
          <w:p w14:paraId="5AD37DF4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589" w:type="pct"/>
          </w:tcPr>
          <w:p w14:paraId="7E93E5FC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38" w:type="pct"/>
            <w:gridSpan w:val="2"/>
          </w:tcPr>
          <w:p w14:paraId="0AEAE76A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7" w:type="pct"/>
          </w:tcPr>
          <w:p w14:paraId="70BC9284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0D4DB6F6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2" w:type="pct"/>
          </w:tcPr>
          <w:p w14:paraId="7970A925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500F2" w:rsidRPr="0033466C" w14:paraId="45777B84" w14:textId="77777777" w:rsidTr="008D13A9">
        <w:tc>
          <w:tcPr>
            <w:tcW w:w="2207" w:type="pct"/>
            <w:vAlign w:val="bottom"/>
          </w:tcPr>
          <w:p w14:paraId="4EA3DCED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77BB8A7" w14:textId="7BA38FBA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567,500</w:t>
            </w:r>
          </w:p>
        </w:tc>
        <w:tc>
          <w:tcPr>
            <w:tcW w:w="145" w:type="pct"/>
          </w:tcPr>
          <w:p w14:paraId="3067A088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2864E49" w14:textId="52EAE3D8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700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001</w:t>
            </w:r>
          </w:p>
        </w:tc>
        <w:tc>
          <w:tcPr>
            <w:tcW w:w="138" w:type="pct"/>
            <w:gridSpan w:val="2"/>
          </w:tcPr>
          <w:p w14:paraId="457607EF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C1B2541" w14:textId="684C11F3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187108C1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3699B4C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500F2" w:rsidRPr="0033466C" w14:paraId="16F8AC5D" w14:textId="77777777" w:rsidTr="008D13A9">
        <w:tc>
          <w:tcPr>
            <w:tcW w:w="2207" w:type="pct"/>
            <w:vAlign w:val="bottom"/>
          </w:tcPr>
          <w:p w14:paraId="1EA49891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F0B4FF4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00707D3" w14:textId="77777777" w:rsidR="00D500F2" w:rsidRPr="0033466C" w:rsidRDefault="00D500F2" w:rsidP="00D5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8C40EBA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4475F70C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7C935C66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3C4CBB7A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66C10C10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0F2" w:rsidRPr="0033466C" w14:paraId="6EC32F44" w14:textId="77777777" w:rsidTr="008D13A9">
        <w:tc>
          <w:tcPr>
            <w:tcW w:w="2207" w:type="pct"/>
            <w:vAlign w:val="bottom"/>
          </w:tcPr>
          <w:p w14:paraId="52063EE0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90" w:type="pct"/>
          </w:tcPr>
          <w:p w14:paraId="26521C32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7105E9D" w14:textId="77777777" w:rsidR="00D500F2" w:rsidRPr="0033466C" w:rsidRDefault="00D500F2" w:rsidP="00D500F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A0A8C93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51BF8738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3BB34271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708AD62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52F07B9E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0F2" w:rsidRPr="0033466C" w14:paraId="609AF481" w14:textId="77777777" w:rsidTr="008D13A9">
        <w:tc>
          <w:tcPr>
            <w:tcW w:w="2207" w:type="pct"/>
            <w:vAlign w:val="bottom"/>
          </w:tcPr>
          <w:p w14:paraId="50F93FDC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  <w:p w14:paraId="0513B404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ส่วนที่มีหลักประกัน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F450016" w14:textId="77777777" w:rsidR="00D500F2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485F961" w14:textId="1570EBEA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5" w:type="pct"/>
          </w:tcPr>
          <w:p w14:paraId="32BCED35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4E4E478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C1D9DBF" w14:textId="21527A4E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12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500</w:t>
            </w:r>
          </w:p>
        </w:tc>
        <w:tc>
          <w:tcPr>
            <w:tcW w:w="138" w:type="pct"/>
            <w:gridSpan w:val="2"/>
          </w:tcPr>
          <w:p w14:paraId="07396D2D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95973D0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1C6323" w14:textId="07BCD8EB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57140DC1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7608F5D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68ABFE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500F2" w:rsidRPr="0033466C" w14:paraId="34889273" w14:textId="77777777" w:rsidTr="008D13A9">
        <w:tc>
          <w:tcPr>
            <w:tcW w:w="2207" w:type="pct"/>
            <w:vAlign w:val="bottom"/>
          </w:tcPr>
          <w:p w14:paraId="33A2F2C6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รวมส่วนไม่หมุนเวียน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2C3FE968" w14:textId="0FA413D1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5" w:type="pct"/>
          </w:tcPr>
          <w:p w14:paraId="2AEA0FE7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7070D194" w14:textId="04B526B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12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500</w:t>
            </w:r>
          </w:p>
        </w:tc>
        <w:tc>
          <w:tcPr>
            <w:tcW w:w="138" w:type="pct"/>
            <w:gridSpan w:val="2"/>
          </w:tcPr>
          <w:p w14:paraId="3325119A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0211E15" w14:textId="72DA677D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018BDD01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6DAA2CE0" w14:textId="77777777" w:rsidR="00D500F2" w:rsidRPr="0033466C" w:rsidRDefault="00D500F2" w:rsidP="00D500F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500F2" w:rsidRPr="0033466C" w14:paraId="63149C23" w14:textId="77777777" w:rsidTr="008D13A9">
        <w:tc>
          <w:tcPr>
            <w:tcW w:w="2207" w:type="pct"/>
            <w:vAlign w:val="bottom"/>
          </w:tcPr>
          <w:p w14:paraId="76671B91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92BAFD5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7C055ECF" w14:textId="77777777" w:rsidR="00D500F2" w:rsidRPr="0033466C" w:rsidRDefault="00D500F2" w:rsidP="00D500F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51322A2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pct"/>
            <w:gridSpan w:val="2"/>
          </w:tcPr>
          <w:p w14:paraId="7A248F5E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79D065A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0E09989E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130AAC9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Theme="majorBidi" w:hAnsiTheme="majorBidi" w:cstheme="majorBidi"/>
              </w:rPr>
            </w:pPr>
          </w:p>
        </w:tc>
      </w:tr>
      <w:tr w:rsidR="00D500F2" w:rsidRPr="0033466C" w14:paraId="7D0EE6B9" w14:textId="77777777" w:rsidTr="008D13A9">
        <w:tc>
          <w:tcPr>
            <w:tcW w:w="2207" w:type="pct"/>
            <w:vAlign w:val="bottom"/>
          </w:tcPr>
          <w:p w14:paraId="28B6D09E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2AC4EC4" w14:textId="4DF914EE" w:rsidR="00D500F2" w:rsidRPr="0033466C" w:rsidRDefault="00ED01FE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567,500</w:t>
            </w:r>
          </w:p>
        </w:tc>
        <w:tc>
          <w:tcPr>
            <w:tcW w:w="145" w:type="pct"/>
          </w:tcPr>
          <w:p w14:paraId="27567305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3A875B0A" w14:textId="5330779C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712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501</w:t>
            </w:r>
          </w:p>
        </w:tc>
        <w:tc>
          <w:tcPr>
            <w:tcW w:w="138" w:type="pct"/>
            <w:gridSpan w:val="2"/>
          </w:tcPr>
          <w:p w14:paraId="75BC5F67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56A4EB47" w14:textId="3FC1287C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0FE2DC30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0D25C54E" w14:textId="77777777" w:rsidR="00D500F2" w:rsidRPr="0033466C" w:rsidRDefault="00D500F2" w:rsidP="00D5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8D13A9" w:rsidRPr="0033466C" w14:paraId="4CAB9297" w14:textId="77777777" w:rsidTr="008D13A9">
        <w:trPr>
          <w:trHeight w:val="38"/>
        </w:trPr>
        <w:tc>
          <w:tcPr>
            <w:tcW w:w="2207" w:type="pct"/>
            <w:vAlign w:val="bottom"/>
          </w:tcPr>
          <w:p w14:paraId="3FB6398C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2255D49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45" w:type="pct"/>
          </w:tcPr>
          <w:p w14:paraId="3E7886EC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30DCD790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38" w:type="pct"/>
            <w:gridSpan w:val="2"/>
          </w:tcPr>
          <w:p w14:paraId="23468243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62FFFABC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" w:type="pct"/>
          </w:tcPr>
          <w:p w14:paraId="1142F98F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516C8EB5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</w:tbl>
    <w:p w14:paraId="6D2386B7" w14:textId="77777777" w:rsidR="009813E8" w:rsidRPr="0033466C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F40ED9" w14:textId="77777777" w:rsidR="009813E8" w:rsidRPr="0033466C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5BEA51C1" w14:textId="77777777" w:rsidR="009813E8" w:rsidRPr="0033466C" w:rsidRDefault="009813E8" w:rsidP="009813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74F386C" w14:textId="0E8124AE" w:rsidR="009813E8" w:rsidRPr="0033466C" w:rsidRDefault="009813E8" w:rsidP="00397A68">
      <w:pPr>
        <w:pStyle w:val="block"/>
        <w:spacing w:after="0" w:line="240" w:lineRule="atLeast"/>
        <w:ind w:left="540" w:right="-11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3466C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  <w:r w:rsidRPr="0033466C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หนี้สินที่มีภาระดอกเบี้ย แสดงตามระยะเวลาครบกำหนดการจ่ายชำระ ณ วันที่ </w:t>
      </w:r>
      <w:r w:rsidR="00F363C1" w:rsidRPr="0033466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8D13A9" w:rsidRPr="0033466C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8D13A9"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="00F363C1" w:rsidRPr="0033466C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และวันที่ </w:t>
      </w:r>
      <w:r w:rsidR="00F363C1" w:rsidRPr="0033466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8D13A9"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Pr="00334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F363C1" w:rsidRPr="0033466C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  <w:lang w:bidi="th-TH"/>
        </w:rPr>
        <w:t>ได้ดังนี้</w:t>
      </w:r>
    </w:p>
    <w:p w14:paraId="453462DF" w14:textId="77777777" w:rsidR="009813E8" w:rsidRPr="0033466C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490"/>
        <w:gridCol w:w="1057"/>
        <w:gridCol w:w="261"/>
        <w:gridCol w:w="1053"/>
        <w:gridCol w:w="237"/>
        <w:gridCol w:w="13"/>
        <w:gridCol w:w="1068"/>
        <w:gridCol w:w="237"/>
        <w:gridCol w:w="1083"/>
      </w:tblGrid>
      <w:tr w:rsidR="009813E8" w:rsidRPr="0033466C" w14:paraId="19A0F6D0" w14:textId="77777777" w:rsidTr="00A9141A">
        <w:trPr>
          <w:trHeight w:val="425"/>
          <w:tblHeader/>
        </w:trPr>
        <w:tc>
          <w:tcPr>
            <w:tcW w:w="2071" w:type="pct"/>
          </w:tcPr>
          <w:p w14:paraId="05C1E479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pct"/>
          </w:tcPr>
          <w:p w14:paraId="7A66B92A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4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3" w:type="pct"/>
            <w:gridSpan w:val="3"/>
          </w:tcPr>
          <w:p w14:paraId="51DA7DD6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461A6511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pct"/>
            <w:gridSpan w:val="4"/>
          </w:tcPr>
          <w:p w14:paraId="7DA40D58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13A9" w:rsidRPr="0033466C" w14:paraId="008985A3" w14:textId="77777777" w:rsidTr="00A9141A">
        <w:trPr>
          <w:trHeight w:val="425"/>
          <w:tblHeader/>
        </w:trPr>
        <w:tc>
          <w:tcPr>
            <w:tcW w:w="2071" w:type="pct"/>
            <w:vAlign w:val="bottom"/>
          </w:tcPr>
          <w:p w14:paraId="4F293731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pct"/>
          </w:tcPr>
          <w:p w14:paraId="7B374464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12479842" w14:textId="61AD3159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5FA8CD0E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1" w:type="pct"/>
          </w:tcPr>
          <w:p w14:paraId="69CF6AF3" w14:textId="53DCDD05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3" w:type="pct"/>
            <w:gridSpan w:val="2"/>
          </w:tcPr>
          <w:p w14:paraId="5546D673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9" w:type="pct"/>
          </w:tcPr>
          <w:p w14:paraId="199DE261" w14:textId="4D601780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</w:tcPr>
          <w:p w14:paraId="59026C98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0CD664" w14:textId="1373123B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13A9" w:rsidRPr="0033466C" w14:paraId="09C5B739" w14:textId="77777777" w:rsidTr="00A9141A">
        <w:trPr>
          <w:trHeight w:val="425"/>
          <w:tblHeader/>
        </w:trPr>
        <w:tc>
          <w:tcPr>
            <w:tcW w:w="2071" w:type="pct"/>
            <w:vAlign w:val="bottom"/>
          </w:tcPr>
          <w:p w14:paraId="36D86062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pct"/>
          </w:tcPr>
          <w:p w14:paraId="25F662DA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783AFC90" w14:textId="2D170DB5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09F8296F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05A4A63" w14:textId="04D01439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" w:type="pct"/>
            <w:gridSpan w:val="2"/>
          </w:tcPr>
          <w:p w14:paraId="72E4813E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33F1A17" w14:textId="6D567D65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66D8B3DA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78A7AF" w14:textId="1742E65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D13A9" w:rsidRPr="0033466C" w14:paraId="2050B148" w14:textId="77777777" w:rsidTr="00A9141A">
        <w:trPr>
          <w:trHeight w:val="366"/>
          <w:tblHeader/>
        </w:trPr>
        <w:tc>
          <w:tcPr>
            <w:tcW w:w="2071" w:type="pct"/>
            <w:vAlign w:val="bottom"/>
          </w:tcPr>
          <w:p w14:paraId="0112C699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pct"/>
          </w:tcPr>
          <w:p w14:paraId="48599A99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8" w:type="pct"/>
            <w:gridSpan w:val="8"/>
          </w:tcPr>
          <w:p w14:paraId="308CB035" w14:textId="77777777" w:rsidR="008D13A9" w:rsidRPr="0033466C" w:rsidRDefault="008D13A9" w:rsidP="008D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3DB2" w:rsidRPr="0033466C" w14:paraId="69660407" w14:textId="77777777" w:rsidTr="00A9141A">
        <w:trPr>
          <w:trHeight w:val="405"/>
        </w:trPr>
        <w:tc>
          <w:tcPr>
            <w:tcW w:w="2071" w:type="pct"/>
          </w:tcPr>
          <w:p w14:paraId="52ADCA55" w14:textId="77777777" w:rsidR="00B73DB2" w:rsidRPr="0033466C" w:rsidRDefault="00B73DB2" w:rsidP="00B7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ครบกำหนดภายในหนึ่งปี </w:t>
            </w:r>
          </w:p>
        </w:tc>
        <w:tc>
          <w:tcPr>
            <w:tcW w:w="261" w:type="pct"/>
          </w:tcPr>
          <w:p w14:paraId="7037FB0A" w14:textId="77777777" w:rsidR="00B73DB2" w:rsidRPr="0033466C" w:rsidRDefault="00B73DB2" w:rsidP="00B73DB2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</w:tcPr>
          <w:p w14:paraId="2EA69882" w14:textId="4819D5B9" w:rsidR="00B73DB2" w:rsidRPr="0033466C" w:rsidRDefault="00B73DB2" w:rsidP="00B73D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567,500</w:t>
            </w:r>
          </w:p>
        </w:tc>
        <w:tc>
          <w:tcPr>
            <w:tcW w:w="139" w:type="pct"/>
          </w:tcPr>
          <w:p w14:paraId="48358007" w14:textId="77777777" w:rsidR="00B73DB2" w:rsidRPr="0033466C" w:rsidRDefault="00B73DB2" w:rsidP="00B73DB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</w:tcPr>
          <w:p w14:paraId="477D6D5A" w14:textId="1D5E3431" w:rsidR="00B73DB2" w:rsidRPr="0033466C" w:rsidRDefault="00B73DB2" w:rsidP="00B73D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</w:p>
        </w:tc>
        <w:tc>
          <w:tcPr>
            <w:tcW w:w="133" w:type="pct"/>
            <w:gridSpan w:val="2"/>
          </w:tcPr>
          <w:p w14:paraId="31D8E33F" w14:textId="77777777" w:rsidR="00B73DB2" w:rsidRPr="0033466C" w:rsidRDefault="00B73DB2" w:rsidP="00B7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6892C1A6" w14:textId="29BD4EAD" w:rsidR="00B73DB2" w:rsidRPr="0033466C" w:rsidRDefault="00B73DB2" w:rsidP="00B73D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611BEE5F" w14:textId="77777777" w:rsidR="00B73DB2" w:rsidRPr="0033466C" w:rsidRDefault="00B73DB2" w:rsidP="00B7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7949007" w14:textId="77777777" w:rsidR="00B73DB2" w:rsidRPr="0033466C" w:rsidRDefault="00B73DB2" w:rsidP="00B73D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73DB2" w:rsidRPr="0033466C" w14:paraId="01774131" w14:textId="77777777" w:rsidTr="00A9141A">
        <w:trPr>
          <w:trHeight w:val="415"/>
        </w:trPr>
        <w:tc>
          <w:tcPr>
            <w:tcW w:w="2071" w:type="pct"/>
          </w:tcPr>
          <w:p w14:paraId="09B5762F" w14:textId="77777777" w:rsidR="00B73DB2" w:rsidRPr="0033466C" w:rsidRDefault="00B73DB2" w:rsidP="00B7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261" w:type="pct"/>
          </w:tcPr>
          <w:p w14:paraId="1183A34C" w14:textId="77777777" w:rsidR="00B73DB2" w:rsidRPr="0033466C" w:rsidRDefault="00B73DB2" w:rsidP="00B73DB2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021C5342" w14:textId="2228F493" w:rsidR="00B73DB2" w:rsidRPr="0033466C" w:rsidRDefault="00B73DB2" w:rsidP="00B73D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9" w:type="pct"/>
          </w:tcPr>
          <w:p w14:paraId="13B2CABE" w14:textId="77777777" w:rsidR="00B73DB2" w:rsidRPr="0033466C" w:rsidRDefault="00B73DB2" w:rsidP="00B73DB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D18A49B" w14:textId="64A94C21" w:rsidR="00B73DB2" w:rsidRPr="0033466C" w:rsidRDefault="00B73DB2" w:rsidP="00B73D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3" w:type="pct"/>
            <w:gridSpan w:val="2"/>
          </w:tcPr>
          <w:p w14:paraId="456FA706" w14:textId="77777777" w:rsidR="00B73DB2" w:rsidRPr="0033466C" w:rsidRDefault="00B73DB2" w:rsidP="00B7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7676D6A" w14:textId="5E801BF0" w:rsidR="00B73DB2" w:rsidRPr="0033466C" w:rsidRDefault="00B73DB2" w:rsidP="00B7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05DD6C5B" w14:textId="77777777" w:rsidR="00B73DB2" w:rsidRPr="0033466C" w:rsidRDefault="00B73DB2" w:rsidP="00B7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92814E" w14:textId="77777777" w:rsidR="00B73DB2" w:rsidRPr="0033466C" w:rsidRDefault="00B73DB2" w:rsidP="00B7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73DB2" w:rsidRPr="0033466C" w14:paraId="79F862C6" w14:textId="77777777" w:rsidTr="00A9141A">
        <w:trPr>
          <w:trHeight w:val="415"/>
        </w:trPr>
        <w:tc>
          <w:tcPr>
            <w:tcW w:w="2071" w:type="pct"/>
          </w:tcPr>
          <w:p w14:paraId="570C9C96" w14:textId="77777777" w:rsidR="00B73DB2" w:rsidRPr="0033466C" w:rsidRDefault="00B73DB2" w:rsidP="00B7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pct"/>
          </w:tcPr>
          <w:p w14:paraId="19E011A5" w14:textId="77777777" w:rsidR="00B73DB2" w:rsidRPr="0033466C" w:rsidRDefault="00B73DB2" w:rsidP="00B73DB2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44119C24" w14:textId="183B6121" w:rsidR="00B73DB2" w:rsidRPr="0033466C" w:rsidRDefault="00B73DB2" w:rsidP="00B73D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567,500</w:t>
            </w:r>
          </w:p>
        </w:tc>
        <w:tc>
          <w:tcPr>
            <w:tcW w:w="139" w:type="pct"/>
          </w:tcPr>
          <w:p w14:paraId="729FE991" w14:textId="77777777" w:rsidR="00B73DB2" w:rsidRPr="0033466C" w:rsidRDefault="00B73DB2" w:rsidP="00B73DB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7BD04D5E" w14:textId="14356762" w:rsidR="00B73DB2" w:rsidRPr="0033466C" w:rsidRDefault="00B73DB2" w:rsidP="00B73D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712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</w:t>
            </w:r>
          </w:p>
        </w:tc>
        <w:tc>
          <w:tcPr>
            <w:tcW w:w="133" w:type="pct"/>
            <w:gridSpan w:val="2"/>
          </w:tcPr>
          <w:p w14:paraId="01350C5C" w14:textId="77777777" w:rsidR="00B73DB2" w:rsidRPr="0033466C" w:rsidRDefault="00B73DB2" w:rsidP="00B7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B27C69D" w14:textId="73BC9EE6" w:rsidR="00B73DB2" w:rsidRPr="0033466C" w:rsidRDefault="00B73DB2" w:rsidP="00B7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6FFB60C8" w14:textId="77777777" w:rsidR="00B73DB2" w:rsidRPr="0033466C" w:rsidRDefault="00B73DB2" w:rsidP="00B7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9BCC5AE" w14:textId="77777777" w:rsidR="00B73DB2" w:rsidRPr="0033466C" w:rsidRDefault="00B73DB2" w:rsidP="00B73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8F23978" w14:textId="77777777" w:rsidR="009813E8" w:rsidRPr="0033466C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38E08" w14:textId="57FBE181" w:rsidR="009813E8" w:rsidRPr="0033466C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466C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F363C1" w:rsidRPr="0033466C">
        <w:rPr>
          <w:rFonts w:asciiTheme="majorBidi" w:hAnsiTheme="majorBidi" w:cstheme="majorBidi"/>
          <w:spacing w:val="-8"/>
          <w:sz w:val="30"/>
          <w:szCs w:val="30"/>
        </w:rPr>
        <w:t>3</w:t>
      </w:r>
      <w:r w:rsidR="008D13A9" w:rsidRPr="0033466C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8D13A9" w:rsidRPr="0033466C">
        <w:rPr>
          <w:rFonts w:asciiTheme="majorBidi" w:hAnsiTheme="majorBidi" w:cstheme="majorBidi"/>
          <w:spacing w:val="-8"/>
          <w:sz w:val="30"/>
          <w:szCs w:val="30"/>
          <w:cs/>
        </w:rPr>
        <w:t xml:space="preserve"> มิถุนายน </w:t>
      </w:r>
      <w:r w:rsidR="00F363C1" w:rsidRPr="0033466C">
        <w:rPr>
          <w:rFonts w:asciiTheme="majorBidi" w:hAnsiTheme="majorBidi" w:cstheme="majorBidi"/>
          <w:spacing w:val="-8"/>
          <w:sz w:val="30"/>
          <w:szCs w:val="30"/>
        </w:rPr>
        <w:t>2563</w:t>
      </w:r>
      <w:r w:rsidRPr="0033466C">
        <w:rPr>
          <w:rFonts w:asciiTheme="majorBidi" w:hAnsiTheme="majorBidi" w:cstheme="majorBidi"/>
          <w:spacing w:val="-8"/>
          <w:sz w:val="30"/>
          <w:szCs w:val="30"/>
          <w:cs/>
        </w:rPr>
        <w:t xml:space="preserve">  กลุ่มบริษัทมีเงินกู้ยืมระยะสั้นกับสถาบันการเงินในประเทศหลายแห่งเป็นจำนวนเงินรวม </w:t>
      </w:r>
      <w:r w:rsidR="00B93657" w:rsidRPr="005E65AF">
        <w:rPr>
          <w:rFonts w:asciiTheme="majorBidi" w:hAnsiTheme="majorBidi" w:cs="Angsana New"/>
          <w:sz w:val="30"/>
          <w:szCs w:val="30"/>
        </w:rPr>
        <w:t>540</w:t>
      </w:r>
      <w:r w:rsidR="00B93657" w:rsidRPr="005E65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3657" w:rsidRPr="005E65AF">
        <w:rPr>
          <w:rFonts w:asciiTheme="majorBidi" w:hAnsiTheme="majorBidi" w:cstheme="majorBidi"/>
          <w:sz w:val="30"/>
          <w:szCs w:val="30"/>
          <w:cs/>
        </w:rPr>
        <w:t>ล้านบา</w:t>
      </w:r>
      <w:r w:rsidR="00B93657">
        <w:rPr>
          <w:rFonts w:asciiTheme="majorBidi" w:hAnsiTheme="majorBidi" w:cstheme="majorBidi" w:hint="cs"/>
          <w:sz w:val="30"/>
          <w:szCs w:val="30"/>
          <w:cs/>
        </w:rPr>
        <w:t xml:space="preserve">ท 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33466C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670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33466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33466C">
        <w:rPr>
          <w:rFonts w:asciiTheme="majorBidi" w:hAnsiTheme="majorBidi" w:cstheme="majorBidi"/>
          <w:spacing w:val="-8"/>
          <w:sz w:val="30"/>
          <w:szCs w:val="30"/>
          <w:cs/>
        </w:rPr>
        <w:t>โดยมีดอกเบี้ย</w:t>
      </w:r>
      <w:r w:rsidR="00B93657">
        <w:rPr>
          <w:rFonts w:asciiTheme="majorBidi" w:hAnsiTheme="majorBidi" w:cstheme="majorBidi" w:hint="cs"/>
          <w:spacing w:val="-8"/>
          <w:sz w:val="30"/>
          <w:szCs w:val="30"/>
          <w:cs/>
        </w:rPr>
        <w:t>ใน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อัตราคงที่ร้อยละ </w:t>
      </w:r>
      <w:r w:rsidR="00F363C1" w:rsidRPr="0033466C">
        <w:rPr>
          <w:rFonts w:asciiTheme="majorBidi" w:hAnsiTheme="majorBidi" w:cstheme="majorBidi"/>
          <w:sz w:val="30"/>
          <w:szCs w:val="30"/>
        </w:rPr>
        <w:t>3</w:t>
      </w:r>
      <w:r w:rsidRPr="0033466C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F363C1" w:rsidRPr="0033466C">
        <w:rPr>
          <w:rFonts w:asciiTheme="majorBidi" w:hAnsiTheme="majorBidi" w:cstheme="majorBidi"/>
          <w:sz w:val="30"/>
          <w:szCs w:val="30"/>
        </w:rPr>
        <w:t>5</w:t>
      </w:r>
      <w:r w:rsidR="00D65482">
        <w:rPr>
          <w:rFonts w:asciiTheme="majorBidi" w:hAnsiTheme="majorBidi" w:cstheme="majorBidi"/>
          <w:sz w:val="30"/>
          <w:szCs w:val="30"/>
        </w:rPr>
        <w:t>0</w:t>
      </w:r>
      <w:r w:rsidRPr="0033466C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: อัตราดอกเบี้ยในอัตราดอกเบี้ยเงินกู้ยืมขั้นต่ำ (</w:t>
      </w:r>
      <w:r w:rsidRPr="0033466C">
        <w:rPr>
          <w:rFonts w:asciiTheme="majorBidi" w:hAnsiTheme="majorBidi" w:cstheme="majorBidi"/>
          <w:i/>
          <w:iCs/>
          <w:sz w:val="30"/>
          <w:szCs w:val="30"/>
        </w:rPr>
        <w:t>MLR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ลบร้อยละ 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 และอัตราคงที่ร้อยละ 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95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</w:p>
    <w:p w14:paraId="2ABC8FCA" w14:textId="77777777" w:rsidR="009813E8" w:rsidRPr="0033466C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EE50BC8" w14:textId="22968101" w:rsidR="009813E8" w:rsidRPr="00430887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43088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363C1" w:rsidRPr="00430887">
        <w:rPr>
          <w:rFonts w:asciiTheme="majorBidi" w:hAnsiTheme="majorBidi" w:cstheme="majorBidi"/>
          <w:sz w:val="30"/>
          <w:szCs w:val="30"/>
        </w:rPr>
        <w:t>22</w:t>
      </w:r>
      <w:r w:rsidRPr="00430887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F363C1" w:rsidRPr="00430887">
        <w:rPr>
          <w:rFonts w:asciiTheme="majorBidi" w:hAnsiTheme="majorBidi" w:cstheme="majorBidi"/>
          <w:sz w:val="30"/>
          <w:szCs w:val="30"/>
        </w:rPr>
        <w:t>2558</w:t>
      </w:r>
      <w:r w:rsidRPr="00430887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บริษัทย่อยแห่งหนึ่งได้ทำสัญญาเงินกู้ยืมระยะยาวกับธนาคารในประเทศแห่งหนึ่งเป็น</w:t>
      </w:r>
      <w:r w:rsidRPr="00430887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จำนวนเงิน </w:t>
      </w:r>
      <w:r w:rsidR="00F363C1" w:rsidRPr="00430887">
        <w:rPr>
          <w:rFonts w:asciiTheme="majorBidi" w:hAnsiTheme="majorBidi" w:cstheme="majorBidi"/>
          <w:spacing w:val="-6"/>
          <w:sz w:val="30"/>
          <w:szCs w:val="30"/>
        </w:rPr>
        <w:t>150</w:t>
      </w:r>
      <w:r w:rsidRPr="0043088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เงินกู้ยืมนี้มีอัตราดอกเบี้ย </w:t>
      </w:r>
      <w:r w:rsidRPr="00430887">
        <w:rPr>
          <w:rFonts w:asciiTheme="majorBidi" w:hAnsiTheme="majorBidi" w:cstheme="majorBidi"/>
          <w:spacing w:val="-6"/>
          <w:sz w:val="30"/>
          <w:szCs w:val="30"/>
        </w:rPr>
        <w:t xml:space="preserve">THBFIX </w:t>
      </w:r>
      <w:r w:rsidRPr="00430887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บวกร้อยละ </w:t>
      </w:r>
      <w:r w:rsidR="00F363C1" w:rsidRPr="00430887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30887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F363C1" w:rsidRPr="00430887">
        <w:rPr>
          <w:rFonts w:asciiTheme="majorBidi" w:hAnsiTheme="majorBidi" w:cstheme="majorBidi"/>
          <w:spacing w:val="-6"/>
          <w:sz w:val="30"/>
          <w:szCs w:val="30"/>
        </w:rPr>
        <w:t>62</w:t>
      </w:r>
      <w:r w:rsidRPr="0043088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และมีการกำหนดชำระคืนทุกๆเดือน</w:t>
      </w:r>
      <w:r w:rsidRPr="00430887">
        <w:rPr>
          <w:rFonts w:asciiTheme="majorBidi" w:hAnsiTheme="majorBidi" w:cstheme="majorBidi"/>
          <w:sz w:val="30"/>
          <w:szCs w:val="30"/>
          <w:cs/>
        </w:rPr>
        <w:t xml:space="preserve">เริ่มตั้งแต่เดือนมิถุนายน </w:t>
      </w:r>
      <w:r w:rsidR="00F363C1" w:rsidRPr="00430887">
        <w:rPr>
          <w:rFonts w:asciiTheme="majorBidi" w:hAnsiTheme="majorBidi" w:cstheme="majorBidi"/>
          <w:sz w:val="30"/>
          <w:szCs w:val="30"/>
        </w:rPr>
        <w:t>2559</w:t>
      </w:r>
      <w:r w:rsidRPr="00430887">
        <w:rPr>
          <w:rFonts w:asciiTheme="majorBidi" w:hAnsiTheme="majorBidi" w:cstheme="majorBidi"/>
          <w:sz w:val="30"/>
          <w:szCs w:val="30"/>
          <w:cs/>
        </w:rPr>
        <w:t xml:space="preserve"> สัญญาเงินกู้ยืมระยะยาวดังกล่าวมีอายุ </w:t>
      </w:r>
      <w:r w:rsidR="00F363C1" w:rsidRPr="00430887">
        <w:rPr>
          <w:rFonts w:asciiTheme="majorBidi" w:hAnsiTheme="majorBidi" w:cstheme="majorBidi"/>
          <w:sz w:val="30"/>
          <w:szCs w:val="30"/>
        </w:rPr>
        <w:t>5</w:t>
      </w:r>
      <w:r w:rsidRPr="00430887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F363C1" w:rsidRPr="00430887">
        <w:rPr>
          <w:rFonts w:asciiTheme="majorBidi" w:hAnsiTheme="majorBidi" w:cstheme="majorBidi"/>
          <w:sz w:val="30"/>
          <w:szCs w:val="30"/>
        </w:rPr>
        <w:t>6</w:t>
      </w:r>
      <w:r w:rsidRPr="00430887">
        <w:rPr>
          <w:rFonts w:asciiTheme="majorBidi" w:hAnsiTheme="majorBidi" w:cstheme="majorBidi"/>
          <w:sz w:val="30"/>
          <w:szCs w:val="30"/>
          <w:cs/>
        </w:rPr>
        <w:t xml:space="preserve"> เดือน ซึ่งจะครบกำหนดชำระในเดือนพฤษภาคม </w:t>
      </w:r>
      <w:r w:rsidR="00F363C1" w:rsidRPr="00430887">
        <w:rPr>
          <w:rFonts w:asciiTheme="majorBidi" w:hAnsiTheme="majorBidi" w:cstheme="majorBidi"/>
          <w:sz w:val="30"/>
          <w:szCs w:val="30"/>
        </w:rPr>
        <w:t>2564</w:t>
      </w:r>
      <w:r w:rsidRPr="00430887">
        <w:rPr>
          <w:rFonts w:asciiTheme="majorBidi" w:hAnsiTheme="majorBidi" w:cstheme="majorBidi"/>
          <w:sz w:val="30"/>
          <w:szCs w:val="30"/>
          <w:cs/>
        </w:rPr>
        <w:t>บริษัทย่อยดังกล่าวต้องปฏิบัติตามเงื่อนไขบางประการเกี่ยวกับการรักษาอัตราส่วนทางการเงินต่างๆ และเงื่อนไขอื่นตามระบุไว้ในสัญญา</w:t>
      </w:r>
    </w:p>
    <w:p w14:paraId="5401B180" w14:textId="77777777" w:rsidR="009813E8" w:rsidRPr="0033466C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7C3B2D46" w14:textId="6A1B38FC" w:rsidR="009813E8" w:rsidRPr="0033466C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33466C">
        <w:rPr>
          <w:rFonts w:asciiTheme="majorBidi" w:eastAsia="Calibri" w:hAnsiTheme="majorBidi" w:cstheme="majorBidi"/>
          <w:sz w:val="30"/>
          <w:szCs w:val="30"/>
          <w:cs/>
        </w:rPr>
        <w:t xml:space="preserve">ที่มีภาระดอกเบี้ยส่วนที่มีหลักประกัน 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3</w:t>
      </w:r>
      <w:r w:rsidR="008D13A9" w:rsidRPr="0033466C">
        <w:rPr>
          <w:rFonts w:asciiTheme="majorBidi" w:hAnsiTheme="majorBidi" w:cstheme="majorBidi"/>
          <w:sz w:val="30"/>
          <w:szCs w:val="30"/>
        </w:rPr>
        <w:t xml:space="preserve">0 </w:t>
      </w:r>
      <w:r w:rsidR="008D13A9" w:rsidRPr="0033466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363C1" w:rsidRPr="00B93657">
        <w:rPr>
          <w:rFonts w:asciiTheme="majorBidi" w:hAnsiTheme="majorBidi" w:cstheme="majorBidi"/>
          <w:sz w:val="30"/>
          <w:szCs w:val="30"/>
        </w:rPr>
        <w:t>2563</w:t>
      </w:r>
      <w:r w:rsidRPr="00B936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93657">
        <w:rPr>
          <w:rFonts w:asciiTheme="majorBidi" w:eastAsia="Calibri" w:hAnsiTheme="majorBidi" w:cstheme="majorBidi"/>
          <w:sz w:val="30"/>
          <w:szCs w:val="30"/>
          <w:cs/>
        </w:rPr>
        <w:t>ถูกค้ำประกันโดยกรรมการ และการจดจำนองที่ดิน สิ่งปลูกสร้างของกลุ่มบริษัท</w:t>
      </w:r>
      <w:r w:rsidRPr="0033466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3466C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="00F363C1" w:rsidRPr="0033466C">
        <w:rPr>
          <w:rFonts w:asciiTheme="majorBidi" w:eastAsia="Calibri" w:hAnsiTheme="majorBidi" w:cstheme="majorBidi"/>
          <w:i/>
          <w:iCs/>
          <w:sz w:val="30"/>
          <w:szCs w:val="30"/>
        </w:rPr>
        <w:t>31</w:t>
      </w:r>
      <w:r w:rsidRPr="0033466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363C1" w:rsidRPr="0033466C">
        <w:rPr>
          <w:rFonts w:asciiTheme="majorBidi" w:eastAsia="Calibri" w:hAnsiTheme="majorBidi" w:cstheme="majorBidi"/>
          <w:i/>
          <w:iCs/>
          <w:sz w:val="30"/>
          <w:szCs w:val="30"/>
        </w:rPr>
        <w:t>2562</w:t>
      </w:r>
      <w:r w:rsidRPr="0033466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: ถูกค้ำประกันโดยกรรมการ การจดจำนองที่ดิน สิ่งปลูกสร้างและเงินฝากประจำที่มีข้อจำกัดในการเบิกใช้ของกลุ่มบริษัท) </w:t>
      </w:r>
      <w:r w:rsidRPr="0033466C">
        <w:rPr>
          <w:rFonts w:asciiTheme="majorBidi" w:hAnsiTheme="majorBidi" w:cstheme="majorBidi"/>
          <w:sz w:val="30"/>
          <w:szCs w:val="30"/>
          <w:cs/>
        </w:rPr>
        <w:t>โดยมีรายละเอียดของหลักประกันซึ่งเป็นสินทรัพย์ของ</w:t>
      </w:r>
      <w:r w:rsidR="00B672C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3466C">
        <w:rPr>
          <w:rFonts w:asciiTheme="majorBidi" w:hAnsiTheme="majorBidi" w:cstheme="majorBidi"/>
          <w:sz w:val="30"/>
          <w:szCs w:val="30"/>
          <w:cs/>
        </w:rPr>
        <w:t>บริษัทดังนี้</w:t>
      </w:r>
    </w:p>
    <w:p w14:paraId="427535C0" w14:textId="77777777" w:rsidR="00FE2ADC" w:rsidRDefault="00FE2ADC">
      <w:r>
        <w:rPr>
          <w:rFonts w:cs="Angsana New"/>
          <w:cs/>
        </w:rPr>
        <w:br w:type="page"/>
      </w: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060"/>
        <w:gridCol w:w="1002"/>
        <w:gridCol w:w="1086"/>
        <w:gridCol w:w="269"/>
        <w:gridCol w:w="1171"/>
        <w:gridCol w:w="270"/>
        <w:gridCol w:w="1076"/>
        <w:gridCol w:w="270"/>
        <w:gridCol w:w="1174"/>
      </w:tblGrid>
      <w:tr w:rsidR="009813E8" w:rsidRPr="0033466C" w14:paraId="50150F75" w14:textId="77777777" w:rsidTr="00397A68">
        <w:trPr>
          <w:tblHeader/>
        </w:trPr>
        <w:tc>
          <w:tcPr>
            <w:tcW w:w="3060" w:type="dxa"/>
            <w:vMerge w:val="restart"/>
            <w:shd w:val="clear" w:color="auto" w:fill="auto"/>
          </w:tcPr>
          <w:p w14:paraId="3A3335E5" w14:textId="05F927B6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A77266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</w:tcPr>
          <w:p w14:paraId="07DC9597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6" w:type="dxa"/>
            <w:gridSpan w:val="3"/>
          </w:tcPr>
          <w:p w14:paraId="34636FDD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C738FD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6E23B98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526A" w:rsidRPr="0033466C" w14:paraId="3F1EB1A5" w14:textId="77777777" w:rsidTr="00397A68">
        <w:trPr>
          <w:tblHeader/>
        </w:trPr>
        <w:tc>
          <w:tcPr>
            <w:tcW w:w="3060" w:type="dxa"/>
            <w:vMerge/>
          </w:tcPr>
          <w:p w14:paraId="52FEE228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1736EC87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311CC246" w14:textId="2A7CBF3F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  <w:shd w:val="clear" w:color="auto" w:fill="auto"/>
          </w:tcPr>
          <w:p w14:paraId="3755B8FE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EA6BFA3" w14:textId="30E67C34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E12C87A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01A1B855" w14:textId="7CA7B01B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4293759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C3D1A17" w14:textId="2691D6A5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E526A" w:rsidRPr="0033466C" w14:paraId="63BC2503" w14:textId="77777777" w:rsidTr="00397A68">
        <w:trPr>
          <w:tblHeader/>
        </w:trPr>
        <w:tc>
          <w:tcPr>
            <w:tcW w:w="3060" w:type="dxa"/>
            <w:vMerge/>
          </w:tcPr>
          <w:p w14:paraId="1791DB80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19E837B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926F88C" w14:textId="5BF666BE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719FE27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B382291" w14:textId="53155079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392ED03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669B9236" w14:textId="38E1871B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4500D9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73E7FDD" w14:textId="5504E1FA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FE526A" w:rsidRPr="0033466C" w14:paraId="1ABF6088" w14:textId="77777777" w:rsidTr="00397A68">
        <w:trPr>
          <w:tblHeader/>
        </w:trPr>
        <w:tc>
          <w:tcPr>
            <w:tcW w:w="3060" w:type="dxa"/>
          </w:tcPr>
          <w:p w14:paraId="43E4DB3A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3DBB1291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7"/>
          </w:tcPr>
          <w:p w14:paraId="4CC41DFD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5E0B" w:rsidRPr="0033466C" w14:paraId="724E121D" w14:textId="77777777" w:rsidTr="00397A68">
        <w:tc>
          <w:tcPr>
            <w:tcW w:w="3060" w:type="dxa"/>
          </w:tcPr>
          <w:p w14:paraId="3AE71148" w14:textId="77777777" w:rsidR="00E35E0B" w:rsidRPr="0033466C" w:rsidRDefault="00E35E0B" w:rsidP="00E35E0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4D8EC2C2" w14:textId="77777777" w:rsidR="00E35E0B" w:rsidRPr="0033466C" w:rsidRDefault="00E35E0B" w:rsidP="00E35E0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</w:tcPr>
          <w:p w14:paraId="78D270E1" w14:textId="1EA814D3" w:rsidR="00E35E0B" w:rsidRPr="0033466C" w:rsidRDefault="00E35E0B" w:rsidP="00E35E0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4A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524A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24A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69" w:type="dxa"/>
          </w:tcPr>
          <w:p w14:paraId="3C4150DD" w14:textId="77777777" w:rsidR="00E35E0B" w:rsidRPr="0033466C" w:rsidRDefault="00E35E0B" w:rsidP="00E3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30C80222" w14:textId="0030A6B0" w:rsidR="00E35E0B" w:rsidRPr="0033466C" w:rsidRDefault="00E35E0B" w:rsidP="00E35E0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70" w:type="dxa"/>
          </w:tcPr>
          <w:p w14:paraId="04068FA6" w14:textId="77777777" w:rsidR="00E35E0B" w:rsidRPr="0033466C" w:rsidRDefault="00E35E0B" w:rsidP="00E3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0AC176C0" w14:textId="720B0ACB" w:rsidR="00E35E0B" w:rsidRPr="0033466C" w:rsidRDefault="00E35E0B" w:rsidP="00E35E0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AF55401" w14:textId="77777777" w:rsidR="00E35E0B" w:rsidRPr="0033466C" w:rsidRDefault="00E35E0B" w:rsidP="00E3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70A4834D" w14:textId="77777777" w:rsidR="00E35E0B" w:rsidRPr="0033466C" w:rsidRDefault="00E35E0B" w:rsidP="00E35E0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35E0B" w:rsidRPr="0033466C" w14:paraId="5EAB19AD" w14:textId="77777777" w:rsidTr="00397A68">
        <w:tc>
          <w:tcPr>
            <w:tcW w:w="3060" w:type="dxa"/>
          </w:tcPr>
          <w:p w14:paraId="3819C72A" w14:textId="77777777" w:rsidR="00E35E0B" w:rsidRPr="0033466C" w:rsidRDefault="00E35E0B" w:rsidP="00E35E0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002" w:type="dxa"/>
          </w:tcPr>
          <w:p w14:paraId="4FFA6E00" w14:textId="171665DF" w:rsidR="00E35E0B" w:rsidRPr="0033466C" w:rsidRDefault="00E35E0B" w:rsidP="00E35E0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086" w:type="dxa"/>
          </w:tcPr>
          <w:p w14:paraId="555AC460" w14:textId="31339262" w:rsidR="00E35E0B" w:rsidRPr="0033466C" w:rsidRDefault="00E35E0B" w:rsidP="00E35E0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505,804</w:t>
            </w:r>
          </w:p>
        </w:tc>
        <w:tc>
          <w:tcPr>
            <w:tcW w:w="269" w:type="dxa"/>
          </w:tcPr>
          <w:p w14:paraId="162C7091" w14:textId="77777777" w:rsidR="00E35E0B" w:rsidRPr="0033466C" w:rsidRDefault="00E35E0B" w:rsidP="00E3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41E72E69" w14:textId="5FCBB5DB" w:rsidR="00E35E0B" w:rsidRPr="0033466C" w:rsidRDefault="00E35E0B" w:rsidP="00E35E0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835</w:t>
            </w:r>
          </w:p>
        </w:tc>
        <w:tc>
          <w:tcPr>
            <w:tcW w:w="270" w:type="dxa"/>
          </w:tcPr>
          <w:p w14:paraId="5CEC53C6" w14:textId="77777777" w:rsidR="00E35E0B" w:rsidRPr="0033466C" w:rsidRDefault="00E35E0B" w:rsidP="00E3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156C6C4" w14:textId="2CAA07A8" w:rsidR="00E35E0B" w:rsidRPr="0033466C" w:rsidRDefault="00E35E0B" w:rsidP="00E35E0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914465D" w14:textId="77777777" w:rsidR="00E35E0B" w:rsidRPr="0033466C" w:rsidRDefault="00E35E0B" w:rsidP="00E3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09DC2CB0" w14:textId="77777777" w:rsidR="00E35E0B" w:rsidRPr="0033466C" w:rsidRDefault="00E35E0B" w:rsidP="00E35E0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35E0B" w:rsidRPr="0033466C" w14:paraId="77D8DD27" w14:textId="77777777" w:rsidTr="00397A68">
        <w:tc>
          <w:tcPr>
            <w:tcW w:w="3060" w:type="dxa"/>
          </w:tcPr>
          <w:p w14:paraId="6504F576" w14:textId="77777777" w:rsidR="00E35E0B" w:rsidRPr="0033466C" w:rsidRDefault="00E35E0B" w:rsidP="00E3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0A499420" w14:textId="77777777" w:rsidR="00E35E0B" w:rsidRPr="0033466C" w:rsidRDefault="00E35E0B" w:rsidP="00E35E0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3C44473" w14:textId="22838821" w:rsidR="00E35E0B" w:rsidRPr="0033466C" w:rsidRDefault="00E35E0B" w:rsidP="00E35E0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529,446</w:t>
            </w:r>
          </w:p>
        </w:tc>
        <w:tc>
          <w:tcPr>
            <w:tcW w:w="269" w:type="dxa"/>
          </w:tcPr>
          <w:p w14:paraId="5B82CBCA" w14:textId="77777777" w:rsidR="00E35E0B" w:rsidRPr="0033466C" w:rsidRDefault="00E35E0B" w:rsidP="00E3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3D0E052" w14:textId="1B64E55C" w:rsidR="00E35E0B" w:rsidRPr="0033466C" w:rsidRDefault="00E35E0B" w:rsidP="00E35E0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533,477</w:t>
            </w:r>
          </w:p>
        </w:tc>
        <w:tc>
          <w:tcPr>
            <w:tcW w:w="270" w:type="dxa"/>
          </w:tcPr>
          <w:p w14:paraId="3F3A7EC2" w14:textId="77777777" w:rsidR="00E35E0B" w:rsidRPr="0033466C" w:rsidRDefault="00E35E0B" w:rsidP="00E3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21DB191" w14:textId="11F47FE4" w:rsidR="00E35E0B" w:rsidRPr="0033466C" w:rsidRDefault="00E35E0B" w:rsidP="00E35E0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31E065" w14:textId="77777777" w:rsidR="00E35E0B" w:rsidRPr="0033466C" w:rsidRDefault="00E35E0B" w:rsidP="00E3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C7A3890" w14:textId="77777777" w:rsidR="00E35E0B" w:rsidRPr="0033466C" w:rsidRDefault="00E35E0B" w:rsidP="00E35E0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5A91049" w14:textId="77777777" w:rsidR="009813E8" w:rsidRPr="00FE2ADC" w:rsidRDefault="009813E8" w:rsidP="009813E8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51E2A8BE" w14:textId="353AF120" w:rsidR="009813E8" w:rsidRPr="00FE2ADC" w:rsidRDefault="009813E8" w:rsidP="0039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i/>
          <w:iCs/>
          <w:spacing w:val="-16"/>
          <w:sz w:val="30"/>
          <w:szCs w:val="30"/>
        </w:rPr>
      </w:pPr>
      <w:r w:rsidRPr="00FE2A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63C1" w:rsidRPr="00FE2ADC">
        <w:rPr>
          <w:rFonts w:asciiTheme="majorBidi" w:hAnsiTheme="majorBidi" w:cstheme="majorBidi"/>
          <w:sz w:val="30"/>
          <w:szCs w:val="30"/>
        </w:rPr>
        <w:t>3</w:t>
      </w:r>
      <w:r w:rsidR="00FE526A" w:rsidRPr="00FE2ADC">
        <w:rPr>
          <w:rFonts w:asciiTheme="majorBidi" w:hAnsiTheme="majorBidi" w:cstheme="majorBidi"/>
          <w:sz w:val="30"/>
          <w:szCs w:val="30"/>
        </w:rPr>
        <w:t xml:space="preserve">0 </w:t>
      </w:r>
      <w:r w:rsidR="00FE526A" w:rsidRPr="00FE2AD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363C1" w:rsidRPr="00970043">
        <w:rPr>
          <w:rFonts w:asciiTheme="majorBidi" w:hAnsiTheme="majorBidi" w:cstheme="majorBidi"/>
          <w:sz w:val="30"/>
          <w:szCs w:val="30"/>
        </w:rPr>
        <w:t>2563</w:t>
      </w:r>
      <w:r w:rsidRPr="00970043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กลุ่มบริษัทมีวงเงินสินเชื่อซึ่งยังมิได้เบิกใช้เป็นจำนวนเงินรวม</w:t>
      </w:r>
      <w:r w:rsidR="00930E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0043" w:rsidRPr="00970043">
        <w:rPr>
          <w:rFonts w:asciiTheme="majorBidi" w:hAnsiTheme="majorBidi" w:cstheme="majorBidi"/>
          <w:sz w:val="30"/>
          <w:szCs w:val="30"/>
          <w:lang w:val="en-GB"/>
        </w:rPr>
        <w:t>731</w:t>
      </w:r>
      <w:r w:rsidR="00930E2B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97004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97A68" w:rsidRPr="009700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526A" w:rsidRPr="00970043">
        <w:rPr>
          <w:rFonts w:asciiTheme="majorBidi" w:hAnsiTheme="majorBidi" w:cs="Angsana New"/>
          <w:sz w:val="30"/>
          <w:szCs w:val="30"/>
          <w:cs/>
        </w:rPr>
        <w:t xml:space="preserve">                    </w:t>
      </w:r>
      <w:r w:rsidRPr="0097004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F363C1" w:rsidRPr="0097004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7004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ธันวาคม </w:t>
      </w:r>
      <w:r w:rsidR="00F363C1" w:rsidRPr="00970043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97004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363C1" w:rsidRPr="00970043">
        <w:rPr>
          <w:rFonts w:asciiTheme="majorBidi" w:hAnsiTheme="majorBidi" w:cstheme="majorBidi"/>
          <w:i/>
          <w:iCs/>
          <w:sz w:val="30"/>
          <w:szCs w:val="30"/>
        </w:rPr>
        <w:t>601</w:t>
      </w:r>
      <w:r w:rsidRPr="0097004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970043">
        <w:rPr>
          <w:rFonts w:asciiTheme="majorBidi" w:hAnsiTheme="majorBidi" w:cstheme="majorBidi"/>
          <w:i/>
          <w:iCs/>
          <w:spacing w:val="-16"/>
          <w:sz w:val="30"/>
          <w:szCs w:val="30"/>
          <w:cs/>
        </w:rPr>
        <w:t>)</w:t>
      </w:r>
    </w:p>
    <w:p w14:paraId="17310823" w14:textId="4F970F01" w:rsidR="00F71B39" w:rsidRPr="00FE2ADC" w:rsidRDefault="00F71B39" w:rsidP="00F71B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07985B5" w14:textId="7B24DFFB" w:rsidR="007D405D" w:rsidRPr="007D405D" w:rsidRDefault="007D405D" w:rsidP="00A01A6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ทุนเรือนหุ้น</w:t>
      </w:r>
    </w:p>
    <w:p w14:paraId="50B1A7CE" w14:textId="4A7F5AFC" w:rsidR="007D405D" w:rsidRDefault="007D405D" w:rsidP="007D40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13" w:type="dxa"/>
        <w:tblInd w:w="360" w:type="dxa"/>
        <w:tblLook w:val="01E0" w:firstRow="1" w:lastRow="1" w:firstColumn="1" w:lastColumn="1" w:noHBand="0" w:noVBand="0"/>
      </w:tblPr>
      <w:tblGrid>
        <w:gridCol w:w="3348"/>
        <w:gridCol w:w="900"/>
        <w:gridCol w:w="270"/>
        <w:gridCol w:w="1008"/>
        <w:gridCol w:w="270"/>
        <w:gridCol w:w="990"/>
        <w:gridCol w:w="270"/>
        <w:gridCol w:w="990"/>
        <w:gridCol w:w="270"/>
        <w:gridCol w:w="1086"/>
        <w:gridCol w:w="11"/>
      </w:tblGrid>
      <w:tr w:rsidR="007D405D" w:rsidRPr="00CC27CB" w14:paraId="69A5B4B4" w14:textId="77777777" w:rsidTr="007D405D">
        <w:trPr>
          <w:tblHeader/>
        </w:trPr>
        <w:tc>
          <w:tcPr>
            <w:tcW w:w="3348" w:type="dxa"/>
          </w:tcPr>
          <w:p w14:paraId="1FC8DAB5" w14:textId="25546196" w:rsidR="007D405D" w:rsidRDefault="007D405D" w:rsidP="007D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C372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C91D1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900" w:type="dxa"/>
          </w:tcPr>
          <w:p w14:paraId="777B18B5" w14:textId="77777777" w:rsidR="007D405D" w:rsidRPr="00E86E38" w:rsidRDefault="007D405D" w:rsidP="0094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486FD87B" w14:textId="77777777" w:rsidR="007D405D" w:rsidRPr="00E86E38" w:rsidRDefault="007D405D" w:rsidP="0094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D0C2ED" w14:textId="744CEE01" w:rsidR="007D405D" w:rsidRPr="00AC3728" w:rsidRDefault="007D405D" w:rsidP="0094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C372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4D2A237" w14:textId="77777777" w:rsidR="007D405D" w:rsidRPr="00E86E38" w:rsidRDefault="007D405D" w:rsidP="0094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A5E097" w14:textId="0FCFC241" w:rsidR="007D405D" w:rsidRPr="00C91D1B" w:rsidRDefault="007D405D" w:rsidP="00940D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AC3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D405D" w:rsidRPr="00CC27CB" w14:paraId="18A93D84" w14:textId="77777777" w:rsidTr="007D405D">
        <w:trPr>
          <w:tblHeader/>
        </w:trPr>
        <w:tc>
          <w:tcPr>
            <w:tcW w:w="3348" w:type="dxa"/>
          </w:tcPr>
          <w:p w14:paraId="151251E8" w14:textId="1CA2B1E8" w:rsidR="007D405D" w:rsidRPr="00E86E38" w:rsidRDefault="007D405D" w:rsidP="0094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91D1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078E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0078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20078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C372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มิถุน</w:t>
            </w:r>
            <w:r w:rsidRPr="0020078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900" w:type="dxa"/>
          </w:tcPr>
          <w:p w14:paraId="7ADCF610" w14:textId="77777777" w:rsidR="007D405D" w:rsidRPr="00E86E38" w:rsidRDefault="007D405D" w:rsidP="0094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86E3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09D8BA47" w14:textId="77777777" w:rsidR="007D405D" w:rsidRPr="00E86E38" w:rsidRDefault="007D405D" w:rsidP="0094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A6EF003" w14:textId="77777777" w:rsidR="007D405D" w:rsidRPr="00E86E38" w:rsidRDefault="007D405D" w:rsidP="009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FA8219" w14:textId="77777777" w:rsidR="007D405D" w:rsidRPr="00E86E38" w:rsidRDefault="007D405D" w:rsidP="009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15DDF35" w14:textId="77777777" w:rsidR="007D405D" w:rsidRPr="00E86E38" w:rsidRDefault="007D405D" w:rsidP="009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86E3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948E445" w14:textId="77777777" w:rsidR="007D405D" w:rsidRPr="00E86E38" w:rsidRDefault="007D405D" w:rsidP="009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C6A1A1D" w14:textId="77777777" w:rsidR="007D405D" w:rsidRPr="00E86E38" w:rsidRDefault="007D405D" w:rsidP="009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78855A" w14:textId="77777777" w:rsidR="007D405D" w:rsidRPr="00E86E38" w:rsidRDefault="007D405D" w:rsidP="009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A0BE17" w14:textId="77777777" w:rsidR="007D405D" w:rsidRPr="00E86E38" w:rsidRDefault="007D405D" w:rsidP="009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86E3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7D405D" w:rsidRPr="00CC27CB" w14:paraId="0C35A31F" w14:textId="77777777" w:rsidTr="007D405D">
        <w:trPr>
          <w:tblHeader/>
        </w:trPr>
        <w:tc>
          <w:tcPr>
            <w:tcW w:w="3348" w:type="dxa"/>
          </w:tcPr>
          <w:p w14:paraId="2FA9BD88" w14:textId="77777777" w:rsidR="007D405D" w:rsidRPr="00E86E38" w:rsidRDefault="007D405D" w:rsidP="0094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DD8D650" w14:textId="77777777" w:rsidR="007D405D" w:rsidRPr="00E86E38" w:rsidRDefault="007D405D" w:rsidP="0094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86E3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2A26E9E" w14:textId="77777777" w:rsidR="007D405D" w:rsidRPr="00E86E38" w:rsidRDefault="007D405D" w:rsidP="0094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95" w:type="dxa"/>
            <w:gridSpan w:val="8"/>
          </w:tcPr>
          <w:p w14:paraId="4C7A55AD" w14:textId="77777777" w:rsidR="007D405D" w:rsidRPr="00E86E38" w:rsidRDefault="007D405D" w:rsidP="009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86E3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E86E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E86E3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D405D" w:rsidRPr="00CC27CB" w14:paraId="7D274DDC" w14:textId="77777777" w:rsidTr="007D405D">
        <w:tc>
          <w:tcPr>
            <w:tcW w:w="3348" w:type="dxa"/>
          </w:tcPr>
          <w:p w14:paraId="00BF8481" w14:textId="77777777" w:rsidR="007D405D" w:rsidRPr="00E86E38" w:rsidRDefault="007D405D" w:rsidP="0094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4E4AEABB" w14:textId="77777777" w:rsidR="007D405D" w:rsidRPr="00E86E38" w:rsidRDefault="007D405D" w:rsidP="0094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1BE5AC" w14:textId="77777777" w:rsidR="007D405D" w:rsidRPr="00E86E38" w:rsidRDefault="007D405D" w:rsidP="0094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95" w:type="dxa"/>
            <w:gridSpan w:val="8"/>
          </w:tcPr>
          <w:p w14:paraId="6846BF57" w14:textId="77777777" w:rsidR="007D405D" w:rsidRPr="00E86E38" w:rsidRDefault="007D405D" w:rsidP="009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D405D" w:rsidRPr="00CC27CB" w14:paraId="68C8147B" w14:textId="77777777" w:rsidTr="007D405D">
        <w:tc>
          <w:tcPr>
            <w:tcW w:w="3348" w:type="dxa"/>
          </w:tcPr>
          <w:p w14:paraId="67E2E848" w14:textId="77777777" w:rsidR="007D405D" w:rsidRPr="00E86E38" w:rsidRDefault="007D405D" w:rsidP="0094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6E3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86E3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86E3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E86E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06F5F9A3" w14:textId="77777777" w:rsidR="007D405D" w:rsidRPr="00E86E38" w:rsidRDefault="007D405D" w:rsidP="0094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768FC6" w14:textId="77777777" w:rsidR="007D405D" w:rsidRPr="00E86E38" w:rsidRDefault="007D405D" w:rsidP="0094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95" w:type="dxa"/>
            <w:gridSpan w:val="8"/>
          </w:tcPr>
          <w:p w14:paraId="50766330" w14:textId="77777777" w:rsidR="007D405D" w:rsidRPr="00E86E38" w:rsidRDefault="007D405D" w:rsidP="0094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C3728" w:rsidRPr="00CC27CB" w14:paraId="579A75A7" w14:textId="77777777" w:rsidTr="007D405D">
        <w:trPr>
          <w:gridAfter w:val="1"/>
          <w:wAfter w:w="11" w:type="dxa"/>
        </w:trPr>
        <w:tc>
          <w:tcPr>
            <w:tcW w:w="3348" w:type="dxa"/>
          </w:tcPr>
          <w:p w14:paraId="1FF90DFA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900" w:type="dxa"/>
          </w:tcPr>
          <w:p w14:paraId="3099E22C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868E39" w14:textId="77777777" w:rsidR="00AC3728" w:rsidRPr="00E86E38" w:rsidRDefault="00AC3728" w:rsidP="00AC3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70AEB30" w14:textId="4F05B8C0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38ED590B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7DD537" w14:textId="1C6EC750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6A6946C4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CB859" w14:textId="7DDD899D" w:rsidR="00AC3728" w:rsidRDefault="00AC3728" w:rsidP="00AC37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444,000</w:t>
            </w:r>
          </w:p>
        </w:tc>
        <w:tc>
          <w:tcPr>
            <w:tcW w:w="270" w:type="dxa"/>
          </w:tcPr>
          <w:p w14:paraId="3FC924CB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2956041" w14:textId="788C53BC" w:rsidR="00AC3728" w:rsidRDefault="00AC3728" w:rsidP="00AC37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222,000</w:t>
            </w:r>
          </w:p>
        </w:tc>
      </w:tr>
      <w:tr w:rsidR="00AC3728" w:rsidRPr="00CC27CB" w14:paraId="712EA3D6" w14:textId="77777777" w:rsidTr="007D405D">
        <w:trPr>
          <w:gridAfter w:val="1"/>
          <w:wAfter w:w="11" w:type="dxa"/>
        </w:trPr>
        <w:tc>
          <w:tcPr>
            <w:tcW w:w="3348" w:type="dxa"/>
            <w:shd w:val="clear" w:color="auto" w:fill="auto"/>
          </w:tcPr>
          <w:p w14:paraId="7B9E1828" w14:textId="77777777" w:rsidR="00AC3728" w:rsidRPr="00B31275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  <w:shd w:val="clear" w:color="auto" w:fill="auto"/>
          </w:tcPr>
          <w:p w14:paraId="7B11A2F3" w14:textId="77777777" w:rsidR="00AC372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6EA53E2F" w14:textId="77777777" w:rsidR="00AC3728" w:rsidRPr="00E86E38" w:rsidRDefault="00AC3728" w:rsidP="00AC3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44F7F4B" w14:textId="77777777" w:rsidR="00AC372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34195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87A2BC" w14:textId="77777777" w:rsidR="00AC3728" w:rsidRPr="004F008F" w:rsidRDefault="00AC3728" w:rsidP="00AC37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7AC338" w14:textId="77777777" w:rsidR="00AC3728" w:rsidRPr="004F008F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9FE24F" w14:textId="77777777" w:rsidR="00AC3728" w:rsidRDefault="00AC3728" w:rsidP="00AC37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</w:tcPr>
          <w:p w14:paraId="45B9B58F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0770605" w14:textId="77777777" w:rsidR="00AC3728" w:rsidRPr="004F008F" w:rsidRDefault="00AC3728" w:rsidP="00AC37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78,000</w:t>
            </w:r>
          </w:p>
        </w:tc>
      </w:tr>
      <w:tr w:rsidR="00AC3728" w:rsidRPr="00CC27CB" w14:paraId="15594EA1" w14:textId="77777777" w:rsidTr="007D405D">
        <w:tc>
          <w:tcPr>
            <w:tcW w:w="3348" w:type="dxa"/>
          </w:tcPr>
          <w:p w14:paraId="25504786" w14:textId="1DE24C93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</w:tcPr>
          <w:p w14:paraId="13D4AB96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C74D0B" w14:textId="77777777" w:rsidR="00AC3728" w:rsidRPr="00E86E38" w:rsidRDefault="00AC3728" w:rsidP="00AC3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E377A3" w14:textId="77777777" w:rsidR="00AC3728" w:rsidRPr="00E86E38" w:rsidRDefault="00AC3728" w:rsidP="00AC37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17D7C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E7CCA7" w14:textId="77777777" w:rsidR="00AC3728" w:rsidRPr="00E86E38" w:rsidRDefault="00AC3728" w:rsidP="00AC37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2C489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5A9981" w14:textId="77777777" w:rsidR="00AC3728" w:rsidRPr="00E86E38" w:rsidRDefault="00AC3728" w:rsidP="00AC3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FE3A0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4D8C2AF8" w14:textId="77777777" w:rsidR="00AC3728" w:rsidRPr="00E86E38" w:rsidRDefault="00AC3728" w:rsidP="00AC372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728" w:rsidRPr="00CC27CB" w14:paraId="0FCD5471" w14:textId="77777777" w:rsidTr="007D405D">
        <w:tc>
          <w:tcPr>
            <w:tcW w:w="3348" w:type="dxa"/>
          </w:tcPr>
          <w:p w14:paraId="1E2A247F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51C6E3D8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61FA8CA" w14:textId="77777777" w:rsidR="00AC3728" w:rsidRPr="00E86E38" w:rsidRDefault="00AC3728" w:rsidP="00AC3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179B26A0" w14:textId="77777777" w:rsidR="00AC372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3625886A" w14:textId="77777777" w:rsidR="00AC3728" w:rsidRPr="00861CCF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8EF1E80" w14:textId="77777777" w:rsidR="00AC372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68720617" w14:textId="77777777" w:rsidR="00AC3728" w:rsidRPr="00861CCF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9608847" w14:textId="77777777" w:rsidR="00AC3728" w:rsidRPr="00B31275" w:rsidRDefault="00AC3728" w:rsidP="00AC37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07590987" w14:textId="77777777" w:rsidR="00AC3728" w:rsidRPr="00B31275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double" w:sz="4" w:space="0" w:color="auto"/>
            </w:tcBorders>
          </w:tcPr>
          <w:p w14:paraId="7DCF2BB9" w14:textId="77777777" w:rsidR="00AC3728" w:rsidRPr="00B31275" w:rsidRDefault="00AC3728" w:rsidP="00AC37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</w:tr>
      <w:tr w:rsidR="00AC3728" w:rsidRPr="005F4E3F" w14:paraId="13BB71BA" w14:textId="77777777" w:rsidTr="007D405D">
        <w:tc>
          <w:tcPr>
            <w:tcW w:w="3348" w:type="dxa"/>
          </w:tcPr>
          <w:p w14:paraId="532D2CD2" w14:textId="77777777" w:rsidR="00AC3728" w:rsidRPr="0024043F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71D4FDB" w14:textId="77777777" w:rsidR="00AC3728" w:rsidRPr="0024043F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A8D36B0" w14:textId="77777777" w:rsidR="00AC3728" w:rsidRPr="0024043F" w:rsidRDefault="00AC3728" w:rsidP="00AC3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677C544" w14:textId="77777777" w:rsidR="00AC3728" w:rsidRPr="0024043F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BD7BEE9" w14:textId="77777777" w:rsidR="00AC3728" w:rsidRPr="0024043F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EC3B820" w14:textId="77777777" w:rsidR="00AC3728" w:rsidRPr="0024043F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757B8867" w14:textId="77777777" w:rsidR="00AC3728" w:rsidRPr="0024043F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F2CBD06" w14:textId="77777777" w:rsidR="00AC3728" w:rsidRPr="0024043F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25C4E59" w14:textId="77777777" w:rsidR="00AC3728" w:rsidRPr="0024043F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gridSpan w:val="2"/>
            <w:tcBorders>
              <w:top w:val="double" w:sz="4" w:space="0" w:color="auto"/>
            </w:tcBorders>
          </w:tcPr>
          <w:p w14:paraId="7A366486" w14:textId="77777777" w:rsidR="00AC3728" w:rsidRPr="0024043F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C3728" w:rsidRPr="00CC27CB" w14:paraId="5B7406BB" w14:textId="77777777" w:rsidTr="007D405D">
        <w:tc>
          <w:tcPr>
            <w:tcW w:w="3348" w:type="dxa"/>
          </w:tcPr>
          <w:p w14:paraId="382E09AC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5935EED7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188267" w14:textId="77777777" w:rsidR="00AC3728" w:rsidRPr="00E86E38" w:rsidRDefault="00AC3728" w:rsidP="00AC3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84F6A29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A857F9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43C453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CF67F6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D430F9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676372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2"/>
          </w:tcPr>
          <w:p w14:paraId="5F5F05F2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C3728" w:rsidRPr="00CC27CB" w14:paraId="1A1D6558" w14:textId="77777777" w:rsidTr="007D405D">
        <w:tc>
          <w:tcPr>
            <w:tcW w:w="3348" w:type="dxa"/>
          </w:tcPr>
          <w:p w14:paraId="0D330A67" w14:textId="77777777" w:rsidR="00AC3728" w:rsidRPr="00E86E38" w:rsidRDefault="00AC3728" w:rsidP="00AC3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86E3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86E3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E86E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7A22DC6B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EEE42" w14:textId="77777777" w:rsidR="00AC3728" w:rsidRPr="00E86E38" w:rsidRDefault="00AC3728" w:rsidP="00AC3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8B71759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075BBD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C575A84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3879B5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A1E30F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9062CF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2"/>
          </w:tcPr>
          <w:p w14:paraId="162B670F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C3728" w:rsidRPr="00CC27CB" w14:paraId="591DD74F" w14:textId="77777777" w:rsidTr="007D405D">
        <w:tc>
          <w:tcPr>
            <w:tcW w:w="3348" w:type="dxa"/>
          </w:tcPr>
          <w:p w14:paraId="29246DFA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759BC7CA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44C8485" w14:textId="77777777" w:rsidR="00AC3728" w:rsidRPr="00E86E38" w:rsidRDefault="00AC3728" w:rsidP="00AC3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684D123" w14:textId="42C14F01" w:rsidR="00AC3728" w:rsidRPr="007C6A94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2057F812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D48189" w14:textId="6C134426" w:rsidR="00AC3728" w:rsidRPr="007C6A94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187A4B0D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69DE2E1" w14:textId="38FB9134" w:rsidR="00AC3728" w:rsidRPr="007C6A94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444,000</w:t>
            </w:r>
          </w:p>
        </w:tc>
        <w:tc>
          <w:tcPr>
            <w:tcW w:w="270" w:type="dxa"/>
          </w:tcPr>
          <w:p w14:paraId="12158B36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2"/>
          </w:tcPr>
          <w:p w14:paraId="5F8A564E" w14:textId="2744D39C" w:rsidR="00AC3728" w:rsidRPr="007C6A94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222,000</w:t>
            </w:r>
          </w:p>
        </w:tc>
      </w:tr>
      <w:tr w:rsidR="00AC3728" w:rsidRPr="00CC27CB" w14:paraId="0303389B" w14:textId="77777777" w:rsidTr="007D405D">
        <w:tc>
          <w:tcPr>
            <w:tcW w:w="3348" w:type="dxa"/>
          </w:tcPr>
          <w:p w14:paraId="165ACEE6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34C01D5B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32F0B1" w14:textId="77777777" w:rsidR="00AC3728" w:rsidRPr="00E86E38" w:rsidRDefault="00AC3728" w:rsidP="00AC3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2489ED3" w14:textId="31EB4251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701ED66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FD5FB6" w14:textId="484C3BD3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64D941F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9383C47" w14:textId="668B94BB" w:rsidR="00AC3728" w:rsidRPr="00E86E38" w:rsidRDefault="00AC3728" w:rsidP="00AC37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156,000</w:t>
            </w:r>
          </w:p>
        </w:tc>
        <w:tc>
          <w:tcPr>
            <w:tcW w:w="270" w:type="dxa"/>
          </w:tcPr>
          <w:p w14:paraId="7D6D79E2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6BE9CA4F" w14:textId="0796A1FB" w:rsidR="00AC3728" w:rsidRPr="00E86E38" w:rsidRDefault="00AC3728" w:rsidP="00AC37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78,000</w:t>
            </w:r>
          </w:p>
        </w:tc>
      </w:tr>
      <w:tr w:rsidR="00AC3728" w:rsidRPr="00CC27CB" w14:paraId="76BE67AB" w14:textId="77777777" w:rsidTr="007D405D">
        <w:tc>
          <w:tcPr>
            <w:tcW w:w="3348" w:type="dxa"/>
          </w:tcPr>
          <w:p w14:paraId="43249B93" w14:textId="52B00E96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900" w:type="dxa"/>
          </w:tcPr>
          <w:p w14:paraId="6E713F86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EF1D1" w14:textId="77777777" w:rsidR="00AC3728" w:rsidRPr="00E86E38" w:rsidRDefault="00AC3728" w:rsidP="00AC3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AF9566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0345EB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09E165E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CD17B8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13EC8D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6696B1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vAlign w:val="bottom"/>
          </w:tcPr>
          <w:p w14:paraId="0BAFEA5B" w14:textId="77777777" w:rsidR="00AC3728" w:rsidRPr="00E86E3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C3728" w:rsidRPr="00CC27CB" w14:paraId="2C7C3D7A" w14:textId="77777777" w:rsidTr="007D405D">
        <w:tc>
          <w:tcPr>
            <w:tcW w:w="3348" w:type="dxa"/>
          </w:tcPr>
          <w:p w14:paraId="019BF752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576BC35A" w14:textId="77777777" w:rsidR="00AC3728" w:rsidRPr="00E86E38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C32473C" w14:textId="77777777" w:rsidR="00AC3728" w:rsidRPr="00E86E38" w:rsidRDefault="00AC3728" w:rsidP="00AC3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0FE3B18D" w14:textId="77777777" w:rsidR="00AC372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2D1F1F27" w14:textId="77777777" w:rsidR="00AC3728" w:rsidRPr="00861CCF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DFAE619" w14:textId="77777777" w:rsidR="00AC3728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3D5A1922" w14:textId="77777777" w:rsidR="00AC3728" w:rsidRPr="00861CCF" w:rsidRDefault="00AC3728" w:rsidP="00AC37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4831534" w14:textId="476CBC1E" w:rsidR="00AC3728" w:rsidRPr="00B31275" w:rsidRDefault="00AC3728" w:rsidP="00AC37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73D13C49" w14:textId="77777777" w:rsidR="00AC3728" w:rsidRPr="00B31275" w:rsidRDefault="00AC3728" w:rsidP="00AC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double" w:sz="4" w:space="0" w:color="auto"/>
            </w:tcBorders>
          </w:tcPr>
          <w:p w14:paraId="3D02B8E7" w14:textId="20F14C82" w:rsidR="00AC3728" w:rsidRPr="00B31275" w:rsidRDefault="00AC3728" w:rsidP="00AC372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</w:tr>
    </w:tbl>
    <w:p w14:paraId="02CA6F83" w14:textId="77777777" w:rsidR="0013387B" w:rsidRDefault="0013387B" w:rsidP="007D40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8EB9EDE" w14:textId="77777777" w:rsidR="0013387B" w:rsidRDefault="0013387B" w:rsidP="007D40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23A7C52" w14:textId="77777777" w:rsidR="0013387B" w:rsidRPr="00FA5813" w:rsidRDefault="0013387B" w:rsidP="00133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A581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การเสนอขายหุ้นใหม่ต่อประชาชนทั่วไปเป็นครั้งแรก</w:t>
      </w:r>
    </w:p>
    <w:p w14:paraId="58C02F2D" w14:textId="77777777" w:rsidR="0013387B" w:rsidRPr="00E66754" w:rsidRDefault="0013387B" w:rsidP="00133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158BFE76" w14:textId="384AC614" w:rsidR="00AC3728" w:rsidRDefault="0013387B" w:rsidP="00133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13387B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E6675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27 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E66754">
        <w:rPr>
          <w:rFonts w:ascii="Angsana New" w:hAnsi="Angsana New" w:cs="Angsana New"/>
          <w:sz w:val="30"/>
          <w:szCs w:val="30"/>
        </w:rPr>
        <w:t>2562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บริษัทได้เสนอขายหุ้นต่อประชาชนเป็นครั้งแรก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156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ในตลาดหลักทรัพย์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เอ็ม เอ ไอ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ด้วยราคาเสนอขาย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1.44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บาทต่อหุ้น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E66754">
        <w:rPr>
          <w:rFonts w:ascii="Angsana New" w:hAnsi="Angsana New" w:cs="Angsana New" w:hint="cs"/>
          <w:sz w:val="30"/>
          <w:szCs w:val="30"/>
          <w:cs/>
        </w:rPr>
        <w:t>ราคาตามมูลค่า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0.5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บาทและส่วนเกินมูลค่าหุ้น</w:t>
      </w:r>
      <w:r w:rsidRPr="00E66754">
        <w:rPr>
          <w:rFonts w:ascii="Angsana New" w:hAnsi="Angsana New" w:cs="Angsana New"/>
          <w:sz w:val="30"/>
          <w:szCs w:val="30"/>
        </w:rPr>
        <w:t xml:space="preserve"> 137.11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66754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224.64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โดยมีค่าใช้จ่ายที่เกี่ยวข้องโดยตรงกับการเสนอขายหุ้นจำนวนเงิน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9.53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แสดงหักจากส่วนเกินมูลค่าหุ้นที่ได้รับจากการเสนอขายหุ้นใหม่</w:t>
      </w:r>
    </w:p>
    <w:p w14:paraId="279DC515" w14:textId="77777777" w:rsidR="0013387B" w:rsidRDefault="0013387B" w:rsidP="001338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D38E51E" w14:textId="6E5EA8AA" w:rsidR="00F71B39" w:rsidRPr="005F14BE" w:rsidRDefault="00527449" w:rsidP="00A01A6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F14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</w:t>
      </w:r>
      <w:r w:rsidR="00932A68" w:rsidRPr="005F14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งาน</w:t>
      </w:r>
      <w:r w:rsidRPr="005F14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ดำเนินงาน</w:t>
      </w:r>
      <w:r w:rsidR="0048166B" w:rsidRPr="005F14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FE2ADC" w:rsidRDefault="00246062" w:rsidP="0024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A7ABC0" w14:textId="512A58F5" w:rsidR="001B6035" w:rsidRPr="0033466C" w:rsidRDefault="001B6035" w:rsidP="00A4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F363C1" w:rsidRPr="0033466C">
        <w:rPr>
          <w:rFonts w:asciiTheme="majorBidi" w:hAnsiTheme="majorBidi" w:cstheme="majorBidi"/>
          <w:sz w:val="30"/>
          <w:szCs w:val="30"/>
        </w:rPr>
        <w:t>2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หน่วยงานธุรกิจที่สำคัญนี้มีรายการที่แตกต่างกัน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 โดยสรุปมีดังนี้</w:t>
      </w:r>
    </w:p>
    <w:p w14:paraId="3674BB71" w14:textId="77777777" w:rsidR="001B6035" w:rsidRPr="0033466C" w:rsidRDefault="001B6035" w:rsidP="001B6035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3747BDF6" w14:textId="42BE0B70" w:rsidR="001B6035" w:rsidRPr="0033466C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363C1" w:rsidRPr="0033466C">
        <w:rPr>
          <w:rFonts w:asciiTheme="majorBidi" w:hAnsiTheme="majorBidi" w:cstheme="majorBidi"/>
          <w:sz w:val="30"/>
          <w:szCs w:val="30"/>
        </w:rPr>
        <w:t>1</w:t>
      </w:r>
      <w:r w:rsidRPr="0033466C">
        <w:rPr>
          <w:rFonts w:asciiTheme="majorBidi" w:hAnsiTheme="majorBidi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</w:rPr>
        <w:tab/>
      </w:r>
      <w:r w:rsidRPr="0033466C">
        <w:rPr>
          <w:rFonts w:asciiTheme="majorBidi" w:hAnsiTheme="majorBidi" w:cstheme="majorBidi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7BA34533" w:rsidR="001B6035" w:rsidRPr="0033466C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363C1" w:rsidRPr="0033466C">
        <w:rPr>
          <w:rFonts w:asciiTheme="majorBidi" w:hAnsiTheme="majorBidi" w:cstheme="majorBidi"/>
          <w:sz w:val="30"/>
          <w:szCs w:val="30"/>
        </w:rPr>
        <w:t>2</w:t>
      </w:r>
      <w:r w:rsidRPr="0033466C">
        <w:rPr>
          <w:rFonts w:asciiTheme="majorBidi" w:hAnsiTheme="majorBidi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</w:rPr>
        <w:tab/>
      </w:r>
      <w:r w:rsidRPr="0033466C">
        <w:rPr>
          <w:rFonts w:asciiTheme="majorBidi" w:hAnsiTheme="majorBidi" w:cstheme="majorBidi"/>
          <w:sz w:val="30"/>
          <w:szCs w:val="30"/>
          <w:cs/>
        </w:rPr>
        <w:t>ส่วนงานบริการซ่อมบำรุงและจำหน่ายอะไหล่</w:t>
      </w:r>
    </w:p>
    <w:p w14:paraId="3B4AC409" w14:textId="77777777" w:rsidR="00BB0A46" w:rsidRPr="0033466C" w:rsidRDefault="00BB0A46" w:rsidP="00BB0A46">
      <w:pPr>
        <w:pStyle w:val="ListParagraph"/>
        <w:tabs>
          <w:tab w:val="clear" w:pos="680"/>
          <w:tab w:val="clear" w:pos="1871"/>
          <w:tab w:val="left" w:pos="2070"/>
        </w:tabs>
        <w:spacing w:line="240" w:lineRule="auto"/>
        <w:ind w:left="1040"/>
        <w:rPr>
          <w:rFonts w:asciiTheme="majorBidi" w:hAnsiTheme="majorBidi" w:cstheme="majorBidi"/>
          <w:sz w:val="30"/>
          <w:szCs w:val="30"/>
        </w:rPr>
      </w:pPr>
    </w:p>
    <w:p w14:paraId="3E4F537A" w14:textId="518EE7C2" w:rsidR="001B6035" w:rsidRPr="0033466C" w:rsidRDefault="001B6035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ข้อมูลผลการดำเนินงานของแต่ละส่วนงานที่รายงานได้รวมอยู่ข้างล่างนี้ ผลการดำเนินงาน วัดโดยใช้กำไรก่อนหักดอกเบี้ย ภาษีเงินได้ 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ผู้บริหารเชื่อว่าการใช้กำไรก่อนหักดอกเบี้ย ภาษีเงินได้  ค่าเสื่อมราคาและค่าตัดจำหน่าย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3466C">
        <w:rPr>
          <w:rFonts w:asciiTheme="majorBidi" w:hAnsiTheme="majorBidi" w:cstheme="majorBidi"/>
          <w:b/>
          <w:bCs/>
          <w:color w:val="0000CC"/>
          <w:sz w:val="30"/>
          <w:szCs w:val="30"/>
          <w:cs/>
        </w:rPr>
        <w:t xml:space="preserve"> </w:t>
      </w:r>
    </w:p>
    <w:p w14:paraId="6A37392D" w14:textId="77777777" w:rsidR="00FE2ADC" w:rsidRDefault="00FE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F1FCE80" w14:textId="259BEF47" w:rsidR="00E96CB9" w:rsidRPr="0033466C" w:rsidRDefault="00E96CB9" w:rsidP="00E96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46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ข้อมูลเกี่ยวกับส่วนงานที่รายงาน </w:t>
      </w:r>
    </w:p>
    <w:p w14:paraId="02420A07" w14:textId="3D3BAF94" w:rsidR="00E96CB9" w:rsidRPr="00143E07" w:rsidRDefault="00E96CB9" w:rsidP="00E96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CC"/>
          <w:sz w:val="10"/>
          <w:szCs w:val="10"/>
        </w:rPr>
      </w:pPr>
    </w:p>
    <w:tbl>
      <w:tblPr>
        <w:tblW w:w="925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10"/>
        <w:gridCol w:w="882"/>
        <w:gridCol w:w="236"/>
        <w:gridCol w:w="844"/>
        <w:gridCol w:w="344"/>
        <w:gridCol w:w="826"/>
        <w:gridCol w:w="236"/>
        <w:gridCol w:w="844"/>
        <w:gridCol w:w="236"/>
        <w:gridCol w:w="934"/>
        <w:gridCol w:w="274"/>
        <w:gridCol w:w="986"/>
      </w:tblGrid>
      <w:tr w:rsidR="0033466C" w:rsidRPr="0033466C" w14:paraId="595F41EC" w14:textId="77777777" w:rsidTr="00143E07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CFB6A4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66D9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7BDC98A7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58D92864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F698F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55A4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222F1B05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042C4944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35CE4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vAlign w:val="bottom"/>
          </w:tcPr>
          <w:p w14:paraId="460F7098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93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3466C" w:rsidRPr="0033466C" w14:paraId="6C493944" w14:textId="77777777" w:rsidTr="00143E07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70D83F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B6BD" w14:textId="74D09DC1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33FEE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89468" w14:textId="115AB2D0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238DD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C6361" w14:textId="62E2F459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6C10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763E6" w14:textId="15292C5E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05056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276CEA8" w14:textId="4406E27D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74" w:type="dxa"/>
            <w:vAlign w:val="bottom"/>
          </w:tcPr>
          <w:p w14:paraId="12E2CD97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1F5C311" w14:textId="404B4ECE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</w:tr>
      <w:tr w:rsidR="0033466C" w:rsidRPr="0033466C" w14:paraId="00AAE28B" w14:textId="77777777" w:rsidTr="00143E07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26DA97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641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7D9CBA7A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33466C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3466C" w:rsidRPr="0033466C" w14:paraId="4D50650A" w14:textId="77777777" w:rsidTr="00143E0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1AAAA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1"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3EBD1021" w14:textId="17DA1155" w:rsidR="0033466C" w:rsidRPr="004755C3" w:rsidRDefault="004755C3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ind w:left="-115" w:right="-116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276,836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6209528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5B071132" w14:textId="3B90914E" w:rsidR="0033466C" w:rsidRPr="0033466C" w:rsidRDefault="0033466C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80" w:lineRule="exact"/>
              <w:ind w:left="-115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595,223</w:t>
            </w:r>
          </w:p>
        </w:tc>
        <w:tc>
          <w:tcPr>
            <w:tcW w:w="344" w:type="dxa"/>
            <w:tcBorders>
              <w:top w:val="nil"/>
              <w:left w:val="nil"/>
              <w:right w:val="nil"/>
            </w:tcBorders>
            <w:vAlign w:val="bottom"/>
          </w:tcPr>
          <w:p w14:paraId="392B9A22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nil"/>
            </w:tcBorders>
            <w:vAlign w:val="bottom"/>
          </w:tcPr>
          <w:p w14:paraId="58C4E490" w14:textId="179592A4" w:rsidR="0033466C" w:rsidRPr="0033466C" w:rsidRDefault="004755C3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83,509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4815CD4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41D2F5CD" w14:textId="03DE8548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92,824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52C8992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8A6868C" w14:textId="56A87A83" w:rsidR="0033466C" w:rsidRPr="004755C3" w:rsidRDefault="004755C3" w:rsidP="0047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360,345</w:t>
            </w:r>
          </w:p>
        </w:tc>
        <w:tc>
          <w:tcPr>
            <w:tcW w:w="274" w:type="dxa"/>
            <w:vAlign w:val="bottom"/>
          </w:tcPr>
          <w:p w14:paraId="178480E7" w14:textId="77777777" w:rsidR="0033466C" w:rsidRPr="004755C3" w:rsidRDefault="0033466C" w:rsidP="0047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5151E1CD" w14:textId="3805936E" w:rsidR="0033466C" w:rsidRPr="004755C3" w:rsidRDefault="0033466C" w:rsidP="0047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755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688,047</w:t>
            </w:r>
          </w:p>
        </w:tc>
      </w:tr>
      <w:tr w:rsidR="0033466C" w:rsidRPr="0033466C" w14:paraId="61337090" w14:textId="77777777" w:rsidTr="00143E0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11C3B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E4D6FA" w14:textId="5FA4FA6D" w:rsidR="0033466C" w:rsidRPr="004755C3" w:rsidRDefault="004755C3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ind w:left="-115"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755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276,836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822F6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2382C" w14:textId="47FF9463" w:rsidR="0033466C" w:rsidRPr="0033466C" w:rsidRDefault="0033466C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80" w:lineRule="exact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595,223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1ACC1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BD2781" w14:textId="2CB8E49A" w:rsidR="0033466C" w:rsidRPr="004755C3" w:rsidRDefault="004755C3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755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83,509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4CF6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12760C" w14:textId="79CD096C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92,824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78DCB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759A5" w14:textId="06477DAD" w:rsidR="0033466C" w:rsidRPr="004755C3" w:rsidRDefault="004755C3" w:rsidP="0047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755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360,345</w:t>
            </w:r>
          </w:p>
        </w:tc>
        <w:tc>
          <w:tcPr>
            <w:tcW w:w="274" w:type="dxa"/>
            <w:vAlign w:val="bottom"/>
          </w:tcPr>
          <w:p w14:paraId="66D6F1EB" w14:textId="77777777" w:rsidR="0033466C" w:rsidRPr="004755C3" w:rsidRDefault="0033466C" w:rsidP="0047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BC28C" w14:textId="17306C73" w:rsidR="0033466C" w:rsidRPr="004755C3" w:rsidRDefault="0033466C" w:rsidP="0047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755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688,047</w:t>
            </w:r>
          </w:p>
        </w:tc>
      </w:tr>
      <w:tr w:rsidR="0033466C" w:rsidRPr="00FE2ADC" w14:paraId="46D7703A" w14:textId="77777777" w:rsidTr="00143E0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2403F" w14:textId="77777777" w:rsidR="0033466C" w:rsidRPr="00FE2AD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31774FE" w14:textId="77777777" w:rsidR="0033466C" w:rsidRPr="00FE2ADC" w:rsidRDefault="0033466C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F038BF" w14:textId="77777777" w:rsidR="0033466C" w:rsidRPr="00FE2AD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BBDD69F" w14:textId="77777777" w:rsidR="0033466C" w:rsidRPr="00FE2ADC" w:rsidRDefault="0033466C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718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4CDF666E" w14:textId="77777777" w:rsidR="0033466C" w:rsidRPr="00FE2AD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vAlign w:val="bottom"/>
          </w:tcPr>
          <w:p w14:paraId="31696D8B" w14:textId="77777777" w:rsidR="0033466C" w:rsidRPr="00FE2AD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9C3055" w14:textId="77777777" w:rsidR="0033466C" w:rsidRPr="00FE2AD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66F7079D" w14:textId="77777777" w:rsidR="0033466C" w:rsidRPr="00FE2AD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EC10F7" w14:textId="77777777" w:rsidR="0033466C" w:rsidRPr="00FE2AD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5453A208" w14:textId="77777777" w:rsidR="0033466C" w:rsidRPr="00FE2ADC" w:rsidRDefault="0033466C" w:rsidP="0033466C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277BDFA1" w14:textId="77777777" w:rsidR="0033466C" w:rsidRPr="00FE2ADC" w:rsidRDefault="0033466C" w:rsidP="0033466C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563EEB58" w14:textId="77777777" w:rsidR="0033466C" w:rsidRPr="00FE2ADC" w:rsidRDefault="0033466C" w:rsidP="0033466C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33466C" w:rsidRPr="0033466C" w14:paraId="4AF96E5B" w14:textId="77777777" w:rsidTr="00143E0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93211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0029D93" w14:textId="791C22B1" w:rsidR="0033466C" w:rsidRPr="0033466C" w:rsidRDefault="000621C5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17,90</w:t>
            </w:r>
            <w:r w:rsidR="00F462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6403B7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AEF723A" w14:textId="353A4AF7" w:rsidR="0033466C" w:rsidRPr="0033466C" w:rsidRDefault="0033466C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80" w:lineRule="exact"/>
              <w:ind w:left="-115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33,988</w:t>
            </w: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6EFDE060" w14:textId="77777777" w:rsidR="0033466C" w:rsidRPr="0033466C" w:rsidRDefault="0033466C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vAlign w:val="bottom"/>
          </w:tcPr>
          <w:p w14:paraId="1C95C3C1" w14:textId="197BEAFB" w:rsidR="0033466C" w:rsidRPr="0033466C" w:rsidRDefault="000621C5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25,19</w:t>
            </w:r>
            <w:r w:rsidR="00512C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8386C6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8D63498" w14:textId="7E7BAAA9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28,730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CAC7CD1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03D3059" w14:textId="075A1A95" w:rsidR="0033466C" w:rsidRPr="004755C3" w:rsidRDefault="000621C5" w:rsidP="0047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43,10</w:t>
            </w:r>
            <w:r w:rsidR="00512C6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4" w:type="dxa"/>
            <w:vAlign w:val="bottom"/>
          </w:tcPr>
          <w:p w14:paraId="067498AF" w14:textId="77777777" w:rsidR="0033466C" w:rsidRPr="004755C3" w:rsidRDefault="0033466C" w:rsidP="0047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2121697" w14:textId="6ECC92CF" w:rsidR="0033466C" w:rsidRPr="004755C3" w:rsidRDefault="0033466C" w:rsidP="0047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755C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62,718</w:t>
            </w:r>
          </w:p>
        </w:tc>
      </w:tr>
      <w:tr w:rsidR="0033466C" w:rsidRPr="0033466C" w14:paraId="49A8A619" w14:textId="77777777" w:rsidTr="00143E07"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5E0B682E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ค่าตัดจำหน่าย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6A8A5B8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EA6B18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21B5D3F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115" w:right="-15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2ED51873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vAlign w:val="bottom"/>
          </w:tcPr>
          <w:p w14:paraId="4017B018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CB6B06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01D5AB03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0E3FCB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6B2474F" w14:textId="583FFEDB" w:rsidR="0033466C" w:rsidRPr="0033466C" w:rsidRDefault="000621C5" w:rsidP="00FE2ADC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right="-15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10,23</w:t>
            </w:r>
            <w:r w:rsidR="00512C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20667625" w14:textId="77777777" w:rsidR="0033466C" w:rsidRPr="0033466C" w:rsidRDefault="0033466C" w:rsidP="00FE2ADC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left="-2779" w:right="-158" w:hanging="108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5CF381E" w14:textId="75CDE4EB" w:rsidR="0033466C" w:rsidRPr="0033466C" w:rsidRDefault="0033466C" w:rsidP="00FE2ADC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right="-15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7,581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3466C" w:rsidRPr="0033466C" w14:paraId="60D66793" w14:textId="77777777" w:rsidTr="00143E07"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65F8E6B2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18B71DCC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FEDA80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3112D9A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115" w:right="-15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650F4343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vAlign w:val="bottom"/>
          </w:tcPr>
          <w:p w14:paraId="159444C6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41F14D4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676EEBFE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606D88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F56B05A" w14:textId="530DC392" w:rsidR="0033466C" w:rsidRPr="0033466C" w:rsidRDefault="000621C5" w:rsidP="00FE2ADC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right="-15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7,94</w:t>
            </w:r>
            <w:r w:rsidR="00F462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3BB86482" w14:textId="77777777" w:rsidR="0033466C" w:rsidRPr="0033466C" w:rsidRDefault="0033466C" w:rsidP="00FE2ADC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left="-2779" w:right="-158" w:hanging="108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2BF493CA" w14:textId="41006A63" w:rsidR="0033466C" w:rsidRPr="004755C3" w:rsidRDefault="0033466C" w:rsidP="00FE2ADC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right="-158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4755C3">
              <w:rPr>
                <w:rFonts w:asciiTheme="majorBidi" w:hAnsiTheme="majorBidi" w:cs="Angsana New"/>
                <w:sz w:val="30"/>
                <w:szCs w:val="30"/>
                <w:lang w:bidi="th-TH"/>
              </w:rPr>
              <w:t>6,868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3466C" w:rsidRPr="0033466C" w14:paraId="7EB5AE00" w14:textId="77777777" w:rsidTr="00143E07"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1C505F47" w14:textId="140982AF" w:rsidR="0033466C" w:rsidRPr="0033466C" w:rsidRDefault="00975C8A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 (</w:t>
            </w:r>
            <w:r w:rsidR="0033466C"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) </w:t>
            </w:r>
            <w:r w:rsidR="0033466C"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263D759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493FC8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420BC51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115" w:right="-15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16E52F0B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vAlign w:val="bottom"/>
          </w:tcPr>
          <w:p w14:paraId="714A74A3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698188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7A9B2308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9BE7F0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41DA9BE" w14:textId="5BBF0113" w:rsidR="0033466C" w:rsidRPr="0033466C" w:rsidRDefault="000621C5" w:rsidP="000621C5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right="-15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</w:t>
            </w:r>
          </w:p>
        </w:tc>
        <w:tc>
          <w:tcPr>
            <w:tcW w:w="274" w:type="dxa"/>
            <w:vAlign w:val="bottom"/>
          </w:tcPr>
          <w:p w14:paraId="3105C9C6" w14:textId="77777777" w:rsidR="0033466C" w:rsidRPr="0033466C" w:rsidRDefault="0033466C" w:rsidP="00FE2ADC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left="-2779" w:right="-158" w:hanging="108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61A6C33" w14:textId="7CFA86D1" w:rsidR="0033466C" w:rsidRPr="004755C3" w:rsidRDefault="0033466C" w:rsidP="004755C3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right="-158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4755C3">
              <w:rPr>
                <w:rFonts w:asciiTheme="majorBidi" w:hAnsiTheme="majorBidi" w:cs="Angsana New"/>
                <w:sz w:val="30"/>
                <w:szCs w:val="30"/>
                <w:lang w:bidi="th-TH"/>
              </w:rPr>
              <w:t>3,690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3466C" w:rsidRPr="0033466C" w14:paraId="5455A593" w14:textId="77777777" w:rsidTr="00143E07"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1AE12F29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ค่าใช้จ่ายดำเนินงานอื่น   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ที่ไม่ได้ปันส่วน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BDB06CB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A07DDA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408E173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115" w:right="-15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03BDB6AC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vAlign w:val="bottom"/>
          </w:tcPr>
          <w:p w14:paraId="20159950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A747B5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6776ED0D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710721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32B5D0D" w14:textId="4BB754CA" w:rsidR="0033466C" w:rsidRPr="0033466C" w:rsidRDefault="000621C5" w:rsidP="00FE2ADC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right="-15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24,80</w:t>
            </w:r>
            <w:r w:rsidR="00512C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319D69F4" w14:textId="77777777" w:rsidR="0033466C" w:rsidRPr="0033466C" w:rsidRDefault="0033466C" w:rsidP="00FE2ADC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left="-2779" w:right="-158" w:hanging="108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7EF69240" w14:textId="1C60961A" w:rsidR="0033466C" w:rsidRPr="004755C3" w:rsidRDefault="0033466C" w:rsidP="00FE2ADC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right="-158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4755C3">
              <w:rPr>
                <w:rFonts w:asciiTheme="majorBidi" w:hAnsiTheme="majorBidi" w:cs="Angsana New"/>
                <w:sz w:val="30"/>
                <w:szCs w:val="30"/>
                <w:lang w:bidi="th-TH"/>
              </w:rPr>
              <w:t>29,554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3466C" w:rsidRPr="0033466C" w14:paraId="6AB33F13" w14:textId="77777777" w:rsidTr="00143E07"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74BDC9D9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2FF574AE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left="-115"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8A11F2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9DF6FD8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7BD27FEA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vAlign w:val="bottom"/>
          </w:tcPr>
          <w:p w14:paraId="55823B07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1F61AD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EF2CD10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B1C6E3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7E627" w14:textId="1AE11A04" w:rsidR="0033466C" w:rsidRPr="000621C5" w:rsidRDefault="000621C5" w:rsidP="000621C5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right="-1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621C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213</w:t>
            </w:r>
          </w:p>
        </w:tc>
        <w:tc>
          <w:tcPr>
            <w:tcW w:w="274" w:type="dxa"/>
            <w:vAlign w:val="bottom"/>
          </w:tcPr>
          <w:p w14:paraId="23B55164" w14:textId="77777777" w:rsidR="0033466C" w:rsidRPr="004755C3" w:rsidRDefault="0033466C" w:rsidP="00475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04064" w14:textId="69CAF157" w:rsidR="0033466C" w:rsidRPr="004755C3" w:rsidRDefault="0033466C" w:rsidP="00940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24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755C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15,025</w:t>
            </w:r>
          </w:p>
        </w:tc>
      </w:tr>
    </w:tbl>
    <w:p w14:paraId="207DB41C" w14:textId="77777777" w:rsidR="0033466C" w:rsidRPr="00FE2ADC" w:rsidRDefault="0033466C" w:rsidP="00334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31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52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44"/>
      </w:tblGrid>
      <w:tr w:rsidR="0033466C" w:rsidRPr="0033466C" w14:paraId="16D25CD5" w14:textId="77777777" w:rsidTr="00143E07">
        <w:trPr>
          <w:trHeight w:val="426"/>
        </w:trPr>
        <w:tc>
          <w:tcPr>
            <w:tcW w:w="25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8CBA9A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="Angsana New"/>
                <w:cs/>
              </w:rPr>
              <w:br w:type="page"/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5945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5E70962A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203DAAE4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1BA4D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51522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0F688841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383FE35B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E750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114" w:type="dxa"/>
            <w:gridSpan w:val="3"/>
            <w:vAlign w:val="bottom"/>
          </w:tcPr>
          <w:p w14:paraId="1213A5F5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93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3466C" w:rsidRPr="0033466C" w14:paraId="46DC4081" w14:textId="77777777" w:rsidTr="00143E07">
        <w:trPr>
          <w:trHeight w:val="218"/>
        </w:trPr>
        <w:tc>
          <w:tcPr>
            <w:tcW w:w="25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400D08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0A17A" w14:textId="1487EF61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FC0A8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E9FE9" w14:textId="4AFD2753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6DEE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B3DD1" w14:textId="12C45196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F6C97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5CBC0" w14:textId="4E5DC250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657FF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DAA3E8" w14:textId="20354693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04CEE60F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4" w:type="dxa"/>
            <w:vAlign w:val="bottom"/>
          </w:tcPr>
          <w:p w14:paraId="105C7AB6" w14:textId="7B735D29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0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</w:tr>
      <w:tr w:rsidR="0033466C" w:rsidRPr="0033466C" w14:paraId="59B3178F" w14:textId="77777777" w:rsidTr="00143E07">
        <w:trPr>
          <w:trHeight w:val="218"/>
        </w:trPr>
        <w:tc>
          <w:tcPr>
            <w:tcW w:w="25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A36B09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94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3A4DE766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33466C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3466C" w:rsidRPr="0033466C" w14:paraId="77AE084B" w14:textId="77777777" w:rsidTr="00143E07">
        <w:trPr>
          <w:trHeight w:val="42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BAB2E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1"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D02E292" w14:textId="0CD5F8E1" w:rsidR="0033466C" w:rsidRPr="000D1F64" w:rsidRDefault="000D1F64" w:rsidP="0068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930,</w:t>
            </w:r>
            <w:r w:rsidRPr="0068282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BAD33B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4465041" w14:textId="25F67F6E" w:rsidR="0033466C" w:rsidRPr="0033466C" w:rsidRDefault="0033466C" w:rsidP="0068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1,315,306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81B4F0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3074789" w14:textId="7718DFA2" w:rsidR="0033466C" w:rsidRPr="0033466C" w:rsidRDefault="000D1F64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185,584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501F6B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1D2451B" w14:textId="6778194F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175,091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B1F29A" w14:textId="77777777" w:rsidR="0033466C" w:rsidRPr="0033466C" w:rsidRDefault="0033466C" w:rsidP="00FE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B4D6F6" w14:textId="6E144855" w:rsidR="0033466C" w:rsidRPr="0033466C" w:rsidRDefault="000D1F64" w:rsidP="0068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1,116,</w:t>
            </w:r>
            <w:r w:rsidRPr="0068282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022</w:t>
            </w:r>
          </w:p>
        </w:tc>
        <w:tc>
          <w:tcPr>
            <w:tcW w:w="270" w:type="dxa"/>
            <w:vAlign w:val="bottom"/>
          </w:tcPr>
          <w:p w14:paraId="4FA76D1D" w14:textId="77777777" w:rsidR="0033466C" w:rsidRPr="0033466C" w:rsidRDefault="0033466C" w:rsidP="00FE2ADC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left="-2779" w:right="-158" w:hanging="108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4" w:type="dxa"/>
            <w:vAlign w:val="bottom"/>
          </w:tcPr>
          <w:p w14:paraId="6511D1E4" w14:textId="2840F9CA" w:rsidR="0033466C" w:rsidRPr="00EF19F0" w:rsidRDefault="0033466C" w:rsidP="00EF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9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1,490,397</w:t>
            </w:r>
          </w:p>
        </w:tc>
      </w:tr>
      <w:tr w:rsidR="000D1F64" w:rsidRPr="0033466C" w14:paraId="37C9F78E" w14:textId="77777777" w:rsidTr="00143E07">
        <w:trPr>
          <w:trHeight w:val="1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17BC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8761D" w14:textId="4C443829" w:rsidR="000D1F64" w:rsidRPr="000D1F64" w:rsidRDefault="000D1F64" w:rsidP="0068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D1F6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930,</w:t>
            </w:r>
            <w:r w:rsidRPr="006828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8292D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3079E4" w14:textId="572EEB24" w:rsidR="000D1F64" w:rsidRPr="0033466C" w:rsidRDefault="000D1F64" w:rsidP="0068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1,315,306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0F1CC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91460" w14:textId="3CF9DC27" w:rsidR="000D1F64" w:rsidRPr="000D1F64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D1F6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185,584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F64B1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6AE84" w14:textId="2E94F2CD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175,091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20473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18B6B" w14:textId="5D655A90" w:rsidR="000D1F64" w:rsidRPr="000D1F64" w:rsidRDefault="000D1F64" w:rsidP="0068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F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1,116,</w:t>
            </w:r>
            <w:r w:rsidRPr="006828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022</w:t>
            </w:r>
          </w:p>
        </w:tc>
        <w:tc>
          <w:tcPr>
            <w:tcW w:w="270" w:type="dxa"/>
            <w:vAlign w:val="bottom"/>
          </w:tcPr>
          <w:p w14:paraId="2A7E40F8" w14:textId="77777777" w:rsidR="000D1F64" w:rsidRPr="0033466C" w:rsidRDefault="000D1F64" w:rsidP="000D1F64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left="-2779" w:right="-158" w:hanging="10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F2D4E" w14:textId="37A59DBD" w:rsidR="000D1F64" w:rsidRPr="00EF19F0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19F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1,490,397</w:t>
            </w:r>
          </w:p>
        </w:tc>
      </w:tr>
      <w:tr w:rsidR="00143E07" w:rsidRPr="0033466C" w14:paraId="60B9EB58" w14:textId="77777777" w:rsidTr="00143E07">
        <w:trPr>
          <w:trHeight w:val="3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5BC5E" w14:textId="77777777" w:rsidR="00143E07" w:rsidRPr="00143E07" w:rsidRDefault="00143E07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1837B8" w14:textId="77777777" w:rsidR="00143E07" w:rsidRPr="00143E07" w:rsidRDefault="00143E07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15" w:right="-102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1E51F4" w14:textId="77777777" w:rsidR="00143E07" w:rsidRPr="00143E07" w:rsidRDefault="00143E07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3ADBC0" w14:textId="77777777" w:rsidR="00143E07" w:rsidRPr="00143E07" w:rsidRDefault="00143E07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02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0D33FB" w14:textId="77777777" w:rsidR="00143E07" w:rsidRPr="00143E07" w:rsidRDefault="00143E07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901F38" w14:textId="77777777" w:rsidR="00143E07" w:rsidRPr="00143E07" w:rsidRDefault="00143E07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0A64B6" w14:textId="77777777" w:rsidR="00143E07" w:rsidRPr="00143E07" w:rsidRDefault="00143E07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C66AE3" w14:textId="77777777" w:rsidR="00143E07" w:rsidRPr="00143E07" w:rsidRDefault="00143E07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FF7F53" w14:textId="77777777" w:rsidR="00143E07" w:rsidRPr="00143E07" w:rsidRDefault="00143E07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8C46C8B" w14:textId="77777777" w:rsidR="00143E07" w:rsidRPr="00143E07" w:rsidRDefault="00143E07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284DEB9" w14:textId="77777777" w:rsidR="00143E07" w:rsidRPr="00143E07" w:rsidRDefault="00143E07" w:rsidP="00143E07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2779" w:right="-158" w:hanging="1080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944" w:type="dxa"/>
            <w:vAlign w:val="bottom"/>
          </w:tcPr>
          <w:p w14:paraId="2E612AF6" w14:textId="77777777" w:rsidR="00143E07" w:rsidRPr="00143E07" w:rsidRDefault="00143E07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</w:tr>
      <w:tr w:rsidR="000D1F64" w:rsidRPr="0033466C" w14:paraId="1F8C936E" w14:textId="77777777" w:rsidTr="00143E07">
        <w:trPr>
          <w:trHeight w:val="42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A0A8F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EBITDA</w:t>
            </w:r>
            <w:r w:rsidRPr="0033466C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83D9D5" w14:textId="52817705" w:rsidR="000D1F64" w:rsidRPr="0033466C" w:rsidRDefault="005E7FAA" w:rsidP="00143E0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15" w:right="-10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53,60</w:t>
            </w:r>
            <w:r w:rsidR="00F462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48779A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2123C4" w14:textId="12994F33" w:rsidR="000D1F64" w:rsidRPr="0033466C" w:rsidRDefault="000D1F64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-115" w:right="-10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67,765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65E15A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834105" w14:textId="3390A5AC" w:rsidR="000D1F64" w:rsidRPr="0033466C" w:rsidRDefault="005E7FAA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57,405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621217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5CDBD1" w14:textId="0996965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51,666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69A422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CAA9EE" w14:textId="430F383B" w:rsidR="000D1F64" w:rsidRPr="0033466C" w:rsidRDefault="005E7FAA" w:rsidP="0068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</w:t>
            </w:r>
            <w:r w:rsidRPr="0068282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  <w:r w:rsidR="00F4620D" w:rsidRPr="0068282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72E5F9C8" w14:textId="77777777" w:rsidR="000D1F64" w:rsidRPr="0033466C" w:rsidRDefault="000D1F64" w:rsidP="000D1F64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left="-2779" w:right="-158" w:hanging="108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4" w:type="dxa"/>
            <w:vAlign w:val="bottom"/>
          </w:tcPr>
          <w:p w14:paraId="7BAC6431" w14:textId="2AF38AB0" w:rsidR="000D1F64" w:rsidRPr="00EF19F0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9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119,431</w:t>
            </w:r>
          </w:p>
        </w:tc>
      </w:tr>
      <w:tr w:rsidR="000D1F64" w:rsidRPr="0033466C" w14:paraId="24766EB4" w14:textId="77777777" w:rsidTr="00143E07">
        <w:trPr>
          <w:trHeight w:val="60"/>
        </w:trPr>
        <w:tc>
          <w:tcPr>
            <w:tcW w:w="2520" w:type="dxa"/>
            <w:tcBorders>
              <w:top w:val="nil"/>
              <w:left w:val="nil"/>
              <w:right w:val="nil"/>
            </w:tcBorders>
            <w:vAlign w:val="bottom"/>
          </w:tcPr>
          <w:p w14:paraId="6F009E87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5CE8A65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A00727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3F416E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115" w:right="-15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BDDFC5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3E54FE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4F789A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D28E1B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A25356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63E68E" w14:textId="1CE280CF" w:rsidR="000D1F64" w:rsidRPr="0033466C" w:rsidRDefault="005E7FAA" w:rsidP="0068282E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15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</w:t>
            </w:r>
            <w:r w:rsidRPr="0068282E">
              <w:rPr>
                <w:rFonts w:asciiTheme="majorBidi" w:hAnsiTheme="majorBidi" w:cs="Angsana New"/>
                <w:sz w:val="30"/>
                <w:szCs w:val="30"/>
                <w:lang w:bidi="th-TH"/>
              </w:rPr>
              <w:t>631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F90A709" w14:textId="77777777" w:rsidR="000D1F64" w:rsidRPr="0033466C" w:rsidRDefault="000D1F64" w:rsidP="000D1F64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left="-2779" w:right="-158" w:hanging="108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4" w:type="dxa"/>
            <w:vAlign w:val="bottom"/>
          </w:tcPr>
          <w:p w14:paraId="3B64C8C1" w14:textId="43EEB603" w:rsidR="000D1F64" w:rsidRPr="00EF19F0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9F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EF19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14,398</w:t>
            </w:r>
            <w:r w:rsidRPr="00EF19F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D1F64" w:rsidRPr="0033466C" w14:paraId="538C0D9C" w14:textId="77777777" w:rsidTr="00143E07">
        <w:trPr>
          <w:trHeight w:val="60"/>
        </w:trPr>
        <w:tc>
          <w:tcPr>
            <w:tcW w:w="2520" w:type="dxa"/>
            <w:tcBorders>
              <w:top w:val="nil"/>
              <w:left w:val="nil"/>
              <w:right w:val="nil"/>
            </w:tcBorders>
            <w:vAlign w:val="bottom"/>
          </w:tcPr>
          <w:p w14:paraId="6E81BA04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CA285D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7B2378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0C8876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115" w:right="-15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DC0DDB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0C4F1E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441375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AB3603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43E802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628632E" w14:textId="4DD4C86F" w:rsidR="000D1F64" w:rsidRPr="0033466C" w:rsidRDefault="005E7FAA" w:rsidP="0068282E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15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16,1</w:t>
            </w:r>
            <w:r w:rsidR="00F462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6719602" w14:textId="77777777" w:rsidR="000D1F64" w:rsidRPr="0033466C" w:rsidRDefault="000D1F64" w:rsidP="000D1F64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left="-2779" w:right="-158" w:hanging="108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4" w:type="dxa"/>
            <w:vAlign w:val="bottom"/>
          </w:tcPr>
          <w:p w14:paraId="6E948A57" w14:textId="45AA978A" w:rsidR="000D1F64" w:rsidRPr="00EF19F0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9F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EF19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13,807</w:t>
            </w:r>
            <w:r w:rsidRPr="00EF19F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D1F64" w:rsidRPr="0033466C" w14:paraId="1AFBBFD3" w14:textId="77777777" w:rsidTr="00143E07">
        <w:trPr>
          <w:trHeight w:val="60"/>
        </w:trPr>
        <w:tc>
          <w:tcPr>
            <w:tcW w:w="2520" w:type="dxa"/>
            <w:tcBorders>
              <w:top w:val="nil"/>
              <w:left w:val="nil"/>
              <w:right w:val="nil"/>
            </w:tcBorders>
            <w:vAlign w:val="bottom"/>
          </w:tcPr>
          <w:p w14:paraId="3EF309FD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D31378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9E8CEE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9151FE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115" w:right="-15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03345A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FC0137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C76E60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E25016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273576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3A9EB3" w14:textId="54FE6B6B" w:rsidR="000D1F64" w:rsidRPr="0033466C" w:rsidRDefault="005E7FAA" w:rsidP="0068282E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15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</w:t>
            </w:r>
            <w:r w:rsidRPr="0068282E">
              <w:rPr>
                <w:rFonts w:asciiTheme="majorBidi" w:hAnsiTheme="majorBidi" w:cs="Angsana New"/>
                <w:sz w:val="30"/>
                <w:szCs w:val="30"/>
                <w:lang w:bidi="th-TH"/>
              </w:rPr>
              <w:t>139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AE700A8" w14:textId="77777777" w:rsidR="000D1F64" w:rsidRPr="0033466C" w:rsidRDefault="000D1F64" w:rsidP="000D1F64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left="-2779" w:right="-158" w:hanging="108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4" w:type="dxa"/>
            <w:vAlign w:val="bottom"/>
          </w:tcPr>
          <w:p w14:paraId="3B111FBF" w14:textId="3B043C97" w:rsidR="000D1F64" w:rsidRPr="00EF19F0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9F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EF19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7,795</w:t>
            </w:r>
            <w:r w:rsidRPr="00EF19F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D1F64" w:rsidRPr="0033466C" w14:paraId="06F0DBEA" w14:textId="77777777" w:rsidTr="00143E07">
        <w:trPr>
          <w:trHeight w:val="60"/>
        </w:trPr>
        <w:tc>
          <w:tcPr>
            <w:tcW w:w="2520" w:type="dxa"/>
            <w:tcBorders>
              <w:top w:val="nil"/>
              <w:left w:val="nil"/>
              <w:right w:val="nil"/>
            </w:tcBorders>
            <w:vAlign w:val="bottom"/>
          </w:tcPr>
          <w:p w14:paraId="46FAC889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ค่าใช้จ่ายดำเนินงานอื่น   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EC032B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424278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FCB1C3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115" w:right="-15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3C5A35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5DA853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0F68C5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3327B5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8711F0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1FA3DF" w14:textId="77777777" w:rsidR="000D1F64" w:rsidRDefault="000D1F64" w:rsidP="000D1F64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right="-15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4C7ED17" w14:textId="1E2B3F64" w:rsidR="005E7FAA" w:rsidRPr="0033466C" w:rsidRDefault="005E7FAA" w:rsidP="0068282E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15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</w:t>
            </w:r>
            <w:r w:rsidRPr="0068282E">
              <w:rPr>
                <w:rFonts w:asciiTheme="majorBidi" w:hAnsiTheme="majorBidi" w:cs="Angsana New"/>
                <w:sz w:val="30"/>
                <w:szCs w:val="30"/>
                <w:lang w:bidi="th-TH"/>
              </w:rPr>
              <w:t>945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4DF8172" w14:textId="77777777" w:rsidR="000D1F64" w:rsidRPr="0033466C" w:rsidRDefault="000D1F64" w:rsidP="000D1F64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left="-2779" w:right="-158" w:hanging="108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4" w:type="dxa"/>
            <w:vAlign w:val="bottom"/>
          </w:tcPr>
          <w:p w14:paraId="5D75B014" w14:textId="757E0F91" w:rsidR="000D1F64" w:rsidRPr="00EF19F0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9F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EF19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52,456</w:t>
            </w:r>
            <w:r w:rsidRPr="00EF19F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D1F64" w:rsidRPr="0033466C" w14:paraId="3A1FA3E8" w14:textId="77777777" w:rsidTr="00143E07">
        <w:trPr>
          <w:trHeight w:val="60"/>
        </w:trPr>
        <w:tc>
          <w:tcPr>
            <w:tcW w:w="2520" w:type="dxa"/>
            <w:tcBorders>
              <w:top w:val="nil"/>
              <w:left w:val="nil"/>
              <w:right w:val="nil"/>
            </w:tcBorders>
            <w:vAlign w:val="bottom"/>
          </w:tcPr>
          <w:p w14:paraId="61316205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8A34A1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left="-115"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11E405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65845B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939085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1C02A7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9E8D52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A055AA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030A30" w14:textId="77777777" w:rsidR="000D1F64" w:rsidRPr="0033466C" w:rsidRDefault="000D1F64" w:rsidP="000D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AAC73" w14:textId="75B879C2" w:rsidR="000D1F64" w:rsidRPr="005E7FAA" w:rsidRDefault="005E7FAA" w:rsidP="000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7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18,174</w:t>
            </w:r>
          </w:p>
        </w:tc>
        <w:tc>
          <w:tcPr>
            <w:tcW w:w="270" w:type="dxa"/>
            <w:vAlign w:val="bottom"/>
          </w:tcPr>
          <w:p w14:paraId="76A6AFE2" w14:textId="77777777" w:rsidR="000D1F64" w:rsidRPr="0033466C" w:rsidRDefault="000D1F64" w:rsidP="000D1F64">
            <w:pPr>
              <w:pStyle w:val="acctfourfigures"/>
              <w:tabs>
                <w:tab w:val="clear" w:pos="765"/>
                <w:tab w:val="decimal" w:pos="718"/>
              </w:tabs>
              <w:spacing w:line="380" w:lineRule="exact"/>
              <w:ind w:left="-2779" w:right="-158" w:hanging="10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677D2" w14:textId="1E94D803" w:rsidR="000D1F64" w:rsidRPr="00EF19F0" w:rsidRDefault="000D1F64" w:rsidP="000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5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19F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30,</w:t>
            </w:r>
            <w:r w:rsidRPr="00075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</w:t>
            </w:r>
          </w:p>
        </w:tc>
      </w:tr>
    </w:tbl>
    <w:p w14:paraId="052F9765" w14:textId="77777777" w:rsidR="0033466C" w:rsidRPr="00143E07" w:rsidRDefault="0033466C" w:rsidP="00E96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CC"/>
          <w:sz w:val="10"/>
          <w:szCs w:val="10"/>
        </w:rPr>
      </w:pPr>
    </w:p>
    <w:tbl>
      <w:tblPr>
        <w:tblW w:w="940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102"/>
        <w:gridCol w:w="1048"/>
        <w:gridCol w:w="241"/>
        <w:gridCol w:w="957"/>
        <w:gridCol w:w="236"/>
        <w:gridCol w:w="1042"/>
        <w:gridCol w:w="239"/>
        <w:gridCol w:w="957"/>
        <w:gridCol w:w="268"/>
        <w:gridCol w:w="1005"/>
        <w:gridCol w:w="249"/>
        <w:gridCol w:w="1061"/>
      </w:tblGrid>
      <w:tr w:rsidR="00906CF6" w:rsidRPr="0033466C" w14:paraId="1C499108" w14:textId="77777777" w:rsidTr="00143E07">
        <w:trPr>
          <w:trHeight w:val="57"/>
        </w:trPr>
        <w:tc>
          <w:tcPr>
            <w:tcW w:w="2102" w:type="dxa"/>
            <w:tcBorders>
              <w:top w:val="nil"/>
              <w:left w:val="nil"/>
              <w:right w:val="nil"/>
            </w:tcBorders>
            <w:vAlign w:val="bottom"/>
          </w:tcPr>
          <w:p w14:paraId="27C0DAC3" w14:textId="4E137FE1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244" w:type="dxa"/>
            <w:gridSpan w:val="3"/>
            <w:tcBorders>
              <w:left w:val="nil"/>
              <w:right w:val="nil"/>
            </w:tcBorders>
            <w:vAlign w:val="bottom"/>
          </w:tcPr>
          <w:p w14:paraId="2C952CC7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71E3A223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44CFFC5F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119276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38" w:type="dxa"/>
            <w:gridSpan w:val="3"/>
            <w:tcBorders>
              <w:left w:val="nil"/>
              <w:right w:val="nil"/>
            </w:tcBorders>
            <w:vAlign w:val="bottom"/>
          </w:tcPr>
          <w:p w14:paraId="0F2CC3CA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435FC6DE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4C5D0C1D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8A689BB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gridSpan w:val="3"/>
            <w:vAlign w:val="bottom"/>
          </w:tcPr>
          <w:p w14:paraId="17FE9291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E526A" w:rsidRPr="0033466C" w14:paraId="6F075596" w14:textId="77777777" w:rsidTr="00143E07">
        <w:trPr>
          <w:trHeight w:val="57"/>
        </w:trPr>
        <w:tc>
          <w:tcPr>
            <w:tcW w:w="2102" w:type="dxa"/>
            <w:tcBorders>
              <w:top w:val="nil"/>
              <w:left w:val="nil"/>
              <w:right w:val="nil"/>
            </w:tcBorders>
            <w:vAlign w:val="bottom"/>
          </w:tcPr>
          <w:p w14:paraId="4D4D96E7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34A30232" w14:textId="6689C33A" w:rsidR="00FE526A" w:rsidRPr="0033466C" w:rsidRDefault="00FE526A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40" w:right="-2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  <w:p w14:paraId="6C980FAE" w14:textId="21D33912" w:rsidR="00FE526A" w:rsidRPr="0033466C" w:rsidRDefault="00FE526A" w:rsidP="001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200" w:right="-150" w:firstLine="8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09E660C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7BD9A1F" w14:textId="7C35DEB1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line="240" w:lineRule="auto"/>
              <w:ind w:left="-350" w:right="-130" w:firstLine="2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3FCE8734" w14:textId="43EF0980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25BE1D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vAlign w:val="bottom"/>
          </w:tcPr>
          <w:p w14:paraId="1A33A883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50" w:firstLine="5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  <w:p w14:paraId="777D00DA" w14:textId="4AD472DF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1196A8EE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BDB5E25" w14:textId="19DDD115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09B78750" w14:textId="73632C8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0CEC1AE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42E2A5B0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50" w:firstLine="8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  <w:p w14:paraId="691E9942" w14:textId="0BFB39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49" w:type="dxa"/>
            <w:vAlign w:val="bottom"/>
          </w:tcPr>
          <w:p w14:paraId="55EA65FF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C57CC7E" w14:textId="6EFC602C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6F4CC3FB" w14:textId="28D242AE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FE526A" w:rsidRPr="0033466C" w14:paraId="1A56F612" w14:textId="77777777" w:rsidTr="00143E07">
        <w:trPr>
          <w:trHeight w:val="57"/>
        </w:trPr>
        <w:tc>
          <w:tcPr>
            <w:tcW w:w="2102" w:type="dxa"/>
            <w:tcBorders>
              <w:top w:val="nil"/>
              <w:left w:val="nil"/>
              <w:right w:val="nil"/>
            </w:tcBorders>
            <w:vAlign w:val="bottom"/>
          </w:tcPr>
          <w:p w14:paraId="076B60CB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01" w:type="dxa"/>
            <w:gridSpan w:val="11"/>
            <w:tcBorders>
              <w:left w:val="nil"/>
            </w:tcBorders>
            <w:vAlign w:val="bottom"/>
          </w:tcPr>
          <w:p w14:paraId="3D6D049E" w14:textId="77777777" w:rsidR="00FE526A" w:rsidRPr="0033466C" w:rsidRDefault="00FE526A" w:rsidP="00FE526A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466C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E526A" w:rsidRPr="0033466C" w14:paraId="455022EA" w14:textId="77777777" w:rsidTr="00143E07">
        <w:trPr>
          <w:trHeight w:val="405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ACDC2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</w:p>
        </w:tc>
        <w:tc>
          <w:tcPr>
            <w:tcW w:w="10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244E51" w14:textId="759663AE" w:rsidR="00FE526A" w:rsidRPr="0033466C" w:rsidRDefault="00542E95" w:rsidP="00542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331,650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D2DCD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32EA0A" w14:textId="36159B04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582,697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94FEE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8C568B" w14:textId="2D069BAA" w:rsidR="00FE526A" w:rsidRPr="0033466C" w:rsidRDefault="00542E95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371,03</w:t>
            </w:r>
            <w:r w:rsidR="00F42B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100B8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E54DBE" w14:textId="12130B24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364,996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41CA9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2C576C" w14:textId="0603D026" w:rsidR="00FE526A" w:rsidRPr="0033466C" w:rsidRDefault="00542E95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702,68</w:t>
            </w:r>
            <w:r w:rsidR="00F42B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49" w:type="dxa"/>
            <w:vAlign w:val="bottom"/>
          </w:tcPr>
          <w:p w14:paraId="4D22CB8F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  <w:vAlign w:val="bottom"/>
          </w:tcPr>
          <w:p w14:paraId="4AE81A92" w14:textId="55D869AD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947,693</w:t>
            </w:r>
          </w:p>
        </w:tc>
      </w:tr>
      <w:tr w:rsidR="00FE526A" w:rsidRPr="0033466C" w14:paraId="52A1B105" w14:textId="77777777" w:rsidTr="00143E07">
        <w:trPr>
          <w:trHeight w:val="197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8369D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33E314" w14:textId="71410C9C" w:rsidR="00FE526A" w:rsidRPr="00542E95" w:rsidRDefault="00542E95" w:rsidP="00542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573,587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B3907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79550" w14:textId="5DC95A75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810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7FABF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3B65AD" w14:textId="45A62E24" w:rsidR="00FE526A" w:rsidRPr="0033466C" w:rsidRDefault="00542E95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82,296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87417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4A72D1" w14:textId="1D9FBF03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9B50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0A084F" w14:textId="4C25F8C3" w:rsidR="00FE526A" w:rsidRPr="0033466C" w:rsidRDefault="00542E95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655,883</w:t>
            </w:r>
          </w:p>
        </w:tc>
        <w:tc>
          <w:tcPr>
            <w:tcW w:w="249" w:type="dxa"/>
            <w:vAlign w:val="bottom"/>
          </w:tcPr>
          <w:p w14:paraId="0FED73AD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7B776F" w14:textId="5CCB4F62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881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817</w:t>
            </w:r>
          </w:p>
        </w:tc>
      </w:tr>
    </w:tbl>
    <w:p w14:paraId="6CAE6BDA" w14:textId="77777777" w:rsidR="00FE526A" w:rsidRPr="0033466C" w:rsidRDefault="00FE526A" w:rsidP="007A0E63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43355" w14:textId="322C9A2E" w:rsidR="007A0E63" w:rsidRPr="0033466C" w:rsidRDefault="007A0E63" w:rsidP="007A0E63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กลุ่มบริษัทดำเนินธุรกิจเฉพาะในประเทศเท่านั้น 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1100AABF" w14:textId="77777777" w:rsidR="00FE2ADC" w:rsidRPr="00B93F16" w:rsidRDefault="00FE2ADC" w:rsidP="00396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42CF73D1" w14:textId="41987656" w:rsidR="00396E71" w:rsidRPr="0033466C" w:rsidRDefault="00396E71" w:rsidP="00396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46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การกระทบยอดสินทรัพย์และหนี้สินของส่วนงานที่รายงาน </w:t>
      </w:r>
    </w:p>
    <w:p w14:paraId="2B9AEECC" w14:textId="5076D6D3" w:rsidR="00396E71" w:rsidRPr="00FE2ADC" w:rsidRDefault="00396E71" w:rsidP="0024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9"/>
        <w:gridCol w:w="1258"/>
        <w:gridCol w:w="270"/>
        <w:gridCol w:w="1263"/>
      </w:tblGrid>
      <w:tr w:rsidR="00FE526A" w:rsidRPr="0033466C" w14:paraId="4FCBF0EB" w14:textId="77777777" w:rsidTr="00FE526A">
        <w:trPr>
          <w:tblHeader/>
        </w:trPr>
        <w:tc>
          <w:tcPr>
            <w:tcW w:w="3480" w:type="pct"/>
          </w:tcPr>
          <w:p w14:paraId="31BA4C72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2FC3AEEF" w14:textId="3C32E99E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33466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bottom"/>
          </w:tcPr>
          <w:p w14:paraId="011ACE76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14:paraId="7C6F2ADA" w14:textId="37FC8AE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</w:tr>
      <w:tr w:rsidR="00FE526A" w:rsidRPr="0033466C" w14:paraId="38D098C7" w14:textId="77777777" w:rsidTr="00FE526A">
        <w:trPr>
          <w:tblHeader/>
        </w:trPr>
        <w:tc>
          <w:tcPr>
            <w:tcW w:w="3480" w:type="pct"/>
          </w:tcPr>
          <w:p w14:paraId="757852B1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5" w:type="pct"/>
          </w:tcPr>
          <w:p w14:paraId="11CA346A" w14:textId="32CD5378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549726B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3DB73748" w14:textId="6D9D34D1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E526A" w:rsidRPr="0033466C" w14:paraId="13D8E242" w14:textId="77777777" w:rsidTr="00FE526A">
        <w:trPr>
          <w:tblHeader/>
        </w:trPr>
        <w:tc>
          <w:tcPr>
            <w:tcW w:w="3480" w:type="pct"/>
          </w:tcPr>
          <w:p w14:paraId="3581D90B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0" w:type="pct"/>
            <w:gridSpan w:val="3"/>
          </w:tcPr>
          <w:p w14:paraId="5CE68DC0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526A" w:rsidRPr="0033466C" w14:paraId="6A53AF7F" w14:textId="77777777" w:rsidTr="00FE526A">
        <w:tc>
          <w:tcPr>
            <w:tcW w:w="3480" w:type="pct"/>
          </w:tcPr>
          <w:p w14:paraId="026CB9D9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85" w:type="pct"/>
          </w:tcPr>
          <w:p w14:paraId="6488D8B5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EE8093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08C78C07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526A" w:rsidRPr="0033466C" w14:paraId="086D7CE5" w14:textId="77777777" w:rsidTr="00FE526A">
        <w:tc>
          <w:tcPr>
            <w:tcW w:w="3480" w:type="pct"/>
          </w:tcPr>
          <w:p w14:paraId="27809BDE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685" w:type="pct"/>
            <w:vAlign w:val="bottom"/>
          </w:tcPr>
          <w:p w14:paraId="6953A46A" w14:textId="3EB202B7" w:rsidR="00FE526A" w:rsidRPr="0033466C" w:rsidRDefault="00542E95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702,68</w:t>
            </w:r>
            <w:r w:rsidR="00F42B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8D76DB8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8" w:type="pct"/>
            <w:vAlign w:val="bottom"/>
          </w:tcPr>
          <w:p w14:paraId="0B990550" w14:textId="2E869695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947,693</w:t>
            </w:r>
          </w:p>
        </w:tc>
      </w:tr>
      <w:tr w:rsidR="00FE526A" w:rsidRPr="0033466C" w14:paraId="5F05DF1C" w14:textId="77777777" w:rsidTr="00FE526A">
        <w:tc>
          <w:tcPr>
            <w:tcW w:w="3480" w:type="pct"/>
          </w:tcPr>
          <w:p w14:paraId="6B5D24D2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7DC726CC" w14:textId="687AE7C9" w:rsidR="00FE526A" w:rsidRPr="0033466C" w:rsidRDefault="00542E95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690,</w:t>
            </w:r>
            <w:r w:rsidR="00F42B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809</w:t>
            </w:r>
          </w:p>
        </w:tc>
        <w:tc>
          <w:tcPr>
            <w:tcW w:w="147" w:type="pct"/>
          </w:tcPr>
          <w:p w14:paraId="5C284D6E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112F4F67" w14:textId="73008ED8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621,378</w:t>
            </w:r>
          </w:p>
        </w:tc>
      </w:tr>
      <w:tr w:rsidR="00FE526A" w:rsidRPr="0033466C" w14:paraId="70204E9B" w14:textId="77777777" w:rsidTr="00FE526A">
        <w:tc>
          <w:tcPr>
            <w:tcW w:w="3480" w:type="pct"/>
          </w:tcPr>
          <w:p w14:paraId="7F4D13F4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5DCEDA03" w14:textId="4A410D51" w:rsidR="00FE526A" w:rsidRPr="0033466C" w:rsidRDefault="00542E95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1,393,</w:t>
            </w:r>
            <w:r w:rsidR="00F42B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491</w:t>
            </w:r>
          </w:p>
        </w:tc>
        <w:tc>
          <w:tcPr>
            <w:tcW w:w="147" w:type="pct"/>
          </w:tcPr>
          <w:p w14:paraId="638E8C0A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07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6E9F4B80" w14:textId="2592073E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1,569,071</w:t>
            </w:r>
          </w:p>
        </w:tc>
      </w:tr>
      <w:tr w:rsidR="00FE526A" w:rsidRPr="0033466C" w14:paraId="66A15617" w14:textId="77777777" w:rsidTr="00FE526A">
        <w:tc>
          <w:tcPr>
            <w:tcW w:w="3480" w:type="pct"/>
          </w:tcPr>
          <w:p w14:paraId="227479BC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</w:tcPr>
          <w:p w14:paraId="5F2CDBD6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47" w:type="pct"/>
          </w:tcPr>
          <w:p w14:paraId="56FA9268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65CF8EAC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</w:tr>
      <w:tr w:rsidR="00FE526A" w:rsidRPr="0033466C" w14:paraId="653207FD" w14:textId="77777777" w:rsidTr="00FE526A">
        <w:tc>
          <w:tcPr>
            <w:tcW w:w="3480" w:type="pct"/>
          </w:tcPr>
          <w:p w14:paraId="5670A8FD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85" w:type="pct"/>
          </w:tcPr>
          <w:p w14:paraId="6A91F931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7D11C1E9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88" w:type="pct"/>
          </w:tcPr>
          <w:p w14:paraId="2D49042D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FE526A" w:rsidRPr="0033466C" w14:paraId="60061027" w14:textId="77777777" w:rsidTr="00FE526A">
        <w:tc>
          <w:tcPr>
            <w:tcW w:w="3480" w:type="pct"/>
          </w:tcPr>
          <w:p w14:paraId="4B69665A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685" w:type="pct"/>
            <w:vAlign w:val="bottom"/>
          </w:tcPr>
          <w:p w14:paraId="7C8B6D2E" w14:textId="5B74B113" w:rsidR="00FE526A" w:rsidRPr="0033466C" w:rsidRDefault="00542E95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655,883</w:t>
            </w:r>
          </w:p>
        </w:tc>
        <w:tc>
          <w:tcPr>
            <w:tcW w:w="147" w:type="pct"/>
            <w:vAlign w:val="bottom"/>
          </w:tcPr>
          <w:p w14:paraId="0BE8753A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88" w:type="pct"/>
            <w:vAlign w:val="bottom"/>
          </w:tcPr>
          <w:p w14:paraId="6FE5DAC1" w14:textId="470721A8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881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817</w:t>
            </w:r>
          </w:p>
        </w:tc>
      </w:tr>
      <w:tr w:rsidR="00FE526A" w:rsidRPr="0033466C" w14:paraId="039D76C8" w14:textId="77777777" w:rsidTr="00FE526A">
        <w:tc>
          <w:tcPr>
            <w:tcW w:w="3480" w:type="pct"/>
          </w:tcPr>
          <w:p w14:paraId="63A693B0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33F3B8A4" w14:textId="508B6F48" w:rsidR="00FE526A" w:rsidRPr="0033466C" w:rsidRDefault="00542E95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90,</w:t>
            </w:r>
            <w:r w:rsidR="00F42B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488</w:t>
            </w:r>
          </w:p>
        </w:tc>
        <w:tc>
          <w:tcPr>
            <w:tcW w:w="147" w:type="pct"/>
            <w:vAlign w:val="bottom"/>
          </w:tcPr>
          <w:p w14:paraId="27FF457E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0719CB6B" w14:textId="7B6B3EB5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34,155</w:t>
            </w:r>
          </w:p>
        </w:tc>
      </w:tr>
      <w:tr w:rsidR="00FE526A" w:rsidRPr="0033466C" w14:paraId="1600E448" w14:textId="77777777" w:rsidTr="00FE526A">
        <w:tc>
          <w:tcPr>
            <w:tcW w:w="3480" w:type="pct"/>
          </w:tcPr>
          <w:p w14:paraId="4AE27EE4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A0FF7" w14:textId="21DD9BCC" w:rsidR="00FE526A" w:rsidRPr="0033466C" w:rsidRDefault="00542E95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</w:t>
            </w:r>
            <w:r w:rsidR="00F42B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F42B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371</w:t>
            </w:r>
          </w:p>
        </w:tc>
        <w:tc>
          <w:tcPr>
            <w:tcW w:w="147" w:type="pct"/>
            <w:vAlign w:val="bottom"/>
          </w:tcPr>
          <w:p w14:paraId="4BD37FEC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F710E" w14:textId="5A805E51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915,972</w:t>
            </w:r>
          </w:p>
        </w:tc>
      </w:tr>
    </w:tbl>
    <w:p w14:paraId="4076F4E1" w14:textId="77777777" w:rsidR="00CE573C" w:rsidRPr="0033466C" w:rsidRDefault="00CE573C" w:rsidP="00CE57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6F44483" w14:textId="77777777" w:rsidR="00FE2ADC" w:rsidRDefault="00FE2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DAF7359" w14:textId="61A30B45" w:rsidR="00AA5028" w:rsidRPr="004B6BFC" w:rsidRDefault="00AA5028" w:rsidP="00AA502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6BF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308C39B2" w14:textId="77777777" w:rsidR="00305BB0" w:rsidRPr="0033466C" w:rsidRDefault="00305BB0" w:rsidP="00305B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53592BDA" w14:textId="617B928C" w:rsidR="00AA5028" w:rsidRPr="0033466C" w:rsidRDefault="00AA5028" w:rsidP="00AA5028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กำไรต่อหุ้นขั้นพื้นฐานสำหรับงวด</w:t>
      </w:r>
      <w:r w:rsidR="00F42B59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FE526A" w:rsidRPr="0033466C">
        <w:rPr>
          <w:rFonts w:asciiTheme="majorBidi" w:hAnsiTheme="majorBidi" w:cstheme="majorBidi"/>
          <w:sz w:val="30"/>
          <w:szCs w:val="30"/>
          <w:cs/>
        </w:rPr>
        <w:t>หก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3</w:t>
      </w:r>
      <w:r w:rsidR="00FE526A" w:rsidRPr="0033466C">
        <w:rPr>
          <w:rFonts w:asciiTheme="majorBidi" w:hAnsiTheme="majorBidi" w:cstheme="majorBidi"/>
          <w:sz w:val="30"/>
          <w:szCs w:val="30"/>
        </w:rPr>
        <w:t xml:space="preserve">0 </w:t>
      </w:r>
      <w:r w:rsidR="00FE526A" w:rsidRPr="0033466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363C1" w:rsidRPr="0033466C">
        <w:rPr>
          <w:rFonts w:asciiTheme="majorBidi" w:hAnsiTheme="majorBidi" w:cstheme="majorBidi"/>
          <w:sz w:val="30"/>
          <w:szCs w:val="30"/>
        </w:rPr>
        <w:t>2563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363C1" w:rsidRPr="0033466C">
        <w:rPr>
          <w:rFonts w:asciiTheme="majorBidi" w:hAnsiTheme="majorBidi" w:cstheme="majorBidi"/>
          <w:sz w:val="30"/>
          <w:szCs w:val="30"/>
        </w:rPr>
        <w:t>2562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="00F165C7" w:rsidRPr="0033466C">
        <w:rPr>
          <w:rFonts w:asciiTheme="majorBidi" w:hAnsiTheme="majorBidi" w:cstheme="majorBidi"/>
          <w:sz w:val="30"/>
          <w:szCs w:val="30"/>
          <w:cs/>
        </w:rPr>
        <w:t xml:space="preserve"> แสดงการคำนวณดังนี้</w:t>
      </w:r>
    </w:p>
    <w:p w14:paraId="1EF4265C" w14:textId="63E7469C" w:rsidR="00AA5028" w:rsidRPr="0033466C" w:rsidRDefault="00AA5028" w:rsidP="00AA5028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8"/>
        <w:gridCol w:w="1138"/>
        <w:gridCol w:w="285"/>
        <w:gridCol w:w="1139"/>
        <w:gridCol w:w="285"/>
        <w:gridCol w:w="989"/>
        <w:gridCol w:w="333"/>
        <w:gridCol w:w="1082"/>
      </w:tblGrid>
      <w:tr w:rsidR="0033466C" w:rsidRPr="0033466C" w14:paraId="39EA088B" w14:textId="77777777" w:rsidTr="004B6BFC">
        <w:trPr>
          <w:trHeight w:val="422"/>
        </w:trPr>
        <w:tc>
          <w:tcPr>
            <w:tcW w:w="2143" w:type="pct"/>
          </w:tcPr>
          <w:p w14:paraId="4BB3187E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cs/>
              </w:rPr>
              <w:br w:type="page"/>
            </w:r>
          </w:p>
        </w:tc>
        <w:tc>
          <w:tcPr>
            <w:tcW w:w="1394" w:type="pct"/>
            <w:gridSpan w:val="3"/>
          </w:tcPr>
          <w:p w14:paraId="30BF8080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3DB18977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5EF36156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6BFC" w:rsidRPr="0033466C" w14:paraId="663610AF" w14:textId="77777777" w:rsidTr="004B6BFC">
        <w:trPr>
          <w:trHeight w:val="422"/>
        </w:trPr>
        <w:tc>
          <w:tcPr>
            <w:tcW w:w="2143" w:type="pct"/>
            <w:vAlign w:val="bottom"/>
          </w:tcPr>
          <w:p w14:paraId="62569057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9" w:type="pct"/>
          </w:tcPr>
          <w:p w14:paraId="2DEC3D43" w14:textId="41418F34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5" w:type="pct"/>
          </w:tcPr>
          <w:p w14:paraId="5AF6FD25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19" w:type="pct"/>
          </w:tcPr>
          <w:p w14:paraId="505A4B0F" w14:textId="5388CF93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14:paraId="32FE5764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626B621B" w14:textId="2CB01CD6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35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1" w:type="pct"/>
          </w:tcPr>
          <w:p w14:paraId="4C9F8A49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F89029D" w14:textId="1FA83616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16"/>
              </w:tabs>
              <w:spacing w:line="240" w:lineRule="auto"/>
              <w:ind w:left="-121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3466C" w:rsidRPr="0033466C" w14:paraId="00502667" w14:textId="77777777" w:rsidTr="00D70788">
        <w:trPr>
          <w:trHeight w:val="309"/>
        </w:trPr>
        <w:tc>
          <w:tcPr>
            <w:tcW w:w="2143" w:type="pct"/>
            <w:vAlign w:val="bottom"/>
          </w:tcPr>
          <w:p w14:paraId="432AE6A3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7"/>
          </w:tcPr>
          <w:p w14:paraId="5FDEC59E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33466C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/</w:t>
            </w: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B6BFC" w:rsidRPr="0033466C" w14:paraId="53A39E98" w14:textId="77777777" w:rsidTr="004B6BFC">
        <w:trPr>
          <w:trHeight w:val="834"/>
        </w:trPr>
        <w:tc>
          <w:tcPr>
            <w:tcW w:w="2143" w:type="pct"/>
            <w:vAlign w:val="bottom"/>
          </w:tcPr>
          <w:p w14:paraId="1DDDF564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250573B1" w14:textId="77777777" w:rsid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04BA180" w14:textId="2A51D6C1" w:rsidR="00F21FBA" w:rsidRPr="0033466C" w:rsidRDefault="00F21FBA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155" w:type="pct"/>
          </w:tcPr>
          <w:p w14:paraId="607F8B68" w14:textId="77777777" w:rsidR="0033466C" w:rsidRPr="0033466C" w:rsidRDefault="0033466C" w:rsidP="00334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2FE9ECC7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95FA53" w14:textId="3C2D4E22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14,921</w:t>
            </w:r>
          </w:p>
        </w:tc>
        <w:tc>
          <w:tcPr>
            <w:tcW w:w="155" w:type="pct"/>
          </w:tcPr>
          <w:p w14:paraId="5EB12EB9" w14:textId="77777777" w:rsidR="0033466C" w:rsidRPr="0033466C" w:rsidRDefault="0033466C" w:rsidP="00334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3838D359" w14:textId="77777777" w:rsid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D375F7" w14:textId="025A2C23" w:rsidR="00F21FBA" w:rsidRPr="0033466C" w:rsidRDefault="00F21FBA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60,101</w:t>
            </w:r>
          </w:p>
        </w:tc>
        <w:tc>
          <w:tcPr>
            <w:tcW w:w="181" w:type="pct"/>
          </w:tcPr>
          <w:p w14:paraId="40618A41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31543DDA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687D81" w14:textId="07D5AABE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</w:p>
        </w:tc>
      </w:tr>
      <w:tr w:rsidR="004B6BFC" w:rsidRPr="0033466C" w14:paraId="706C9AAC" w14:textId="77777777" w:rsidTr="004B6BFC">
        <w:trPr>
          <w:trHeight w:val="44"/>
        </w:trPr>
        <w:tc>
          <w:tcPr>
            <w:tcW w:w="2143" w:type="pct"/>
            <w:vAlign w:val="bottom"/>
          </w:tcPr>
          <w:p w14:paraId="47081A2A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9" w:type="pct"/>
          </w:tcPr>
          <w:p w14:paraId="1CE09B25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" w:type="pct"/>
          </w:tcPr>
          <w:p w14:paraId="6FACA4C5" w14:textId="77777777" w:rsidR="0033466C" w:rsidRPr="0033466C" w:rsidRDefault="0033466C" w:rsidP="0033466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</w:tcPr>
          <w:p w14:paraId="4D39FA99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 w:hanging="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" w:type="pct"/>
          </w:tcPr>
          <w:p w14:paraId="444FA21D" w14:textId="77777777" w:rsidR="0033466C" w:rsidRPr="0033466C" w:rsidRDefault="0033466C" w:rsidP="0033466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8" w:type="pct"/>
          </w:tcPr>
          <w:p w14:paraId="3E0B06E8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1" w:type="pct"/>
          </w:tcPr>
          <w:p w14:paraId="4814B9FD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0" w:type="pct"/>
          </w:tcPr>
          <w:p w14:paraId="5E2FF23B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B6BFC" w:rsidRPr="0033466C" w14:paraId="3D1AABE6" w14:textId="77777777" w:rsidTr="004B6BFC">
        <w:trPr>
          <w:trHeight w:val="400"/>
        </w:trPr>
        <w:tc>
          <w:tcPr>
            <w:tcW w:w="2143" w:type="pct"/>
            <w:vAlign w:val="bottom"/>
          </w:tcPr>
          <w:p w14:paraId="11769F24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7" w:hanging="16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จำนวนหุ้นสามัญที่ออก ณ </w:t>
            </w:r>
            <w:r w:rsidRPr="0033466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 </w:t>
            </w:r>
            <w:r w:rsidRPr="0033466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เมษายน</w:t>
            </w:r>
          </w:p>
        </w:tc>
        <w:tc>
          <w:tcPr>
            <w:tcW w:w="619" w:type="pct"/>
          </w:tcPr>
          <w:p w14:paraId="0EC3D5DD" w14:textId="67536BB0" w:rsidR="0033466C" w:rsidRPr="00135A06" w:rsidRDefault="00F21FBA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600,000</w:t>
            </w:r>
          </w:p>
        </w:tc>
        <w:tc>
          <w:tcPr>
            <w:tcW w:w="155" w:type="pct"/>
          </w:tcPr>
          <w:p w14:paraId="09F03217" w14:textId="77777777" w:rsidR="0033466C" w:rsidRPr="0033466C" w:rsidRDefault="0033466C" w:rsidP="003346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EBE55AD" w14:textId="7D48E181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444,000</w:t>
            </w:r>
          </w:p>
        </w:tc>
        <w:tc>
          <w:tcPr>
            <w:tcW w:w="155" w:type="pct"/>
          </w:tcPr>
          <w:p w14:paraId="46E9A5F7" w14:textId="77777777" w:rsidR="0033466C" w:rsidRPr="0033466C" w:rsidRDefault="0033466C" w:rsidP="0033466C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C90BF96" w14:textId="07D8A778" w:rsidR="0033466C" w:rsidRPr="0033466C" w:rsidRDefault="00F21FBA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600,000</w:t>
            </w:r>
          </w:p>
        </w:tc>
        <w:tc>
          <w:tcPr>
            <w:tcW w:w="181" w:type="pct"/>
          </w:tcPr>
          <w:p w14:paraId="2812A294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DF3CD5F" w14:textId="4FB3A3C0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7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444,000</w:t>
            </w:r>
          </w:p>
        </w:tc>
      </w:tr>
      <w:tr w:rsidR="004B6BFC" w:rsidRPr="0033466C" w14:paraId="3A3DE889" w14:textId="77777777" w:rsidTr="004B6BFC">
        <w:trPr>
          <w:trHeight w:val="411"/>
        </w:trPr>
        <w:tc>
          <w:tcPr>
            <w:tcW w:w="2143" w:type="pct"/>
            <w:vAlign w:val="bottom"/>
          </w:tcPr>
          <w:p w14:paraId="43417018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7" w:hanging="16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407624E1" w14:textId="64452A2C" w:rsidR="0033466C" w:rsidRPr="0033466C" w:rsidRDefault="00F21FBA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0F71B59E" w14:textId="77777777" w:rsidR="0033466C" w:rsidRPr="0033466C" w:rsidRDefault="0033466C" w:rsidP="003346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85114C4" w14:textId="4F88137D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6,857</w:t>
            </w:r>
          </w:p>
        </w:tc>
        <w:tc>
          <w:tcPr>
            <w:tcW w:w="155" w:type="pct"/>
          </w:tcPr>
          <w:p w14:paraId="799656AD" w14:textId="77777777" w:rsidR="0033466C" w:rsidRPr="0033466C" w:rsidRDefault="0033466C" w:rsidP="0033466C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178822E3" w14:textId="1474C0BF" w:rsidR="0033466C" w:rsidRPr="0033466C" w:rsidRDefault="00F21FBA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1" w:type="pct"/>
          </w:tcPr>
          <w:p w14:paraId="5CAF11A4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3449CBD" w14:textId="78C7FECE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76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6,857</w:t>
            </w:r>
          </w:p>
        </w:tc>
      </w:tr>
      <w:tr w:rsidR="004B6BFC" w:rsidRPr="0033466C" w14:paraId="638D94AB" w14:textId="77777777" w:rsidTr="004B6BFC">
        <w:trPr>
          <w:trHeight w:val="834"/>
        </w:trPr>
        <w:tc>
          <w:tcPr>
            <w:tcW w:w="2143" w:type="pct"/>
            <w:vAlign w:val="bottom"/>
          </w:tcPr>
          <w:p w14:paraId="740E9C7E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7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(ขั้นพื้นฐาน)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92E82E5" w14:textId="77777777" w:rsidR="00F21FBA" w:rsidRDefault="00F21FBA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DD18190" w14:textId="20362B79" w:rsidR="0033466C" w:rsidRPr="00F21FBA" w:rsidRDefault="00F21FBA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F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600,000</w:t>
            </w:r>
          </w:p>
        </w:tc>
        <w:tc>
          <w:tcPr>
            <w:tcW w:w="155" w:type="pct"/>
          </w:tcPr>
          <w:p w14:paraId="6964781B" w14:textId="77777777" w:rsidR="0033466C" w:rsidRPr="0033466C" w:rsidRDefault="0033466C" w:rsidP="00334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BB0A7BB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3367C3" w14:textId="031F8BFA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450,857</w:t>
            </w:r>
          </w:p>
        </w:tc>
        <w:tc>
          <w:tcPr>
            <w:tcW w:w="155" w:type="pct"/>
          </w:tcPr>
          <w:p w14:paraId="2E208EEA" w14:textId="77777777" w:rsidR="0033466C" w:rsidRPr="0033466C" w:rsidRDefault="0033466C" w:rsidP="0033466C">
            <w:pPr>
              <w:ind w:right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69CD580F" w14:textId="77777777" w:rsid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838B337" w14:textId="7AD36FC8" w:rsidR="00F21FBA" w:rsidRPr="0033466C" w:rsidRDefault="00F21FBA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F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600,000</w:t>
            </w:r>
          </w:p>
        </w:tc>
        <w:tc>
          <w:tcPr>
            <w:tcW w:w="181" w:type="pct"/>
          </w:tcPr>
          <w:p w14:paraId="42401887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C34507A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810AF2" w14:textId="7E004244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7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450,857</w:t>
            </w:r>
          </w:p>
        </w:tc>
      </w:tr>
      <w:tr w:rsidR="004B6BFC" w:rsidRPr="0033466C" w14:paraId="73D698D4" w14:textId="77777777" w:rsidTr="004B6BFC">
        <w:trPr>
          <w:trHeight w:val="422"/>
        </w:trPr>
        <w:tc>
          <w:tcPr>
            <w:tcW w:w="2143" w:type="pct"/>
            <w:vAlign w:val="bottom"/>
          </w:tcPr>
          <w:p w14:paraId="498D4B26" w14:textId="77777777" w:rsidR="0033466C" w:rsidRPr="0033466C" w:rsidRDefault="0033466C" w:rsidP="00334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C88C147" w14:textId="752B0E40" w:rsidR="0033466C" w:rsidRPr="00CE2F6D" w:rsidRDefault="009206E6" w:rsidP="00920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0004</w:t>
            </w:r>
          </w:p>
        </w:tc>
        <w:tc>
          <w:tcPr>
            <w:tcW w:w="155" w:type="pct"/>
          </w:tcPr>
          <w:p w14:paraId="356B9DC8" w14:textId="77777777" w:rsidR="0033466C" w:rsidRPr="0033466C" w:rsidRDefault="0033466C" w:rsidP="00334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C90C517" w14:textId="5F2D4E96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3466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155" w:type="pct"/>
          </w:tcPr>
          <w:p w14:paraId="58E5EF7A" w14:textId="77777777" w:rsidR="0033466C" w:rsidRPr="0033466C" w:rsidRDefault="0033466C" w:rsidP="00334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0820F95C" w14:textId="2A59A6E5" w:rsidR="0033466C" w:rsidRPr="0033466C" w:rsidRDefault="00F21FBA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81" w:type="pct"/>
          </w:tcPr>
          <w:p w14:paraId="740AF052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2B278F1" w14:textId="3FC3E260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3466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001</w:t>
            </w:r>
          </w:p>
        </w:tc>
      </w:tr>
    </w:tbl>
    <w:p w14:paraId="7B6AA060" w14:textId="4497754A" w:rsidR="00FE2ADC" w:rsidRPr="001E1300" w:rsidRDefault="00FE2ADC">
      <w:pPr>
        <w:rPr>
          <w:sz w:val="32"/>
          <w:szCs w:val="32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4"/>
        <w:gridCol w:w="1131"/>
        <w:gridCol w:w="298"/>
        <w:gridCol w:w="1124"/>
        <w:gridCol w:w="290"/>
        <w:gridCol w:w="996"/>
        <w:gridCol w:w="283"/>
        <w:gridCol w:w="1128"/>
      </w:tblGrid>
      <w:tr w:rsidR="0033466C" w:rsidRPr="0033466C" w14:paraId="289912CC" w14:textId="77777777" w:rsidTr="00D70788">
        <w:trPr>
          <w:trHeight w:val="422"/>
        </w:trPr>
        <w:tc>
          <w:tcPr>
            <w:tcW w:w="2142" w:type="pct"/>
          </w:tcPr>
          <w:p w14:paraId="0AB1F0B5" w14:textId="1E248E0F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cs/>
              </w:rPr>
              <w:br w:type="page"/>
            </w:r>
          </w:p>
        </w:tc>
        <w:tc>
          <w:tcPr>
            <w:tcW w:w="1390" w:type="pct"/>
            <w:gridSpan w:val="3"/>
          </w:tcPr>
          <w:p w14:paraId="676C149C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</w:tcPr>
          <w:p w14:paraId="385FA21A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47DA9BD5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66C" w:rsidRPr="0033466C" w14:paraId="188331D9" w14:textId="77777777" w:rsidTr="004B6BFC">
        <w:trPr>
          <w:trHeight w:val="422"/>
        </w:trPr>
        <w:tc>
          <w:tcPr>
            <w:tcW w:w="2142" w:type="pct"/>
            <w:vAlign w:val="bottom"/>
          </w:tcPr>
          <w:p w14:paraId="1372DC7A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6" w:type="pct"/>
          </w:tcPr>
          <w:p w14:paraId="3880E8EC" w14:textId="0D5D43A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" w:type="pct"/>
          </w:tcPr>
          <w:p w14:paraId="44746CD7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12" w:type="pct"/>
          </w:tcPr>
          <w:p w14:paraId="41805C68" w14:textId="68F0B4A5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8" w:type="pct"/>
          </w:tcPr>
          <w:p w14:paraId="7465D5A0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2" w:type="pct"/>
          </w:tcPr>
          <w:p w14:paraId="01C13EC9" w14:textId="726A7AFB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35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4" w:type="pct"/>
          </w:tcPr>
          <w:p w14:paraId="6D92489C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1FF86D3B" w14:textId="7403228B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16"/>
              </w:tabs>
              <w:spacing w:line="240" w:lineRule="auto"/>
              <w:ind w:left="-121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3466C" w:rsidRPr="0033466C" w14:paraId="2F483CF1" w14:textId="77777777" w:rsidTr="00D70788">
        <w:trPr>
          <w:trHeight w:val="422"/>
        </w:trPr>
        <w:tc>
          <w:tcPr>
            <w:tcW w:w="2142" w:type="pct"/>
            <w:vAlign w:val="bottom"/>
          </w:tcPr>
          <w:p w14:paraId="7C1C1B42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8" w:type="pct"/>
            <w:gridSpan w:val="7"/>
          </w:tcPr>
          <w:p w14:paraId="5D4EB37A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33466C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/ </w:t>
            </w: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3466C" w:rsidRPr="0033466C" w14:paraId="0E478E37" w14:textId="77777777" w:rsidTr="004B6BFC">
        <w:trPr>
          <w:trHeight w:val="834"/>
        </w:trPr>
        <w:tc>
          <w:tcPr>
            <w:tcW w:w="2142" w:type="pct"/>
            <w:vAlign w:val="bottom"/>
          </w:tcPr>
          <w:p w14:paraId="0156B96E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0303F8D9" w14:textId="77777777" w:rsid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23BC6EE" w14:textId="3C73EF2E" w:rsidR="00D70788" w:rsidRPr="0033466C" w:rsidRDefault="00D70788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17,995</w:t>
            </w:r>
          </w:p>
        </w:tc>
        <w:tc>
          <w:tcPr>
            <w:tcW w:w="162" w:type="pct"/>
          </w:tcPr>
          <w:p w14:paraId="2A4B8D20" w14:textId="77777777" w:rsidR="0033466C" w:rsidRPr="0033466C" w:rsidRDefault="0033466C" w:rsidP="00334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93334BE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D5F3930" w14:textId="5C7B275A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30,675</w:t>
            </w:r>
          </w:p>
        </w:tc>
        <w:tc>
          <w:tcPr>
            <w:tcW w:w="158" w:type="pct"/>
          </w:tcPr>
          <w:p w14:paraId="0921C7B3" w14:textId="77777777" w:rsidR="0033466C" w:rsidRPr="0033466C" w:rsidRDefault="0033466C" w:rsidP="003346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3485243C" w14:textId="77777777" w:rsid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92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7CE2CB" w14:textId="675BD5A4" w:rsidR="00F21FBA" w:rsidRPr="0033466C" w:rsidRDefault="00F21FBA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92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60,146</w:t>
            </w:r>
          </w:p>
        </w:tc>
        <w:tc>
          <w:tcPr>
            <w:tcW w:w="154" w:type="pct"/>
          </w:tcPr>
          <w:p w14:paraId="7715790F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54F14641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92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19CFA9F" w14:textId="4721058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712</w:t>
            </w:r>
          </w:p>
        </w:tc>
      </w:tr>
      <w:tr w:rsidR="0033466C" w:rsidRPr="0033466C" w14:paraId="6458B372" w14:textId="77777777" w:rsidTr="004B6BFC">
        <w:trPr>
          <w:trHeight w:val="234"/>
        </w:trPr>
        <w:tc>
          <w:tcPr>
            <w:tcW w:w="2142" w:type="pct"/>
            <w:vAlign w:val="bottom"/>
          </w:tcPr>
          <w:p w14:paraId="6A278F65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0AB51779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 w:hanging="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" w:type="pct"/>
          </w:tcPr>
          <w:p w14:paraId="60522125" w14:textId="77777777" w:rsidR="0033466C" w:rsidRPr="0033466C" w:rsidRDefault="0033466C" w:rsidP="0033466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49CE7E61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8" w:type="pct"/>
          </w:tcPr>
          <w:p w14:paraId="11D32556" w14:textId="77777777" w:rsidR="0033466C" w:rsidRPr="0033466C" w:rsidRDefault="0033466C" w:rsidP="0033466C">
            <w:pPr>
              <w:ind w:right="13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6C4BFC67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" w:type="pct"/>
          </w:tcPr>
          <w:p w14:paraId="3A1EE30B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4DF8FEED" w14:textId="77777777" w:rsidR="0033466C" w:rsidRPr="0033466C" w:rsidRDefault="0033466C" w:rsidP="0033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0788" w:rsidRPr="0033466C" w14:paraId="3CCA1725" w14:textId="77777777" w:rsidTr="004B6BFC">
        <w:trPr>
          <w:trHeight w:val="411"/>
        </w:trPr>
        <w:tc>
          <w:tcPr>
            <w:tcW w:w="2142" w:type="pct"/>
            <w:vAlign w:val="bottom"/>
          </w:tcPr>
          <w:p w14:paraId="39E90517" w14:textId="77777777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16" w:type="pct"/>
          </w:tcPr>
          <w:p w14:paraId="3B7513AE" w14:textId="52A2DE04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600,000</w:t>
            </w:r>
          </w:p>
        </w:tc>
        <w:tc>
          <w:tcPr>
            <w:tcW w:w="162" w:type="pct"/>
          </w:tcPr>
          <w:p w14:paraId="1580C943" w14:textId="77777777" w:rsidR="00D70788" w:rsidRPr="0033466C" w:rsidRDefault="00D70788" w:rsidP="00D7078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8B5DB05" w14:textId="7F072A06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444,000</w:t>
            </w:r>
          </w:p>
        </w:tc>
        <w:tc>
          <w:tcPr>
            <w:tcW w:w="158" w:type="pct"/>
          </w:tcPr>
          <w:p w14:paraId="43A013D3" w14:textId="77777777" w:rsidR="00D70788" w:rsidRPr="0033466C" w:rsidRDefault="00D70788" w:rsidP="00D70788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F256AA7" w14:textId="783FA4AB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600,000</w:t>
            </w:r>
          </w:p>
        </w:tc>
        <w:tc>
          <w:tcPr>
            <w:tcW w:w="154" w:type="pct"/>
          </w:tcPr>
          <w:p w14:paraId="0979832E" w14:textId="77777777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15AA2E97" w14:textId="539AE2D7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444,000</w:t>
            </w:r>
          </w:p>
        </w:tc>
      </w:tr>
      <w:tr w:rsidR="00D70788" w:rsidRPr="0033466C" w14:paraId="65206D79" w14:textId="77777777" w:rsidTr="004B6BFC">
        <w:trPr>
          <w:trHeight w:val="411"/>
        </w:trPr>
        <w:tc>
          <w:tcPr>
            <w:tcW w:w="2142" w:type="pct"/>
            <w:vAlign w:val="bottom"/>
          </w:tcPr>
          <w:p w14:paraId="2FE6BA70" w14:textId="77777777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ผลกระทบจากหุ้นที่ออกจำหน่าย                 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18B25EA" w14:textId="4D2C2D4C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62" w:type="pct"/>
          </w:tcPr>
          <w:p w14:paraId="123A69F0" w14:textId="77777777" w:rsidR="00D70788" w:rsidRPr="0033466C" w:rsidRDefault="00D70788" w:rsidP="00D7078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5FECD30" w14:textId="5A169E8E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3,448</w:t>
            </w:r>
          </w:p>
        </w:tc>
        <w:tc>
          <w:tcPr>
            <w:tcW w:w="158" w:type="pct"/>
          </w:tcPr>
          <w:p w14:paraId="7B12A2B2" w14:textId="77777777" w:rsidR="00D70788" w:rsidRPr="0033466C" w:rsidRDefault="00D70788" w:rsidP="00D7078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14F874F6" w14:textId="3C9D3E84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" w:type="pct"/>
          </w:tcPr>
          <w:p w14:paraId="1AABC33B" w14:textId="77777777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A6D7B4F" w14:textId="4A9C45C5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3,448</w:t>
            </w:r>
          </w:p>
        </w:tc>
      </w:tr>
      <w:tr w:rsidR="00D70788" w:rsidRPr="0033466C" w14:paraId="568AB82F" w14:textId="77777777" w:rsidTr="004B6BFC">
        <w:trPr>
          <w:trHeight w:val="834"/>
        </w:trPr>
        <w:tc>
          <w:tcPr>
            <w:tcW w:w="2142" w:type="pct"/>
            <w:vAlign w:val="bottom"/>
          </w:tcPr>
          <w:p w14:paraId="2814AAC0" w14:textId="77777777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2D2A164" w14:textId="77777777" w:rsidR="00D70788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6A32F03" w14:textId="55863891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F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600,000</w:t>
            </w:r>
          </w:p>
        </w:tc>
        <w:tc>
          <w:tcPr>
            <w:tcW w:w="162" w:type="pct"/>
          </w:tcPr>
          <w:p w14:paraId="2D4F4EFF" w14:textId="77777777" w:rsidR="00D70788" w:rsidRPr="0033466C" w:rsidRDefault="00D70788" w:rsidP="00D70788">
            <w:pPr>
              <w:ind w:right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C579E26" w14:textId="77777777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1621973" w14:textId="285B0C65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447,448</w:t>
            </w:r>
          </w:p>
        </w:tc>
        <w:tc>
          <w:tcPr>
            <w:tcW w:w="158" w:type="pct"/>
          </w:tcPr>
          <w:p w14:paraId="0B773D6D" w14:textId="77777777" w:rsidR="00D70788" w:rsidRPr="0033466C" w:rsidRDefault="00D70788" w:rsidP="00D70788">
            <w:pPr>
              <w:ind w:right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7774144F" w14:textId="77777777" w:rsidR="00D70788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1C77B7C" w14:textId="3B3C0A0B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F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600,000</w:t>
            </w:r>
          </w:p>
        </w:tc>
        <w:tc>
          <w:tcPr>
            <w:tcW w:w="154" w:type="pct"/>
          </w:tcPr>
          <w:p w14:paraId="6CD92394" w14:textId="77777777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2D390BB" w14:textId="77777777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A20AF3" w14:textId="796418D7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447,448</w:t>
            </w:r>
          </w:p>
        </w:tc>
      </w:tr>
      <w:tr w:rsidR="00D70788" w:rsidRPr="0033466C" w14:paraId="3658322D" w14:textId="77777777" w:rsidTr="004B6BFC">
        <w:trPr>
          <w:trHeight w:val="411"/>
        </w:trPr>
        <w:tc>
          <w:tcPr>
            <w:tcW w:w="2142" w:type="pct"/>
            <w:vAlign w:val="bottom"/>
          </w:tcPr>
          <w:p w14:paraId="22C8CDD9" w14:textId="77777777" w:rsidR="00D70788" w:rsidRPr="0033466C" w:rsidRDefault="00D70788" w:rsidP="00D707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16" w:type="pct"/>
            <w:tcBorders>
              <w:top w:val="double" w:sz="4" w:space="0" w:color="auto"/>
              <w:bottom w:val="double" w:sz="4" w:space="0" w:color="auto"/>
            </w:tcBorders>
          </w:tcPr>
          <w:p w14:paraId="0C8DD175" w14:textId="38A640EB" w:rsidR="00D70788" w:rsidRPr="0033466C" w:rsidRDefault="00D70788" w:rsidP="00D707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162" w:type="pct"/>
          </w:tcPr>
          <w:p w14:paraId="37A91DE4" w14:textId="77777777" w:rsidR="00D70788" w:rsidRPr="0033466C" w:rsidRDefault="00D70788" w:rsidP="00D7078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bottom w:val="double" w:sz="4" w:space="0" w:color="auto"/>
            </w:tcBorders>
          </w:tcPr>
          <w:p w14:paraId="6DEC89FE" w14:textId="74EFC363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3466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158" w:type="pct"/>
          </w:tcPr>
          <w:p w14:paraId="2676D122" w14:textId="77777777" w:rsidR="00D70788" w:rsidRPr="0033466C" w:rsidRDefault="00D70788" w:rsidP="00D7078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  <w:bottom w:val="double" w:sz="4" w:space="0" w:color="auto"/>
            </w:tcBorders>
          </w:tcPr>
          <w:p w14:paraId="3741C292" w14:textId="28FF6FCC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54" w:type="pct"/>
          </w:tcPr>
          <w:p w14:paraId="70D21DDF" w14:textId="77777777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top w:val="double" w:sz="4" w:space="0" w:color="auto"/>
              <w:bottom w:val="double" w:sz="4" w:space="0" w:color="auto"/>
            </w:tcBorders>
          </w:tcPr>
          <w:p w14:paraId="47D0F51D" w14:textId="4F52AACB" w:rsidR="00D70788" w:rsidRPr="0033466C" w:rsidRDefault="00D70788" w:rsidP="00D70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3466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</w:p>
        </w:tc>
      </w:tr>
    </w:tbl>
    <w:p w14:paraId="3A8CB1F4" w14:textId="4293AAF7" w:rsidR="0033466C" w:rsidRPr="0033466C" w:rsidRDefault="0033466C" w:rsidP="00AA5028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6B1B3006" w14:textId="77AFE674" w:rsidR="000C1748" w:rsidRPr="0033466C" w:rsidRDefault="000C1748" w:rsidP="00290C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33466C"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14:paraId="08789D3D" w14:textId="678BCE81" w:rsidR="00E35E0B" w:rsidRPr="00135A06" w:rsidRDefault="00E35E0B" w:rsidP="00C42DD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135A0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797E12B6" w14:textId="77777777" w:rsidR="00970043" w:rsidRPr="00403B47" w:rsidRDefault="00970043" w:rsidP="009700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/>
          <w:b/>
          <w:bCs/>
          <w:sz w:val="30"/>
          <w:szCs w:val="30"/>
          <w:highlight w:val="yellow"/>
          <w:cs/>
          <w:lang w:val="th-TH"/>
        </w:rPr>
      </w:pPr>
    </w:p>
    <w:p w14:paraId="1EA5F91B" w14:textId="265F0901" w:rsidR="00A36CA9" w:rsidRDefault="00A36CA9" w:rsidP="00A36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/>
          <w:spacing w:val="-2"/>
          <w:sz w:val="30"/>
          <w:szCs w:val="30"/>
        </w:rPr>
      </w:pP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ในการประชุมคณะกรรมการบริษัทเมื่อวันที่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7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เมษายน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2563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คณะกรรมการบริษัทมีอนุมัติให้จ่ายเงินปันผล</w:t>
      </w:r>
      <w:r w:rsidR="00E23E59">
        <w:rPr>
          <w:rFonts w:ascii="Angsana New" w:hAnsi="Angsana New" w:cs="Angsana New"/>
          <w:spacing w:val="-2"/>
          <w:sz w:val="30"/>
          <w:szCs w:val="30"/>
        </w:rPr>
        <w:br/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ระหว่างกาลแทนการจ่ายเงินปันผลประจำปี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2562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โดยเป็นการจ่ายจากกำไรสุทธิสำหรับปี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2562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และกำไรสะสมของบริษัท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อัตราหุ้นละ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0.04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24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เงินปันผลดังกล่าวได้จ่ายให้แก่ผู้ถือหุ้นในวันที่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30401">
        <w:rPr>
          <w:rFonts w:ascii="Angsana New" w:hAnsi="Angsana New" w:cs="Angsana New"/>
          <w:spacing w:val="-2"/>
          <w:sz w:val="30"/>
          <w:szCs w:val="30"/>
        </w:rPr>
        <w:br/>
      </w:r>
      <w:r w:rsidRPr="00243128">
        <w:rPr>
          <w:rFonts w:ascii="Angsana New" w:hAnsi="Angsana New"/>
          <w:spacing w:val="-2"/>
          <w:sz w:val="30"/>
          <w:szCs w:val="30"/>
        </w:rPr>
        <w:t xml:space="preserve">5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พฤษภาคม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>2563</w:t>
      </w:r>
    </w:p>
    <w:p w14:paraId="3C3CEF34" w14:textId="77777777" w:rsidR="00E35E0B" w:rsidRDefault="00E35E0B" w:rsidP="00E35E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3BCF9B6" w14:textId="3EA62F7D" w:rsidR="002C7D5C" w:rsidRPr="00CE2F6D" w:rsidRDefault="002C7D5C" w:rsidP="00C42DD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E2F6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</w:t>
      </w:r>
      <w:r w:rsidRPr="00CE2F6D">
        <w:rPr>
          <w:rFonts w:asciiTheme="majorBidi" w:hAnsiTheme="majorBidi" w:cstheme="majorBidi"/>
          <w:b/>
          <w:bCs/>
          <w:sz w:val="30"/>
          <w:szCs w:val="30"/>
          <w:cs/>
        </w:rPr>
        <w:t>ผูกพัน</w:t>
      </w:r>
      <w:r w:rsidRPr="00CE2F6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FE2ADC" w:rsidRDefault="000B008F" w:rsidP="000B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7"/>
        <w:gridCol w:w="1189"/>
        <w:gridCol w:w="274"/>
        <w:gridCol w:w="1175"/>
        <w:gridCol w:w="270"/>
        <w:gridCol w:w="1080"/>
        <w:gridCol w:w="274"/>
        <w:gridCol w:w="1175"/>
      </w:tblGrid>
      <w:tr w:rsidR="000B008F" w:rsidRPr="0033466C" w14:paraId="056584E5" w14:textId="77777777" w:rsidTr="002C7D5C">
        <w:tc>
          <w:tcPr>
            <w:tcW w:w="2081" w:type="pct"/>
          </w:tcPr>
          <w:p w14:paraId="0F918D2A" w14:textId="77777777" w:rsidR="000B008F" w:rsidRPr="0033466C" w:rsidRDefault="000B008F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5DE132C9" w14:textId="77777777" w:rsidR="000B008F" w:rsidRPr="0033466C" w:rsidRDefault="000B008F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3664182" w14:textId="77777777" w:rsidR="000B008F" w:rsidRPr="0033466C" w:rsidRDefault="000B008F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24EBCEB4" w14:textId="77777777" w:rsidR="000B008F" w:rsidRPr="0033466C" w:rsidRDefault="000B008F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526A" w:rsidRPr="0033466C" w14:paraId="59F5CBE0" w14:textId="77777777" w:rsidTr="002C7D5C">
        <w:tc>
          <w:tcPr>
            <w:tcW w:w="2081" w:type="pct"/>
          </w:tcPr>
          <w:p w14:paraId="2D9FD0B2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715FFA6" w14:textId="19A438A3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170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30</w:t>
            </w:r>
            <w:r w:rsidRPr="0033466C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bottom"/>
          </w:tcPr>
          <w:p w14:paraId="51FD6BFB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2244C83" w14:textId="3C9E3AE8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45" w:type="pct"/>
          </w:tcPr>
          <w:p w14:paraId="4597E647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F69FD78" w14:textId="28113608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0" w:right="-160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30</w:t>
            </w:r>
            <w:r w:rsidRPr="0033466C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bottom"/>
          </w:tcPr>
          <w:p w14:paraId="502DE6F8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C029409" w14:textId="05C1E90A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</w:tr>
      <w:tr w:rsidR="00FE526A" w:rsidRPr="0033466C" w14:paraId="129B9BEA" w14:textId="77777777" w:rsidTr="002C7D5C">
        <w:tc>
          <w:tcPr>
            <w:tcW w:w="2081" w:type="pct"/>
          </w:tcPr>
          <w:p w14:paraId="22A7ECD5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F355E3B" w14:textId="173342AF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D6CAF69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D922EE8" w14:textId="0D7C0256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5C1E3300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D977419" w14:textId="625B8B55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064DA88B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479E95" w14:textId="464ACD9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E526A" w:rsidRPr="0033466C" w14:paraId="20187ED4" w14:textId="77777777" w:rsidTr="002C7D5C">
        <w:tc>
          <w:tcPr>
            <w:tcW w:w="2081" w:type="pct"/>
          </w:tcPr>
          <w:p w14:paraId="76B91521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9" w:type="pct"/>
            <w:gridSpan w:val="7"/>
          </w:tcPr>
          <w:p w14:paraId="356C8AE0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526A" w:rsidRPr="0033466C" w14:paraId="7379A804" w14:textId="77777777" w:rsidTr="002C7D5C">
        <w:tc>
          <w:tcPr>
            <w:tcW w:w="2081" w:type="pct"/>
          </w:tcPr>
          <w:p w14:paraId="5133A73D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8" w:type="pct"/>
          </w:tcPr>
          <w:p w14:paraId="45A3AB66" w14:textId="77777777" w:rsidR="00FE526A" w:rsidRPr="0033466C" w:rsidRDefault="00FE526A" w:rsidP="00FE526A">
            <w:pPr>
              <w:tabs>
                <w:tab w:val="clear" w:pos="680"/>
                <w:tab w:val="decimal" w:pos="864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F33289" w14:textId="77777777" w:rsidR="00FE526A" w:rsidRPr="0033466C" w:rsidRDefault="00FE526A" w:rsidP="00FE526A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1" w:type="pct"/>
          </w:tcPr>
          <w:p w14:paraId="36E67A60" w14:textId="77777777" w:rsidR="00FE526A" w:rsidRPr="0033466C" w:rsidRDefault="00FE526A" w:rsidP="00FE526A">
            <w:pPr>
              <w:tabs>
                <w:tab w:val="clear" w:pos="680"/>
                <w:tab w:val="decimal" w:pos="88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F18F17" w14:textId="77777777" w:rsidR="00FE526A" w:rsidRPr="0033466C" w:rsidRDefault="00FE526A" w:rsidP="00FE526A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480B3381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C3C702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1B68E31" w14:textId="77777777" w:rsidR="00FE526A" w:rsidRPr="0033466C" w:rsidRDefault="00FE526A" w:rsidP="00FE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0043" w:rsidRPr="0033466C" w14:paraId="15D71F22" w14:textId="77777777" w:rsidTr="002C7D5C">
        <w:tc>
          <w:tcPr>
            <w:tcW w:w="2081" w:type="pct"/>
          </w:tcPr>
          <w:p w14:paraId="1D2FA6D4" w14:textId="77777777" w:rsidR="00970043" w:rsidRPr="0033466C" w:rsidRDefault="00970043" w:rsidP="0097004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38" w:type="pct"/>
          </w:tcPr>
          <w:p w14:paraId="481FD2C8" w14:textId="4C3FB5BB" w:rsidR="00970043" w:rsidRPr="00970043" w:rsidRDefault="00CE2F6D" w:rsidP="009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11,621</w:t>
            </w:r>
          </w:p>
        </w:tc>
        <w:tc>
          <w:tcPr>
            <w:tcW w:w="147" w:type="pct"/>
          </w:tcPr>
          <w:p w14:paraId="07E60C3D" w14:textId="77777777" w:rsidR="00970043" w:rsidRPr="0033466C" w:rsidRDefault="00970043" w:rsidP="0097004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1" w:type="pct"/>
          </w:tcPr>
          <w:p w14:paraId="1F7041E0" w14:textId="3C01F54B" w:rsidR="00970043" w:rsidRPr="0033466C" w:rsidRDefault="00970043" w:rsidP="009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45" w:type="pct"/>
          </w:tcPr>
          <w:p w14:paraId="309BED51" w14:textId="77777777" w:rsidR="00970043" w:rsidRPr="0033466C" w:rsidRDefault="00970043" w:rsidP="0097004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EC0614" w14:textId="06357350" w:rsidR="00970043" w:rsidRPr="0033466C" w:rsidRDefault="00970043" w:rsidP="0097004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1B21C4F" w14:textId="77777777" w:rsidR="00970043" w:rsidRPr="0033466C" w:rsidRDefault="00970043" w:rsidP="009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8F4E3E1" w14:textId="77777777" w:rsidR="00970043" w:rsidRPr="0033466C" w:rsidRDefault="00970043" w:rsidP="0097004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76DE2" w:rsidRPr="0033466C" w14:paraId="4E3F999F" w14:textId="77777777" w:rsidTr="002C7D5C">
        <w:tc>
          <w:tcPr>
            <w:tcW w:w="2081" w:type="pct"/>
          </w:tcPr>
          <w:p w14:paraId="78D22082" w14:textId="77777777" w:rsidR="00E76DE2" w:rsidRPr="0033466C" w:rsidRDefault="00E76DE2" w:rsidP="00E76DE2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38" w:type="pct"/>
          </w:tcPr>
          <w:p w14:paraId="30360E2B" w14:textId="679E7253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147" w:type="pct"/>
          </w:tcPr>
          <w:p w14:paraId="24CA53AD" w14:textId="77777777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F8D557" w14:textId="07ADDA4D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145" w:type="pct"/>
          </w:tcPr>
          <w:p w14:paraId="651D14A3" w14:textId="77777777" w:rsidR="00E76DE2" w:rsidRPr="0033466C" w:rsidRDefault="00E76DE2" w:rsidP="00E76DE2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ADAD99" w14:textId="4B9583D3" w:rsidR="00E76DE2" w:rsidRPr="0033466C" w:rsidRDefault="00E76DE2" w:rsidP="00E76DE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CE9999A" w14:textId="77777777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8B68CAD" w14:textId="77777777" w:rsidR="00E76DE2" w:rsidRPr="0033466C" w:rsidRDefault="00E76DE2" w:rsidP="00E76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76DE2" w:rsidRPr="0033466C" w14:paraId="32DBE212" w14:textId="77777777" w:rsidTr="002C7D5C">
        <w:tc>
          <w:tcPr>
            <w:tcW w:w="2081" w:type="pct"/>
          </w:tcPr>
          <w:p w14:paraId="78F53B41" w14:textId="77777777" w:rsidR="00E76DE2" w:rsidRPr="0033466C" w:rsidRDefault="00E76DE2" w:rsidP="00E76DE2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638" w:type="pct"/>
          </w:tcPr>
          <w:p w14:paraId="72EF2C4A" w14:textId="77777777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5C830080" w14:textId="77777777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B724D0" w14:textId="77777777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864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0C1223" w14:textId="77777777" w:rsidR="00E76DE2" w:rsidRPr="0033466C" w:rsidRDefault="00E76DE2" w:rsidP="00E76DE2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2082A3" w14:textId="77777777" w:rsidR="00E76DE2" w:rsidRPr="0033466C" w:rsidRDefault="00E76DE2" w:rsidP="00E76DE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406A59" w14:textId="77777777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73CCEF2" w14:textId="77777777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6DE2" w:rsidRPr="0033466C" w14:paraId="0D7F2D8A" w14:textId="77777777" w:rsidTr="002C7D5C">
        <w:tc>
          <w:tcPr>
            <w:tcW w:w="2081" w:type="pct"/>
          </w:tcPr>
          <w:p w14:paraId="387CA34F" w14:textId="77777777" w:rsidR="00E76DE2" w:rsidRPr="0033466C" w:rsidRDefault="00E76DE2" w:rsidP="00E76DE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  <w:p w14:paraId="2091CE37" w14:textId="77777777" w:rsidR="00E76DE2" w:rsidRPr="0033466C" w:rsidRDefault="00E76DE2" w:rsidP="00E76DE2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494D675" w14:textId="77777777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9526B2E" w14:textId="1CF42D75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69E6ACC2" w14:textId="77777777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971AF7F" w14:textId="77777777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D461120" w14:textId="04C75223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040BE44D" w14:textId="77777777" w:rsidR="00E76DE2" w:rsidRPr="0033466C" w:rsidRDefault="00E76DE2" w:rsidP="00E76DE2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1EF2598" w14:textId="77777777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C0F929" w14:textId="0E82204C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2234A13" w14:textId="77777777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EDD8CE1" w14:textId="77777777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23C46" w14:textId="77777777" w:rsidR="00E76DE2" w:rsidRPr="0033466C" w:rsidRDefault="00E76DE2" w:rsidP="00E76D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76DE2" w:rsidRPr="0033466C" w14:paraId="16820CED" w14:textId="77777777" w:rsidTr="002C7D5C">
        <w:tc>
          <w:tcPr>
            <w:tcW w:w="2081" w:type="pct"/>
          </w:tcPr>
          <w:p w14:paraId="6302AE05" w14:textId="77777777" w:rsidR="00E76DE2" w:rsidRPr="0033466C" w:rsidRDefault="00E76DE2" w:rsidP="00E76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78DADA11" w14:textId="5E31E431" w:rsidR="00E76DE2" w:rsidRPr="0033466C" w:rsidRDefault="00CE2F6D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92,450</w:t>
            </w:r>
          </w:p>
        </w:tc>
        <w:tc>
          <w:tcPr>
            <w:tcW w:w="147" w:type="pct"/>
          </w:tcPr>
          <w:p w14:paraId="7EECBFB9" w14:textId="77777777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5B841EA8" w14:textId="52D75ECD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145" w:type="pct"/>
          </w:tcPr>
          <w:p w14:paraId="7698F602" w14:textId="77777777" w:rsidR="00E76DE2" w:rsidRPr="0033466C" w:rsidRDefault="00E76DE2" w:rsidP="00E76DE2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522A8E7" w14:textId="311DC28D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DB6A19F" w14:textId="77777777" w:rsidR="00E76DE2" w:rsidRPr="0033466C" w:rsidRDefault="00E76DE2" w:rsidP="00E7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</w:tcBorders>
          </w:tcPr>
          <w:p w14:paraId="62634CB1" w14:textId="77777777" w:rsidR="00E76DE2" w:rsidRPr="0033466C" w:rsidRDefault="00E76DE2" w:rsidP="00E76DE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932F72E" w14:textId="62E3DAB4" w:rsidR="00852CAD" w:rsidRDefault="00852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A4A29DE" w14:textId="19CA6C34" w:rsidR="005F14BE" w:rsidRPr="005F14BE" w:rsidRDefault="005F14BE" w:rsidP="005F14B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F14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426D9342" w14:textId="64D902B5" w:rsidR="00C86BBB" w:rsidRDefault="00C86BBB" w:rsidP="0094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449C054" w14:textId="7C1BBFF0" w:rsidR="00940D09" w:rsidRPr="00940D09" w:rsidRDefault="00FF5C51" w:rsidP="0006083B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F5C51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เมื่อวันที่</w:t>
      </w:r>
      <w:r w:rsidRPr="00FF5C5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FF5C51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FF5C51">
        <w:rPr>
          <w:rFonts w:asciiTheme="majorBidi" w:hAnsiTheme="majorBidi" w:cs="Angsana New" w:hint="cs"/>
          <w:spacing w:val="-2"/>
          <w:sz w:val="30"/>
          <w:szCs w:val="30"/>
          <w:cs/>
        </w:rPr>
        <w:t>กรกฎาคม</w:t>
      </w:r>
      <w:r w:rsidRPr="00FF5C5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FF5C51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="00C36CFC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FF5C51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="00C36CFC">
        <w:rPr>
          <w:rFonts w:asciiTheme="majorBidi" w:hAnsiTheme="majorBidi" w:cs="Angsana New" w:hint="cs"/>
          <w:spacing w:val="-2"/>
          <w:sz w:val="30"/>
          <w:szCs w:val="30"/>
          <w:cs/>
        </w:rPr>
        <w:t>ได้ดำเนินการจดทะเบียนจัดตั้งบริษัทย่อยแห่งใหม่ บริษัท ออโต้คลิก</w:t>
      </w:r>
      <w:r w:rsidR="0006083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06083B">
        <w:rPr>
          <w:rFonts w:asciiTheme="majorBidi" w:hAnsiTheme="majorBidi" w:cs="Angsana New"/>
          <w:spacing w:val="-2"/>
          <w:sz w:val="30"/>
          <w:szCs w:val="30"/>
        </w:rPr>
        <w:br/>
      </w:r>
      <w:r w:rsidR="00C36CFC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บายเอซีจี จำกัด โดยมีทุนจดทะเบียน </w:t>
      </w:r>
      <w:r w:rsidR="00C36CFC">
        <w:rPr>
          <w:rFonts w:asciiTheme="majorBidi" w:hAnsiTheme="majorBidi" w:cs="Angsana New"/>
          <w:spacing w:val="-2"/>
          <w:sz w:val="30"/>
          <w:szCs w:val="30"/>
        </w:rPr>
        <w:t>1</w:t>
      </w:r>
      <w:r w:rsidR="00C36CFC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ล้านบาท แบ่งเป็นหุ้นสามัญ </w:t>
      </w:r>
      <w:r w:rsidR="00C36CFC">
        <w:rPr>
          <w:rFonts w:asciiTheme="majorBidi" w:hAnsiTheme="majorBidi" w:cs="Angsana New"/>
          <w:spacing w:val="-2"/>
          <w:sz w:val="30"/>
          <w:szCs w:val="30"/>
        </w:rPr>
        <w:t>10,000</w:t>
      </w:r>
      <w:r w:rsidR="00C36CFC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หุ้น มูลค่าที่ตราไว้หุ้นละ </w:t>
      </w:r>
      <w:r w:rsidR="00C36CFC">
        <w:rPr>
          <w:rFonts w:asciiTheme="majorBidi" w:hAnsiTheme="majorBidi" w:cs="Angsana New"/>
          <w:spacing w:val="-2"/>
          <w:sz w:val="30"/>
          <w:szCs w:val="30"/>
        </w:rPr>
        <w:t>100</w:t>
      </w:r>
      <w:r w:rsidR="00C36CFC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บาท โดยมีวัตถุประสงค์เพื่อจำหน่ายอะไหล่รถยนต์และการให้บริการซ่อมแซมและบำรุงรักษารถยนต์ ทั้งนี้บริษัทย่อยดังกล่าว ได้จดทะเบียนจัดตั้งกับกระทรวงพาณิชย์แล้วเมื่อวันที่ </w:t>
      </w:r>
      <w:r w:rsidR="00C36CFC">
        <w:rPr>
          <w:rFonts w:asciiTheme="majorBidi" w:hAnsiTheme="majorBidi" w:cs="Angsana New"/>
          <w:spacing w:val="-2"/>
          <w:sz w:val="30"/>
          <w:szCs w:val="30"/>
        </w:rPr>
        <w:t>8</w:t>
      </w:r>
      <w:r w:rsidR="00C36CFC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กรกฎาคม </w:t>
      </w:r>
      <w:r w:rsidR="00C36CFC">
        <w:rPr>
          <w:rFonts w:asciiTheme="majorBidi" w:hAnsiTheme="majorBidi" w:cs="Angsana New"/>
          <w:spacing w:val="-2"/>
          <w:sz w:val="30"/>
          <w:szCs w:val="30"/>
        </w:rPr>
        <w:t>2563</w:t>
      </w:r>
    </w:p>
    <w:sectPr w:rsidR="00940D09" w:rsidRPr="00940D09" w:rsidSect="007E060E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37CB6" w14:textId="77777777" w:rsidR="00FB64F2" w:rsidRDefault="00FB64F2">
      <w:r>
        <w:separator/>
      </w:r>
    </w:p>
  </w:endnote>
  <w:endnote w:type="continuationSeparator" w:id="0">
    <w:p w14:paraId="2E87C0EA" w14:textId="77777777" w:rsidR="00FB64F2" w:rsidRDefault="00FB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65AE7" w14:textId="762406EE" w:rsidR="00940D09" w:rsidRPr="00BD48A3" w:rsidRDefault="00940D09" w:rsidP="00853DE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D48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D48A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24</w: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39F8FB" w14:textId="77777777" w:rsidR="00940D09" w:rsidRPr="00DF1BD9" w:rsidRDefault="00940D09" w:rsidP="000618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80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306B" w14:textId="77777777" w:rsidR="00940D09" w:rsidRDefault="00940D09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23690B">
      <w:rPr>
        <w:rStyle w:val="PageNumber"/>
        <w:rFonts w:cs="Angsana New"/>
        <w:noProof/>
      </w:rPr>
      <w:t>7</w:t>
    </w:r>
    <w:r>
      <w:rPr>
        <w:rStyle w:val="PageNumber"/>
        <w:cs/>
      </w:rPr>
      <w:fldChar w:fldCharType="end"/>
    </w:r>
  </w:p>
  <w:p w14:paraId="3C9B31D1" w14:textId="38A11BE5" w:rsidR="00940D09" w:rsidRDefault="00940D09" w:rsidP="00230A1C">
    <w:pPr>
      <w:tabs>
        <w:tab w:val="left" w:pos="8910"/>
        <w:tab w:val="left" w:pos="13860"/>
      </w:tabs>
      <w:ind w:right="360"/>
      <w:rPr>
        <w:rFonts w:ascii="Angsana New" w:hAnsi="Angsana New"/>
        <w:sz w:val="30"/>
        <w:szCs w:val="30"/>
      </w:rPr>
    </w:pPr>
    <w:r w:rsidRPr="007F5E02">
      <w:rPr>
        <w:rFonts w:ascii="Angsana New" w:hAnsi="Angsana New"/>
        <w:i/>
        <w:iCs/>
        <w:sz w:val="30"/>
        <w:szCs w:val="30"/>
      </w:rPr>
      <w:fldChar w:fldCharType="begin"/>
    </w:r>
    <w:r w:rsidRPr="007F5E02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F5E02">
      <w:rPr>
        <w:rFonts w:ascii="Angsana New" w:hAnsi="Angsana New"/>
        <w:i/>
        <w:iCs/>
        <w:sz w:val="30"/>
        <w:szCs w:val="30"/>
      </w:rPr>
      <w:fldChar w:fldCharType="separate"/>
    </w:r>
    <w:r w:rsidR="0006016B">
      <w:rPr>
        <w:rFonts w:ascii="Angsana New" w:hAnsi="Angsana New"/>
        <w:i/>
        <w:iCs/>
        <w:noProof/>
        <w:sz w:val="30"/>
        <w:szCs w:val="30"/>
      </w:rPr>
      <w:t>acgt3</w:t>
    </w:r>
    <w:r w:rsidRPr="007F5E02">
      <w:rPr>
        <w:rFonts w:ascii="Angsana New" w:hAnsi="Angsana New"/>
        <w:i/>
        <w:iCs/>
        <w:sz w:val="30"/>
        <w:szCs w:val="30"/>
      </w:rPr>
      <w:fldChar w:fldCharType="end"/>
    </w:r>
    <w:r w:rsidRPr="007F5E02">
      <w:rPr>
        <w:rFonts w:ascii="Angsana New" w:hAnsi="Angsana New" w:cs="Angsana New" w:hint="cs"/>
        <w:i/>
        <w:iCs/>
        <w:sz w:val="30"/>
        <w:szCs w:val="30"/>
        <w:cs/>
      </w:rPr>
      <w:t xml:space="preserve">                                                                  </w:t>
    </w:r>
    <w:r w:rsidRPr="007F5E02">
      <w:rPr>
        <w:rFonts w:ascii="Angsana New" w:hAnsi="Angsana New" w:cs="Angsana New"/>
        <w:i/>
        <w:iCs/>
        <w:sz w:val="30"/>
        <w:szCs w:val="30"/>
        <w:cs/>
      </w:rPr>
      <w:t xml:space="preserve">     </w:t>
    </w:r>
    <w:r w:rsidRPr="007F5E02">
      <w:rPr>
        <w:rFonts w:ascii="Angsana New" w:hAnsi="Angsana New" w:cs="Angsana New" w:hint="cs"/>
        <w:i/>
        <w:iCs/>
        <w:sz w:val="30"/>
        <w:szCs w:val="30"/>
        <w:cs/>
      </w:rPr>
      <w:t xml:space="preserve">                         </w:t>
    </w:r>
    <w:r>
      <w:rPr>
        <w:rFonts w:ascii="Angsana New" w:hAnsi="Angsana New" w:hint="cs"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FE624" w14:textId="629CD1DB" w:rsidR="00940D09" w:rsidRPr="00BD48A3" w:rsidRDefault="00940D09" w:rsidP="00853DE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D48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D48A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25</w: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BACB7DD" w14:textId="77777777" w:rsidR="00940D09" w:rsidRPr="00DF1BD9" w:rsidRDefault="00940D09" w:rsidP="000618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80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345C5" w14:textId="42DA9FE4" w:rsidR="00940D09" w:rsidRPr="00853DEB" w:rsidRDefault="00940D09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33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9F88023" w14:textId="77777777" w:rsidR="00940D09" w:rsidRPr="006105F4" w:rsidRDefault="00940D09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C7392" w14:textId="77777777" w:rsidR="00940D09" w:rsidRDefault="00940D09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3A2A784A" w14:textId="0986C4FE" w:rsidR="00940D09" w:rsidRDefault="00940D09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06016B">
      <w:rPr>
        <w:rFonts w:ascii="Angsana New" w:hAnsi="Angsana New"/>
        <w:noProof/>
        <w:sz w:val="30"/>
        <w:szCs w:val="30"/>
      </w:rPr>
      <w:t>acgt3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FFBFE" w14:textId="77777777" w:rsidR="00FB64F2" w:rsidRDefault="00FB64F2">
      <w:r>
        <w:separator/>
      </w:r>
    </w:p>
  </w:footnote>
  <w:footnote w:type="continuationSeparator" w:id="0">
    <w:p w14:paraId="3098020E" w14:textId="77777777" w:rsidR="00FB64F2" w:rsidRDefault="00FB6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576F1" w14:textId="77777777" w:rsidR="00940D09" w:rsidRDefault="00940D09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A80C50D" w14:textId="7B8879D9" w:rsidR="00940D09" w:rsidRDefault="00940D09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39148B32" w14:textId="27C83330" w:rsidR="00940D09" w:rsidRPr="0034106F" w:rsidRDefault="00940D09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642CC039" w14:textId="77777777" w:rsidR="00940D09" w:rsidRPr="00B239E0" w:rsidRDefault="00940D09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87C8A" w14:textId="77777777" w:rsidR="00940D09" w:rsidRDefault="00940D09" w:rsidP="009D6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97EC3A1" w14:textId="77777777" w:rsidR="00940D09" w:rsidRDefault="00940D09" w:rsidP="009D6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5F23B6F3" w14:textId="77777777" w:rsidR="00940D09" w:rsidRPr="0034106F" w:rsidRDefault="00940D09" w:rsidP="009D6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47BA8188" w14:textId="77777777" w:rsidR="00940D09" w:rsidRPr="007F6AE3" w:rsidRDefault="00940D09" w:rsidP="0046261B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7CF88" w14:textId="77777777" w:rsidR="00940D09" w:rsidRDefault="00940D09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53318612" w14:textId="77777777" w:rsidR="00940D09" w:rsidRDefault="00940D09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2DF14F82" w14:textId="77777777" w:rsidR="00940D09" w:rsidRPr="0034106F" w:rsidRDefault="00940D09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1D840871" w14:textId="77777777" w:rsidR="00940D09" w:rsidRPr="00B239E0" w:rsidRDefault="00940D09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16CF9" w14:textId="77777777" w:rsidR="00940D09" w:rsidRDefault="00940D09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4D9E755B" w14:textId="77777777" w:rsidR="00940D09" w:rsidRDefault="00940D09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53090949" w14:textId="77777777" w:rsidR="00940D09" w:rsidRPr="0034106F" w:rsidRDefault="00940D09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1CB61E92" w14:textId="77777777" w:rsidR="00940D09" w:rsidRPr="00B239E0" w:rsidRDefault="00940D09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4"/>
  </w:num>
  <w:num w:numId="15">
    <w:abstractNumId w:val="18"/>
  </w:num>
  <w:num w:numId="16">
    <w:abstractNumId w:val="16"/>
  </w:num>
  <w:num w:numId="17">
    <w:abstractNumId w:val="10"/>
  </w:num>
  <w:num w:numId="18">
    <w:abstractNumId w:val="21"/>
  </w:num>
  <w:num w:numId="19">
    <w:abstractNumId w:val="12"/>
  </w:num>
  <w:num w:numId="20">
    <w:abstractNumId w:val="22"/>
  </w:num>
  <w:num w:numId="21">
    <w:abstractNumId w:val="11"/>
  </w:num>
  <w:num w:numId="22">
    <w:abstractNumId w:val="19"/>
  </w:num>
  <w:num w:numId="23">
    <w:abstractNumId w:val="15"/>
  </w:num>
  <w:num w:numId="24">
    <w:abstractNumId w:val="20"/>
  </w:num>
  <w:num w:numId="25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763E"/>
    <w:rsid w:val="00007C2F"/>
    <w:rsid w:val="00007CD2"/>
    <w:rsid w:val="00010FAB"/>
    <w:rsid w:val="00014D70"/>
    <w:rsid w:val="00014F2A"/>
    <w:rsid w:val="00015351"/>
    <w:rsid w:val="0001540F"/>
    <w:rsid w:val="00016396"/>
    <w:rsid w:val="000167C6"/>
    <w:rsid w:val="0001715D"/>
    <w:rsid w:val="00017BB1"/>
    <w:rsid w:val="0002015B"/>
    <w:rsid w:val="00020849"/>
    <w:rsid w:val="00021407"/>
    <w:rsid w:val="00022A4D"/>
    <w:rsid w:val="0002302B"/>
    <w:rsid w:val="0002387C"/>
    <w:rsid w:val="00024CB8"/>
    <w:rsid w:val="00025237"/>
    <w:rsid w:val="000310A2"/>
    <w:rsid w:val="00031EEC"/>
    <w:rsid w:val="00032317"/>
    <w:rsid w:val="00033962"/>
    <w:rsid w:val="00033B43"/>
    <w:rsid w:val="0003439E"/>
    <w:rsid w:val="000345BD"/>
    <w:rsid w:val="00034A38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6368"/>
    <w:rsid w:val="0004764E"/>
    <w:rsid w:val="00050189"/>
    <w:rsid w:val="00050499"/>
    <w:rsid w:val="000521F3"/>
    <w:rsid w:val="0005240A"/>
    <w:rsid w:val="00052ACD"/>
    <w:rsid w:val="00052DDE"/>
    <w:rsid w:val="000538DA"/>
    <w:rsid w:val="0005619C"/>
    <w:rsid w:val="0006016B"/>
    <w:rsid w:val="0006078F"/>
    <w:rsid w:val="0006083B"/>
    <w:rsid w:val="00060DB9"/>
    <w:rsid w:val="000615EA"/>
    <w:rsid w:val="00061884"/>
    <w:rsid w:val="00061938"/>
    <w:rsid w:val="00061C9E"/>
    <w:rsid w:val="000621C5"/>
    <w:rsid w:val="00062E41"/>
    <w:rsid w:val="0006385D"/>
    <w:rsid w:val="0006510C"/>
    <w:rsid w:val="000658FA"/>
    <w:rsid w:val="00067194"/>
    <w:rsid w:val="000673F5"/>
    <w:rsid w:val="00067A1C"/>
    <w:rsid w:val="00067DE7"/>
    <w:rsid w:val="00070513"/>
    <w:rsid w:val="00070B39"/>
    <w:rsid w:val="00073106"/>
    <w:rsid w:val="000742D5"/>
    <w:rsid w:val="00075353"/>
    <w:rsid w:val="0007538D"/>
    <w:rsid w:val="00076326"/>
    <w:rsid w:val="00076A0F"/>
    <w:rsid w:val="00076BF3"/>
    <w:rsid w:val="00076EB6"/>
    <w:rsid w:val="00077C1A"/>
    <w:rsid w:val="000800AA"/>
    <w:rsid w:val="000803C8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817"/>
    <w:rsid w:val="00092E1A"/>
    <w:rsid w:val="00093CD0"/>
    <w:rsid w:val="0009456F"/>
    <w:rsid w:val="00094A9A"/>
    <w:rsid w:val="00095BA6"/>
    <w:rsid w:val="00095C58"/>
    <w:rsid w:val="00096537"/>
    <w:rsid w:val="0009720F"/>
    <w:rsid w:val="00097337"/>
    <w:rsid w:val="00097943"/>
    <w:rsid w:val="00097DB9"/>
    <w:rsid w:val="000A0173"/>
    <w:rsid w:val="000A1A61"/>
    <w:rsid w:val="000A1B71"/>
    <w:rsid w:val="000A1DA3"/>
    <w:rsid w:val="000A2B73"/>
    <w:rsid w:val="000A2EBF"/>
    <w:rsid w:val="000A3018"/>
    <w:rsid w:val="000A404F"/>
    <w:rsid w:val="000A5444"/>
    <w:rsid w:val="000A56FF"/>
    <w:rsid w:val="000A5F28"/>
    <w:rsid w:val="000A61EB"/>
    <w:rsid w:val="000A61F8"/>
    <w:rsid w:val="000A697F"/>
    <w:rsid w:val="000B008F"/>
    <w:rsid w:val="000B0ACE"/>
    <w:rsid w:val="000B0B7C"/>
    <w:rsid w:val="000B18FC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38"/>
    <w:rsid w:val="000C293D"/>
    <w:rsid w:val="000C476D"/>
    <w:rsid w:val="000C4923"/>
    <w:rsid w:val="000C4FB4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1F64"/>
    <w:rsid w:val="000D202D"/>
    <w:rsid w:val="000D3484"/>
    <w:rsid w:val="000D3EF2"/>
    <w:rsid w:val="000D47FC"/>
    <w:rsid w:val="000D6312"/>
    <w:rsid w:val="000D6CDD"/>
    <w:rsid w:val="000D776D"/>
    <w:rsid w:val="000D7EE9"/>
    <w:rsid w:val="000E04E2"/>
    <w:rsid w:val="000E16F0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6FE1"/>
    <w:rsid w:val="0011740E"/>
    <w:rsid w:val="00117F53"/>
    <w:rsid w:val="001218F7"/>
    <w:rsid w:val="001224FD"/>
    <w:rsid w:val="00123835"/>
    <w:rsid w:val="0012704B"/>
    <w:rsid w:val="00127B83"/>
    <w:rsid w:val="00132FDC"/>
    <w:rsid w:val="0013387B"/>
    <w:rsid w:val="001346A5"/>
    <w:rsid w:val="001346EA"/>
    <w:rsid w:val="00135322"/>
    <w:rsid w:val="00135923"/>
    <w:rsid w:val="00135A06"/>
    <w:rsid w:val="00135E95"/>
    <w:rsid w:val="0013630A"/>
    <w:rsid w:val="00136C26"/>
    <w:rsid w:val="001379F1"/>
    <w:rsid w:val="00137CA3"/>
    <w:rsid w:val="00137EF8"/>
    <w:rsid w:val="00137F22"/>
    <w:rsid w:val="00140EB5"/>
    <w:rsid w:val="00141CA3"/>
    <w:rsid w:val="00141DCF"/>
    <w:rsid w:val="001436BC"/>
    <w:rsid w:val="00143E07"/>
    <w:rsid w:val="00143E23"/>
    <w:rsid w:val="0014598A"/>
    <w:rsid w:val="00145E66"/>
    <w:rsid w:val="001474BD"/>
    <w:rsid w:val="00147D18"/>
    <w:rsid w:val="00147FB5"/>
    <w:rsid w:val="00150D6A"/>
    <w:rsid w:val="001518EC"/>
    <w:rsid w:val="0015217A"/>
    <w:rsid w:val="00152642"/>
    <w:rsid w:val="00152F09"/>
    <w:rsid w:val="001531C2"/>
    <w:rsid w:val="0015362C"/>
    <w:rsid w:val="00153D11"/>
    <w:rsid w:val="00154B96"/>
    <w:rsid w:val="00155D73"/>
    <w:rsid w:val="001560F8"/>
    <w:rsid w:val="00156135"/>
    <w:rsid w:val="00156874"/>
    <w:rsid w:val="00156D25"/>
    <w:rsid w:val="0015717C"/>
    <w:rsid w:val="0016095F"/>
    <w:rsid w:val="0016104C"/>
    <w:rsid w:val="001621C1"/>
    <w:rsid w:val="00162C0B"/>
    <w:rsid w:val="001641BC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E54"/>
    <w:rsid w:val="00186457"/>
    <w:rsid w:val="00186CE4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A14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39E2"/>
    <w:rsid w:val="001B4712"/>
    <w:rsid w:val="001B4DD8"/>
    <w:rsid w:val="001B4F7A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345D"/>
    <w:rsid w:val="001D471F"/>
    <w:rsid w:val="001D475A"/>
    <w:rsid w:val="001D6024"/>
    <w:rsid w:val="001D6C83"/>
    <w:rsid w:val="001D7BA2"/>
    <w:rsid w:val="001E1300"/>
    <w:rsid w:val="001E4C42"/>
    <w:rsid w:val="001E57D1"/>
    <w:rsid w:val="001E6FD7"/>
    <w:rsid w:val="001E737A"/>
    <w:rsid w:val="001F05C1"/>
    <w:rsid w:val="001F09E2"/>
    <w:rsid w:val="001F0DBB"/>
    <w:rsid w:val="001F156A"/>
    <w:rsid w:val="001F181F"/>
    <w:rsid w:val="001F383F"/>
    <w:rsid w:val="001F3C26"/>
    <w:rsid w:val="001F3DB7"/>
    <w:rsid w:val="001F404A"/>
    <w:rsid w:val="001F4E7A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00E"/>
    <w:rsid w:val="0021097B"/>
    <w:rsid w:val="00210B51"/>
    <w:rsid w:val="002112C8"/>
    <w:rsid w:val="00211571"/>
    <w:rsid w:val="00211A30"/>
    <w:rsid w:val="002124DF"/>
    <w:rsid w:val="0021256B"/>
    <w:rsid w:val="00214941"/>
    <w:rsid w:val="00216018"/>
    <w:rsid w:val="00217648"/>
    <w:rsid w:val="00217E16"/>
    <w:rsid w:val="002203AD"/>
    <w:rsid w:val="00220CA9"/>
    <w:rsid w:val="002218BD"/>
    <w:rsid w:val="0022283E"/>
    <w:rsid w:val="00222C4F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212A"/>
    <w:rsid w:val="002322E0"/>
    <w:rsid w:val="00233BDF"/>
    <w:rsid w:val="00234DC3"/>
    <w:rsid w:val="00234E04"/>
    <w:rsid w:val="00235199"/>
    <w:rsid w:val="0023690B"/>
    <w:rsid w:val="00236C71"/>
    <w:rsid w:val="0023707F"/>
    <w:rsid w:val="00237895"/>
    <w:rsid w:val="0024043F"/>
    <w:rsid w:val="00240D58"/>
    <w:rsid w:val="002444EF"/>
    <w:rsid w:val="00245476"/>
    <w:rsid w:val="00245B1A"/>
    <w:rsid w:val="00246062"/>
    <w:rsid w:val="00247131"/>
    <w:rsid w:val="0024744A"/>
    <w:rsid w:val="00247805"/>
    <w:rsid w:val="0025000E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376"/>
    <w:rsid w:val="0025778A"/>
    <w:rsid w:val="0026031F"/>
    <w:rsid w:val="00261221"/>
    <w:rsid w:val="00261461"/>
    <w:rsid w:val="00262EF0"/>
    <w:rsid w:val="00262F12"/>
    <w:rsid w:val="00265B3A"/>
    <w:rsid w:val="002710D0"/>
    <w:rsid w:val="0027229D"/>
    <w:rsid w:val="0027296F"/>
    <w:rsid w:val="002729A5"/>
    <w:rsid w:val="002743EB"/>
    <w:rsid w:val="002745DF"/>
    <w:rsid w:val="00275300"/>
    <w:rsid w:val="002775E4"/>
    <w:rsid w:val="002805F5"/>
    <w:rsid w:val="002807BD"/>
    <w:rsid w:val="0028276B"/>
    <w:rsid w:val="00282B36"/>
    <w:rsid w:val="00282CB5"/>
    <w:rsid w:val="0028334A"/>
    <w:rsid w:val="002841FD"/>
    <w:rsid w:val="00285239"/>
    <w:rsid w:val="002857E0"/>
    <w:rsid w:val="00285D8D"/>
    <w:rsid w:val="00290C33"/>
    <w:rsid w:val="00290C9E"/>
    <w:rsid w:val="00293036"/>
    <w:rsid w:val="00294B55"/>
    <w:rsid w:val="002957C5"/>
    <w:rsid w:val="00296169"/>
    <w:rsid w:val="00296355"/>
    <w:rsid w:val="00296908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630E"/>
    <w:rsid w:val="002B73D0"/>
    <w:rsid w:val="002B79C7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D5C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616"/>
    <w:rsid w:val="002D66F0"/>
    <w:rsid w:val="002D6C3F"/>
    <w:rsid w:val="002D71F7"/>
    <w:rsid w:val="002D7219"/>
    <w:rsid w:val="002E0063"/>
    <w:rsid w:val="002E0556"/>
    <w:rsid w:val="002E0C27"/>
    <w:rsid w:val="002E1924"/>
    <w:rsid w:val="002E32D6"/>
    <w:rsid w:val="002E3747"/>
    <w:rsid w:val="002E377E"/>
    <w:rsid w:val="002E428A"/>
    <w:rsid w:val="002E5037"/>
    <w:rsid w:val="002E57A5"/>
    <w:rsid w:val="002E5B75"/>
    <w:rsid w:val="002E620D"/>
    <w:rsid w:val="002E6EBC"/>
    <w:rsid w:val="002E7CBA"/>
    <w:rsid w:val="002F08F4"/>
    <w:rsid w:val="002F1641"/>
    <w:rsid w:val="002F226F"/>
    <w:rsid w:val="002F26B1"/>
    <w:rsid w:val="002F346E"/>
    <w:rsid w:val="002F37B2"/>
    <w:rsid w:val="002F3F51"/>
    <w:rsid w:val="002F49F0"/>
    <w:rsid w:val="002F6976"/>
    <w:rsid w:val="002F6BC4"/>
    <w:rsid w:val="002F6E54"/>
    <w:rsid w:val="002F70EE"/>
    <w:rsid w:val="002F7CF1"/>
    <w:rsid w:val="002F7F3B"/>
    <w:rsid w:val="003017D1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2C4"/>
    <w:rsid w:val="00306602"/>
    <w:rsid w:val="00307AC7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6A1D"/>
    <w:rsid w:val="003201B3"/>
    <w:rsid w:val="00322491"/>
    <w:rsid w:val="00322742"/>
    <w:rsid w:val="0032302B"/>
    <w:rsid w:val="003238D1"/>
    <w:rsid w:val="00323EA7"/>
    <w:rsid w:val="00324AAB"/>
    <w:rsid w:val="003255E1"/>
    <w:rsid w:val="00325CAE"/>
    <w:rsid w:val="0033265F"/>
    <w:rsid w:val="003339E3"/>
    <w:rsid w:val="00333BCF"/>
    <w:rsid w:val="00334590"/>
    <w:rsid w:val="0033466C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229"/>
    <w:rsid w:val="0034756F"/>
    <w:rsid w:val="00347614"/>
    <w:rsid w:val="00347619"/>
    <w:rsid w:val="00347D39"/>
    <w:rsid w:val="0035270C"/>
    <w:rsid w:val="00352A6F"/>
    <w:rsid w:val="003533D6"/>
    <w:rsid w:val="00353738"/>
    <w:rsid w:val="00355759"/>
    <w:rsid w:val="00356DF5"/>
    <w:rsid w:val="00357F72"/>
    <w:rsid w:val="00361087"/>
    <w:rsid w:val="003622F1"/>
    <w:rsid w:val="003647B1"/>
    <w:rsid w:val="00364D23"/>
    <w:rsid w:val="0036629D"/>
    <w:rsid w:val="0036632F"/>
    <w:rsid w:val="003675D2"/>
    <w:rsid w:val="00370285"/>
    <w:rsid w:val="00370B9B"/>
    <w:rsid w:val="0037111F"/>
    <w:rsid w:val="003722E4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9002A"/>
    <w:rsid w:val="00390030"/>
    <w:rsid w:val="00390D52"/>
    <w:rsid w:val="003929CA"/>
    <w:rsid w:val="00393CC0"/>
    <w:rsid w:val="00394738"/>
    <w:rsid w:val="00394B5F"/>
    <w:rsid w:val="00394D34"/>
    <w:rsid w:val="003965D2"/>
    <w:rsid w:val="00396E41"/>
    <w:rsid w:val="00396E71"/>
    <w:rsid w:val="00397A68"/>
    <w:rsid w:val="00397AFB"/>
    <w:rsid w:val="003A0402"/>
    <w:rsid w:val="003A13BC"/>
    <w:rsid w:val="003A1C9A"/>
    <w:rsid w:val="003A28EB"/>
    <w:rsid w:val="003A34F7"/>
    <w:rsid w:val="003A63BC"/>
    <w:rsid w:val="003A6A03"/>
    <w:rsid w:val="003B0E0E"/>
    <w:rsid w:val="003B1BDB"/>
    <w:rsid w:val="003B2CF1"/>
    <w:rsid w:val="003B45EB"/>
    <w:rsid w:val="003B4A91"/>
    <w:rsid w:val="003B52E9"/>
    <w:rsid w:val="003B587F"/>
    <w:rsid w:val="003B6064"/>
    <w:rsid w:val="003B69E1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F7B"/>
    <w:rsid w:val="003D22CE"/>
    <w:rsid w:val="003D29D2"/>
    <w:rsid w:val="003D3353"/>
    <w:rsid w:val="003D33DD"/>
    <w:rsid w:val="003D5BC6"/>
    <w:rsid w:val="003D6280"/>
    <w:rsid w:val="003D662E"/>
    <w:rsid w:val="003D6A77"/>
    <w:rsid w:val="003D7F36"/>
    <w:rsid w:val="003E03B1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FD4"/>
    <w:rsid w:val="003F3AC6"/>
    <w:rsid w:val="003F5DCE"/>
    <w:rsid w:val="003F640C"/>
    <w:rsid w:val="003F6AC4"/>
    <w:rsid w:val="003F73D3"/>
    <w:rsid w:val="00401456"/>
    <w:rsid w:val="004016DE"/>
    <w:rsid w:val="00401C7B"/>
    <w:rsid w:val="00403B47"/>
    <w:rsid w:val="00405CD2"/>
    <w:rsid w:val="004065AD"/>
    <w:rsid w:val="00407B78"/>
    <w:rsid w:val="00410116"/>
    <w:rsid w:val="0041044A"/>
    <w:rsid w:val="0041139F"/>
    <w:rsid w:val="00411BC8"/>
    <w:rsid w:val="004121CB"/>
    <w:rsid w:val="00413047"/>
    <w:rsid w:val="00413AF5"/>
    <w:rsid w:val="004140DE"/>
    <w:rsid w:val="00414A2E"/>
    <w:rsid w:val="00414CF6"/>
    <w:rsid w:val="00416797"/>
    <w:rsid w:val="00416C73"/>
    <w:rsid w:val="00416DD0"/>
    <w:rsid w:val="00417044"/>
    <w:rsid w:val="00417528"/>
    <w:rsid w:val="004200B6"/>
    <w:rsid w:val="00421E77"/>
    <w:rsid w:val="00422083"/>
    <w:rsid w:val="00422DE4"/>
    <w:rsid w:val="00422EC2"/>
    <w:rsid w:val="00423496"/>
    <w:rsid w:val="004239FB"/>
    <w:rsid w:val="00423C22"/>
    <w:rsid w:val="0042593A"/>
    <w:rsid w:val="00425CC2"/>
    <w:rsid w:val="004268CF"/>
    <w:rsid w:val="0042695D"/>
    <w:rsid w:val="004275A0"/>
    <w:rsid w:val="00427C8E"/>
    <w:rsid w:val="00430887"/>
    <w:rsid w:val="00430D23"/>
    <w:rsid w:val="004312C0"/>
    <w:rsid w:val="00431D47"/>
    <w:rsid w:val="00431FA2"/>
    <w:rsid w:val="0043213F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EDA"/>
    <w:rsid w:val="0046504F"/>
    <w:rsid w:val="004659DD"/>
    <w:rsid w:val="00465F7E"/>
    <w:rsid w:val="004662E7"/>
    <w:rsid w:val="0046766A"/>
    <w:rsid w:val="00470401"/>
    <w:rsid w:val="00471989"/>
    <w:rsid w:val="00471DD3"/>
    <w:rsid w:val="0047351F"/>
    <w:rsid w:val="00474620"/>
    <w:rsid w:val="00474AF9"/>
    <w:rsid w:val="00474B6C"/>
    <w:rsid w:val="00474D1B"/>
    <w:rsid w:val="00475176"/>
    <w:rsid w:val="004751A7"/>
    <w:rsid w:val="004755C3"/>
    <w:rsid w:val="00475FDD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4162"/>
    <w:rsid w:val="00484FDE"/>
    <w:rsid w:val="004853A0"/>
    <w:rsid w:val="00485C8E"/>
    <w:rsid w:val="00486814"/>
    <w:rsid w:val="004874A1"/>
    <w:rsid w:val="004874C3"/>
    <w:rsid w:val="0049115B"/>
    <w:rsid w:val="004912C7"/>
    <w:rsid w:val="0049134E"/>
    <w:rsid w:val="0049161F"/>
    <w:rsid w:val="0049196C"/>
    <w:rsid w:val="00491F63"/>
    <w:rsid w:val="0049249B"/>
    <w:rsid w:val="00492E32"/>
    <w:rsid w:val="004950EA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744"/>
    <w:rsid w:val="004A4D29"/>
    <w:rsid w:val="004A4E44"/>
    <w:rsid w:val="004B0E55"/>
    <w:rsid w:val="004B1F5E"/>
    <w:rsid w:val="004B3E21"/>
    <w:rsid w:val="004B43EC"/>
    <w:rsid w:val="004B4516"/>
    <w:rsid w:val="004B56B2"/>
    <w:rsid w:val="004B6237"/>
    <w:rsid w:val="004B6BFC"/>
    <w:rsid w:val="004B6C59"/>
    <w:rsid w:val="004B6EA3"/>
    <w:rsid w:val="004B704A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6AB1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EC"/>
    <w:rsid w:val="004F08F2"/>
    <w:rsid w:val="004F0D67"/>
    <w:rsid w:val="004F1D0B"/>
    <w:rsid w:val="004F24B4"/>
    <w:rsid w:val="004F29BC"/>
    <w:rsid w:val="004F330E"/>
    <w:rsid w:val="004F4091"/>
    <w:rsid w:val="004F4204"/>
    <w:rsid w:val="004F4C47"/>
    <w:rsid w:val="004F50F4"/>
    <w:rsid w:val="004F570B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6893"/>
    <w:rsid w:val="005069B9"/>
    <w:rsid w:val="0050745C"/>
    <w:rsid w:val="005108BA"/>
    <w:rsid w:val="00511616"/>
    <w:rsid w:val="0051163E"/>
    <w:rsid w:val="00511666"/>
    <w:rsid w:val="00512C68"/>
    <w:rsid w:val="00513894"/>
    <w:rsid w:val="00514622"/>
    <w:rsid w:val="00514913"/>
    <w:rsid w:val="0051569C"/>
    <w:rsid w:val="00515912"/>
    <w:rsid w:val="00515E7B"/>
    <w:rsid w:val="00516DCC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3B45"/>
    <w:rsid w:val="005348BD"/>
    <w:rsid w:val="00535122"/>
    <w:rsid w:val="00535E98"/>
    <w:rsid w:val="00536177"/>
    <w:rsid w:val="00536844"/>
    <w:rsid w:val="005368D3"/>
    <w:rsid w:val="00536D61"/>
    <w:rsid w:val="00540068"/>
    <w:rsid w:val="00541403"/>
    <w:rsid w:val="005414A8"/>
    <w:rsid w:val="00542E95"/>
    <w:rsid w:val="005431E7"/>
    <w:rsid w:val="00543E18"/>
    <w:rsid w:val="00543E9B"/>
    <w:rsid w:val="0054481A"/>
    <w:rsid w:val="00544CFB"/>
    <w:rsid w:val="00544E89"/>
    <w:rsid w:val="00545EE5"/>
    <w:rsid w:val="00547AFF"/>
    <w:rsid w:val="00550087"/>
    <w:rsid w:val="005513E6"/>
    <w:rsid w:val="00551BE1"/>
    <w:rsid w:val="0055215A"/>
    <w:rsid w:val="005522B8"/>
    <w:rsid w:val="0055274D"/>
    <w:rsid w:val="00552839"/>
    <w:rsid w:val="00553D7D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0B6E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805AD"/>
    <w:rsid w:val="00580AD1"/>
    <w:rsid w:val="00581E5A"/>
    <w:rsid w:val="005837E7"/>
    <w:rsid w:val="00583F46"/>
    <w:rsid w:val="0058409B"/>
    <w:rsid w:val="005850A4"/>
    <w:rsid w:val="00585867"/>
    <w:rsid w:val="005869D5"/>
    <w:rsid w:val="00586D76"/>
    <w:rsid w:val="0058743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429E"/>
    <w:rsid w:val="005A5231"/>
    <w:rsid w:val="005A590C"/>
    <w:rsid w:val="005A7CF9"/>
    <w:rsid w:val="005B03EB"/>
    <w:rsid w:val="005B0CA0"/>
    <w:rsid w:val="005B0F2B"/>
    <w:rsid w:val="005B164B"/>
    <w:rsid w:val="005B1667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7C1"/>
    <w:rsid w:val="005C4A1E"/>
    <w:rsid w:val="005C4B57"/>
    <w:rsid w:val="005C594C"/>
    <w:rsid w:val="005C78A2"/>
    <w:rsid w:val="005C7E59"/>
    <w:rsid w:val="005D0500"/>
    <w:rsid w:val="005D08C2"/>
    <w:rsid w:val="005D0E69"/>
    <w:rsid w:val="005D1153"/>
    <w:rsid w:val="005D2812"/>
    <w:rsid w:val="005D2946"/>
    <w:rsid w:val="005D29B6"/>
    <w:rsid w:val="005D5060"/>
    <w:rsid w:val="005D5B68"/>
    <w:rsid w:val="005D5DCC"/>
    <w:rsid w:val="005D7585"/>
    <w:rsid w:val="005D7F0B"/>
    <w:rsid w:val="005E0025"/>
    <w:rsid w:val="005E0ACA"/>
    <w:rsid w:val="005E27B8"/>
    <w:rsid w:val="005E3D1D"/>
    <w:rsid w:val="005E3D4F"/>
    <w:rsid w:val="005E48C3"/>
    <w:rsid w:val="005E625D"/>
    <w:rsid w:val="005E7FAA"/>
    <w:rsid w:val="005F03CB"/>
    <w:rsid w:val="005F14BE"/>
    <w:rsid w:val="005F1F75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5541"/>
    <w:rsid w:val="006056D3"/>
    <w:rsid w:val="0060581E"/>
    <w:rsid w:val="00606733"/>
    <w:rsid w:val="0060682E"/>
    <w:rsid w:val="00606D69"/>
    <w:rsid w:val="006105F4"/>
    <w:rsid w:val="00610AD5"/>
    <w:rsid w:val="00611A59"/>
    <w:rsid w:val="0061330B"/>
    <w:rsid w:val="00613EB7"/>
    <w:rsid w:val="0061478D"/>
    <w:rsid w:val="00615749"/>
    <w:rsid w:val="00615C2B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300D0"/>
    <w:rsid w:val="00630270"/>
    <w:rsid w:val="00630401"/>
    <w:rsid w:val="0063156D"/>
    <w:rsid w:val="00631C84"/>
    <w:rsid w:val="00632C80"/>
    <w:rsid w:val="00633CE9"/>
    <w:rsid w:val="00633FF2"/>
    <w:rsid w:val="00634E79"/>
    <w:rsid w:val="0063513D"/>
    <w:rsid w:val="0063540F"/>
    <w:rsid w:val="00635A11"/>
    <w:rsid w:val="00636305"/>
    <w:rsid w:val="006418C1"/>
    <w:rsid w:val="00642537"/>
    <w:rsid w:val="0064408C"/>
    <w:rsid w:val="00644731"/>
    <w:rsid w:val="00651644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6011"/>
    <w:rsid w:val="006661A8"/>
    <w:rsid w:val="00666A3F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282E"/>
    <w:rsid w:val="00683D20"/>
    <w:rsid w:val="00684A97"/>
    <w:rsid w:val="006853BE"/>
    <w:rsid w:val="00686550"/>
    <w:rsid w:val="0068692E"/>
    <w:rsid w:val="00686B1C"/>
    <w:rsid w:val="0069409F"/>
    <w:rsid w:val="00694366"/>
    <w:rsid w:val="00694D7E"/>
    <w:rsid w:val="006953EB"/>
    <w:rsid w:val="00697FE0"/>
    <w:rsid w:val="006A093B"/>
    <w:rsid w:val="006A0F59"/>
    <w:rsid w:val="006A1552"/>
    <w:rsid w:val="006A3432"/>
    <w:rsid w:val="006A378C"/>
    <w:rsid w:val="006A395D"/>
    <w:rsid w:val="006A433B"/>
    <w:rsid w:val="006A5A7D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7874"/>
    <w:rsid w:val="006C7F94"/>
    <w:rsid w:val="006D0419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090"/>
    <w:rsid w:val="006E04A0"/>
    <w:rsid w:val="006E1E36"/>
    <w:rsid w:val="006E231C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16A"/>
    <w:rsid w:val="006F1BEC"/>
    <w:rsid w:val="006F3A07"/>
    <w:rsid w:val="006F4074"/>
    <w:rsid w:val="006F7B59"/>
    <w:rsid w:val="0070002D"/>
    <w:rsid w:val="00700968"/>
    <w:rsid w:val="0070116A"/>
    <w:rsid w:val="00701CC0"/>
    <w:rsid w:val="00701DD8"/>
    <w:rsid w:val="00702245"/>
    <w:rsid w:val="00703403"/>
    <w:rsid w:val="00704542"/>
    <w:rsid w:val="00704EBE"/>
    <w:rsid w:val="00705FE8"/>
    <w:rsid w:val="00706B40"/>
    <w:rsid w:val="00706C2A"/>
    <w:rsid w:val="00710873"/>
    <w:rsid w:val="00710CCF"/>
    <w:rsid w:val="00713D9F"/>
    <w:rsid w:val="00715508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586"/>
    <w:rsid w:val="00727D7D"/>
    <w:rsid w:val="00727F6F"/>
    <w:rsid w:val="00730369"/>
    <w:rsid w:val="007321F4"/>
    <w:rsid w:val="00732715"/>
    <w:rsid w:val="00732D26"/>
    <w:rsid w:val="007337D0"/>
    <w:rsid w:val="00733B5D"/>
    <w:rsid w:val="007342D7"/>
    <w:rsid w:val="0073455B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7A7D"/>
    <w:rsid w:val="00750BD6"/>
    <w:rsid w:val="00751472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2F7C"/>
    <w:rsid w:val="007662F4"/>
    <w:rsid w:val="00766A05"/>
    <w:rsid w:val="00766BAE"/>
    <w:rsid w:val="00766F9C"/>
    <w:rsid w:val="0076718A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3ABC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4ACF"/>
    <w:rsid w:val="00794B9E"/>
    <w:rsid w:val="00795F1C"/>
    <w:rsid w:val="007A018A"/>
    <w:rsid w:val="007A0E63"/>
    <w:rsid w:val="007A1470"/>
    <w:rsid w:val="007A2B92"/>
    <w:rsid w:val="007A2D89"/>
    <w:rsid w:val="007A2F41"/>
    <w:rsid w:val="007A3F6B"/>
    <w:rsid w:val="007A6500"/>
    <w:rsid w:val="007A6A78"/>
    <w:rsid w:val="007A7BFE"/>
    <w:rsid w:val="007B092F"/>
    <w:rsid w:val="007B2118"/>
    <w:rsid w:val="007B236F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DF"/>
    <w:rsid w:val="007D0876"/>
    <w:rsid w:val="007D1852"/>
    <w:rsid w:val="007D20C7"/>
    <w:rsid w:val="007D2188"/>
    <w:rsid w:val="007D3EC7"/>
    <w:rsid w:val="007D3F6B"/>
    <w:rsid w:val="007D405D"/>
    <w:rsid w:val="007D455C"/>
    <w:rsid w:val="007D5640"/>
    <w:rsid w:val="007D6422"/>
    <w:rsid w:val="007D6BD8"/>
    <w:rsid w:val="007D6BF1"/>
    <w:rsid w:val="007D7970"/>
    <w:rsid w:val="007E04D5"/>
    <w:rsid w:val="007E060E"/>
    <w:rsid w:val="007E1E70"/>
    <w:rsid w:val="007E22A9"/>
    <w:rsid w:val="007E2C19"/>
    <w:rsid w:val="007E2D73"/>
    <w:rsid w:val="007E4093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AAD"/>
    <w:rsid w:val="008003D2"/>
    <w:rsid w:val="00801B0F"/>
    <w:rsid w:val="00802770"/>
    <w:rsid w:val="00802B3E"/>
    <w:rsid w:val="00803543"/>
    <w:rsid w:val="00805636"/>
    <w:rsid w:val="00805B33"/>
    <w:rsid w:val="00807AF6"/>
    <w:rsid w:val="00810032"/>
    <w:rsid w:val="008102BF"/>
    <w:rsid w:val="00810614"/>
    <w:rsid w:val="00810CAD"/>
    <w:rsid w:val="008118AA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2E8E"/>
    <w:rsid w:val="00843054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441"/>
    <w:rsid w:val="00852CAD"/>
    <w:rsid w:val="00853DEB"/>
    <w:rsid w:val="008555E2"/>
    <w:rsid w:val="0085642F"/>
    <w:rsid w:val="008600F6"/>
    <w:rsid w:val="00860955"/>
    <w:rsid w:val="00861259"/>
    <w:rsid w:val="0086183C"/>
    <w:rsid w:val="00861A24"/>
    <w:rsid w:val="00861B7C"/>
    <w:rsid w:val="00861F0E"/>
    <w:rsid w:val="00865668"/>
    <w:rsid w:val="00865E28"/>
    <w:rsid w:val="00867C67"/>
    <w:rsid w:val="00867DED"/>
    <w:rsid w:val="00871897"/>
    <w:rsid w:val="00872980"/>
    <w:rsid w:val="008736DD"/>
    <w:rsid w:val="00873961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3526"/>
    <w:rsid w:val="008838C9"/>
    <w:rsid w:val="00884369"/>
    <w:rsid w:val="00884878"/>
    <w:rsid w:val="008857A3"/>
    <w:rsid w:val="0088621F"/>
    <w:rsid w:val="00886268"/>
    <w:rsid w:val="008878CB"/>
    <w:rsid w:val="00890219"/>
    <w:rsid w:val="00890B66"/>
    <w:rsid w:val="00892671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0EB"/>
    <w:rsid w:val="008A053B"/>
    <w:rsid w:val="008A13CC"/>
    <w:rsid w:val="008A1DA9"/>
    <w:rsid w:val="008A30C2"/>
    <w:rsid w:val="008A3B52"/>
    <w:rsid w:val="008A3F26"/>
    <w:rsid w:val="008A560A"/>
    <w:rsid w:val="008B105B"/>
    <w:rsid w:val="008B2437"/>
    <w:rsid w:val="008B2C1F"/>
    <w:rsid w:val="008B3F31"/>
    <w:rsid w:val="008B7BED"/>
    <w:rsid w:val="008C0E18"/>
    <w:rsid w:val="008C1467"/>
    <w:rsid w:val="008C1E27"/>
    <w:rsid w:val="008C20D1"/>
    <w:rsid w:val="008C36D9"/>
    <w:rsid w:val="008C393D"/>
    <w:rsid w:val="008C3DF7"/>
    <w:rsid w:val="008C3EAD"/>
    <w:rsid w:val="008C410D"/>
    <w:rsid w:val="008C4473"/>
    <w:rsid w:val="008C60A7"/>
    <w:rsid w:val="008C6A2F"/>
    <w:rsid w:val="008C6BD3"/>
    <w:rsid w:val="008C7207"/>
    <w:rsid w:val="008C7250"/>
    <w:rsid w:val="008C73C2"/>
    <w:rsid w:val="008D13A9"/>
    <w:rsid w:val="008D16F6"/>
    <w:rsid w:val="008D1A9C"/>
    <w:rsid w:val="008D1AC4"/>
    <w:rsid w:val="008D22E4"/>
    <w:rsid w:val="008D338B"/>
    <w:rsid w:val="008D4CEE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913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305E"/>
    <w:rsid w:val="00903C69"/>
    <w:rsid w:val="00903E5D"/>
    <w:rsid w:val="00904F5F"/>
    <w:rsid w:val="00905359"/>
    <w:rsid w:val="009060BB"/>
    <w:rsid w:val="00906CF6"/>
    <w:rsid w:val="009076E4"/>
    <w:rsid w:val="009111A4"/>
    <w:rsid w:val="009139F8"/>
    <w:rsid w:val="00914A41"/>
    <w:rsid w:val="00914D2D"/>
    <w:rsid w:val="009150AB"/>
    <w:rsid w:val="00917ACD"/>
    <w:rsid w:val="0092033E"/>
    <w:rsid w:val="009206E6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B5"/>
    <w:rsid w:val="00930E2B"/>
    <w:rsid w:val="0093127F"/>
    <w:rsid w:val="00931CAC"/>
    <w:rsid w:val="00932A68"/>
    <w:rsid w:val="009348B1"/>
    <w:rsid w:val="00934D12"/>
    <w:rsid w:val="00935EF6"/>
    <w:rsid w:val="00936E92"/>
    <w:rsid w:val="009405AE"/>
    <w:rsid w:val="00940D09"/>
    <w:rsid w:val="00941B9E"/>
    <w:rsid w:val="00941C18"/>
    <w:rsid w:val="00942DF9"/>
    <w:rsid w:val="00942F82"/>
    <w:rsid w:val="009432C4"/>
    <w:rsid w:val="00943656"/>
    <w:rsid w:val="00944038"/>
    <w:rsid w:val="00944779"/>
    <w:rsid w:val="009454A1"/>
    <w:rsid w:val="009454F2"/>
    <w:rsid w:val="00945667"/>
    <w:rsid w:val="00945BB2"/>
    <w:rsid w:val="00945E4A"/>
    <w:rsid w:val="00946F28"/>
    <w:rsid w:val="009475D2"/>
    <w:rsid w:val="009476B4"/>
    <w:rsid w:val="00950040"/>
    <w:rsid w:val="0095052A"/>
    <w:rsid w:val="009507B1"/>
    <w:rsid w:val="009513E6"/>
    <w:rsid w:val="0095325F"/>
    <w:rsid w:val="00956A18"/>
    <w:rsid w:val="009574AD"/>
    <w:rsid w:val="0095761F"/>
    <w:rsid w:val="00961DE6"/>
    <w:rsid w:val="00963018"/>
    <w:rsid w:val="00963FF3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043"/>
    <w:rsid w:val="0097030F"/>
    <w:rsid w:val="00970A3E"/>
    <w:rsid w:val="00971848"/>
    <w:rsid w:val="00971F82"/>
    <w:rsid w:val="0097580C"/>
    <w:rsid w:val="00975C8A"/>
    <w:rsid w:val="00975F6A"/>
    <w:rsid w:val="0097629B"/>
    <w:rsid w:val="00976D96"/>
    <w:rsid w:val="00976E23"/>
    <w:rsid w:val="009806E9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002"/>
    <w:rsid w:val="00991587"/>
    <w:rsid w:val="00992328"/>
    <w:rsid w:val="009928ED"/>
    <w:rsid w:val="00992D48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BE3"/>
    <w:rsid w:val="009A43DA"/>
    <w:rsid w:val="009A4FA6"/>
    <w:rsid w:val="009A505D"/>
    <w:rsid w:val="009A689C"/>
    <w:rsid w:val="009A70CF"/>
    <w:rsid w:val="009B1F57"/>
    <w:rsid w:val="009B2C26"/>
    <w:rsid w:val="009B4148"/>
    <w:rsid w:val="009B5FF3"/>
    <w:rsid w:val="009B6592"/>
    <w:rsid w:val="009B6C0F"/>
    <w:rsid w:val="009C0340"/>
    <w:rsid w:val="009C0F1D"/>
    <w:rsid w:val="009C24B3"/>
    <w:rsid w:val="009C2C17"/>
    <w:rsid w:val="009C3554"/>
    <w:rsid w:val="009C39A2"/>
    <w:rsid w:val="009C5DAA"/>
    <w:rsid w:val="009C6C47"/>
    <w:rsid w:val="009C6F19"/>
    <w:rsid w:val="009D00D1"/>
    <w:rsid w:val="009D0419"/>
    <w:rsid w:val="009D09A8"/>
    <w:rsid w:val="009D38B0"/>
    <w:rsid w:val="009D3D1F"/>
    <w:rsid w:val="009D488B"/>
    <w:rsid w:val="009D4E0D"/>
    <w:rsid w:val="009D548A"/>
    <w:rsid w:val="009D63BC"/>
    <w:rsid w:val="009D71C5"/>
    <w:rsid w:val="009D7657"/>
    <w:rsid w:val="009D785F"/>
    <w:rsid w:val="009E13C8"/>
    <w:rsid w:val="009E379A"/>
    <w:rsid w:val="009E3A13"/>
    <w:rsid w:val="009E458D"/>
    <w:rsid w:val="009F02CD"/>
    <w:rsid w:val="009F0E00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6479"/>
    <w:rsid w:val="00A16653"/>
    <w:rsid w:val="00A166EC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3137D"/>
    <w:rsid w:val="00A31504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36CA9"/>
    <w:rsid w:val="00A37BAA"/>
    <w:rsid w:val="00A40314"/>
    <w:rsid w:val="00A40507"/>
    <w:rsid w:val="00A405E0"/>
    <w:rsid w:val="00A410E4"/>
    <w:rsid w:val="00A4168A"/>
    <w:rsid w:val="00A41DD8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4E52"/>
    <w:rsid w:val="00A56107"/>
    <w:rsid w:val="00A56CC0"/>
    <w:rsid w:val="00A56D1D"/>
    <w:rsid w:val="00A5715A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752F"/>
    <w:rsid w:val="00A71348"/>
    <w:rsid w:val="00A72B9C"/>
    <w:rsid w:val="00A7359A"/>
    <w:rsid w:val="00A73A20"/>
    <w:rsid w:val="00A74127"/>
    <w:rsid w:val="00A771D5"/>
    <w:rsid w:val="00A81143"/>
    <w:rsid w:val="00A82817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25E2"/>
    <w:rsid w:val="00A93206"/>
    <w:rsid w:val="00A94232"/>
    <w:rsid w:val="00A94C9A"/>
    <w:rsid w:val="00A94DC8"/>
    <w:rsid w:val="00A95BA4"/>
    <w:rsid w:val="00A96CCD"/>
    <w:rsid w:val="00AA2635"/>
    <w:rsid w:val="00AA2922"/>
    <w:rsid w:val="00AA2BFD"/>
    <w:rsid w:val="00AA31BB"/>
    <w:rsid w:val="00AA3B60"/>
    <w:rsid w:val="00AA3BAA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D46"/>
    <w:rsid w:val="00AB24EC"/>
    <w:rsid w:val="00AB256E"/>
    <w:rsid w:val="00AB28FC"/>
    <w:rsid w:val="00AB2B48"/>
    <w:rsid w:val="00AB3B6E"/>
    <w:rsid w:val="00AB493D"/>
    <w:rsid w:val="00AB54AA"/>
    <w:rsid w:val="00AB5EBA"/>
    <w:rsid w:val="00AB63B4"/>
    <w:rsid w:val="00AB64CB"/>
    <w:rsid w:val="00AB67A9"/>
    <w:rsid w:val="00AC04CB"/>
    <w:rsid w:val="00AC21B1"/>
    <w:rsid w:val="00AC2CCC"/>
    <w:rsid w:val="00AC338B"/>
    <w:rsid w:val="00AC3728"/>
    <w:rsid w:val="00AC37F3"/>
    <w:rsid w:val="00AC4E76"/>
    <w:rsid w:val="00AC4F24"/>
    <w:rsid w:val="00AC5800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589F"/>
    <w:rsid w:val="00AD5C1C"/>
    <w:rsid w:val="00AD60B5"/>
    <w:rsid w:val="00AD680A"/>
    <w:rsid w:val="00AD72B6"/>
    <w:rsid w:val="00AD7399"/>
    <w:rsid w:val="00AD7A68"/>
    <w:rsid w:val="00AE05D9"/>
    <w:rsid w:val="00AE12C3"/>
    <w:rsid w:val="00AE1A47"/>
    <w:rsid w:val="00AE5670"/>
    <w:rsid w:val="00AE7199"/>
    <w:rsid w:val="00AE73AC"/>
    <w:rsid w:val="00AE7C27"/>
    <w:rsid w:val="00AF0330"/>
    <w:rsid w:val="00AF1A2F"/>
    <w:rsid w:val="00AF20B5"/>
    <w:rsid w:val="00AF24D8"/>
    <w:rsid w:val="00AF3451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2B0"/>
    <w:rsid w:val="00B213CE"/>
    <w:rsid w:val="00B21B62"/>
    <w:rsid w:val="00B239E0"/>
    <w:rsid w:val="00B23AE5"/>
    <w:rsid w:val="00B242D9"/>
    <w:rsid w:val="00B2436B"/>
    <w:rsid w:val="00B2500D"/>
    <w:rsid w:val="00B25396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AE"/>
    <w:rsid w:val="00B36D41"/>
    <w:rsid w:val="00B41A58"/>
    <w:rsid w:val="00B46BAF"/>
    <w:rsid w:val="00B46FA0"/>
    <w:rsid w:val="00B47C47"/>
    <w:rsid w:val="00B5009A"/>
    <w:rsid w:val="00B50138"/>
    <w:rsid w:val="00B514F0"/>
    <w:rsid w:val="00B51FC7"/>
    <w:rsid w:val="00B52280"/>
    <w:rsid w:val="00B52C7E"/>
    <w:rsid w:val="00B52C9B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44AE"/>
    <w:rsid w:val="00B644B1"/>
    <w:rsid w:val="00B64929"/>
    <w:rsid w:val="00B66729"/>
    <w:rsid w:val="00B668FE"/>
    <w:rsid w:val="00B670C3"/>
    <w:rsid w:val="00B672C2"/>
    <w:rsid w:val="00B67453"/>
    <w:rsid w:val="00B67749"/>
    <w:rsid w:val="00B678F9"/>
    <w:rsid w:val="00B67FDB"/>
    <w:rsid w:val="00B71E83"/>
    <w:rsid w:val="00B72457"/>
    <w:rsid w:val="00B7339C"/>
    <w:rsid w:val="00B73DB2"/>
    <w:rsid w:val="00B74EF3"/>
    <w:rsid w:val="00B75AEB"/>
    <w:rsid w:val="00B76346"/>
    <w:rsid w:val="00B764A5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D4C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3657"/>
    <w:rsid w:val="00B93F16"/>
    <w:rsid w:val="00B953C7"/>
    <w:rsid w:val="00B960E3"/>
    <w:rsid w:val="00B97EAD"/>
    <w:rsid w:val="00BA047F"/>
    <w:rsid w:val="00BA08FF"/>
    <w:rsid w:val="00BA0BBB"/>
    <w:rsid w:val="00BA0EDD"/>
    <w:rsid w:val="00BA1396"/>
    <w:rsid w:val="00BA1737"/>
    <w:rsid w:val="00BA1788"/>
    <w:rsid w:val="00BA4209"/>
    <w:rsid w:val="00BA4E25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2037"/>
    <w:rsid w:val="00BC55B8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BA1"/>
    <w:rsid w:val="00BE035B"/>
    <w:rsid w:val="00BE0987"/>
    <w:rsid w:val="00BE0C4C"/>
    <w:rsid w:val="00BE0C59"/>
    <w:rsid w:val="00BE1174"/>
    <w:rsid w:val="00BE1775"/>
    <w:rsid w:val="00BE22F0"/>
    <w:rsid w:val="00BE2DA2"/>
    <w:rsid w:val="00BE596D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3017"/>
    <w:rsid w:val="00C03342"/>
    <w:rsid w:val="00C03799"/>
    <w:rsid w:val="00C03DBC"/>
    <w:rsid w:val="00C03FCF"/>
    <w:rsid w:val="00C045CD"/>
    <w:rsid w:val="00C049D3"/>
    <w:rsid w:val="00C04F23"/>
    <w:rsid w:val="00C10116"/>
    <w:rsid w:val="00C10258"/>
    <w:rsid w:val="00C1038E"/>
    <w:rsid w:val="00C10B3A"/>
    <w:rsid w:val="00C11618"/>
    <w:rsid w:val="00C11957"/>
    <w:rsid w:val="00C121CC"/>
    <w:rsid w:val="00C1268F"/>
    <w:rsid w:val="00C148E2"/>
    <w:rsid w:val="00C14DF3"/>
    <w:rsid w:val="00C15FAA"/>
    <w:rsid w:val="00C15FCE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B41"/>
    <w:rsid w:val="00C252E9"/>
    <w:rsid w:val="00C25D46"/>
    <w:rsid w:val="00C25E61"/>
    <w:rsid w:val="00C25F73"/>
    <w:rsid w:val="00C269A3"/>
    <w:rsid w:val="00C26C55"/>
    <w:rsid w:val="00C31314"/>
    <w:rsid w:val="00C32B08"/>
    <w:rsid w:val="00C3306F"/>
    <w:rsid w:val="00C334C1"/>
    <w:rsid w:val="00C35277"/>
    <w:rsid w:val="00C36CFC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66E6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BFF"/>
    <w:rsid w:val="00C7344C"/>
    <w:rsid w:val="00C73B29"/>
    <w:rsid w:val="00C761F2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1D58"/>
    <w:rsid w:val="00C925C5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30EE"/>
    <w:rsid w:val="00CA4754"/>
    <w:rsid w:val="00CA4C8D"/>
    <w:rsid w:val="00CA6942"/>
    <w:rsid w:val="00CA6AEF"/>
    <w:rsid w:val="00CB0107"/>
    <w:rsid w:val="00CB1A5A"/>
    <w:rsid w:val="00CB1DCE"/>
    <w:rsid w:val="00CB1E34"/>
    <w:rsid w:val="00CB474F"/>
    <w:rsid w:val="00CB527A"/>
    <w:rsid w:val="00CB587A"/>
    <w:rsid w:val="00CC1C80"/>
    <w:rsid w:val="00CC215D"/>
    <w:rsid w:val="00CC296E"/>
    <w:rsid w:val="00CC4685"/>
    <w:rsid w:val="00CC4F2B"/>
    <w:rsid w:val="00CC60BF"/>
    <w:rsid w:val="00CC67A4"/>
    <w:rsid w:val="00CC6D5A"/>
    <w:rsid w:val="00CD0F01"/>
    <w:rsid w:val="00CD0F58"/>
    <w:rsid w:val="00CD13A8"/>
    <w:rsid w:val="00CD4149"/>
    <w:rsid w:val="00CD423C"/>
    <w:rsid w:val="00CD4492"/>
    <w:rsid w:val="00CD4BE8"/>
    <w:rsid w:val="00CD5BE4"/>
    <w:rsid w:val="00CD6DD6"/>
    <w:rsid w:val="00CD7715"/>
    <w:rsid w:val="00CE003D"/>
    <w:rsid w:val="00CE0549"/>
    <w:rsid w:val="00CE0A74"/>
    <w:rsid w:val="00CE0BAC"/>
    <w:rsid w:val="00CE0BED"/>
    <w:rsid w:val="00CE0D71"/>
    <w:rsid w:val="00CE1C3E"/>
    <w:rsid w:val="00CE2F6D"/>
    <w:rsid w:val="00CE3D3D"/>
    <w:rsid w:val="00CE3F5B"/>
    <w:rsid w:val="00CE4262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7140"/>
    <w:rsid w:val="00D00319"/>
    <w:rsid w:val="00D016E6"/>
    <w:rsid w:val="00D021DA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3BC"/>
    <w:rsid w:val="00D43795"/>
    <w:rsid w:val="00D44EE4"/>
    <w:rsid w:val="00D46329"/>
    <w:rsid w:val="00D47834"/>
    <w:rsid w:val="00D47845"/>
    <w:rsid w:val="00D500F2"/>
    <w:rsid w:val="00D50685"/>
    <w:rsid w:val="00D50A7F"/>
    <w:rsid w:val="00D5132A"/>
    <w:rsid w:val="00D52559"/>
    <w:rsid w:val="00D53EE6"/>
    <w:rsid w:val="00D55147"/>
    <w:rsid w:val="00D56557"/>
    <w:rsid w:val="00D56967"/>
    <w:rsid w:val="00D56CFE"/>
    <w:rsid w:val="00D57A4F"/>
    <w:rsid w:val="00D617C9"/>
    <w:rsid w:val="00D62A96"/>
    <w:rsid w:val="00D62F5B"/>
    <w:rsid w:val="00D63D92"/>
    <w:rsid w:val="00D64262"/>
    <w:rsid w:val="00D64CC3"/>
    <w:rsid w:val="00D65482"/>
    <w:rsid w:val="00D65499"/>
    <w:rsid w:val="00D65BBE"/>
    <w:rsid w:val="00D65E19"/>
    <w:rsid w:val="00D661A3"/>
    <w:rsid w:val="00D67484"/>
    <w:rsid w:val="00D706AB"/>
    <w:rsid w:val="00D7077B"/>
    <w:rsid w:val="00D70788"/>
    <w:rsid w:val="00D732ED"/>
    <w:rsid w:val="00D749F4"/>
    <w:rsid w:val="00D75B17"/>
    <w:rsid w:val="00D75D53"/>
    <w:rsid w:val="00D76ADF"/>
    <w:rsid w:val="00D76C5F"/>
    <w:rsid w:val="00D80978"/>
    <w:rsid w:val="00D826B4"/>
    <w:rsid w:val="00D82733"/>
    <w:rsid w:val="00D82E09"/>
    <w:rsid w:val="00D834E3"/>
    <w:rsid w:val="00D835E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908"/>
    <w:rsid w:val="00DA5EBF"/>
    <w:rsid w:val="00DA61FB"/>
    <w:rsid w:val="00DA6A25"/>
    <w:rsid w:val="00DA6BD9"/>
    <w:rsid w:val="00DB07B4"/>
    <w:rsid w:val="00DB09F8"/>
    <w:rsid w:val="00DB16BF"/>
    <w:rsid w:val="00DB16D5"/>
    <w:rsid w:val="00DB1D41"/>
    <w:rsid w:val="00DB2163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7252"/>
    <w:rsid w:val="00DE7D71"/>
    <w:rsid w:val="00DF032F"/>
    <w:rsid w:val="00DF1BD9"/>
    <w:rsid w:val="00DF398A"/>
    <w:rsid w:val="00DF4C20"/>
    <w:rsid w:val="00DF68E2"/>
    <w:rsid w:val="00DF783D"/>
    <w:rsid w:val="00DF7EC5"/>
    <w:rsid w:val="00DF7EE0"/>
    <w:rsid w:val="00E00084"/>
    <w:rsid w:val="00E0139F"/>
    <w:rsid w:val="00E015A6"/>
    <w:rsid w:val="00E04466"/>
    <w:rsid w:val="00E048A5"/>
    <w:rsid w:val="00E04B5B"/>
    <w:rsid w:val="00E04F93"/>
    <w:rsid w:val="00E05F9A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3E59"/>
    <w:rsid w:val="00E2452F"/>
    <w:rsid w:val="00E24B5D"/>
    <w:rsid w:val="00E25724"/>
    <w:rsid w:val="00E25C23"/>
    <w:rsid w:val="00E2708F"/>
    <w:rsid w:val="00E27D3B"/>
    <w:rsid w:val="00E30708"/>
    <w:rsid w:val="00E30DB1"/>
    <w:rsid w:val="00E3153A"/>
    <w:rsid w:val="00E31ABF"/>
    <w:rsid w:val="00E328CA"/>
    <w:rsid w:val="00E32ECE"/>
    <w:rsid w:val="00E33EBE"/>
    <w:rsid w:val="00E35E0B"/>
    <w:rsid w:val="00E406C3"/>
    <w:rsid w:val="00E40A25"/>
    <w:rsid w:val="00E41033"/>
    <w:rsid w:val="00E41321"/>
    <w:rsid w:val="00E413D1"/>
    <w:rsid w:val="00E4172B"/>
    <w:rsid w:val="00E42294"/>
    <w:rsid w:val="00E4232F"/>
    <w:rsid w:val="00E42385"/>
    <w:rsid w:val="00E423F1"/>
    <w:rsid w:val="00E42628"/>
    <w:rsid w:val="00E43344"/>
    <w:rsid w:val="00E43752"/>
    <w:rsid w:val="00E43A49"/>
    <w:rsid w:val="00E44178"/>
    <w:rsid w:val="00E44660"/>
    <w:rsid w:val="00E454FE"/>
    <w:rsid w:val="00E45FD0"/>
    <w:rsid w:val="00E4699B"/>
    <w:rsid w:val="00E50C66"/>
    <w:rsid w:val="00E51842"/>
    <w:rsid w:val="00E51A16"/>
    <w:rsid w:val="00E53006"/>
    <w:rsid w:val="00E535E1"/>
    <w:rsid w:val="00E54421"/>
    <w:rsid w:val="00E5552B"/>
    <w:rsid w:val="00E56B88"/>
    <w:rsid w:val="00E56DEE"/>
    <w:rsid w:val="00E571B6"/>
    <w:rsid w:val="00E57CF8"/>
    <w:rsid w:val="00E61C7D"/>
    <w:rsid w:val="00E62885"/>
    <w:rsid w:val="00E62C6D"/>
    <w:rsid w:val="00E630FA"/>
    <w:rsid w:val="00E645F6"/>
    <w:rsid w:val="00E65598"/>
    <w:rsid w:val="00E65BB9"/>
    <w:rsid w:val="00E66333"/>
    <w:rsid w:val="00E676AA"/>
    <w:rsid w:val="00E7003A"/>
    <w:rsid w:val="00E70EE5"/>
    <w:rsid w:val="00E728C2"/>
    <w:rsid w:val="00E72997"/>
    <w:rsid w:val="00E7347F"/>
    <w:rsid w:val="00E736AB"/>
    <w:rsid w:val="00E73B78"/>
    <w:rsid w:val="00E74427"/>
    <w:rsid w:val="00E754D6"/>
    <w:rsid w:val="00E7558E"/>
    <w:rsid w:val="00E75D7C"/>
    <w:rsid w:val="00E7667D"/>
    <w:rsid w:val="00E76DE2"/>
    <w:rsid w:val="00E76E46"/>
    <w:rsid w:val="00E77802"/>
    <w:rsid w:val="00E80DF5"/>
    <w:rsid w:val="00E811D0"/>
    <w:rsid w:val="00E8157C"/>
    <w:rsid w:val="00E81602"/>
    <w:rsid w:val="00E81D4E"/>
    <w:rsid w:val="00E8330F"/>
    <w:rsid w:val="00E8340F"/>
    <w:rsid w:val="00E83AF8"/>
    <w:rsid w:val="00E83D27"/>
    <w:rsid w:val="00E841B1"/>
    <w:rsid w:val="00E8425B"/>
    <w:rsid w:val="00E84B23"/>
    <w:rsid w:val="00E869D9"/>
    <w:rsid w:val="00E86FDD"/>
    <w:rsid w:val="00E90895"/>
    <w:rsid w:val="00E92574"/>
    <w:rsid w:val="00E960F9"/>
    <w:rsid w:val="00E96CB9"/>
    <w:rsid w:val="00E97CE4"/>
    <w:rsid w:val="00EA2271"/>
    <w:rsid w:val="00EA2C5F"/>
    <w:rsid w:val="00EA3B1D"/>
    <w:rsid w:val="00EA4C65"/>
    <w:rsid w:val="00EA4F6E"/>
    <w:rsid w:val="00EA576A"/>
    <w:rsid w:val="00EA5889"/>
    <w:rsid w:val="00EA5C17"/>
    <w:rsid w:val="00EA640C"/>
    <w:rsid w:val="00EB00C3"/>
    <w:rsid w:val="00EB00CF"/>
    <w:rsid w:val="00EB156D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6033"/>
    <w:rsid w:val="00EC60A9"/>
    <w:rsid w:val="00EC7058"/>
    <w:rsid w:val="00EC776F"/>
    <w:rsid w:val="00EC7F2C"/>
    <w:rsid w:val="00ED01FE"/>
    <w:rsid w:val="00ED030F"/>
    <w:rsid w:val="00ED064D"/>
    <w:rsid w:val="00ED0E77"/>
    <w:rsid w:val="00ED29FE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AD3"/>
    <w:rsid w:val="00EE58EF"/>
    <w:rsid w:val="00EE5E3C"/>
    <w:rsid w:val="00EE6A90"/>
    <w:rsid w:val="00EE6E21"/>
    <w:rsid w:val="00EE7623"/>
    <w:rsid w:val="00EE76D4"/>
    <w:rsid w:val="00EE7846"/>
    <w:rsid w:val="00EF19F0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FC2"/>
    <w:rsid w:val="00F21FBA"/>
    <w:rsid w:val="00F22661"/>
    <w:rsid w:val="00F22FEE"/>
    <w:rsid w:val="00F2320D"/>
    <w:rsid w:val="00F255D1"/>
    <w:rsid w:val="00F2689A"/>
    <w:rsid w:val="00F26A61"/>
    <w:rsid w:val="00F31139"/>
    <w:rsid w:val="00F32C46"/>
    <w:rsid w:val="00F33369"/>
    <w:rsid w:val="00F334BD"/>
    <w:rsid w:val="00F336E4"/>
    <w:rsid w:val="00F3436C"/>
    <w:rsid w:val="00F35396"/>
    <w:rsid w:val="00F36033"/>
    <w:rsid w:val="00F363C1"/>
    <w:rsid w:val="00F364B9"/>
    <w:rsid w:val="00F3730C"/>
    <w:rsid w:val="00F37882"/>
    <w:rsid w:val="00F3795A"/>
    <w:rsid w:val="00F408BC"/>
    <w:rsid w:val="00F425BA"/>
    <w:rsid w:val="00F42B59"/>
    <w:rsid w:val="00F42D38"/>
    <w:rsid w:val="00F43081"/>
    <w:rsid w:val="00F4418A"/>
    <w:rsid w:val="00F44D5B"/>
    <w:rsid w:val="00F453B5"/>
    <w:rsid w:val="00F4620D"/>
    <w:rsid w:val="00F46302"/>
    <w:rsid w:val="00F46B04"/>
    <w:rsid w:val="00F4719D"/>
    <w:rsid w:val="00F50AB9"/>
    <w:rsid w:val="00F50CF0"/>
    <w:rsid w:val="00F51B6C"/>
    <w:rsid w:val="00F52042"/>
    <w:rsid w:val="00F521D1"/>
    <w:rsid w:val="00F52F98"/>
    <w:rsid w:val="00F5324D"/>
    <w:rsid w:val="00F544A3"/>
    <w:rsid w:val="00F5454A"/>
    <w:rsid w:val="00F551EB"/>
    <w:rsid w:val="00F55769"/>
    <w:rsid w:val="00F55F41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37D"/>
    <w:rsid w:val="00F64BC0"/>
    <w:rsid w:val="00F64D5E"/>
    <w:rsid w:val="00F65BAC"/>
    <w:rsid w:val="00F67E9F"/>
    <w:rsid w:val="00F70506"/>
    <w:rsid w:val="00F7064A"/>
    <w:rsid w:val="00F70C8B"/>
    <w:rsid w:val="00F70D52"/>
    <w:rsid w:val="00F71B39"/>
    <w:rsid w:val="00F72F65"/>
    <w:rsid w:val="00F72FBB"/>
    <w:rsid w:val="00F73071"/>
    <w:rsid w:val="00F73976"/>
    <w:rsid w:val="00F739A0"/>
    <w:rsid w:val="00F749DD"/>
    <w:rsid w:val="00F7587B"/>
    <w:rsid w:val="00F75DFF"/>
    <w:rsid w:val="00F75F59"/>
    <w:rsid w:val="00F76A32"/>
    <w:rsid w:val="00F77903"/>
    <w:rsid w:val="00F77C95"/>
    <w:rsid w:val="00F80283"/>
    <w:rsid w:val="00F807E9"/>
    <w:rsid w:val="00F8110A"/>
    <w:rsid w:val="00F816E1"/>
    <w:rsid w:val="00F8332B"/>
    <w:rsid w:val="00F83C05"/>
    <w:rsid w:val="00F855FF"/>
    <w:rsid w:val="00F85C25"/>
    <w:rsid w:val="00F86B5B"/>
    <w:rsid w:val="00F91E7C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601E"/>
    <w:rsid w:val="00FA68AA"/>
    <w:rsid w:val="00FA6AF2"/>
    <w:rsid w:val="00FB026B"/>
    <w:rsid w:val="00FB1770"/>
    <w:rsid w:val="00FB2306"/>
    <w:rsid w:val="00FB3492"/>
    <w:rsid w:val="00FB3C66"/>
    <w:rsid w:val="00FB41DC"/>
    <w:rsid w:val="00FB488D"/>
    <w:rsid w:val="00FB501D"/>
    <w:rsid w:val="00FB64F2"/>
    <w:rsid w:val="00FC03AD"/>
    <w:rsid w:val="00FC1639"/>
    <w:rsid w:val="00FC19A4"/>
    <w:rsid w:val="00FC2A8B"/>
    <w:rsid w:val="00FC2A97"/>
    <w:rsid w:val="00FC4F5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1D8C"/>
    <w:rsid w:val="00FE2ADC"/>
    <w:rsid w:val="00FE3840"/>
    <w:rsid w:val="00FE3960"/>
    <w:rsid w:val="00FE51A8"/>
    <w:rsid w:val="00FE526A"/>
    <w:rsid w:val="00FE52EA"/>
    <w:rsid w:val="00FE5449"/>
    <w:rsid w:val="00FE5716"/>
    <w:rsid w:val="00FE6CA6"/>
    <w:rsid w:val="00FF03ED"/>
    <w:rsid w:val="00FF2A51"/>
    <w:rsid w:val="00FF32D3"/>
    <w:rsid w:val="00FF3B3F"/>
    <w:rsid w:val="00FF4627"/>
    <w:rsid w:val="00FF4BA4"/>
    <w:rsid w:val="00FF53F2"/>
    <w:rsid w:val="00FF5C51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5F29F9-DC81-4882-8D7E-91DFADF75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19</Pages>
  <Words>4050</Words>
  <Characters>17220</Characters>
  <Application>Microsoft Office Word</Application>
  <DocSecurity>0</DocSecurity>
  <Lines>143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Anongnuch, Tangthanawatskul</dc:creator>
  <cp:keywords/>
  <cp:lastModifiedBy>Somjai, Nigonyanont</cp:lastModifiedBy>
  <cp:revision>3</cp:revision>
  <cp:lastPrinted>2020-08-06T06:21:00Z</cp:lastPrinted>
  <dcterms:created xsi:type="dcterms:W3CDTF">2020-08-07T03:40:00Z</dcterms:created>
  <dcterms:modified xsi:type="dcterms:W3CDTF">2020-08-07T03:41:00Z</dcterms:modified>
</cp:coreProperties>
</file>