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6867B" w14:textId="77777777" w:rsidR="00FC04D5" w:rsidRPr="006B1BBD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621E67D" w14:textId="77777777" w:rsidR="00C25901" w:rsidRPr="006B1BBD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42006" w14:textId="77777777" w:rsidR="00FC04D5" w:rsidRPr="006B1BBD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16B0E6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58D5301" w14:textId="77777777" w:rsidR="005862A4" w:rsidRPr="006B1BBD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9B612FA" w14:textId="77777777" w:rsidR="005862A4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902AA7B" w14:textId="77777777" w:rsidR="00D74E0E" w:rsidRPr="006B1BBD" w:rsidRDefault="00D74E0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6530A39" w14:textId="77777777" w:rsidR="00C92416" w:rsidRPr="006B1BBD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ABC08DF" w14:textId="77777777" w:rsidR="00D96154" w:rsidRDefault="00D96154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A8700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A87005" w:rsidRDefault="002F410E" w:rsidP="002F410E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3201BD0B" w14:textId="2478D0DB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7BE2312" w14:textId="1CCCD490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Pr="00A8700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24541560" w14:textId="77777777" w:rsidR="00ED2037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47DB81" w14:textId="48C4C151" w:rsidR="00DF2A09" w:rsidRPr="00A87005" w:rsidRDefault="00ED2037" w:rsidP="00ED20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8700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8700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A87005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7549A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970F56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3452A0" w14:textId="77777777" w:rsidR="00D5101B" w:rsidRPr="00A87005" w:rsidRDefault="00D5101B" w:rsidP="0034231D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A87005" w:rsidRDefault="003C45F7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  <w:cs/>
        </w:rPr>
        <w:sectPr w:rsidR="003C45F7" w:rsidRPr="00A87005" w:rsidSect="00FF3E5F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A87005" w:rsidRDefault="00B60D31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27E01A2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71197B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28F53440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61E231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D978233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86AB0A5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007AD24" w14:textId="77777777" w:rsidR="003C45F7" w:rsidRPr="00A87005" w:rsidRDefault="003C45F7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18A1A04" w14:textId="77777777" w:rsidR="00781BF2" w:rsidRPr="00A87005" w:rsidRDefault="001E3784" w:rsidP="008673AC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A87005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A87005">
        <w:rPr>
          <w:rFonts w:ascii="Angsana New" w:hAnsi="Angsana New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DF26853" w14:textId="77777777" w:rsidR="00781BF2" w:rsidRPr="00A87005" w:rsidRDefault="00781BF2" w:rsidP="008673AC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87005">
        <w:rPr>
          <w:rFonts w:ascii="Angsana New" w:hAnsi="Angsana New"/>
          <w:b/>
          <w:bCs/>
          <w:sz w:val="32"/>
          <w:szCs w:val="32"/>
          <w:cs/>
        </w:rPr>
        <w:t>เสนอ คณะกรรมกา</w:t>
      </w:r>
      <w:r w:rsidR="00C076F7" w:rsidRPr="00A87005">
        <w:rPr>
          <w:rFonts w:ascii="Angsana New" w:hAnsi="Angsana New"/>
          <w:b/>
          <w:bCs/>
          <w:sz w:val="32"/>
          <w:szCs w:val="32"/>
          <w:cs/>
        </w:rPr>
        <w:t>รบริษัท ไลท์ติ้ง แอนด์ อีควิปเม</w:t>
      </w:r>
      <w:r w:rsidRPr="00A87005">
        <w:rPr>
          <w:rFonts w:ascii="Angsana New" w:hAnsi="Angsana New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A87005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86FED84" w14:textId="67F557BD" w:rsidR="00BF136B" w:rsidRPr="00BF136B" w:rsidRDefault="00BF136B" w:rsidP="00DA5345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6"/>
          <w:sz w:val="30"/>
          <w:szCs w:val="30"/>
        </w:rPr>
      </w:pPr>
      <w:r w:rsidRPr="00DA534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A534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ณ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วันที่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 xml:space="preserve">30 </w:t>
      </w:r>
      <w:r w:rsidR="00ED2037" w:rsidRPr="00DA5345">
        <w:rPr>
          <w:rFonts w:ascii="Angsana New" w:hAnsi="Angsana New" w:hint="cs"/>
          <w:sz w:val="30"/>
          <w:szCs w:val="30"/>
          <w:cs/>
        </w:rPr>
        <w:t>มิถุนายน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>2563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DA5345">
        <w:rPr>
          <w:rFonts w:ascii="Angsana New" w:hAnsi="Angsana New"/>
          <w:sz w:val="30"/>
          <w:szCs w:val="30"/>
        </w:rPr>
        <w:br/>
      </w:r>
      <w:r w:rsidRPr="00DA5345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4C407F" w:rsidRPr="00DA534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A5345">
        <w:rPr>
          <w:rFonts w:ascii="Angsana New" w:hAnsi="Angsana New"/>
          <w:sz w:val="30"/>
          <w:szCs w:val="30"/>
        </w:rPr>
        <w:br/>
      </w:r>
      <w:r w:rsidR="004C407F" w:rsidRPr="00DA5345">
        <w:rPr>
          <w:rFonts w:ascii="Angsana New" w:hAnsi="Angsana New"/>
          <w:sz w:val="30"/>
          <w:szCs w:val="30"/>
        </w:rPr>
        <w:t xml:space="preserve">30 </w:t>
      </w:r>
      <w:r w:rsidR="004C407F" w:rsidRPr="00DA534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C407F" w:rsidRPr="00DA5345">
        <w:rPr>
          <w:rFonts w:ascii="Angsana New" w:hAnsi="Angsana New"/>
          <w:sz w:val="30"/>
          <w:szCs w:val="30"/>
        </w:rPr>
        <w:t xml:space="preserve">2563 </w:t>
      </w:r>
      <w:r w:rsidRPr="00DA534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A5345">
        <w:rPr>
          <w:rFonts w:ascii="Angsana New" w:hAnsi="Angsana New" w:hint="cs"/>
          <w:sz w:val="30"/>
          <w:szCs w:val="30"/>
          <w:cs/>
        </w:rPr>
        <w:t>รวมและงบแสดงกา</w:t>
      </w:r>
      <w:r w:rsidR="00DA4323" w:rsidRPr="00DA5345">
        <w:rPr>
          <w:rFonts w:ascii="Angsana New" w:hAnsi="Angsana New" w:hint="cs"/>
          <w:sz w:val="30"/>
          <w:szCs w:val="30"/>
          <w:cs/>
        </w:rPr>
        <w:t>รเ</w:t>
      </w:r>
      <w:r w:rsidRPr="00DA5345">
        <w:rPr>
          <w:rFonts w:ascii="Angsana New" w:hAnsi="Angsana New" w:hint="cs"/>
          <w:sz w:val="30"/>
          <w:szCs w:val="30"/>
          <w:cs/>
        </w:rPr>
        <w:t xml:space="preserve">ปลี่ยนแปลงส่วนของผู้ถือหุ้นเฉพาะกิจการ </w:t>
      </w:r>
      <w:r w:rsidRPr="00DA534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A5345">
        <w:rPr>
          <w:rFonts w:ascii="Angsana New" w:hAnsi="Angsana New" w:hint="cs"/>
          <w:sz w:val="30"/>
          <w:szCs w:val="30"/>
          <w:cs/>
        </w:rPr>
        <w:t>รวมและงบกระแสเงินสดเฉพา</w:t>
      </w:r>
      <w:r w:rsidR="004C407F" w:rsidRPr="00DA5345">
        <w:rPr>
          <w:rFonts w:ascii="Angsana New" w:hAnsi="Angsana New" w:hint="cs"/>
          <w:sz w:val="30"/>
          <w:szCs w:val="30"/>
          <w:cs/>
        </w:rPr>
        <w:t>ะ</w:t>
      </w:r>
      <w:r w:rsidRPr="00DA5345">
        <w:rPr>
          <w:rFonts w:ascii="Angsana New" w:hAnsi="Angsana New" w:hint="cs"/>
          <w:sz w:val="30"/>
          <w:szCs w:val="30"/>
          <w:cs/>
        </w:rPr>
        <w:t>กิจกา</w:t>
      </w:r>
      <w:r w:rsidR="004C407F" w:rsidRPr="00DA5345">
        <w:rPr>
          <w:rFonts w:ascii="Angsana New" w:hAnsi="Angsana New" w:hint="cs"/>
          <w:sz w:val="30"/>
          <w:szCs w:val="30"/>
          <w:cs/>
        </w:rPr>
        <w:t>ร</w:t>
      </w:r>
      <w:r w:rsidRPr="00DA5345">
        <w:rPr>
          <w:rFonts w:ascii="Angsana New" w:hAnsi="Angsana New"/>
          <w:sz w:val="30"/>
          <w:szCs w:val="30"/>
          <w:cs/>
        </w:rPr>
        <w:t>สำหรับงวด</w:t>
      </w:r>
      <w:r w:rsidR="004C407F" w:rsidRPr="00DA5345">
        <w:rPr>
          <w:rFonts w:ascii="Angsana New" w:hAnsi="Angsana New" w:hint="cs"/>
          <w:sz w:val="30"/>
          <w:szCs w:val="30"/>
          <w:cs/>
        </w:rPr>
        <w:t>หก</w:t>
      </w:r>
      <w:r w:rsidR="00221BEB" w:rsidRPr="00DA5345">
        <w:rPr>
          <w:rFonts w:ascii="Angsana New" w:hAnsi="Angsana New" w:hint="cs"/>
          <w:sz w:val="30"/>
          <w:szCs w:val="30"/>
          <w:cs/>
        </w:rPr>
        <w:t>เ</w:t>
      </w:r>
      <w:r w:rsidRPr="00DA5345">
        <w:rPr>
          <w:rFonts w:ascii="Angsana New" w:hAnsi="Angsana New" w:hint="cs"/>
          <w:sz w:val="30"/>
          <w:szCs w:val="30"/>
          <w:cs/>
        </w:rPr>
        <w:t>ดือน</w:t>
      </w:r>
      <w:r w:rsidRPr="00DA5345">
        <w:rPr>
          <w:rFonts w:ascii="Angsana New" w:hAnsi="Angsana New"/>
          <w:sz w:val="30"/>
          <w:szCs w:val="30"/>
          <w:cs/>
        </w:rPr>
        <w:t>สิ้นสุดวัน</w:t>
      </w:r>
      <w:r w:rsidRPr="00DA5345">
        <w:rPr>
          <w:rFonts w:ascii="Angsana New" w:hAnsi="Angsana New" w:hint="cs"/>
          <w:sz w:val="30"/>
          <w:szCs w:val="30"/>
          <w:cs/>
        </w:rPr>
        <w:t>ที่</w:t>
      </w:r>
      <w:r w:rsidRPr="00DA5345">
        <w:rPr>
          <w:rFonts w:ascii="Angsana New" w:hAnsi="Angsana New"/>
          <w:sz w:val="30"/>
          <w:szCs w:val="30"/>
        </w:rPr>
        <w:t xml:space="preserve"> </w:t>
      </w:r>
      <w:r w:rsidR="00ED2037" w:rsidRPr="00DA5345">
        <w:rPr>
          <w:rFonts w:ascii="Angsana New" w:hAnsi="Angsana New"/>
          <w:sz w:val="30"/>
          <w:szCs w:val="30"/>
        </w:rPr>
        <w:t>30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="00ED2037" w:rsidRPr="00DA5345">
        <w:rPr>
          <w:rFonts w:ascii="Angsana New" w:hAnsi="Angsana New" w:hint="cs"/>
          <w:sz w:val="30"/>
          <w:szCs w:val="30"/>
          <w:cs/>
        </w:rPr>
        <w:t>มิถุนายน</w:t>
      </w:r>
      <w:r w:rsidRPr="00DA5345">
        <w:rPr>
          <w:rFonts w:ascii="Angsana New" w:hAnsi="Angsana New" w:hint="cs"/>
          <w:sz w:val="30"/>
          <w:szCs w:val="30"/>
          <w:cs/>
        </w:rPr>
        <w:t xml:space="preserve"> </w:t>
      </w:r>
      <w:r w:rsidRPr="00DA5345">
        <w:rPr>
          <w:rFonts w:ascii="Angsana New" w:hAnsi="Angsana New"/>
          <w:sz w:val="30"/>
          <w:szCs w:val="30"/>
        </w:rPr>
        <w:t>25</w:t>
      </w:r>
      <w:r w:rsidRPr="00DA5345">
        <w:rPr>
          <w:rFonts w:ascii="Angsana New" w:hAnsi="Angsana New" w:hint="cs"/>
          <w:sz w:val="30"/>
          <w:szCs w:val="30"/>
          <w:cs/>
        </w:rPr>
        <w:t>6</w:t>
      </w:r>
      <w:r w:rsidRPr="00DA5345">
        <w:rPr>
          <w:rFonts w:ascii="Angsana New" w:hAnsi="Angsana New"/>
          <w:sz w:val="30"/>
          <w:szCs w:val="30"/>
        </w:rPr>
        <w:t xml:space="preserve">3 </w:t>
      </w:r>
      <w:r w:rsidRPr="00DA5345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DA5345">
        <w:rPr>
          <w:rFonts w:ascii="Angsana New" w:hAnsi="Angsana New"/>
          <w:sz w:val="30"/>
          <w:szCs w:val="30"/>
        </w:rPr>
        <w:t>(</w:t>
      </w:r>
      <w:r w:rsidRPr="00DA534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BF136B">
        <w:rPr>
          <w:rFonts w:ascii="Angsana New" w:hAnsi="Angsana New" w:hint="cs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ของบริษัท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BF136B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BF136B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BF136B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DA534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A534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DA5345">
        <w:rPr>
          <w:rFonts w:ascii="Angsana New" w:hAnsi="Angsana New"/>
          <w:sz w:val="30"/>
          <w:szCs w:val="30"/>
          <w:cs/>
        </w:rPr>
        <w:t>เหล่านี้</w:t>
      </w:r>
      <w:r w:rsidRPr="00DA5345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ตามมาตรฐานการบัญชีฉบับที่ </w:t>
      </w:r>
      <w:r w:rsidRPr="00DA5345">
        <w:rPr>
          <w:rFonts w:ascii="Angsana New" w:hAnsi="Angsana New"/>
          <w:sz w:val="30"/>
          <w:szCs w:val="30"/>
        </w:rPr>
        <w:t xml:space="preserve">34 </w:t>
      </w:r>
      <w:r w:rsidRPr="00DA5345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F136B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BF136B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BF136B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BF136B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F136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58F7D69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3F7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5DDBB4CA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รหัส</w:t>
      </w:r>
      <w:r w:rsidRPr="00BF136B">
        <w:rPr>
          <w:rFonts w:ascii="Angsana New" w:hAnsi="Angsana New"/>
          <w:sz w:val="30"/>
          <w:szCs w:val="30"/>
        </w:rPr>
        <w:t xml:space="preserve"> 2410 “</w:t>
      </w:r>
      <w:r w:rsidRPr="00BF136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F136B">
        <w:rPr>
          <w:rFonts w:ascii="Angsana New" w:hAnsi="Angsana New"/>
          <w:sz w:val="30"/>
          <w:szCs w:val="30"/>
        </w:rPr>
        <w:t>”</w:t>
      </w:r>
      <w:r w:rsidRPr="00BF136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F136B">
        <w:rPr>
          <w:rFonts w:ascii="Angsana New" w:hAnsi="Angsana New"/>
          <w:spacing w:val="-6"/>
          <w:sz w:val="30"/>
          <w:szCs w:val="30"/>
        </w:rPr>
        <w:br/>
      </w:r>
      <w:r w:rsidRPr="00BF136B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BF136B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Pr="00BF136B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BF136B">
        <w:rPr>
          <w:rFonts w:ascii="Angsana New" w:hAnsi="Angsana New"/>
          <w:sz w:val="30"/>
          <w:szCs w:val="30"/>
        </w:rPr>
        <w:t xml:space="preserve"> </w:t>
      </w:r>
      <w:r w:rsidRPr="00BF136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DED3B" w14:textId="77777777" w:rsidR="00BF136B" w:rsidRPr="00BF136B" w:rsidRDefault="00BF136B" w:rsidP="00BF13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52AF5F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1EBF87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BF136B" w:rsidRPr="00BF136B" w:rsidSect="00D5101B">
          <w:footerReference w:type="first" r:id="rId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A68D16" w14:textId="75FCBFFC" w:rsidR="00BF136B" w:rsidRDefault="00BF136B" w:rsidP="00BF136B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C5E0E78" w14:textId="77777777" w:rsidR="004C407F" w:rsidRPr="00BF136B" w:rsidRDefault="004C407F" w:rsidP="00BF136B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F7F662C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F136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BF136B" w:rsidRDefault="00BF136B" w:rsidP="00BF136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B8CC66" w14:textId="77777777" w:rsidR="00BF136B" w:rsidRPr="00BF136B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F136B">
        <w:rPr>
          <w:rFonts w:ascii="Angsana New" w:hAnsi="Angsana New"/>
          <w:spacing w:val="-2"/>
          <w:sz w:val="30"/>
          <w:szCs w:val="30"/>
        </w:rPr>
        <w:t xml:space="preserve">34 </w:t>
      </w:r>
      <w:r w:rsidRPr="00BF136B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BF136B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BF136B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E8631A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2ADFC1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0D6C90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EAEA2F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126E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(นางศิริเพ็ญ  สุขเจริญยิ่งยง)</w:t>
      </w:r>
    </w:p>
    <w:p w14:paraId="2BC61892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9A96145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F136B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BF136B">
        <w:rPr>
          <w:rFonts w:ascii="Angsana New" w:hAnsi="Angsana New"/>
          <w:sz w:val="30"/>
          <w:szCs w:val="30"/>
        </w:rPr>
        <w:t>3636</w:t>
      </w:r>
    </w:p>
    <w:p w14:paraId="220571CE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EBA83A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A1A257" w14:textId="77777777" w:rsidR="00BF136B" w:rsidRPr="00BF136B" w:rsidRDefault="00BF136B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F13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9F98A2C" w14:textId="6C1ED5CB" w:rsidR="00E82E60" w:rsidRPr="00A87005" w:rsidRDefault="00A138CA" w:rsidP="00BF136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138CA">
        <w:rPr>
          <w:rFonts w:ascii="Angsana New" w:hAnsi="Angsana New"/>
          <w:sz w:val="30"/>
          <w:szCs w:val="30"/>
        </w:rPr>
        <w:t xml:space="preserve">11 </w:t>
      </w:r>
      <w:r w:rsidRPr="00A138CA">
        <w:rPr>
          <w:rFonts w:ascii="Angsana New" w:hAnsi="Angsana New" w:hint="cs"/>
          <w:sz w:val="30"/>
          <w:szCs w:val="30"/>
          <w:cs/>
        </w:rPr>
        <w:t>สิงหาคม</w:t>
      </w:r>
      <w:r w:rsidR="004C407F">
        <w:rPr>
          <w:rFonts w:ascii="Angsana New" w:hAnsi="Angsana New" w:hint="cs"/>
          <w:sz w:val="30"/>
          <w:szCs w:val="30"/>
          <w:cs/>
        </w:rPr>
        <w:t xml:space="preserve"> </w:t>
      </w:r>
      <w:r w:rsidR="004C407F">
        <w:rPr>
          <w:rFonts w:ascii="Angsana New" w:hAnsi="Angsana New"/>
          <w:sz w:val="30"/>
          <w:szCs w:val="30"/>
        </w:rPr>
        <w:t>2563</w:t>
      </w:r>
    </w:p>
    <w:p w14:paraId="153677E1" w14:textId="77777777" w:rsidR="00F24D9B" w:rsidRPr="00A87005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5A1A790" w14:textId="77777777" w:rsidR="00F24D9B" w:rsidRPr="00A87005" w:rsidRDefault="00F24D9B" w:rsidP="00F24D9B">
      <w:pPr>
        <w:rPr>
          <w:cs/>
          <w:lang w:val="en-GB"/>
        </w:rPr>
      </w:pPr>
    </w:p>
    <w:p w14:paraId="05A61B54" w14:textId="77777777" w:rsidR="00F24D9B" w:rsidRPr="00A87005" w:rsidRDefault="00F24D9B" w:rsidP="00F24D9B">
      <w:pPr>
        <w:rPr>
          <w:cs/>
          <w:lang w:val="en-GB"/>
        </w:rPr>
      </w:pPr>
    </w:p>
    <w:p w14:paraId="50731B17" w14:textId="77777777" w:rsidR="00F24D9B" w:rsidRPr="00A87005" w:rsidRDefault="00F24D9B" w:rsidP="00F24D9B">
      <w:pPr>
        <w:rPr>
          <w:cs/>
          <w:lang w:val="en-GB"/>
        </w:rPr>
      </w:pPr>
    </w:p>
    <w:p w14:paraId="6AE31652" w14:textId="77777777" w:rsidR="00F24D9B" w:rsidRPr="00A87005" w:rsidRDefault="00F24D9B" w:rsidP="00F24D9B">
      <w:pPr>
        <w:rPr>
          <w:cs/>
          <w:lang w:val="en-GB"/>
        </w:rPr>
      </w:pPr>
    </w:p>
    <w:p w14:paraId="24DC473E" w14:textId="77777777" w:rsidR="00F24D9B" w:rsidRPr="00A87005" w:rsidRDefault="00F24D9B" w:rsidP="00F24D9B">
      <w:pPr>
        <w:rPr>
          <w:cs/>
          <w:lang w:val="en-GB"/>
        </w:rPr>
      </w:pPr>
    </w:p>
    <w:p w14:paraId="31A5EE51" w14:textId="77777777" w:rsidR="00F24D9B" w:rsidRPr="00A87005" w:rsidRDefault="00F24D9B" w:rsidP="00F24D9B">
      <w:pPr>
        <w:rPr>
          <w:cs/>
          <w:lang w:val="en-GB"/>
        </w:rPr>
      </w:pPr>
    </w:p>
    <w:p w14:paraId="45B45644" w14:textId="77777777" w:rsidR="00F24D9B" w:rsidRPr="00A87005" w:rsidRDefault="00F24D9B" w:rsidP="00F24D9B">
      <w:pPr>
        <w:rPr>
          <w:cs/>
          <w:lang w:val="en-GB"/>
        </w:rPr>
      </w:pPr>
    </w:p>
    <w:p w14:paraId="325E5B6D" w14:textId="77777777" w:rsidR="00F24D9B" w:rsidRPr="00A87005" w:rsidRDefault="00F24D9B" w:rsidP="00F24D9B">
      <w:pPr>
        <w:rPr>
          <w:cs/>
          <w:lang w:val="en-GB"/>
        </w:rPr>
      </w:pPr>
    </w:p>
    <w:p w14:paraId="68E62D93" w14:textId="77777777" w:rsidR="00F24D9B" w:rsidRPr="00A87005" w:rsidRDefault="00F24D9B" w:rsidP="00F24D9B">
      <w:pPr>
        <w:rPr>
          <w:cs/>
          <w:lang w:val="en-GB"/>
        </w:rPr>
      </w:pPr>
    </w:p>
    <w:p w14:paraId="5DB84B28" w14:textId="77777777" w:rsidR="009C38DB" w:rsidRPr="00A87005" w:rsidRDefault="009C38DB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33DD94" w14:textId="77777777" w:rsidR="000859B9" w:rsidRPr="000859B9" w:rsidRDefault="000859B9" w:rsidP="000859B9">
      <w:pPr>
        <w:rPr>
          <w:lang w:val="x-none" w:eastAsia="x-none"/>
        </w:rPr>
      </w:pPr>
    </w:p>
    <w:p w14:paraId="4B661BF0" w14:textId="77777777" w:rsidR="0082678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4" w:name="_GoBack"/>
      <w:bookmarkEnd w:id="4"/>
    </w:p>
    <w:sectPr w:rsidR="001F0146" w:rsidSect="001F538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CFFDD" w14:textId="77777777" w:rsidR="004E03CF" w:rsidRDefault="004E03CF" w:rsidP="00FC04D5">
      <w:r>
        <w:separator/>
      </w:r>
    </w:p>
  </w:endnote>
  <w:endnote w:type="continuationSeparator" w:id="0">
    <w:p w14:paraId="4DDC0741" w14:textId="77777777" w:rsidR="004E03CF" w:rsidRDefault="004E03CF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93E54" w14:textId="77777777" w:rsidR="004E03CF" w:rsidRPr="00AE54A7" w:rsidRDefault="004E03C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B81F4" w14:textId="77777777" w:rsidR="00FF3E5F" w:rsidRPr="00AE54A7" w:rsidRDefault="00FF3E5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8423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09728EF" w14:textId="38CF9653" w:rsidR="00FF3E5F" w:rsidRPr="00FF3E5F" w:rsidRDefault="00FF3E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F3E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F3E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F3E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F3E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F3E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26AC0" w14:textId="77777777" w:rsidR="004E03CF" w:rsidRDefault="004E03CF" w:rsidP="00FC04D5">
      <w:r>
        <w:separator/>
      </w:r>
    </w:p>
  </w:footnote>
  <w:footnote w:type="continuationSeparator" w:id="0">
    <w:p w14:paraId="7E08D83F" w14:textId="77777777" w:rsidR="004E03CF" w:rsidRDefault="004E03CF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C5C" w14:textId="77777777" w:rsidR="004E03CF" w:rsidRPr="0021561A" w:rsidRDefault="004E03CF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2A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2FF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899"/>
    <w:rsid w:val="0002090B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85E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3C47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074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256A"/>
    <w:rsid w:val="000F2BCB"/>
    <w:rsid w:val="000F3589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668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5F2E"/>
    <w:rsid w:val="00126275"/>
    <w:rsid w:val="00126AB9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900"/>
    <w:rsid w:val="001619A9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1A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66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5C4D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97B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BEB"/>
    <w:rsid w:val="00221D78"/>
    <w:rsid w:val="00222212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AE9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31C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679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4CD6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2C0"/>
    <w:rsid w:val="003003CC"/>
    <w:rsid w:val="00300489"/>
    <w:rsid w:val="00300EC8"/>
    <w:rsid w:val="003011FE"/>
    <w:rsid w:val="00301558"/>
    <w:rsid w:val="0030197B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9A1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495B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7AC"/>
    <w:rsid w:val="00391A94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A8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1D8"/>
    <w:rsid w:val="003B185D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DE9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50CA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683E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275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1F0C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EB9"/>
    <w:rsid w:val="00414ECE"/>
    <w:rsid w:val="0041555F"/>
    <w:rsid w:val="00416933"/>
    <w:rsid w:val="004169AA"/>
    <w:rsid w:val="00416DB5"/>
    <w:rsid w:val="00417164"/>
    <w:rsid w:val="004177FB"/>
    <w:rsid w:val="00417C15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50BA"/>
    <w:rsid w:val="004253C3"/>
    <w:rsid w:val="004255F2"/>
    <w:rsid w:val="0042596B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09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88A"/>
    <w:rsid w:val="00463BDF"/>
    <w:rsid w:val="00463C0A"/>
    <w:rsid w:val="00463EA5"/>
    <w:rsid w:val="004646F1"/>
    <w:rsid w:val="00464958"/>
    <w:rsid w:val="004654BD"/>
    <w:rsid w:val="00465B68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62C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407F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3CF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7B7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699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A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C69"/>
    <w:rsid w:val="00586F63"/>
    <w:rsid w:val="00587343"/>
    <w:rsid w:val="00587358"/>
    <w:rsid w:val="00587C73"/>
    <w:rsid w:val="005902CF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CE"/>
    <w:rsid w:val="005D1D86"/>
    <w:rsid w:val="005D28A2"/>
    <w:rsid w:val="005D2BD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D7D94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6DDF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3107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73F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984"/>
    <w:rsid w:val="00646C59"/>
    <w:rsid w:val="00647158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317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5D7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460A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6ED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420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02E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317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1B6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8BF"/>
    <w:rsid w:val="007F3CAB"/>
    <w:rsid w:val="007F3FED"/>
    <w:rsid w:val="007F420B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24F"/>
    <w:rsid w:val="00810491"/>
    <w:rsid w:val="00810F3F"/>
    <w:rsid w:val="0081137F"/>
    <w:rsid w:val="00811E57"/>
    <w:rsid w:val="00812252"/>
    <w:rsid w:val="0081257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21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83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5E56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D01"/>
    <w:rsid w:val="009057A0"/>
    <w:rsid w:val="009059A3"/>
    <w:rsid w:val="00905B63"/>
    <w:rsid w:val="00905B68"/>
    <w:rsid w:val="0090616F"/>
    <w:rsid w:val="009061BC"/>
    <w:rsid w:val="0090644F"/>
    <w:rsid w:val="009070B7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204"/>
    <w:rsid w:val="009144CD"/>
    <w:rsid w:val="00914650"/>
    <w:rsid w:val="009146F9"/>
    <w:rsid w:val="0091527D"/>
    <w:rsid w:val="00915805"/>
    <w:rsid w:val="00915D7F"/>
    <w:rsid w:val="00917347"/>
    <w:rsid w:val="0091776A"/>
    <w:rsid w:val="00917FF0"/>
    <w:rsid w:val="00920E2A"/>
    <w:rsid w:val="00920EF9"/>
    <w:rsid w:val="00921A81"/>
    <w:rsid w:val="00921BA0"/>
    <w:rsid w:val="009220BE"/>
    <w:rsid w:val="0092281C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2ECF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6FD2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D86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1DD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7E2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38DB"/>
    <w:rsid w:val="009C40F2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D782C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6D9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28DA"/>
    <w:rsid w:val="00A138CA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A93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3FA8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8B0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0F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1D49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0F9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74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2D7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38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0F55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62F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A24"/>
    <w:rsid w:val="00B841DA"/>
    <w:rsid w:val="00B842A2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2E4E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47D"/>
    <w:rsid w:val="00C249CC"/>
    <w:rsid w:val="00C24A21"/>
    <w:rsid w:val="00C24C56"/>
    <w:rsid w:val="00C24FDC"/>
    <w:rsid w:val="00C25136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37F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3C4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A3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C69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182A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6D4D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5DA3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6A1"/>
    <w:rsid w:val="00D22BC7"/>
    <w:rsid w:val="00D2335B"/>
    <w:rsid w:val="00D23A1E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D9C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87CA9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0D5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3FBF"/>
    <w:rsid w:val="00DA4323"/>
    <w:rsid w:val="00DA4D4E"/>
    <w:rsid w:val="00DA5345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92B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BF"/>
    <w:rsid w:val="00DC339D"/>
    <w:rsid w:val="00DC3D2F"/>
    <w:rsid w:val="00DC43BC"/>
    <w:rsid w:val="00DC4577"/>
    <w:rsid w:val="00DC481D"/>
    <w:rsid w:val="00DC4F49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E42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4B6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6E7F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367D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2F80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33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721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6A8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6D6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037"/>
    <w:rsid w:val="00ED2D0D"/>
    <w:rsid w:val="00ED2D1B"/>
    <w:rsid w:val="00ED32FD"/>
    <w:rsid w:val="00ED47D6"/>
    <w:rsid w:val="00ED5638"/>
    <w:rsid w:val="00ED67F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61D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998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CB6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4FDB"/>
    <w:rsid w:val="00F6699E"/>
    <w:rsid w:val="00F67041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6C18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5A6"/>
    <w:rsid w:val="00FB58B8"/>
    <w:rsid w:val="00FB5DE8"/>
    <w:rsid w:val="00FB5E9D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E5F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C4927-7F16-44BA-A57E-FE962AF7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420</Words>
  <Characters>1669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2020-08-05T05:10:00Z</cp:lastPrinted>
  <dcterms:created xsi:type="dcterms:W3CDTF">2020-08-10T12:39:00Z</dcterms:created>
  <dcterms:modified xsi:type="dcterms:W3CDTF">2020-08-10T12:42:00Z</dcterms:modified>
</cp:coreProperties>
</file>