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61316A" w14:textId="77777777" w:rsidR="00644987" w:rsidRPr="00A87005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bookmarkStart w:id="0" w:name="_GoBack"/>
      <w:bookmarkEnd w:id="0"/>
      <w:r w:rsidRPr="00A8700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A87005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A8700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3B1762B" w14:textId="77777777" w:rsidR="00644987" w:rsidRPr="00A87005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1A0F0E1D" w14:textId="77777777" w:rsidR="00644987" w:rsidRPr="00A87005" w:rsidRDefault="00644987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4E9D34BE" w14:textId="3385CF98" w:rsidR="004B71BE" w:rsidRDefault="00644987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4B71BE" w:rsidRPr="00A87005">
        <w:rPr>
          <w:rFonts w:ascii="Angsana New" w:hAnsi="Angsana New"/>
          <w:sz w:val="30"/>
          <w:szCs w:val="30"/>
          <w:cs/>
        </w:rPr>
        <w:t>ระหว่างกาล</w:t>
      </w:r>
    </w:p>
    <w:p w14:paraId="2F79C320" w14:textId="0B057306" w:rsidR="003A52F3" w:rsidRPr="003A52F3" w:rsidRDefault="003A52F3" w:rsidP="003A52F3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3A52F3">
        <w:rPr>
          <w:rFonts w:ascii="Angsana New" w:hAnsi="Angsana New"/>
          <w:sz w:val="30"/>
          <w:szCs w:val="30"/>
          <w:cs/>
        </w:rPr>
        <w:t>การเปลี่ยนแปลงนโยบายการบัญชี</w:t>
      </w:r>
    </w:p>
    <w:p w14:paraId="7FFD3E6D" w14:textId="77777777" w:rsidR="007D1CDE" w:rsidRPr="00A87005" w:rsidRDefault="007D1CDE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06D0906E" w14:textId="77777777" w:rsidR="00644987" w:rsidRPr="00A87005" w:rsidRDefault="007D1CDE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  <w:cs/>
        </w:rPr>
      </w:pPr>
      <w:r w:rsidRPr="00A87005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="00644987" w:rsidRPr="00A87005">
        <w:rPr>
          <w:rFonts w:ascii="Angsana New" w:hAnsi="Angsana New"/>
          <w:sz w:val="30"/>
          <w:szCs w:val="30"/>
          <w:cs/>
        </w:rPr>
        <w:tab/>
      </w:r>
      <w:r w:rsidR="00644987" w:rsidRPr="00A87005">
        <w:rPr>
          <w:rFonts w:ascii="Angsana New" w:hAnsi="Angsana New"/>
          <w:sz w:val="30"/>
          <w:szCs w:val="30"/>
          <w:cs/>
        </w:rPr>
        <w:tab/>
      </w:r>
      <w:r w:rsidR="00644987" w:rsidRPr="00A87005">
        <w:rPr>
          <w:rFonts w:ascii="Angsana New" w:hAnsi="Angsana New"/>
          <w:sz w:val="30"/>
          <w:szCs w:val="30"/>
          <w:cs/>
        </w:rPr>
        <w:tab/>
      </w:r>
    </w:p>
    <w:p w14:paraId="0A417A45" w14:textId="77777777" w:rsidR="007D1CDE" w:rsidRPr="00A87005" w:rsidRDefault="007D1CDE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14:paraId="0CFC6649" w14:textId="77777777" w:rsidR="007F4F4E" w:rsidRPr="00A87005" w:rsidRDefault="007F4F4E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หนี้สินที่มีภาระดอกเบี้ย</w:t>
      </w:r>
    </w:p>
    <w:p w14:paraId="1F916A78" w14:textId="6CD58E40" w:rsidR="00315926" w:rsidRDefault="00315926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315926">
        <w:rPr>
          <w:rFonts w:ascii="Angsana New" w:hAnsi="Angsana New"/>
          <w:sz w:val="30"/>
          <w:szCs w:val="30"/>
          <w:cs/>
        </w:rPr>
        <w:t>ส่วนงานดำเนินงานและการจำแนกรายได้</w:t>
      </w:r>
    </w:p>
    <w:p w14:paraId="6B2B0DBD" w14:textId="206AA6E8" w:rsidR="003A4FEE" w:rsidRDefault="003A4FEE" w:rsidP="003A4FE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 w:hint="cs"/>
          <w:sz w:val="30"/>
          <w:szCs w:val="30"/>
          <w:cs/>
        </w:rPr>
        <w:t>ภาษีเงินได้</w:t>
      </w:r>
    </w:p>
    <w:p w14:paraId="3691DA4A" w14:textId="5845C832" w:rsidR="00417C15" w:rsidRPr="00A87005" w:rsidRDefault="00417C15" w:rsidP="003A4FE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6DBB0065" w14:textId="359113A6" w:rsidR="003A4FEE" w:rsidRDefault="003A4FEE" w:rsidP="003A4FE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3A0B22E5" w14:textId="77777777" w:rsidR="003A4FEE" w:rsidRPr="00A87005" w:rsidRDefault="003A4FEE" w:rsidP="003A4FE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58467CF0" w14:textId="77777777" w:rsidR="003A4FEE" w:rsidRPr="00AD5F57" w:rsidRDefault="003A4FEE" w:rsidP="003A4FE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  <w:lang w:val="th-TH"/>
        </w:rPr>
        <w:t>หนี้สินที่อาจเกิดขึ้น</w:t>
      </w:r>
    </w:p>
    <w:p w14:paraId="7F80668F" w14:textId="77777777" w:rsidR="00EF3C33" w:rsidRPr="00A87005" w:rsidRDefault="00EF3C33" w:rsidP="00EF3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7BEB684B" w14:textId="77777777" w:rsidR="00B157B3" w:rsidRPr="00A87005" w:rsidRDefault="00B157B3" w:rsidP="00B15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110CF844" w14:textId="431B2381" w:rsidR="009F2180" w:rsidRPr="00A87005" w:rsidRDefault="00644987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br w:type="page"/>
      </w:r>
      <w:r w:rsidR="009F2180" w:rsidRPr="00A87005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5167F7" w:rsidRPr="00A87005">
        <w:rPr>
          <w:rFonts w:ascii="Angsana New" w:hAnsi="Angsana New" w:hint="cs"/>
          <w:sz w:val="30"/>
          <w:szCs w:val="30"/>
          <w:cs/>
        </w:rPr>
        <w:t>ระหว่างกาล</w:t>
      </w:r>
      <w:r w:rsidR="009F2180" w:rsidRPr="00A87005">
        <w:rPr>
          <w:rFonts w:ascii="Angsana New" w:hAnsi="Angsana New"/>
          <w:sz w:val="30"/>
          <w:szCs w:val="30"/>
          <w:cs/>
        </w:rPr>
        <w:t>นี้</w:t>
      </w:r>
    </w:p>
    <w:p w14:paraId="399CF549" w14:textId="77777777" w:rsidR="009F2180" w:rsidRPr="00A87005" w:rsidRDefault="009F2180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57ACE48" w14:textId="418CA9B8" w:rsidR="009F2180" w:rsidRPr="00A87005" w:rsidRDefault="009F2180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งบการเงิน</w:t>
      </w:r>
      <w:r w:rsidR="003B5EBA" w:rsidRPr="00A87005">
        <w:rPr>
          <w:rFonts w:ascii="Angsana New" w:hAnsi="Angsana New"/>
          <w:sz w:val="30"/>
          <w:szCs w:val="30"/>
          <w:cs/>
        </w:rPr>
        <w:t>ระหว่างกาล</w:t>
      </w:r>
      <w:r w:rsidR="003D1D13" w:rsidRPr="00A87005">
        <w:rPr>
          <w:rFonts w:ascii="Angsana New" w:hAnsi="Angsana New"/>
          <w:sz w:val="30"/>
          <w:szCs w:val="30"/>
          <w:cs/>
        </w:rPr>
        <w:t>นี้</w:t>
      </w:r>
      <w:r w:rsidRPr="00A87005">
        <w:rPr>
          <w:rFonts w:ascii="Angsana New" w:hAnsi="Angsana New"/>
          <w:sz w:val="30"/>
          <w:szCs w:val="30"/>
          <w:cs/>
        </w:rPr>
        <w:t>ได้รับอนุมัติ</w:t>
      </w:r>
      <w:r w:rsidR="00560E43" w:rsidRPr="00A87005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A87005">
        <w:rPr>
          <w:rFonts w:ascii="Angsana New" w:hAnsi="Angsana New"/>
          <w:sz w:val="30"/>
          <w:szCs w:val="30"/>
          <w:cs/>
        </w:rPr>
        <w:t>จาก</w:t>
      </w:r>
      <w:r w:rsidR="009B75F0" w:rsidRPr="00A87005">
        <w:rPr>
          <w:rFonts w:ascii="Angsana New" w:hAnsi="Angsana New"/>
          <w:sz w:val="30"/>
          <w:szCs w:val="30"/>
          <w:cs/>
        </w:rPr>
        <w:t>คณะ</w:t>
      </w:r>
      <w:r w:rsidR="00462C33" w:rsidRPr="00A87005">
        <w:rPr>
          <w:rFonts w:ascii="Angsana New" w:hAnsi="Angsana New"/>
          <w:sz w:val="30"/>
          <w:szCs w:val="30"/>
          <w:cs/>
        </w:rPr>
        <w:t>กรรมการ</w:t>
      </w:r>
      <w:r w:rsidR="00462C33" w:rsidRPr="00C562DB">
        <w:rPr>
          <w:rFonts w:ascii="Angsana New" w:hAnsi="Angsana New"/>
          <w:sz w:val="30"/>
          <w:szCs w:val="30"/>
          <w:cs/>
        </w:rPr>
        <w:t>เมื่อ</w:t>
      </w:r>
      <w:r w:rsidR="00462C33" w:rsidRPr="00A138CA">
        <w:rPr>
          <w:rFonts w:ascii="Angsana New" w:hAnsi="Angsana New"/>
          <w:sz w:val="30"/>
          <w:szCs w:val="30"/>
          <w:cs/>
        </w:rPr>
        <w:t>วันที่</w:t>
      </w:r>
      <w:r w:rsidR="00E74DF9" w:rsidRPr="00A138CA">
        <w:rPr>
          <w:rFonts w:ascii="Angsana New" w:hAnsi="Angsana New"/>
          <w:sz w:val="30"/>
          <w:szCs w:val="30"/>
        </w:rPr>
        <w:t xml:space="preserve"> </w:t>
      </w:r>
      <w:r w:rsidR="003049A1" w:rsidRPr="00A138CA">
        <w:rPr>
          <w:rFonts w:ascii="Angsana New" w:hAnsi="Angsana New"/>
          <w:sz w:val="30"/>
          <w:szCs w:val="30"/>
        </w:rPr>
        <w:t xml:space="preserve">11 </w:t>
      </w:r>
      <w:r w:rsidR="003049A1" w:rsidRPr="00A138CA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25431C" w:rsidRPr="00A138CA">
        <w:rPr>
          <w:rFonts w:ascii="Angsana New" w:hAnsi="Angsana New"/>
          <w:sz w:val="30"/>
          <w:szCs w:val="30"/>
        </w:rPr>
        <w:t>2563</w:t>
      </w:r>
    </w:p>
    <w:p w14:paraId="6348750C" w14:textId="77777777" w:rsidR="009F2180" w:rsidRPr="00B148B9" w:rsidRDefault="009F2180" w:rsidP="0034231D">
      <w:pPr>
        <w:pStyle w:val="Heading5"/>
        <w:spacing w:line="240" w:lineRule="auto"/>
        <w:ind w:left="540"/>
        <w:rPr>
          <w:rFonts w:ascii="Angsana New" w:hAnsi="Angsana New"/>
          <w:sz w:val="30"/>
          <w:szCs w:val="30"/>
          <w:lang w:val="en-US"/>
        </w:rPr>
      </w:pPr>
    </w:p>
    <w:p w14:paraId="6DBF45D7" w14:textId="77777777" w:rsidR="00FC04D5" w:rsidRPr="00A87005" w:rsidRDefault="00F3624F" w:rsidP="009057A0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ข้อมูล</w:t>
      </w:r>
      <w:r w:rsidR="00FC04D5" w:rsidRPr="00A87005">
        <w:rPr>
          <w:rFonts w:ascii="Angsana New" w:hAnsi="Angsana New"/>
          <w:sz w:val="30"/>
          <w:szCs w:val="30"/>
          <w:cs/>
        </w:rPr>
        <w:t>ทั่วไป</w:t>
      </w:r>
    </w:p>
    <w:p w14:paraId="4980DA66" w14:textId="77777777" w:rsidR="008F44AF" w:rsidRPr="00A87005" w:rsidRDefault="008F44AF" w:rsidP="008F4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F475424" w14:textId="6E2E28C7" w:rsidR="008F44AF" w:rsidRPr="00A87005" w:rsidRDefault="008F44AF" w:rsidP="008F4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บริษัทดำเนินธุรกิจหลักเกี่ยวกับการจัดจำหน่ายโคมไฟฟ้า หลอดไฟฟ้า และวัสดุอุปกรณ์ไฟฟ้าแสงสว่างรวมทั้งให้บริการออกแบบและติดตั้งระบบไฟฟ้าแสงสว่าง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 xml:space="preserve">รายละเอียดของบริษัทย่อย ณ วันที่ </w:t>
      </w:r>
      <w:r w:rsidR="004322B5">
        <w:rPr>
          <w:rFonts w:ascii="Angsana New" w:hAnsi="Angsana New"/>
          <w:sz w:val="30"/>
          <w:szCs w:val="30"/>
        </w:rPr>
        <w:t>3</w:t>
      </w:r>
      <w:r w:rsidR="009B21DD">
        <w:rPr>
          <w:rFonts w:ascii="Angsana New" w:hAnsi="Angsana New"/>
          <w:sz w:val="30"/>
          <w:szCs w:val="30"/>
        </w:rPr>
        <w:t xml:space="preserve">0 </w:t>
      </w:r>
      <w:r w:rsidR="009B21DD">
        <w:rPr>
          <w:rFonts w:ascii="Angsana New" w:hAnsi="Angsana New" w:hint="cs"/>
          <w:sz w:val="30"/>
          <w:szCs w:val="30"/>
          <w:cs/>
        </w:rPr>
        <w:t>มิถุนายน</w:t>
      </w:r>
      <w:r w:rsidR="004322B5" w:rsidRPr="006B1BBD">
        <w:rPr>
          <w:rFonts w:ascii="Angsana New" w:hAnsi="Angsana New"/>
          <w:sz w:val="30"/>
          <w:szCs w:val="30"/>
          <w:cs/>
        </w:rPr>
        <w:t xml:space="preserve"> </w:t>
      </w:r>
      <w:r w:rsidR="004322B5">
        <w:rPr>
          <w:rFonts w:ascii="Angsana New" w:hAnsi="Angsana New"/>
          <w:sz w:val="30"/>
          <w:szCs w:val="30"/>
        </w:rPr>
        <w:t>2</w:t>
      </w:r>
      <w:r w:rsidRPr="00A87005">
        <w:rPr>
          <w:rFonts w:ascii="Angsana New" w:hAnsi="Angsana New"/>
          <w:sz w:val="30"/>
          <w:szCs w:val="30"/>
        </w:rPr>
        <w:t>5</w:t>
      </w:r>
      <w:r w:rsidR="0066121D" w:rsidRPr="00A87005">
        <w:rPr>
          <w:rFonts w:ascii="Angsana New" w:hAnsi="Angsana New" w:hint="cs"/>
          <w:sz w:val="30"/>
          <w:szCs w:val="30"/>
          <w:cs/>
        </w:rPr>
        <w:t>6</w:t>
      </w:r>
      <w:r w:rsidR="00B34CCC">
        <w:rPr>
          <w:rFonts w:ascii="Angsana New" w:hAnsi="Angsana New"/>
          <w:sz w:val="30"/>
          <w:szCs w:val="30"/>
        </w:rPr>
        <w:t>3</w:t>
      </w:r>
      <w:r w:rsidRPr="00A87005">
        <w:rPr>
          <w:rFonts w:ascii="Angsana New" w:hAnsi="Angsana New"/>
          <w:sz w:val="30"/>
          <w:szCs w:val="30"/>
          <w:cs/>
        </w:rPr>
        <w:t xml:space="preserve"> และ </w:t>
      </w:r>
      <w:r w:rsidR="00F26414" w:rsidRPr="00A87005">
        <w:rPr>
          <w:rFonts w:ascii="Angsana New" w:hAnsi="Angsana New"/>
          <w:sz w:val="30"/>
          <w:szCs w:val="30"/>
        </w:rPr>
        <w:t xml:space="preserve">        </w:t>
      </w:r>
      <w:r w:rsidR="00843B79" w:rsidRPr="00A87005">
        <w:rPr>
          <w:rFonts w:ascii="Angsana New" w:hAnsi="Angsana New"/>
          <w:sz w:val="30"/>
          <w:szCs w:val="30"/>
          <w:cs/>
        </w:rPr>
        <w:br/>
      </w:r>
      <w:r w:rsidRPr="00A87005">
        <w:rPr>
          <w:rFonts w:ascii="Angsana New" w:hAnsi="Angsana New"/>
          <w:sz w:val="30"/>
          <w:szCs w:val="30"/>
        </w:rPr>
        <w:t>31</w:t>
      </w:r>
      <w:r w:rsidRPr="00A87005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A87005">
        <w:rPr>
          <w:rFonts w:ascii="Angsana New" w:hAnsi="Angsana New"/>
          <w:sz w:val="30"/>
          <w:szCs w:val="30"/>
        </w:rPr>
        <w:t>25</w:t>
      </w:r>
      <w:r w:rsidR="0061435E" w:rsidRPr="00A87005">
        <w:rPr>
          <w:rFonts w:ascii="Angsana New" w:hAnsi="Angsana New"/>
          <w:sz w:val="30"/>
          <w:szCs w:val="30"/>
        </w:rPr>
        <w:t>6</w:t>
      </w:r>
      <w:r w:rsidR="004322B5">
        <w:rPr>
          <w:rFonts w:ascii="Angsana New" w:hAnsi="Angsana New"/>
          <w:sz w:val="30"/>
          <w:szCs w:val="30"/>
        </w:rPr>
        <w:t>2</w:t>
      </w:r>
      <w:r w:rsidR="00595008" w:rsidRPr="00A87005">
        <w:rPr>
          <w:rFonts w:ascii="Angsana New" w:hAnsi="Angsana New"/>
          <w:sz w:val="30"/>
          <w:szCs w:val="30"/>
        </w:rPr>
        <w:t xml:space="preserve"> </w:t>
      </w:r>
      <w:r w:rsidR="00595008" w:rsidRPr="00A87005">
        <w:rPr>
          <w:rFonts w:ascii="Angsana New" w:hAnsi="Angsana New"/>
          <w:sz w:val="30"/>
          <w:szCs w:val="30"/>
          <w:cs/>
        </w:rPr>
        <w:t>ได้เปิด</w:t>
      </w:r>
      <w:r w:rsidR="005F439A" w:rsidRPr="00A87005">
        <w:rPr>
          <w:rFonts w:ascii="Angsana New" w:hAnsi="Angsana New"/>
          <w:sz w:val="30"/>
          <w:szCs w:val="30"/>
          <w:cs/>
        </w:rPr>
        <w:t>เผยไว้ในหมายเหตุ</w:t>
      </w:r>
      <w:r w:rsidR="00606D84" w:rsidRPr="00A87005">
        <w:rPr>
          <w:rFonts w:ascii="Angsana New" w:hAnsi="Angsana New" w:hint="cs"/>
          <w:sz w:val="30"/>
          <w:szCs w:val="30"/>
          <w:cs/>
        </w:rPr>
        <w:t>ข้อ</w:t>
      </w:r>
      <w:r w:rsidR="00606D84" w:rsidRPr="00A87005">
        <w:rPr>
          <w:rFonts w:ascii="Angsana New" w:hAnsi="Angsana New"/>
          <w:sz w:val="30"/>
          <w:szCs w:val="30"/>
        </w:rPr>
        <w:t xml:space="preserve"> </w:t>
      </w:r>
      <w:r w:rsidR="00C3561A">
        <w:rPr>
          <w:rFonts w:ascii="Angsana New" w:hAnsi="Angsana New"/>
          <w:sz w:val="30"/>
          <w:szCs w:val="30"/>
        </w:rPr>
        <w:t>5</w:t>
      </w:r>
    </w:p>
    <w:p w14:paraId="1E73E829" w14:textId="77777777" w:rsidR="008F44AF" w:rsidRPr="00A87005" w:rsidRDefault="008F44AF" w:rsidP="008F4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F9E22C4" w14:textId="77777777" w:rsidR="00FC04D5" w:rsidRPr="00A87005" w:rsidRDefault="00FC04D5" w:rsidP="009057A0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352798" w:rsidRPr="00A87005">
        <w:rPr>
          <w:rFonts w:ascii="Angsana New" w:hAnsi="Angsana New"/>
          <w:sz w:val="30"/>
          <w:szCs w:val="30"/>
          <w:cs/>
        </w:rPr>
        <w:t>ระหว่างกาล</w:t>
      </w:r>
      <w:r w:rsidR="00A30371" w:rsidRPr="00A87005">
        <w:rPr>
          <w:rFonts w:ascii="Angsana New" w:hAnsi="Angsana New"/>
          <w:sz w:val="30"/>
          <w:szCs w:val="30"/>
          <w:cs/>
        </w:rPr>
        <w:t xml:space="preserve"> </w:t>
      </w:r>
    </w:p>
    <w:p w14:paraId="50A8AA0B" w14:textId="77777777" w:rsidR="00FC04D5" w:rsidRPr="00A87005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19056F6" w14:textId="77777777" w:rsidR="006F16E0" w:rsidRPr="00A87005" w:rsidRDefault="006F16E0" w:rsidP="006F16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A87005">
        <w:rPr>
          <w:rFonts w:ascii="Angsana New" w:hAnsi="Angsana New"/>
          <w:i/>
          <w:iCs/>
          <w:sz w:val="30"/>
          <w:szCs w:val="30"/>
          <w:cs/>
        </w:rPr>
        <w:t>(ก)</w:t>
      </w:r>
      <w:r w:rsidRPr="00A87005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49651BF2" w14:textId="77777777" w:rsidR="006F16E0" w:rsidRPr="00A87005" w:rsidRDefault="006F16E0" w:rsidP="006F1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6EDE110" w14:textId="23309BF6" w:rsidR="00595008" w:rsidRPr="00A87005" w:rsidRDefault="00E07F35" w:rsidP="00E07F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 w:hint="cs"/>
          <w:sz w:val="30"/>
          <w:szCs w:val="30"/>
          <w:cs/>
        </w:rPr>
        <w:t>งบ</w:t>
      </w:r>
      <w:r w:rsidRPr="00A87005">
        <w:rPr>
          <w:rFonts w:ascii="Angsana New" w:hAnsi="Angsana New"/>
          <w:sz w:val="30"/>
          <w:szCs w:val="30"/>
          <w:cs/>
        </w:rPr>
        <w:t>การเงินระหว่างกา</w:t>
      </w:r>
      <w:r w:rsidR="006125E6">
        <w:rPr>
          <w:rFonts w:ascii="Angsana New" w:hAnsi="Angsana New" w:hint="cs"/>
          <w:sz w:val="30"/>
          <w:szCs w:val="30"/>
          <w:cs/>
        </w:rPr>
        <w:t>ล</w:t>
      </w:r>
      <w:r w:rsidRPr="00A87005">
        <w:rPr>
          <w:rFonts w:ascii="Angsana New" w:hAnsi="Angsana New"/>
          <w:sz w:val="30"/>
          <w:szCs w:val="30"/>
          <w:cs/>
        </w:rPr>
        <w:t>นี้</w:t>
      </w:r>
      <w:r w:rsidRPr="00A87005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A87005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A87005">
        <w:rPr>
          <w:rFonts w:ascii="Angsana New" w:hAnsi="Angsana New" w:hint="cs"/>
          <w:sz w:val="30"/>
          <w:szCs w:val="30"/>
          <w:cs/>
        </w:rPr>
        <w:t>งบการเงินประจำปี</w:t>
      </w:r>
      <w:r w:rsidR="008A576E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 w:hint="cs"/>
          <w:sz w:val="30"/>
          <w:szCs w:val="30"/>
          <w:cs/>
        </w:rPr>
        <w:t>และ</w:t>
      </w:r>
      <w:r w:rsidRPr="00A87005">
        <w:rPr>
          <w:rFonts w:ascii="Angsana New" w:hAnsi="Angsana New"/>
          <w:sz w:val="30"/>
          <w:szCs w:val="30"/>
          <w:cs/>
        </w:rPr>
        <w:t>จัดทำ</w:t>
      </w:r>
      <w:r w:rsidRPr="00A87005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Pr="00A87005">
        <w:rPr>
          <w:rFonts w:ascii="Angsana New" w:hAnsi="Angsana New"/>
          <w:sz w:val="30"/>
          <w:szCs w:val="30"/>
          <w:cs/>
        </w:rPr>
        <w:t>ระหว่างกาลในรูปแบบ</w:t>
      </w:r>
      <w:r w:rsidRPr="00B34CCC">
        <w:rPr>
          <w:rFonts w:ascii="Angsana New" w:hAnsi="Angsana New"/>
          <w:sz w:val="30"/>
          <w:szCs w:val="30"/>
          <w:cs/>
        </w:rPr>
        <w:t>ย่อ</w:t>
      </w:r>
      <w:r w:rsidRPr="00B34CCC">
        <w:rPr>
          <w:rFonts w:ascii="Angsana New" w:hAnsi="Angsana New" w:hint="cs"/>
          <w:sz w:val="30"/>
          <w:szCs w:val="30"/>
          <w:cs/>
        </w:rPr>
        <w:t xml:space="preserve"> </w:t>
      </w:r>
      <w:r w:rsidRPr="00B34CCC">
        <w:rPr>
          <w:rFonts w:ascii="Angsana New" w:hAnsi="Angsana New"/>
          <w:sz w:val="30"/>
          <w:szCs w:val="30"/>
          <w:cs/>
        </w:rPr>
        <w:t>ตามมาตรฐาน</w:t>
      </w:r>
      <w:r w:rsidRPr="00A87005">
        <w:rPr>
          <w:rFonts w:ascii="Angsana New" w:hAnsi="Angsana New"/>
          <w:sz w:val="30"/>
          <w:szCs w:val="30"/>
          <w:cs/>
        </w:rPr>
        <w:t xml:space="preserve">การบัญชี ฉบับที่ </w:t>
      </w:r>
      <w:r w:rsidRPr="00A87005">
        <w:rPr>
          <w:rFonts w:ascii="Angsana New" w:hAnsi="Angsana New"/>
          <w:sz w:val="30"/>
          <w:szCs w:val="30"/>
        </w:rPr>
        <w:t xml:space="preserve">34 </w:t>
      </w:r>
      <w:r w:rsidRPr="00A87005">
        <w:rPr>
          <w:rFonts w:ascii="Angsana New" w:hAnsi="Angsana New"/>
          <w:sz w:val="30"/>
          <w:szCs w:val="30"/>
          <w:cs/>
        </w:rPr>
        <w:t xml:space="preserve">เรื่อง </w:t>
      </w:r>
      <w:r w:rsidRPr="00A87005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A87005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A87005">
        <w:rPr>
          <w:rFonts w:ascii="Angsana New" w:hAnsi="Angsana New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A87005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A87005">
        <w:rPr>
          <w:rFonts w:ascii="Angsana New" w:hAnsi="Angsana New"/>
          <w:sz w:val="30"/>
          <w:szCs w:val="30"/>
        </w:rPr>
        <w:t xml:space="preserve"> </w:t>
      </w:r>
    </w:p>
    <w:p w14:paraId="2EE00DF6" w14:textId="77777777" w:rsidR="00030FE8" w:rsidRPr="00A87005" w:rsidRDefault="00030FE8" w:rsidP="00595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E4E793B" w14:textId="28BF1A95" w:rsidR="00B34CCC" w:rsidRPr="00B34CCC" w:rsidRDefault="00B34CCC" w:rsidP="00E07F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B34CCC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B34CCC">
        <w:rPr>
          <w:rFonts w:ascii="Angsana New" w:hAnsi="Angsana New"/>
          <w:sz w:val="30"/>
          <w:szCs w:val="30"/>
        </w:rPr>
        <w:t xml:space="preserve"> 31 </w:t>
      </w:r>
      <w:r w:rsidRPr="00B34CCC">
        <w:rPr>
          <w:rFonts w:ascii="Angsana New" w:hAnsi="Angsana New"/>
          <w:sz w:val="30"/>
          <w:szCs w:val="30"/>
          <w:cs/>
        </w:rPr>
        <w:t>ธันวาคม</w:t>
      </w:r>
      <w:r w:rsidRPr="00B34CCC">
        <w:rPr>
          <w:rFonts w:ascii="Angsana New" w:hAnsi="Angsana New"/>
          <w:sz w:val="30"/>
          <w:szCs w:val="30"/>
        </w:rPr>
        <w:t xml:space="preserve"> 2562</w:t>
      </w:r>
    </w:p>
    <w:p w14:paraId="465BC3BD" w14:textId="77777777" w:rsidR="00123917" w:rsidRPr="00A87005" w:rsidRDefault="00123917" w:rsidP="00414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jc w:val="thaiDistribute"/>
        <w:rPr>
          <w:rFonts w:ascii="Angsana New" w:hAnsi="Angsana New"/>
          <w:sz w:val="30"/>
          <w:szCs w:val="30"/>
        </w:rPr>
      </w:pPr>
    </w:p>
    <w:p w14:paraId="1EEC7958" w14:textId="34E38644" w:rsidR="000A42D8" w:rsidRPr="00B34CCC" w:rsidRDefault="00B34CCC" w:rsidP="00612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4CCC">
        <w:rPr>
          <w:rFonts w:ascii="Angsana New" w:hAnsi="Angsana New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Pr="00B34CCC">
        <w:rPr>
          <w:rFonts w:ascii="Angsana New" w:hAnsi="Angsana New" w:hint="cs"/>
          <w:sz w:val="30"/>
          <w:szCs w:val="30"/>
          <w:cs/>
        </w:rPr>
        <w:t xml:space="preserve"> </w:t>
      </w:r>
      <w:r w:rsidRPr="00B34CCC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B34CCC">
        <w:rPr>
          <w:rFonts w:ascii="Angsana New" w:hAnsi="Angsana New"/>
          <w:sz w:val="30"/>
          <w:szCs w:val="30"/>
        </w:rPr>
        <w:t xml:space="preserve">16 </w:t>
      </w:r>
      <w:r w:rsidRPr="00B34CCC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6125E6">
        <w:rPr>
          <w:rFonts w:ascii="Angsana New" w:hAnsi="Angsana New"/>
          <w:sz w:val="30"/>
          <w:szCs w:val="30"/>
          <w:cs/>
        </w:rPr>
        <w:t>สัญญาเช่า</w:t>
      </w:r>
      <w:r w:rsidRPr="00B34CCC">
        <w:rPr>
          <w:rFonts w:ascii="Angsana New" w:hAnsi="Angsana New"/>
          <w:sz w:val="30"/>
          <w:szCs w:val="30"/>
        </w:rPr>
        <w:t xml:space="preserve"> </w:t>
      </w:r>
      <w:r w:rsidRPr="00B34CCC">
        <w:rPr>
          <w:rFonts w:ascii="Angsana New" w:hAnsi="Angsana New"/>
          <w:sz w:val="30"/>
          <w:szCs w:val="30"/>
          <w:cs/>
        </w:rPr>
        <w:t>(</w:t>
      </w:r>
      <w:r w:rsidRPr="00B34CCC">
        <w:rPr>
          <w:rFonts w:ascii="Angsana New" w:hAnsi="Angsana New"/>
          <w:sz w:val="30"/>
          <w:szCs w:val="30"/>
        </w:rPr>
        <w:t>TFRS 16</w:t>
      </w:r>
      <w:r w:rsidRPr="00B34CCC">
        <w:rPr>
          <w:rFonts w:ascii="Angsana New" w:hAnsi="Angsana New"/>
          <w:sz w:val="30"/>
          <w:szCs w:val="30"/>
          <w:cs/>
        </w:rPr>
        <w:t>) เป็นครั้งแรกซึ่งได้เปิดเผยผลกระทบจากการเปลี่ยนแปลงนโยบาย</w:t>
      </w:r>
      <w:r w:rsidRPr="00B34CCC">
        <w:rPr>
          <w:rFonts w:ascii="Angsana New" w:hAnsi="Angsana New"/>
          <w:sz w:val="30"/>
          <w:szCs w:val="30"/>
        </w:rPr>
        <w:br/>
      </w:r>
      <w:r w:rsidRPr="00B34CCC">
        <w:rPr>
          <w:rFonts w:ascii="Angsana New" w:hAnsi="Angsana New"/>
          <w:sz w:val="30"/>
          <w:szCs w:val="30"/>
          <w:cs/>
        </w:rPr>
        <w:t xml:space="preserve">การบัญชีไว้ในหมายเหตุข้อ </w:t>
      </w:r>
      <w:r w:rsidRPr="00B34CCC">
        <w:rPr>
          <w:rFonts w:ascii="Angsana New" w:hAnsi="Angsana New"/>
          <w:sz w:val="30"/>
          <w:szCs w:val="30"/>
        </w:rPr>
        <w:t>3</w:t>
      </w:r>
    </w:p>
    <w:p w14:paraId="70F7ECBF" w14:textId="1B386A7D" w:rsidR="000A42D8" w:rsidRDefault="000A42D8" w:rsidP="00612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E5A09FC" w14:textId="34E346FE" w:rsidR="00D53EB8" w:rsidRDefault="00D53EB8" w:rsidP="00612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3EB8">
        <w:rPr>
          <w:rFonts w:asciiTheme="majorBidi" w:hAnsiTheme="majorBidi" w:cstheme="majorBidi"/>
          <w:sz w:val="30"/>
          <w:szCs w:val="30"/>
          <w:cs/>
        </w:rPr>
        <w:t xml:space="preserve">นอกจากนี้ </w:t>
      </w:r>
      <w:r w:rsidRPr="00D53EB8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D53EB8">
        <w:rPr>
          <w:rFonts w:asciiTheme="majorBidi" w:hAnsiTheme="majorBidi" w:cstheme="majorBidi"/>
          <w:sz w:val="30"/>
          <w:szCs w:val="30"/>
          <w:cs/>
        </w:rPr>
        <w:t>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D53EB8">
        <w:rPr>
          <w:rFonts w:asciiTheme="majorBidi" w:hAnsiTheme="majorBidi" w:cstheme="majorBidi"/>
          <w:sz w:val="30"/>
          <w:szCs w:val="30"/>
        </w:rPr>
        <w:t xml:space="preserve"> </w:t>
      </w:r>
    </w:p>
    <w:p w14:paraId="0E27556B" w14:textId="77777777" w:rsidR="00995246" w:rsidRPr="00D53EB8" w:rsidRDefault="00995246" w:rsidP="00612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AE20B8" w14:textId="512A15F9" w:rsidR="00D53EB8" w:rsidRDefault="00D53EB8" w:rsidP="00D53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699D735" w14:textId="66E1FFB7" w:rsidR="00D53EB8" w:rsidRDefault="00D53EB8" w:rsidP="00D53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425C09" w14:textId="77777777" w:rsidR="00123917" w:rsidRPr="00A87005" w:rsidRDefault="00414ECE" w:rsidP="004D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A87005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 </w:t>
      </w:r>
      <w:r w:rsidR="00123917" w:rsidRPr="00A87005">
        <w:rPr>
          <w:rFonts w:ascii="Angsana New" w:hAnsi="Angsana New"/>
          <w:i/>
          <w:iCs/>
          <w:sz w:val="30"/>
          <w:szCs w:val="30"/>
          <w:cs/>
        </w:rPr>
        <w:t>(</w:t>
      </w:r>
      <w:r w:rsidRPr="00A87005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="00123917" w:rsidRPr="00A87005">
        <w:rPr>
          <w:rFonts w:ascii="Angsana New" w:hAnsi="Angsana New"/>
          <w:i/>
          <w:iCs/>
          <w:sz w:val="30"/>
          <w:szCs w:val="30"/>
          <w:cs/>
        </w:rPr>
        <w:t>)</w:t>
      </w:r>
      <w:r w:rsidR="00123917" w:rsidRPr="00A87005">
        <w:rPr>
          <w:rFonts w:ascii="Angsana New" w:hAnsi="Angsana New"/>
          <w:i/>
          <w:iCs/>
          <w:sz w:val="30"/>
          <w:szCs w:val="30"/>
          <w:cs/>
        </w:rPr>
        <w:tab/>
      </w:r>
      <w:r w:rsidR="00E07F35" w:rsidRPr="00A87005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</w:p>
    <w:p w14:paraId="76D1C0D3" w14:textId="77777777" w:rsidR="004F2118" w:rsidRPr="00A87005" w:rsidRDefault="004F2118" w:rsidP="00792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C8F2899" w14:textId="48AF6EE0" w:rsidR="00983F9D" w:rsidRPr="00083D52" w:rsidRDefault="00083D52" w:rsidP="00083D52">
      <w:pPr>
        <w:ind w:left="540"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  <w:r w:rsidRPr="00083D52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083D52">
        <w:rPr>
          <w:rFonts w:ascii="Angsana New" w:hAnsi="Angsana New" w:hint="cs"/>
          <w:sz w:val="30"/>
          <w:szCs w:val="30"/>
          <w:cs/>
        </w:rPr>
        <w:t>ไว้</w:t>
      </w:r>
      <w:r w:rsidRPr="00083D52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083D52">
        <w:rPr>
          <w:rFonts w:ascii="Angsana New" w:hAnsi="Angsana New"/>
          <w:sz w:val="30"/>
          <w:szCs w:val="30"/>
        </w:rPr>
        <w:t xml:space="preserve">31 </w:t>
      </w:r>
      <w:r w:rsidRPr="00083D5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083D52">
        <w:rPr>
          <w:rFonts w:ascii="Angsana New" w:hAnsi="Angsana New"/>
          <w:sz w:val="30"/>
          <w:szCs w:val="30"/>
        </w:rPr>
        <w:t>2562</w:t>
      </w:r>
      <w:r w:rsidRPr="00083D52">
        <w:rPr>
          <w:rFonts w:ascii="Angsana New" w:hAnsi="Angsana New"/>
          <w:sz w:val="30"/>
          <w:szCs w:val="30"/>
          <w:cs/>
        </w:rPr>
        <w:t xml:space="preserve"> </w:t>
      </w:r>
    </w:p>
    <w:p w14:paraId="4AB59CB2" w14:textId="77777777" w:rsidR="00083D52" w:rsidRPr="00A87005" w:rsidRDefault="00083D52" w:rsidP="008C523A">
      <w:pPr>
        <w:rPr>
          <w:rFonts w:ascii="Angsana New" w:hAnsi="Angsana New"/>
          <w:sz w:val="24"/>
          <w:szCs w:val="24"/>
          <w:lang w:eastAsia="x-none"/>
        </w:rPr>
      </w:pPr>
    </w:p>
    <w:p w14:paraId="4DF07308" w14:textId="0CB78A98" w:rsidR="00083D52" w:rsidRDefault="00083D52" w:rsidP="009057A0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sz w:val="30"/>
          <w:szCs w:val="30"/>
        </w:rPr>
      </w:pPr>
      <w:r w:rsidRPr="00083D52">
        <w:rPr>
          <w:rFonts w:ascii="Angsana New" w:hAnsi="Angsana New"/>
          <w:sz w:val="30"/>
          <w:szCs w:val="30"/>
          <w:cs/>
        </w:rPr>
        <w:t>การเปลี่ยนแปลงนโยบายการบัญชี</w:t>
      </w:r>
    </w:p>
    <w:p w14:paraId="784CA0BD" w14:textId="77777777" w:rsidR="00083D52" w:rsidRPr="00083D52" w:rsidRDefault="00083D52" w:rsidP="006125E6">
      <w:pPr>
        <w:spacing w:line="240" w:lineRule="auto"/>
        <w:rPr>
          <w:lang w:val="x-none" w:eastAsia="x-none"/>
        </w:rPr>
      </w:pPr>
    </w:p>
    <w:p w14:paraId="18A4E9BC" w14:textId="5FF8ABBB" w:rsidR="00083D52" w:rsidRDefault="00083D52" w:rsidP="006125E6">
      <w:pPr>
        <w:pStyle w:val="BodyText2"/>
        <w:ind w:left="540" w:right="-25"/>
        <w:jc w:val="thaiDistribute"/>
        <w:rPr>
          <w:rFonts w:ascii="Angsana New" w:hAnsi="Angsana New" w:cs="Angsana New"/>
        </w:rPr>
      </w:pPr>
      <w:r w:rsidRPr="00083D52">
        <w:rPr>
          <w:rFonts w:ascii="Angsana New" w:hAnsi="Angsana New" w:cs="Angsana New"/>
          <w:cs/>
        </w:rPr>
        <w:t xml:space="preserve">ตั้งแต่วันที่ </w:t>
      </w:r>
      <w:r w:rsidRPr="00083D52">
        <w:rPr>
          <w:rFonts w:ascii="Angsana New" w:hAnsi="Angsana New" w:cs="Angsana New"/>
        </w:rPr>
        <w:t xml:space="preserve">1 </w:t>
      </w:r>
      <w:r w:rsidRPr="00083D52">
        <w:rPr>
          <w:rFonts w:ascii="Angsana New" w:hAnsi="Angsana New" w:cs="Angsana New"/>
          <w:cs/>
        </w:rPr>
        <w:t xml:space="preserve">มกราคม </w:t>
      </w:r>
      <w:r w:rsidRPr="00083D52">
        <w:rPr>
          <w:rFonts w:ascii="Angsana New" w:hAnsi="Angsana New" w:cs="Angsana New"/>
        </w:rPr>
        <w:t xml:space="preserve">2563 </w:t>
      </w:r>
      <w:r w:rsidRPr="00083D52">
        <w:rPr>
          <w:rFonts w:asciiTheme="majorBidi" w:eastAsia="Calibri" w:hAnsiTheme="majorBidi" w:cstheme="majorBidi"/>
          <w:cs/>
          <w:lang w:val="en-GB"/>
        </w:rPr>
        <w:t>กลุ่มบริษัท</w:t>
      </w:r>
      <w:r w:rsidRPr="00083D52">
        <w:rPr>
          <w:rFonts w:ascii="Angsana New" w:hAnsi="Angsana New" w:cs="Angsana New"/>
          <w:cs/>
        </w:rPr>
        <w:t xml:space="preserve">ได้ถือปฏิบัติตามมาตรฐานการรายงานทางการเงินกลุ่มเครื่องมือทางการเงินและ </w:t>
      </w:r>
      <w:r w:rsidRPr="00083D52">
        <w:rPr>
          <w:rFonts w:ascii="Angsana New" w:hAnsi="Angsana New" w:cs="Angsana New"/>
        </w:rPr>
        <w:t xml:space="preserve">TFRS 16 </w:t>
      </w:r>
      <w:r w:rsidRPr="00083D52">
        <w:rPr>
          <w:rFonts w:ascii="Angsana New" w:hAnsi="Angsana New" w:cs="Angsana New" w:hint="cs"/>
          <w:cs/>
        </w:rPr>
        <w:t>เป็นครั้งแร</w:t>
      </w:r>
      <w:r w:rsidRPr="00083D52">
        <w:rPr>
          <w:rFonts w:ascii="Angsana New" w:hAnsi="Angsana New" w:cs="Angsana New"/>
          <w:cs/>
        </w:rPr>
        <w:t>ก ผลกระทบของส่วนของผู้ถือหุ้นจากการเปลี่ยนแปลงนโยบายการบัญชี มีดังนี้</w:t>
      </w:r>
    </w:p>
    <w:p w14:paraId="61E11AA5" w14:textId="77777777" w:rsidR="00083D52" w:rsidRPr="00083D52" w:rsidRDefault="00083D52" w:rsidP="00083D52">
      <w:pPr>
        <w:pStyle w:val="BodyText2"/>
        <w:ind w:left="540"/>
        <w:jc w:val="thaiDistribute"/>
        <w:rPr>
          <w:rFonts w:ascii="Angsana New" w:hAnsi="Angsana New" w:cs="Angsana New"/>
          <w:cs/>
        </w:rPr>
      </w:pPr>
    </w:p>
    <w:tbl>
      <w:tblPr>
        <w:tblW w:w="918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899"/>
        <w:gridCol w:w="1981"/>
        <w:gridCol w:w="181"/>
        <w:gridCol w:w="1987"/>
      </w:tblGrid>
      <w:tr w:rsidR="000B3C47" w:rsidRPr="00D25F5D" w14:paraId="152ED0C1" w14:textId="77777777" w:rsidTr="000B3C47">
        <w:trPr>
          <w:cantSplit/>
          <w:trHeight w:val="299"/>
          <w:tblHeader/>
        </w:trPr>
        <w:tc>
          <w:tcPr>
            <w:tcW w:w="4140" w:type="dxa"/>
            <w:vAlign w:val="bottom"/>
          </w:tcPr>
          <w:p w14:paraId="7A4BC48A" w14:textId="7F586FDF" w:rsidR="000B3C47" w:rsidRPr="00593384" w:rsidRDefault="000B3C47" w:rsidP="00593384">
            <w:pPr>
              <w:tabs>
                <w:tab w:val="clear" w:pos="5613"/>
                <w:tab w:val="clear" w:pos="6322"/>
                <w:tab w:val="left" w:pos="3794"/>
              </w:tabs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lightGray"/>
              </w:rPr>
            </w:pPr>
          </w:p>
        </w:tc>
        <w:tc>
          <w:tcPr>
            <w:tcW w:w="899" w:type="dxa"/>
          </w:tcPr>
          <w:p w14:paraId="47BFE9FA" w14:textId="77777777" w:rsidR="000B3C47" w:rsidRPr="00593384" w:rsidRDefault="000B3C47" w:rsidP="00593384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  <w:vAlign w:val="bottom"/>
          </w:tcPr>
          <w:p w14:paraId="33807A94" w14:textId="77777777" w:rsidR="000B3C47" w:rsidRPr="00593384" w:rsidRDefault="000B3C47" w:rsidP="00593384">
            <w:pPr>
              <w:tabs>
                <w:tab w:val="clear" w:pos="5613"/>
                <w:tab w:val="clear" w:pos="6322"/>
                <w:tab w:val="left" w:pos="3794"/>
              </w:tabs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shd w:val="clear" w:color="auto" w:fill="FFFFFF"/>
                <w:cs/>
              </w:rPr>
            </w:pPr>
            <w:r w:rsidRPr="0059338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1" w:type="dxa"/>
          </w:tcPr>
          <w:p w14:paraId="51D1D11D" w14:textId="77777777" w:rsidR="000B3C47" w:rsidRPr="00593384" w:rsidRDefault="000B3C47" w:rsidP="00593384">
            <w:pPr>
              <w:pStyle w:val="acctfourfigures"/>
              <w:tabs>
                <w:tab w:val="clear" w:pos="765"/>
                <w:tab w:val="decimal" w:pos="1181"/>
                <w:tab w:val="left" w:pos="379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7" w:type="dxa"/>
            <w:vAlign w:val="bottom"/>
          </w:tcPr>
          <w:p w14:paraId="025E9110" w14:textId="77777777" w:rsidR="000B3C47" w:rsidRPr="00593384" w:rsidRDefault="000B3C47" w:rsidP="00593384">
            <w:pPr>
              <w:tabs>
                <w:tab w:val="clear" w:pos="5613"/>
                <w:tab w:val="clear" w:pos="6322"/>
                <w:tab w:val="left" w:pos="3794"/>
              </w:tabs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59338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3C47" w:rsidRPr="00D25F5D" w14:paraId="4C78050D" w14:textId="77777777" w:rsidTr="000B3C47">
        <w:trPr>
          <w:cantSplit/>
          <w:trHeight w:val="20"/>
          <w:tblHeader/>
        </w:trPr>
        <w:tc>
          <w:tcPr>
            <w:tcW w:w="4140" w:type="dxa"/>
            <w:vAlign w:val="bottom"/>
          </w:tcPr>
          <w:p w14:paraId="400B2699" w14:textId="77777777" w:rsidR="000B3C47" w:rsidRPr="00593384" w:rsidRDefault="000B3C47" w:rsidP="00593384">
            <w:pPr>
              <w:tabs>
                <w:tab w:val="clear" w:pos="5613"/>
                <w:tab w:val="clear" w:pos="6322"/>
                <w:tab w:val="left" w:pos="3794"/>
              </w:tabs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899" w:type="dxa"/>
          </w:tcPr>
          <w:p w14:paraId="06D4950D" w14:textId="77777777" w:rsidR="000B3C47" w:rsidRPr="00593384" w:rsidRDefault="000B3C47" w:rsidP="00593384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  <w:vAlign w:val="bottom"/>
          </w:tcPr>
          <w:p w14:paraId="2466C28E" w14:textId="239B3B6E" w:rsidR="000B3C47" w:rsidRPr="00593384" w:rsidRDefault="000B3C47" w:rsidP="00593384">
            <w:pPr>
              <w:pStyle w:val="acctfourfigures"/>
              <w:tabs>
                <w:tab w:val="clear" w:pos="765"/>
                <w:tab w:val="decimal" w:pos="657"/>
                <w:tab w:val="left" w:pos="3794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9338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ยังไม่ได้จัดสรร</w:t>
            </w:r>
          </w:p>
        </w:tc>
        <w:tc>
          <w:tcPr>
            <w:tcW w:w="181" w:type="dxa"/>
          </w:tcPr>
          <w:p w14:paraId="59B19F05" w14:textId="77777777" w:rsidR="000B3C47" w:rsidRPr="00593384" w:rsidRDefault="000B3C47" w:rsidP="00593384">
            <w:pPr>
              <w:pStyle w:val="acctfourfigures"/>
              <w:tabs>
                <w:tab w:val="clear" w:pos="765"/>
                <w:tab w:val="decimal" w:pos="1181"/>
                <w:tab w:val="left" w:pos="379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7" w:type="dxa"/>
            <w:vAlign w:val="bottom"/>
          </w:tcPr>
          <w:p w14:paraId="0E2E62A7" w14:textId="1623834B" w:rsidR="000B3C47" w:rsidRPr="00593384" w:rsidRDefault="000B3C47" w:rsidP="00593384">
            <w:pPr>
              <w:pStyle w:val="acctfourfigures"/>
              <w:tabs>
                <w:tab w:val="clear" w:pos="765"/>
                <w:tab w:val="left" w:pos="3794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338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ยังไม่ได้จัดสรร</w:t>
            </w:r>
          </w:p>
        </w:tc>
      </w:tr>
      <w:tr w:rsidR="00D52D9C" w:rsidRPr="00D25F5D" w14:paraId="37AD38BE" w14:textId="77777777" w:rsidTr="004E03CF">
        <w:trPr>
          <w:cantSplit/>
          <w:trHeight w:val="20"/>
          <w:tblHeader/>
        </w:trPr>
        <w:tc>
          <w:tcPr>
            <w:tcW w:w="4140" w:type="dxa"/>
          </w:tcPr>
          <w:p w14:paraId="3366A102" w14:textId="77777777" w:rsidR="00D52D9C" w:rsidRPr="00593384" w:rsidRDefault="00D52D9C" w:rsidP="00593384">
            <w:pPr>
              <w:tabs>
                <w:tab w:val="clear" w:pos="5613"/>
                <w:tab w:val="clear" w:pos="6322"/>
                <w:tab w:val="left" w:pos="3794"/>
              </w:tabs>
              <w:spacing w:line="240" w:lineRule="auto"/>
              <w:ind w:left="175" w:hanging="175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899" w:type="dxa"/>
            <w:vAlign w:val="bottom"/>
          </w:tcPr>
          <w:p w14:paraId="033BA90A" w14:textId="77777777" w:rsidR="00D52D9C" w:rsidRPr="00593384" w:rsidRDefault="00D52D9C" w:rsidP="00593384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9338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4149" w:type="dxa"/>
            <w:gridSpan w:val="3"/>
            <w:vAlign w:val="bottom"/>
          </w:tcPr>
          <w:p w14:paraId="39167273" w14:textId="31FD9EF0" w:rsidR="00D52D9C" w:rsidRPr="00593384" w:rsidRDefault="00D52D9C" w:rsidP="00593384">
            <w:pPr>
              <w:pStyle w:val="acctfourfigures"/>
              <w:tabs>
                <w:tab w:val="clear" w:pos="765"/>
                <w:tab w:val="decimal" w:pos="283"/>
                <w:tab w:val="left" w:pos="37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9338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9338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0B3C47" w:rsidRPr="000B5E50" w14:paraId="10669047" w14:textId="77777777" w:rsidTr="000B3C47">
        <w:trPr>
          <w:cantSplit/>
          <w:trHeight w:val="20"/>
        </w:trPr>
        <w:tc>
          <w:tcPr>
            <w:tcW w:w="4140" w:type="dxa"/>
          </w:tcPr>
          <w:p w14:paraId="0B66AB3E" w14:textId="77777777" w:rsidR="000B3C47" w:rsidRPr="00C562DB" w:rsidRDefault="000B3C47" w:rsidP="00593384">
            <w:pPr>
              <w:tabs>
                <w:tab w:val="clear" w:pos="5613"/>
                <w:tab w:val="clear" w:pos="6322"/>
                <w:tab w:val="left" w:pos="3794"/>
              </w:tabs>
              <w:spacing w:line="240" w:lineRule="auto"/>
              <w:ind w:left="175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C562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562D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562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562D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C562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562D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562DB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</w:t>
            </w:r>
          </w:p>
        </w:tc>
        <w:tc>
          <w:tcPr>
            <w:tcW w:w="899" w:type="dxa"/>
            <w:vAlign w:val="bottom"/>
          </w:tcPr>
          <w:p w14:paraId="7CC4114F" w14:textId="77777777" w:rsidR="000B3C47" w:rsidRPr="00C562DB" w:rsidRDefault="000B3C47" w:rsidP="00593384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81" w:type="dxa"/>
            <w:vAlign w:val="bottom"/>
          </w:tcPr>
          <w:p w14:paraId="08D8EEDA" w14:textId="532709B2" w:rsidR="000B3C47" w:rsidRPr="007A6402" w:rsidRDefault="000B3C47" w:rsidP="00593384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3B11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43,502</w:t>
            </w:r>
          </w:p>
        </w:tc>
        <w:tc>
          <w:tcPr>
            <w:tcW w:w="181" w:type="dxa"/>
            <w:vAlign w:val="bottom"/>
          </w:tcPr>
          <w:p w14:paraId="56A491EA" w14:textId="77777777" w:rsidR="000B3C47" w:rsidRPr="007A6402" w:rsidRDefault="000B3C47" w:rsidP="00593384">
            <w:pPr>
              <w:pStyle w:val="acctfourfigures"/>
              <w:tabs>
                <w:tab w:val="clear" w:pos="765"/>
                <w:tab w:val="decimal" w:pos="1181"/>
                <w:tab w:val="left" w:pos="379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7" w:type="dxa"/>
            <w:vAlign w:val="bottom"/>
          </w:tcPr>
          <w:p w14:paraId="027EA902" w14:textId="3B094A68" w:rsidR="000B3C47" w:rsidRPr="007A6402" w:rsidRDefault="003B11D8" w:rsidP="00F60CB6">
            <w:pPr>
              <w:pStyle w:val="acctfourfigures"/>
              <w:tabs>
                <w:tab w:val="clear" w:pos="765"/>
                <w:tab w:val="decimal" w:pos="1181"/>
                <w:tab w:val="left" w:pos="1680"/>
                <w:tab w:val="left" w:pos="379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358,923</w:t>
            </w:r>
          </w:p>
        </w:tc>
      </w:tr>
      <w:tr w:rsidR="000B3C47" w:rsidRPr="000B5E50" w14:paraId="4D0D24BE" w14:textId="77777777" w:rsidTr="000B3C47">
        <w:trPr>
          <w:cantSplit/>
          <w:trHeight w:val="254"/>
        </w:trPr>
        <w:tc>
          <w:tcPr>
            <w:tcW w:w="4140" w:type="dxa"/>
          </w:tcPr>
          <w:p w14:paraId="49B9B5A8" w14:textId="171BE65A" w:rsidR="000B3C47" w:rsidRPr="00C562DB" w:rsidRDefault="000B3C47" w:rsidP="00593384">
            <w:pPr>
              <w:tabs>
                <w:tab w:val="clear" w:pos="5613"/>
                <w:tab w:val="clear" w:pos="6322"/>
                <w:tab w:val="left" w:pos="3794"/>
              </w:tabs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562D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เพิ่มขึ้น (ลดลง) เนื่องจาก</w:t>
            </w:r>
          </w:p>
        </w:tc>
        <w:tc>
          <w:tcPr>
            <w:tcW w:w="899" w:type="dxa"/>
            <w:vAlign w:val="bottom"/>
          </w:tcPr>
          <w:p w14:paraId="747ABAE8" w14:textId="77777777" w:rsidR="000B3C47" w:rsidRPr="00C562DB" w:rsidRDefault="000B3C47" w:rsidP="00593384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81" w:type="dxa"/>
            <w:vAlign w:val="bottom"/>
          </w:tcPr>
          <w:p w14:paraId="23613E0F" w14:textId="77777777" w:rsidR="000B3C47" w:rsidRPr="007A6402" w:rsidRDefault="000B3C47" w:rsidP="00593384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65F113CF" w14:textId="77777777" w:rsidR="000B3C47" w:rsidRPr="007A6402" w:rsidRDefault="000B3C47" w:rsidP="00593384">
            <w:pPr>
              <w:pStyle w:val="acctfourfigures"/>
              <w:tabs>
                <w:tab w:val="clear" w:pos="765"/>
                <w:tab w:val="decimal" w:pos="1181"/>
                <w:tab w:val="left" w:pos="379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7" w:type="dxa"/>
            <w:vAlign w:val="bottom"/>
          </w:tcPr>
          <w:p w14:paraId="6C91DBEA" w14:textId="77777777" w:rsidR="000B3C47" w:rsidRPr="007A6402" w:rsidRDefault="000B3C47" w:rsidP="00593384">
            <w:pPr>
              <w:pStyle w:val="acctfourfigures"/>
              <w:tabs>
                <w:tab w:val="clear" w:pos="765"/>
                <w:tab w:val="decimal" w:pos="1181"/>
                <w:tab w:val="left" w:pos="379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3C47" w:rsidRPr="000B5E50" w14:paraId="1B9E2CD1" w14:textId="77777777" w:rsidTr="000B3C47">
        <w:trPr>
          <w:cantSplit/>
          <w:trHeight w:val="254"/>
        </w:trPr>
        <w:tc>
          <w:tcPr>
            <w:tcW w:w="4140" w:type="dxa"/>
          </w:tcPr>
          <w:p w14:paraId="0C477E8B" w14:textId="65768527" w:rsidR="000B3C47" w:rsidRPr="00C562DB" w:rsidRDefault="000B3C47" w:rsidP="00593384">
            <w:pPr>
              <w:tabs>
                <w:tab w:val="clear" w:pos="227"/>
                <w:tab w:val="clear" w:pos="5613"/>
                <w:tab w:val="clear" w:pos="6322"/>
                <w:tab w:val="left" w:pos="3794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C562DB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การถือปฏิบัติตาม</w:t>
            </w:r>
            <w:r w:rsidRPr="00C562DB">
              <w:rPr>
                <w:rFonts w:asciiTheme="majorBidi" w:hAnsiTheme="majorBidi"/>
                <w:sz w:val="28"/>
                <w:szCs w:val="28"/>
                <w:cs/>
              </w:rPr>
              <w:t>มาตรฐานการรายงานทางการเงิน</w:t>
            </w:r>
            <w:r>
              <w:rPr>
                <w:rFonts w:asciiTheme="majorBidi" w:hAnsiTheme="majorBidi"/>
                <w:sz w:val="28"/>
                <w:szCs w:val="28"/>
              </w:rPr>
              <w:br/>
            </w:r>
            <w:r w:rsidRPr="00C562DB">
              <w:rPr>
                <w:rFonts w:asciiTheme="majorBidi" w:hAnsiTheme="majorBidi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899" w:type="dxa"/>
            <w:vAlign w:val="bottom"/>
          </w:tcPr>
          <w:p w14:paraId="2DCE5517" w14:textId="77777777" w:rsidR="000B3C47" w:rsidRPr="00C562DB" w:rsidRDefault="000B3C47" w:rsidP="00593384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81" w:type="dxa"/>
            <w:vAlign w:val="bottom"/>
          </w:tcPr>
          <w:p w14:paraId="5FA32ED7" w14:textId="77777777" w:rsidR="000B3C47" w:rsidRPr="007A6402" w:rsidRDefault="000B3C47" w:rsidP="00593384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1071120A" w14:textId="77777777" w:rsidR="000B3C47" w:rsidRPr="007A6402" w:rsidRDefault="000B3C47" w:rsidP="00593384">
            <w:pPr>
              <w:pStyle w:val="acctfourfigures"/>
              <w:tabs>
                <w:tab w:val="clear" w:pos="765"/>
                <w:tab w:val="decimal" w:pos="1181"/>
                <w:tab w:val="left" w:pos="379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7" w:type="dxa"/>
            <w:vAlign w:val="bottom"/>
          </w:tcPr>
          <w:p w14:paraId="5CCDD4A2" w14:textId="77777777" w:rsidR="000B3C47" w:rsidRPr="007A6402" w:rsidRDefault="000B3C47" w:rsidP="00593384">
            <w:pPr>
              <w:pStyle w:val="acctfourfigures"/>
              <w:tabs>
                <w:tab w:val="clear" w:pos="765"/>
                <w:tab w:val="decimal" w:pos="1181"/>
                <w:tab w:val="left" w:pos="379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3C47" w:rsidRPr="000B5E50" w14:paraId="3CBC67F3" w14:textId="77777777" w:rsidTr="000B3C47">
        <w:trPr>
          <w:cantSplit/>
          <w:trHeight w:val="20"/>
        </w:trPr>
        <w:tc>
          <w:tcPr>
            <w:tcW w:w="4140" w:type="dxa"/>
          </w:tcPr>
          <w:p w14:paraId="520FD43F" w14:textId="77777777" w:rsidR="000B3C47" w:rsidRPr="00C562DB" w:rsidRDefault="000B3C47" w:rsidP="00550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  <w:tab w:val="left" w:pos="3794"/>
              </w:tabs>
              <w:spacing w:line="240" w:lineRule="auto"/>
              <w:ind w:left="371" w:right="8" w:hanging="180"/>
              <w:rPr>
                <w:sz w:val="28"/>
                <w:szCs w:val="28"/>
              </w:rPr>
            </w:pPr>
            <w:r w:rsidRPr="00C562DB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899" w:type="dxa"/>
            <w:vAlign w:val="bottom"/>
          </w:tcPr>
          <w:p w14:paraId="444E4FED" w14:textId="68F9A75F" w:rsidR="000B3C47" w:rsidRPr="00C562DB" w:rsidRDefault="000B3C47" w:rsidP="005500FF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562D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ก</w:t>
            </w:r>
            <w:r w:rsidRPr="00C562D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</w:t>
            </w:r>
            <w:r w:rsidRPr="00C562D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981" w:type="dxa"/>
            <w:vAlign w:val="bottom"/>
          </w:tcPr>
          <w:p w14:paraId="0B5D052D" w14:textId="457F5AF1" w:rsidR="000B3C47" w:rsidRPr="007A6402" w:rsidRDefault="000B3C47" w:rsidP="00F60CB6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(9,854)</w:t>
            </w:r>
          </w:p>
        </w:tc>
        <w:tc>
          <w:tcPr>
            <w:tcW w:w="181" w:type="dxa"/>
            <w:vAlign w:val="bottom"/>
          </w:tcPr>
          <w:p w14:paraId="743CE073" w14:textId="77777777" w:rsidR="000B3C47" w:rsidRPr="007A6402" w:rsidRDefault="000B3C47" w:rsidP="005500FF">
            <w:pPr>
              <w:pStyle w:val="acctfourfigures"/>
              <w:tabs>
                <w:tab w:val="decimal" w:pos="1001"/>
                <w:tab w:val="decimal" w:pos="1642"/>
                <w:tab w:val="left" w:pos="3794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7" w:type="dxa"/>
            <w:vAlign w:val="bottom"/>
          </w:tcPr>
          <w:p w14:paraId="5E7B9DB4" w14:textId="08D9C821" w:rsidR="000B3C47" w:rsidRPr="007A6402" w:rsidRDefault="000B3C47" w:rsidP="00F60CB6">
            <w:pPr>
              <w:pStyle w:val="acctfourfigures"/>
              <w:tabs>
                <w:tab w:val="decimal" w:pos="1001"/>
                <w:tab w:val="left" w:pos="3794"/>
              </w:tabs>
              <w:spacing w:line="240" w:lineRule="auto"/>
              <w:ind w:right="-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(9,291)</w:t>
            </w:r>
          </w:p>
        </w:tc>
      </w:tr>
      <w:tr w:rsidR="000B3C47" w:rsidRPr="000B5E50" w14:paraId="069DAEC9" w14:textId="77777777" w:rsidTr="000B3C47">
        <w:trPr>
          <w:cantSplit/>
          <w:trHeight w:val="20"/>
        </w:trPr>
        <w:tc>
          <w:tcPr>
            <w:tcW w:w="4140" w:type="dxa"/>
          </w:tcPr>
          <w:p w14:paraId="22EC9D96" w14:textId="77777777" w:rsidR="000B3C47" w:rsidRPr="00C562DB" w:rsidRDefault="000B3C47" w:rsidP="00550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94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28"/>
                <w:szCs w:val="28"/>
              </w:rPr>
            </w:pPr>
            <w:r w:rsidRPr="00C562D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899" w:type="dxa"/>
            <w:vAlign w:val="bottom"/>
          </w:tcPr>
          <w:p w14:paraId="6A6641D5" w14:textId="77777777" w:rsidR="000B3C47" w:rsidRPr="00C562DB" w:rsidRDefault="000B3C47" w:rsidP="005500FF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vAlign w:val="bottom"/>
          </w:tcPr>
          <w:p w14:paraId="6FF86703" w14:textId="37B5F9F0" w:rsidR="000B3C47" w:rsidRPr="007A6402" w:rsidRDefault="000B3C47" w:rsidP="000B3C47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C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1,423</w:t>
            </w:r>
          </w:p>
        </w:tc>
        <w:tc>
          <w:tcPr>
            <w:tcW w:w="181" w:type="dxa"/>
            <w:vAlign w:val="bottom"/>
          </w:tcPr>
          <w:p w14:paraId="7A04B369" w14:textId="77777777" w:rsidR="000B3C47" w:rsidRPr="007A6402" w:rsidRDefault="000B3C47" w:rsidP="005500FF">
            <w:pPr>
              <w:pStyle w:val="acctfourfigures"/>
              <w:tabs>
                <w:tab w:val="decimal" w:pos="1642"/>
                <w:tab w:val="left" w:pos="3794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2163B1D1" w14:textId="54068ACE" w:rsidR="000B3C47" w:rsidRPr="007A6402" w:rsidRDefault="000B3C47" w:rsidP="000B3C47">
            <w:pPr>
              <w:pStyle w:val="acctfourfigures"/>
              <w:tabs>
                <w:tab w:val="clear" w:pos="765"/>
                <w:tab w:val="decimal" w:pos="1181"/>
                <w:tab w:val="left" w:pos="379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1,858</w:t>
            </w:r>
          </w:p>
        </w:tc>
      </w:tr>
      <w:tr w:rsidR="000B3C47" w:rsidRPr="000B5E50" w14:paraId="0864A8EF" w14:textId="77777777" w:rsidTr="000B3C47">
        <w:trPr>
          <w:cantSplit/>
          <w:trHeight w:val="20"/>
        </w:trPr>
        <w:tc>
          <w:tcPr>
            <w:tcW w:w="4140" w:type="dxa"/>
          </w:tcPr>
          <w:p w14:paraId="20064816" w14:textId="77777777" w:rsidR="000B3C47" w:rsidRPr="00C562DB" w:rsidRDefault="000B3C47" w:rsidP="0013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94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9" w:type="dxa"/>
            <w:vAlign w:val="bottom"/>
          </w:tcPr>
          <w:p w14:paraId="2C082F90" w14:textId="77777777" w:rsidR="000B3C47" w:rsidRPr="00C562DB" w:rsidRDefault="000B3C47" w:rsidP="001313E8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56A4C" w14:textId="2F6AFBA8" w:rsidR="000B3C47" w:rsidRDefault="000B3C47" w:rsidP="00F60CB6">
            <w:pPr>
              <w:pStyle w:val="acctfourfigures"/>
              <w:tabs>
                <w:tab w:val="clear" w:pos="765"/>
                <w:tab w:val="decimal" w:pos="456"/>
                <w:tab w:val="decimal" w:pos="640"/>
                <w:tab w:val="decimal" w:pos="1642"/>
                <w:tab w:val="left" w:pos="3794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(8,431)</w:t>
            </w:r>
          </w:p>
        </w:tc>
        <w:tc>
          <w:tcPr>
            <w:tcW w:w="181" w:type="dxa"/>
            <w:vAlign w:val="bottom"/>
          </w:tcPr>
          <w:p w14:paraId="11B8AB85" w14:textId="77777777" w:rsidR="000B3C47" w:rsidRPr="007A6402" w:rsidRDefault="000B3C47" w:rsidP="001313E8">
            <w:pPr>
              <w:pStyle w:val="acctfourfigures"/>
              <w:tabs>
                <w:tab w:val="decimal" w:pos="1642"/>
                <w:tab w:val="left" w:pos="3794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8D8FE" w14:textId="2CF83485" w:rsidR="000B3C47" w:rsidRDefault="000B3C47" w:rsidP="00F60CB6">
            <w:pPr>
              <w:pStyle w:val="acctfourfigures"/>
              <w:tabs>
                <w:tab w:val="decimal" w:pos="1001"/>
                <w:tab w:val="decimal" w:pos="1642"/>
                <w:tab w:val="left" w:pos="3794"/>
              </w:tabs>
              <w:spacing w:line="240" w:lineRule="auto"/>
              <w:ind w:right="-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(7,433)</w:t>
            </w:r>
          </w:p>
        </w:tc>
      </w:tr>
      <w:tr w:rsidR="000B3C47" w:rsidRPr="000B5E50" w14:paraId="617601CD" w14:textId="77777777" w:rsidTr="000B3C47">
        <w:trPr>
          <w:cantSplit/>
          <w:trHeight w:val="20"/>
        </w:trPr>
        <w:tc>
          <w:tcPr>
            <w:tcW w:w="4140" w:type="dxa"/>
          </w:tcPr>
          <w:p w14:paraId="1B0AEFE5" w14:textId="77777777" w:rsidR="000B3C47" w:rsidRPr="00C562DB" w:rsidRDefault="000B3C47" w:rsidP="0013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94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9" w:type="dxa"/>
            <w:vAlign w:val="bottom"/>
          </w:tcPr>
          <w:p w14:paraId="0DA1DD4A" w14:textId="77777777" w:rsidR="000B3C47" w:rsidRPr="00C562DB" w:rsidRDefault="000B3C47" w:rsidP="001313E8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  <w:vAlign w:val="bottom"/>
          </w:tcPr>
          <w:p w14:paraId="15B32319" w14:textId="77777777" w:rsidR="000B3C47" w:rsidRDefault="000B3C47" w:rsidP="001313E8">
            <w:pPr>
              <w:pStyle w:val="acctfourfigures"/>
              <w:tabs>
                <w:tab w:val="clear" w:pos="765"/>
                <w:tab w:val="decimal" w:pos="456"/>
                <w:tab w:val="decimal" w:pos="640"/>
                <w:tab w:val="decimal" w:pos="1642"/>
                <w:tab w:val="left" w:pos="379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233A46FB" w14:textId="77777777" w:rsidR="000B3C47" w:rsidRPr="007A6402" w:rsidRDefault="000B3C47" w:rsidP="001313E8">
            <w:pPr>
              <w:pStyle w:val="acctfourfigures"/>
              <w:tabs>
                <w:tab w:val="decimal" w:pos="1642"/>
                <w:tab w:val="left" w:pos="3794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vAlign w:val="bottom"/>
          </w:tcPr>
          <w:p w14:paraId="0DC1CC4D" w14:textId="77777777" w:rsidR="000B3C47" w:rsidRDefault="000B3C47" w:rsidP="001313E8">
            <w:pPr>
              <w:pStyle w:val="acctfourfigures"/>
              <w:tabs>
                <w:tab w:val="clear" w:pos="765"/>
                <w:tab w:val="decimal" w:pos="1642"/>
                <w:tab w:val="left" w:pos="3794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3C47" w:rsidRPr="000B5E50" w14:paraId="670AFDAC" w14:textId="77777777" w:rsidTr="000B3C47">
        <w:trPr>
          <w:cantSplit/>
          <w:trHeight w:val="20"/>
        </w:trPr>
        <w:tc>
          <w:tcPr>
            <w:tcW w:w="4140" w:type="dxa"/>
          </w:tcPr>
          <w:p w14:paraId="5AE13B50" w14:textId="77777777" w:rsidR="000B3C47" w:rsidRPr="00C562DB" w:rsidRDefault="000B3C47" w:rsidP="001313E8">
            <w:pPr>
              <w:tabs>
                <w:tab w:val="clear" w:pos="5613"/>
                <w:tab w:val="clear" w:pos="6322"/>
                <w:tab w:val="left" w:pos="3794"/>
              </w:tabs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2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56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C562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C56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2563 - </w:t>
            </w:r>
            <w:r w:rsidRPr="00C562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899" w:type="dxa"/>
            <w:vAlign w:val="bottom"/>
          </w:tcPr>
          <w:p w14:paraId="0DAD4DB3" w14:textId="77777777" w:rsidR="000B3C47" w:rsidRPr="00C562DB" w:rsidRDefault="000B3C47" w:rsidP="001313E8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1" w:type="dxa"/>
            <w:tcBorders>
              <w:bottom w:val="double" w:sz="4" w:space="0" w:color="auto"/>
            </w:tcBorders>
            <w:vAlign w:val="bottom"/>
          </w:tcPr>
          <w:p w14:paraId="4C8A7324" w14:textId="773DD3CC" w:rsidR="000B3C47" w:rsidRPr="007A6402" w:rsidRDefault="000B3C47" w:rsidP="001313E8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3B11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35,071</w:t>
            </w:r>
          </w:p>
        </w:tc>
        <w:tc>
          <w:tcPr>
            <w:tcW w:w="181" w:type="dxa"/>
            <w:vAlign w:val="bottom"/>
          </w:tcPr>
          <w:p w14:paraId="0BA1CFAB" w14:textId="77777777" w:rsidR="000B3C47" w:rsidRPr="007A6402" w:rsidRDefault="000B3C47" w:rsidP="001313E8">
            <w:pPr>
              <w:pStyle w:val="acctfourfigures"/>
              <w:tabs>
                <w:tab w:val="decimal" w:pos="1181"/>
                <w:tab w:val="left" w:pos="3794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7" w:type="dxa"/>
            <w:tcBorders>
              <w:bottom w:val="double" w:sz="4" w:space="0" w:color="auto"/>
            </w:tcBorders>
            <w:vAlign w:val="bottom"/>
          </w:tcPr>
          <w:p w14:paraId="59A87E21" w14:textId="23D5C01A" w:rsidR="000B3C47" w:rsidRPr="000B3C47" w:rsidRDefault="003B11D8" w:rsidP="000B3C47">
            <w:pPr>
              <w:pStyle w:val="acctfourfigures"/>
              <w:tabs>
                <w:tab w:val="clear" w:pos="765"/>
                <w:tab w:val="decimal" w:pos="1181"/>
                <w:tab w:val="left" w:pos="379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351,490</w:t>
            </w:r>
          </w:p>
        </w:tc>
      </w:tr>
    </w:tbl>
    <w:p w14:paraId="08A47730" w14:textId="41D8BBBA" w:rsidR="00083D52" w:rsidRDefault="00083D52" w:rsidP="00083D52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F49CDCC" w14:textId="77777777" w:rsidR="00593384" w:rsidRPr="00593384" w:rsidRDefault="00593384" w:rsidP="00593384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9338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593384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59338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0D68F18A" w14:textId="77777777" w:rsidR="00593384" w:rsidRPr="00593384" w:rsidRDefault="00593384" w:rsidP="00593384">
      <w:pPr>
        <w:pStyle w:val="BodyText2"/>
        <w:ind w:left="540"/>
        <w:jc w:val="thaiDistribute"/>
        <w:rPr>
          <w:rFonts w:ascii="Angsana New" w:hAnsi="Angsana New"/>
        </w:rPr>
      </w:pPr>
    </w:p>
    <w:p w14:paraId="0E06FA3A" w14:textId="67C439EB" w:rsidR="00593384" w:rsidRPr="00593384" w:rsidRDefault="00593384" w:rsidP="005933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93384">
        <w:rPr>
          <w:rFonts w:ascii="Angsana New" w:eastAsia="Calibri" w:hAnsi="Angsana New" w:hint="cs"/>
          <w:sz w:val="30"/>
          <w:szCs w:val="30"/>
          <w:cs/>
          <w:lang w:val="en-GB"/>
        </w:rPr>
        <w:t>กลุ่มบริษัท</w:t>
      </w:r>
      <w:r w:rsidRPr="00593384">
        <w:rPr>
          <w:rFonts w:ascii="Angsana New" w:hAnsi="Angsana New"/>
          <w:sz w:val="30"/>
          <w:szCs w:val="30"/>
          <w:cs/>
        </w:rPr>
        <w:t>ได้</w:t>
      </w:r>
      <w:r w:rsidRPr="00593384">
        <w:rPr>
          <w:rFonts w:ascii="Angsana New" w:hAnsi="Angsana New" w:hint="cs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Pr="00593384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 w:rsidRPr="0059338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593384">
        <w:rPr>
          <w:rFonts w:ascii="Angsana New" w:hAnsi="Angsana New"/>
          <w:sz w:val="30"/>
          <w:szCs w:val="30"/>
        </w:rPr>
        <w:t xml:space="preserve">1 </w:t>
      </w:r>
      <w:r w:rsidRPr="00593384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593384">
        <w:rPr>
          <w:rFonts w:ascii="Angsana New" w:hAnsi="Angsana New"/>
          <w:sz w:val="30"/>
          <w:szCs w:val="30"/>
        </w:rPr>
        <w:t xml:space="preserve">2563 </w:t>
      </w:r>
      <w:r w:rsidRPr="00593384">
        <w:rPr>
          <w:rFonts w:asciiTheme="majorBidi" w:hAnsiTheme="majorBidi" w:cstheme="majorBidi"/>
          <w:sz w:val="30"/>
          <w:szCs w:val="30"/>
          <w:cs/>
        </w:rPr>
        <w:t>ดังนั้น กลุ่มบริษัทจึงไม่ปรับปรุงข้อมูลที่นำเสนอในปี</w:t>
      </w:r>
      <w:r w:rsidRPr="00593384">
        <w:rPr>
          <w:rFonts w:asciiTheme="majorBidi" w:hAnsiTheme="majorBidi" w:cstheme="majorBidi"/>
          <w:sz w:val="30"/>
          <w:szCs w:val="30"/>
        </w:rPr>
        <w:t xml:space="preserve"> 2562</w:t>
      </w:r>
      <w:r w:rsidRPr="00593384">
        <w:rPr>
          <w:rFonts w:ascii="Angsana New" w:hAnsi="Angsana New"/>
          <w:sz w:val="30"/>
          <w:szCs w:val="30"/>
        </w:rPr>
        <w:t xml:space="preserve"> </w:t>
      </w:r>
    </w:p>
    <w:p w14:paraId="0055C7D5" w14:textId="77777777" w:rsidR="00593384" w:rsidRDefault="005933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cyan"/>
          <w:cs/>
        </w:rPr>
      </w:pPr>
      <w:r>
        <w:rPr>
          <w:rFonts w:ascii="Angsana New" w:hAnsi="Angsana New"/>
          <w:sz w:val="30"/>
          <w:szCs w:val="30"/>
          <w:highlight w:val="cyan"/>
          <w:cs/>
        </w:rPr>
        <w:br w:type="page"/>
      </w:r>
    </w:p>
    <w:p w14:paraId="4E752E69" w14:textId="75DFD938" w:rsidR="00593384" w:rsidRPr="00593384" w:rsidRDefault="00593384" w:rsidP="005933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593384">
        <w:rPr>
          <w:rFonts w:ascii="Angsana New" w:hAnsi="Angsana New"/>
          <w:sz w:val="30"/>
          <w:szCs w:val="30"/>
          <w:cs/>
        </w:rPr>
        <w:lastRenderedPageBreak/>
        <w:t>มาตรฐานการรายงานทางการเงิน</w:t>
      </w:r>
      <w:r w:rsidRPr="00593384">
        <w:rPr>
          <w:rFonts w:ascii="Angsana New" w:hAnsi="Angsana New" w:hint="cs"/>
          <w:sz w:val="30"/>
          <w:szCs w:val="30"/>
          <w:cs/>
        </w:rPr>
        <w:t>กลุ่ม</w:t>
      </w:r>
      <w:r w:rsidRPr="00593384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593384">
        <w:rPr>
          <w:rFonts w:ascii="Angsana New" w:hAnsi="Angsana New"/>
          <w:sz w:val="30"/>
          <w:szCs w:val="30"/>
        </w:rPr>
        <w:t xml:space="preserve"> </w:t>
      </w:r>
      <w:r w:rsidRPr="00593384">
        <w:rPr>
          <w:rFonts w:ascii="Angsana New" w:hAnsi="Angsana New"/>
          <w:sz w:val="30"/>
          <w:szCs w:val="30"/>
          <w:cs/>
        </w:rPr>
        <w:t>โดย</w:t>
      </w:r>
      <w:r w:rsidRPr="00593384">
        <w:rPr>
          <w:rFonts w:ascii="Angsana New" w:hAnsi="Angsana New"/>
          <w:sz w:val="30"/>
          <w:szCs w:val="30"/>
          <w:cs/>
          <w:lang w:val="en-GB"/>
        </w:rPr>
        <w:t>ผลกระทบ</w:t>
      </w:r>
      <w:r w:rsidRPr="00593384">
        <w:rPr>
          <w:rFonts w:ascii="Angsana New" w:hAnsi="Angsana New"/>
          <w:color w:val="000000"/>
          <w:sz w:val="30"/>
          <w:szCs w:val="30"/>
          <w:cs/>
        </w:rPr>
        <w:t>จากการ</w:t>
      </w:r>
      <w:r w:rsidRPr="00593384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593384">
        <w:rPr>
          <w:rFonts w:ascii="Angsana New" w:hAnsi="Angsana New" w:hint="cs"/>
          <w:sz w:val="30"/>
          <w:szCs w:val="30"/>
          <w:cs/>
        </w:rPr>
        <w:t>กลุ่ม</w:t>
      </w:r>
      <w:r w:rsidRPr="00593384">
        <w:rPr>
          <w:rFonts w:ascii="Angsana New" w:hAnsi="Angsana New"/>
          <w:sz w:val="30"/>
          <w:szCs w:val="30"/>
          <w:cs/>
        </w:rPr>
        <w:t>เครื่องมือทางการเงิน มีดังนี้</w:t>
      </w:r>
      <w:r w:rsidRPr="00593384">
        <w:rPr>
          <w:rFonts w:ascii="Angsana New" w:hAnsi="Angsana New"/>
          <w:sz w:val="30"/>
          <w:szCs w:val="30"/>
          <w:shd w:val="clear" w:color="auto" w:fill="D9D9D9"/>
          <w:cs/>
        </w:rPr>
        <w:t xml:space="preserve"> </w:t>
      </w:r>
    </w:p>
    <w:p w14:paraId="32A6AD0E" w14:textId="01D641FB" w:rsidR="00593384" w:rsidRDefault="00593384" w:rsidP="00593384">
      <w:pPr>
        <w:rPr>
          <w:lang w:val="x-none" w:eastAsia="x-none"/>
        </w:rPr>
      </w:pPr>
    </w:p>
    <w:p w14:paraId="13A870E1" w14:textId="58F967C4" w:rsidR="00593384" w:rsidRPr="0078082B" w:rsidRDefault="00593384" w:rsidP="00593384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8082B">
        <w:rPr>
          <w:rFonts w:asciiTheme="majorBidi" w:hAnsiTheme="majorBidi" w:cstheme="majorBidi"/>
          <w:sz w:val="30"/>
          <w:szCs w:val="30"/>
          <w:cs/>
        </w:rPr>
        <w:t xml:space="preserve">การด้อยค่าของสินทรัพย์ทางการเงิน </w:t>
      </w:r>
    </w:p>
    <w:p w14:paraId="3FFF336B" w14:textId="77777777" w:rsidR="00593384" w:rsidRPr="0078082B" w:rsidRDefault="00593384" w:rsidP="00593384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6454E1" w14:textId="2DD4BDEF" w:rsidR="00593384" w:rsidRPr="0078082B" w:rsidRDefault="00593384" w:rsidP="00593384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78082B">
        <w:rPr>
          <w:rFonts w:asciiTheme="majorBidi" w:hAnsiTheme="majorBidi" w:cstheme="majorBidi"/>
          <w:sz w:val="30"/>
          <w:szCs w:val="30"/>
        </w:rPr>
        <w:t xml:space="preserve">TFRS 9 </w:t>
      </w:r>
      <w:r w:rsidRPr="0078082B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78082B">
        <w:rPr>
          <w:rFonts w:asciiTheme="majorBidi" w:hAnsiTheme="majorBidi" w:cstheme="majorBidi"/>
          <w:sz w:val="30"/>
          <w:szCs w:val="30"/>
        </w:rPr>
        <w:t xml:space="preserve"> </w:t>
      </w:r>
      <w:r w:rsidRPr="0078082B">
        <w:rPr>
          <w:rFonts w:asciiTheme="majorBidi" w:hAnsiTheme="majorBidi" w:cstheme="majorBidi"/>
          <w:sz w:val="30"/>
          <w:szCs w:val="30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78082B">
        <w:rPr>
          <w:rFonts w:asciiTheme="majorBidi" w:hAnsiTheme="majorBidi" w:cstheme="majorBidi"/>
          <w:sz w:val="30"/>
          <w:szCs w:val="30"/>
        </w:rPr>
        <w:t xml:space="preserve">TFRS 9 </w:t>
      </w:r>
      <w:r w:rsidRPr="0078082B">
        <w:rPr>
          <w:rFonts w:asciiTheme="majorBidi" w:hAnsiTheme="majorBidi" w:cstheme="majorBidi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78082B">
        <w:rPr>
          <w:rFonts w:asciiTheme="majorBidi" w:hAnsiTheme="majorBidi" w:cstheme="majorBidi" w:hint="cs"/>
          <w:sz w:val="30"/>
          <w:szCs w:val="30"/>
          <w:cs/>
        </w:rPr>
        <w:t>และพิจารณา</w:t>
      </w:r>
      <w:r w:rsidRPr="0078082B">
        <w:rPr>
          <w:rFonts w:asciiTheme="majorBidi" w:hAnsiTheme="majorBidi" w:cstheme="majorBidi"/>
          <w:sz w:val="30"/>
          <w:szCs w:val="30"/>
          <w:cs/>
        </w:rPr>
        <w:t>ความน่าจะเป็นถ่วงน้ำหนัก</w:t>
      </w:r>
      <w:r w:rsidRPr="0078082B">
        <w:rPr>
          <w:rFonts w:asciiTheme="majorBidi" w:hAnsiTheme="majorBidi" w:cstheme="majorBidi"/>
          <w:sz w:val="30"/>
          <w:szCs w:val="30"/>
        </w:rPr>
        <w:t xml:space="preserve"> </w:t>
      </w:r>
      <w:r w:rsidRPr="0078082B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Pr="0078082B">
        <w:rPr>
          <w:rFonts w:asciiTheme="majorBidi" w:hAnsiTheme="majorBidi" w:cstheme="majorBidi"/>
          <w:sz w:val="30"/>
          <w:szCs w:val="30"/>
          <w:cs/>
        </w:rPr>
        <w:t>การพิจารณาด้อยค่า</w:t>
      </w:r>
      <w:r w:rsidRPr="0078082B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78082B">
        <w:rPr>
          <w:rFonts w:asciiTheme="majorBidi" w:hAnsiTheme="majorBidi" w:cstheme="majorBidi"/>
          <w:sz w:val="30"/>
          <w:szCs w:val="30"/>
          <w:cs/>
        </w:rPr>
        <w:t>จะถือปฏิบัติกับสินทรัพย์ทางการเงินที่วัดมูลค่าด้วยวิธีราคาทุนตัดจำหน่าย</w:t>
      </w:r>
      <w:r w:rsidRPr="0078082B">
        <w:rPr>
          <w:rFonts w:asciiTheme="majorBidi" w:hAnsiTheme="majorBidi" w:cstheme="majorBidi"/>
          <w:sz w:val="30"/>
          <w:szCs w:val="30"/>
        </w:rPr>
        <w:t xml:space="preserve"> </w:t>
      </w:r>
      <w:r w:rsidRPr="0078082B">
        <w:rPr>
          <w:rFonts w:asciiTheme="majorBidi" w:hAnsiTheme="majorBidi" w:cstheme="majorBidi" w:hint="cs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</w:t>
      </w:r>
      <w:r w:rsidRPr="0078082B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มูลค่ายุติธรรมผ่านกำไรขาดทุนเบ็ดเสร็จอื่น </w:t>
      </w:r>
      <w:r w:rsidRPr="0078082B">
        <w:rPr>
          <w:rFonts w:asciiTheme="majorBidi" w:hAnsiTheme="majorBidi" w:cstheme="majorBidi" w:hint="cs"/>
          <w:sz w:val="30"/>
          <w:szCs w:val="30"/>
          <w:cs/>
        </w:rPr>
        <w:t xml:space="preserve">ลูกหนี้ตามสัญญาเช่า </w:t>
      </w:r>
      <w:r w:rsidRPr="0078082B">
        <w:rPr>
          <w:rFonts w:asciiTheme="majorBidi" w:hAnsiTheme="majorBidi" w:cstheme="majorBidi"/>
          <w:sz w:val="30"/>
          <w:szCs w:val="30"/>
          <w:cs/>
        </w:rPr>
        <w:t>ซึ่งไม่รวมเงินลงทุนในตราสารทุน</w:t>
      </w:r>
    </w:p>
    <w:p w14:paraId="701920BD" w14:textId="77777777" w:rsidR="00593384" w:rsidRPr="00593384" w:rsidRDefault="00593384" w:rsidP="005933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0F09ED2C" w14:textId="1349F21B" w:rsidR="00593384" w:rsidRPr="00593384" w:rsidRDefault="00593384" w:rsidP="005933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  <w:cs/>
        </w:rPr>
      </w:pPr>
      <w:r w:rsidRPr="0078082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8082B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78082B">
        <w:rPr>
          <w:rFonts w:asciiTheme="majorBidi" w:hAnsiTheme="majorBidi" w:cstheme="majorBidi"/>
          <w:sz w:val="30"/>
          <w:szCs w:val="30"/>
          <w:cs/>
        </w:rPr>
        <w:t xml:space="preserve">ประเมินการด้อยค่าตาม </w:t>
      </w:r>
      <w:r w:rsidRPr="0078082B">
        <w:rPr>
          <w:rFonts w:asciiTheme="majorBidi" w:hAnsiTheme="majorBidi" w:cstheme="majorBidi"/>
          <w:sz w:val="30"/>
          <w:szCs w:val="30"/>
        </w:rPr>
        <w:t xml:space="preserve">TFRS 9 </w:t>
      </w:r>
      <w:r w:rsidRPr="0078082B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78082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8082B">
        <w:rPr>
          <w:rFonts w:asciiTheme="majorBidi" w:hAnsiTheme="majorBidi" w:cstheme="majorBidi"/>
          <w:sz w:val="30"/>
          <w:szCs w:val="30"/>
        </w:rPr>
        <w:t xml:space="preserve">1 </w:t>
      </w:r>
      <w:r w:rsidRPr="0078082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78082B">
        <w:rPr>
          <w:rFonts w:asciiTheme="majorBidi" w:hAnsiTheme="majorBidi" w:cstheme="majorBidi"/>
          <w:sz w:val="30"/>
          <w:szCs w:val="30"/>
        </w:rPr>
        <w:t xml:space="preserve">2563 </w:t>
      </w:r>
      <w:r w:rsidRPr="0078082B">
        <w:rPr>
          <w:rFonts w:asciiTheme="majorBidi" w:hAnsiTheme="majorBidi" w:cstheme="majorBidi"/>
          <w:sz w:val="30"/>
          <w:szCs w:val="30"/>
          <w:cs/>
        </w:rPr>
        <w:t>ส่งผลให้มีค่าเผื่อ</w:t>
      </w:r>
      <w:r w:rsidRPr="0078082B">
        <w:rPr>
          <w:rFonts w:asciiTheme="majorBidi" w:hAnsiTheme="majorBidi" w:cstheme="majorBidi" w:hint="cs"/>
          <w:sz w:val="30"/>
          <w:szCs w:val="30"/>
          <w:cs/>
        </w:rPr>
        <w:t>ผลขาดทุนจากการ</w:t>
      </w:r>
      <w:r w:rsidRPr="0078082B">
        <w:rPr>
          <w:rFonts w:asciiTheme="majorBidi" w:hAnsiTheme="majorBidi" w:cstheme="majorBidi"/>
          <w:sz w:val="30"/>
          <w:szCs w:val="30"/>
          <w:cs/>
        </w:rPr>
        <w:t>ด้อยค่าเพิ่ม</w:t>
      </w:r>
      <w:r w:rsidRPr="0078082B">
        <w:rPr>
          <w:rFonts w:asciiTheme="majorBidi" w:hAnsiTheme="majorBidi" w:cstheme="majorBidi" w:hint="cs"/>
          <w:sz w:val="30"/>
          <w:szCs w:val="30"/>
          <w:cs/>
        </w:rPr>
        <w:t>ขึ้น ดัง</w:t>
      </w:r>
      <w:r w:rsidRPr="0078082B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0ADC63DD" w14:textId="77777777" w:rsidR="00593384" w:rsidRPr="00593384" w:rsidRDefault="00593384" w:rsidP="005933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260"/>
        <w:gridCol w:w="180"/>
        <w:gridCol w:w="1260"/>
      </w:tblGrid>
      <w:tr w:rsidR="00593384" w:rsidRPr="00593384" w14:paraId="77CDD797" w14:textId="77777777" w:rsidTr="00B9421E">
        <w:trPr>
          <w:cantSplit/>
          <w:tblHeader/>
        </w:trPr>
        <w:tc>
          <w:tcPr>
            <w:tcW w:w="5760" w:type="dxa"/>
            <w:shd w:val="clear" w:color="auto" w:fill="auto"/>
            <w:vAlign w:val="bottom"/>
          </w:tcPr>
          <w:p w14:paraId="43EFD593" w14:textId="16D9A5B1" w:rsidR="00593384" w:rsidRPr="00593384" w:rsidRDefault="00593384" w:rsidP="00B942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E13C65" w14:textId="77777777" w:rsidR="00593384" w:rsidRPr="00593384" w:rsidRDefault="00593384" w:rsidP="00B9421E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75D6E048" w14:textId="36B62D66" w:rsidR="00593384" w:rsidRPr="00593384" w:rsidRDefault="00593384" w:rsidP="00B9421E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933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F671215" w14:textId="77777777" w:rsidR="00593384" w:rsidRPr="00593384" w:rsidRDefault="00593384" w:rsidP="00B9421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2D8712" w14:textId="77777777" w:rsidR="00593384" w:rsidRPr="00593384" w:rsidRDefault="00593384" w:rsidP="00B9421E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933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2DA39668" w14:textId="05F88171" w:rsidR="00593384" w:rsidRPr="00593384" w:rsidRDefault="00593384" w:rsidP="00B9421E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5933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59338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593384" w:rsidRPr="00593384" w14:paraId="133FFC18" w14:textId="77777777" w:rsidTr="00B9421E">
        <w:trPr>
          <w:cantSplit/>
          <w:tblHeader/>
        </w:trPr>
        <w:tc>
          <w:tcPr>
            <w:tcW w:w="5760" w:type="dxa"/>
          </w:tcPr>
          <w:p w14:paraId="2ED4A475" w14:textId="77777777" w:rsidR="00593384" w:rsidRPr="00593384" w:rsidRDefault="00593384" w:rsidP="00B9421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EB5E5DC" w14:textId="7973C341" w:rsidR="00593384" w:rsidRPr="00593384" w:rsidRDefault="00593384" w:rsidP="00B9421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933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7A100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933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93384" w:rsidRPr="00593384" w14:paraId="69A27502" w14:textId="77777777" w:rsidTr="000D528B">
        <w:trPr>
          <w:cantSplit/>
          <w:trHeight w:val="191"/>
        </w:trPr>
        <w:tc>
          <w:tcPr>
            <w:tcW w:w="5760" w:type="dxa"/>
            <w:shd w:val="clear" w:color="auto" w:fill="auto"/>
          </w:tcPr>
          <w:p w14:paraId="18B6F006" w14:textId="78E9FF1F" w:rsidR="00593384" w:rsidRPr="0078082B" w:rsidRDefault="00593384" w:rsidP="00B9421E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0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780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80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80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2543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3D22DEB6" w14:textId="77777777" w:rsidR="00593384" w:rsidRPr="00593384" w:rsidRDefault="00593384" w:rsidP="00B942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DC6BF5C" w14:textId="77777777" w:rsidR="00593384" w:rsidRPr="00593384" w:rsidRDefault="00593384" w:rsidP="00B942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A8250E" w14:textId="77777777" w:rsidR="00593384" w:rsidRPr="00593384" w:rsidRDefault="00593384" w:rsidP="00B9421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3384" w:rsidRPr="005975B5" w14:paraId="7D3E1A14" w14:textId="77777777" w:rsidTr="0078082B">
        <w:trPr>
          <w:cantSplit/>
          <w:trHeight w:val="191"/>
        </w:trPr>
        <w:tc>
          <w:tcPr>
            <w:tcW w:w="5760" w:type="dxa"/>
            <w:shd w:val="clear" w:color="auto" w:fill="auto"/>
          </w:tcPr>
          <w:p w14:paraId="186FAF49" w14:textId="77777777" w:rsidR="00593384" w:rsidRPr="005975B5" w:rsidRDefault="00593384" w:rsidP="00B9421E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5B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  <w:r w:rsidRPr="005975B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975B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975B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0FA44A08" w14:textId="53946A29" w:rsidR="00593384" w:rsidRPr="005975B5" w:rsidRDefault="0081024F" w:rsidP="004114EA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02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25,156</w:t>
            </w:r>
          </w:p>
        </w:tc>
        <w:tc>
          <w:tcPr>
            <w:tcW w:w="180" w:type="dxa"/>
          </w:tcPr>
          <w:p w14:paraId="2CB8C576" w14:textId="77777777" w:rsidR="00593384" w:rsidRPr="005975B5" w:rsidRDefault="00593384" w:rsidP="00B942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7C0E51" w14:textId="24996743" w:rsidR="00593384" w:rsidRPr="005975B5" w:rsidRDefault="0081024F" w:rsidP="004114E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  <w:r w:rsidRPr="0081024F">
              <w:rPr>
                <w:rFonts w:asciiTheme="majorBidi" w:hAnsiTheme="majorBidi" w:cstheme="majorBidi"/>
                <w:sz w:val="30"/>
                <w:szCs w:val="30"/>
              </w:rPr>
              <w:t>25,156</w:t>
            </w:r>
          </w:p>
        </w:tc>
      </w:tr>
      <w:tr w:rsidR="00593384" w:rsidRPr="005975B5" w14:paraId="79D14384" w14:textId="77777777" w:rsidTr="000D528B">
        <w:trPr>
          <w:cantSplit/>
          <w:trHeight w:val="191"/>
        </w:trPr>
        <w:tc>
          <w:tcPr>
            <w:tcW w:w="5760" w:type="dxa"/>
            <w:shd w:val="clear" w:color="auto" w:fill="auto"/>
          </w:tcPr>
          <w:p w14:paraId="4FDF4F4F" w14:textId="77777777" w:rsidR="00593384" w:rsidRPr="005975B5" w:rsidRDefault="00593384" w:rsidP="00B9421E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5975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44F278E5" w14:textId="4D991707" w:rsidR="00593384" w:rsidRPr="005975B5" w:rsidRDefault="00593384" w:rsidP="00B942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514C8F4" w14:textId="77777777" w:rsidR="00593384" w:rsidRPr="005975B5" w:rsidRDefault="00593384" w:rsidP="00B9421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6DF15D" w14:textId="0BA82B7D" w:rsidR="00593384" w:rsidRPr="005975B5" w:rsidRDefault="00593384" w:rsidP="00B9421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93384" w:rsidRPr="005975B5" w14:paraId="343F9BF4" w14:textId="77777777" w:rsidTr="0078082B">
        <w:trPr>
          <w:cantSplit/>
          <w:trHeight w:val="191"/>
        </w:trPr>
        <w:tc>
          <w:tcPr>
            <w:tcW w:w="5760" w:type="dxa"/>
            <w:shd w:val="clear" w:color="auto" w:fill="auto"/>
          </w:tcPr>
          <w:p w14:paraId="6C180AC6" w14:textId="429B8095" w:rsidR="00593384" w:rsidRPr="005975B5" w:rsidRDefault="00593384" w:rsidP="00B9421E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975B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ผลขาดทุนจาก</w:t>
            </w:r>
            <w:r w:rsidRPr="0059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การด้อยค่าที่รับรู้เพิ่มเติม </w:t>
            </w:r>
            <w:r w:rsidR="0078082B" w:rsidRPr="005975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br/>
            </w:r>
            <w:r w:rsidRPr="0059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975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1 </w:t>
            </w:r>
            <w:r w:rsidRPr="0059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5975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2563 </w:t>
            </w:r>
            <w:r w:rsidRPr="0059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260" w:type="dxa"/>
          </w:tcPr>
          <w:p w14:paraId="71623674" w14:textId="77777777" w:rsidR="00593384" w:rsidRPr="005975B5" w:rsidRDefault="00593384" w:rsidP="00B942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FCFE8F7" w14:textId="77777777" w:rsidR="00593384" w:rsidRPr="005975B5" w:rsidRDefault="00593384" w:rsidP="00B942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292A11" w14:textId="77777777" w:rsidR="00593384" w:rsidRPr="005975B5" w:rsidRDefault="00593384" w:rsidP="00B9421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3384" w:rsidRPr="005975B5" w14:paraId="1A2570C6" w14:textId="77777777" w:rsidTr="0078082B">
        <w:trPr>
          <w:cantSplit/>
        </w:trPr>
        <w:tc>
          <w:tcPr>
            <w:tcW w:w="5760" w:type="dxa"/>
            <w:shd w:val="clear" w:color="auto" w:fill="auto"/>
          </w:tcPr>
          <w:p w14:paraId="3C72C151" w14:textId="298A884B" w:rsidR="00593384" w:rsidRPr="005975B5" w:rsidRDefault="00593384" w:rsidP="00593384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975B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196F20DC" w14:textId="1D20C15E" w:rsidR="00593384" w:rsidRPr="005975B5" w:rsidRDefault="00FE3AA4" w:rsidP="00B942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9,854</w:t>
            </w:r>
          </w:p>
        </w:tc>
        <w:tc>
          <w:tcPr>
            <w:tcW w:w="180" w:type="dxa"/>
          </w:tcPr>
          <w:p w14:paraId="574C68FE" w14:textId="77777777" w:rsidR="00593384" w:rsidRPr="005975B5" w:rsidRDefault="00593384" w:rsidP="00B942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64C6A5" w14:textId="0F785526" w:rsidR="00593384" w:rsidRPr="005975B5" w:rsidRDefault="00FE3AA4" w:rsidP="00B9421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9,291</w:t>
            </w:r>
          </w:p>
        </w:tc>
      </w:tr>
      <w:tr w:rsidR="00593384" w:rsidRPr="00593384" w14:paraId="34674EA0" w14:textId="77777777" w:rsidTr="0078082B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65E681A7" w14:textId="77777777" w:rsidR="00593384" w:rsidRPr="005975B5" w:rsidRDefault="00593384" w:rsidP="00B9421E">
            <w:pPr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5975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59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975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08DAE1" w14:textId="77FB82EE" w:rsidR="00593384" w:rsidRPr="005975B5" w:rsidRDefault="00FE3AA4" w:rsidP="00B942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35,010</w:t>
            </w:r>
          </w:p>
        </w:tc>
        <w:tc>
          <w:tcPr>
            <w:tcW w:w="180" w:type="dxa"/>
          </w:tcPr>
          <w:p w14:paraId="09C1C335" w14:textId="77777777" w:rsidR="00593384" w:rsidRPr="005975B5" w:rsidRDefault="00593384" w:rsidP="00B942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A7715" w14:textId="125482BD" w:rsidR="00593384" w:rsidRPr="005975B5" w:rsidRDefault="00FE3AA4" w:rsidP="00B9421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34,447</w:t>
            </w:r>
          </w:p>
        </w:tc>
      </w:tr>
    </w:tbl>
    <w:p w14:paraId="1D80FAB7" w14:textId="77777777" w:rsidR="0078082B" w:rsidRDefault="0078082B" w:rsidP="0078082B">
      <w:pPr>
        <w:pStyle w:val="ListParagraph"/>
        <w:spacing w:line="240" w:lineRule="auto"/>
        <w:ind w:left="1267" w:right="-58"/>
        <w:jc w:val="thaiDistribute"/>
        <w:rPr>
          <w:rFonts w:ascii="Angsana New" w:eastAsia="Calibri" w:hAnsi="Angsana New"/>
          <w:sz w:val="28"/>
          <w:szCs w:val="28"/>
          <w:shd w:val="clear" w:color="auto" w:fill="D9D9D9" w:themeFill="background1" w:themeFillShade="D9"/>
          <w:lang w:val="en-GB"/>
        </w:rPr>
      </w:pPr>
    </w:p>
    <w:p w14:paraId="071F40FD" w14:textId="1DB2E17D" w:rsidR="0078082B" w:rsidRPr="0078082B" w:rsidRDefault="0078082B" w:rsidP="0078082B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78082B">
        <w:rPr>
          <w:rFonts w:ascii="Angsana New" w:eastAsia="Calibri" w:hAnsi="Angsana New" w:hint="cs"/>
          <w:sz w:val="30"/>
          <w:szCs w:val="30"/>
          <w:cs/>
          <w:lang w:val="en-GB"/>
        </w:rPr>
        <w:t>กลุ่มบริษัท</w:t>
      </w:r>
      <w:r w:rsidRPr="0078082B">
        <w:rPr>
          <w:rFonts w:asciiTheme="majorBidi" w:hAnsiTheme="majorBidi" w:cstheme="majorBidi"/>
          <w:sz w:val="30"/>
          <w:szCs w:val="30"/>
          <w:cs/>
        </w:rPr>
        <w:t>เลือกที่จะรับรู้</w:t>
      </w:r>
      <w:r w:rsidRPr="0078082B">
        <w:rPr>
          <w:rFonts w:asciiTheme="majorBidi" w:hAnsiTheme="majorBidi" w:cstheme="majorBidi" w:hint="cs"/>
          <w:sz w:val="30"/>
          <w:szCs w:val="30"/>
          <w:cs/>
        </w:rPr>
        <w:t>การเพิ่มขึ้นของผลขาดทุนจากการด้อยค่าโดย</w:t>
      </w:r>
      <w:r w:rsidRPr="0078082B">
        <w:rPr>
          <w:rFonts w:asciiTheme="majorBidi" w:hAnsiTheme="majorBidi" w:cstheme="majorBidi"/>
          <w:sz w:val="30"/>
          <w:szCs w:val="30"/>
          <w:cs/>
        </w:rPr>
        <w:t>ปรับปรุงกับกำไรสะสม</w:t>
      </w:r>
      <w:r w:rsidRPr="0078082B">
        <w:rPr>
          <w:rFonts w:asciiTheme="majorBidi" w:hAnsiTheme="majorBidi" w:cstheme="majorBidi"/>
          <w:sz w:val="30"/>
          <w:szCs w:val="30"/>
        </w:rPr>
        <w:t xml:space="preserve"> </w:t>
      </w:r>
      <w:r w:rsidRPr="0078082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8082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8082B">
        <w:rPr>
          <w:rFonts w:asciiTheme="majorBidi" w:hAnsiTheme="majorBidi" w:cstheme="majorBidi"/>
          <w:sz w:val="30"/>
          <w:szCs w:val="30"/>
        </w:rPr>
        <w:t xml:space="preserve">  </w:t>
      </w:r>
      <w:r w:rsidRPr="0078082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8082B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78082B">
        <w:rPr>
          <w:rFonts w:asciiTheme="majorBidi" w:hAnsiTheme="majorBidi" w:cstheme="majorBidi"/>
          <w:sz w:val="30"/>
          <w:szCs w:val="30"/>
        </w:rPr>
        <w:t xml:space="preserve">1 </w:t>
      </w:r>
      <w:r w:rsidRPr="0078082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78082B">
        <w:rPr>
          <w:rFonts w:asciiTheme="majorBidi" w:hAnsiTheme="majorBidi" w:cstheme="majorBidi"/>
          <w:sz w:val="30"/>
          <w:szCs w:val="30"/>
        </w:rPr>
        <w:t>2563</w:t>
      </w:r>
    </w:p>
    <w:p w14:paraId="672BE820" w14:textId="77777777" w:rsidR="0078082B" w:rsidRPr="0078082B" w:rsidRDefault="0078082B" w:rsidP="0078082B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8082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lastRenderedPageBreak/>
        <w:t xml:space="preserve">TFRS 16 </w:t>
      </w:r>
      <w:r w:rsidRPr="0078082B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1A74F0B0" w14:textId="77777777" w:rsidR="0078082B" w:rsidRPr="0078082B" w:rsidRDefault="0078082B" w:rsidP="0078082B">
      <w:pPr>
        <w:spacing w:line="240" w:lineRule="auto"/>
        <w:ind w:left="126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13425A58" w14:textId="4266AE6B" w:rsidR="0078082B" w:rsidRPr="0078082B" w:rsidRDefault="0078082B" w:rsidP="007808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8D4C9F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8D4C9F">
        <w:rPr>
          <w:rFonts w:asciiTheme="majorBidi" w:hAnsiTheme="majorBidi" w:cstheme="majorBidi"/>
          <w:sz w:val="30"/>
          <w:szCs w:val="30"/>
        </w:rPr>
        <w:t xml:space="preserve">1 </w:t>
      </w:r>
      <w:r w:rsidRPr="008D4C9F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8D4C9F">
        <w:rPr>
          <w:rFonts w:asciiTheme="majorBidi" w:hAnsiTheme="majorBidi" w:cstheme="majorBidi"/>
          <w:sz w:val="30"/>
          <w:szCs w:val="30"/>
        </w:rPr>
        <w:t xml:space="preserve">2563 </w:t>
      </w:r>
      <w:r w:rsidRPr="008D4C9F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8D4C9F">
        <w:rPr>
          <w:rFonts w:asciiTheme="majorBidi" w:hAnsiTheme="majorBidi" w:cstheme="majorBidi"/>
          <w:sz w:val="30"/>
          <w:szCs w:val="30"/>
        </w:rPr>
        <w:t xml:space="preserve">TFRS 16 </w:t>
      </w:r>
      <w:r w:rsidRPr="008D4C9F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8D4C9F">
        <w:rPr>
          <w:rFonts w:asciiTheme="majorBidi" w:hAnsiTheme="majorBidi" w:cstheme="majorBidi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Pr="008D4C9F">
        <w:rPr>
          <w:rFonts w:asciiTheme="majorBidi" w:hAnsiTheme="majorBidi" w:cstheme="majorBidi"/>
          <w:sz w:val="30"/>
          <w:szCs w:val="30"/>
        </w:rPr>
        <w:t xml:space="preserve">17 </w:t>
      </w:r>
      <w:r w:rsidRPr="008D4C9F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8D4C9F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8D4C9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D4C9F">
        <w:rPr>
          <w:rFonts w:asciiTheme="majorBidi" w:hAnsiTheme="majorBidi" w:cstheme="majorBidi"/>
          <w:sz w:val="30"/>
          <w:szCs w:val="30"/>
        </w:rPr>
        <w:t xml:space="preserve">(TAS 17) </w:t>
      </w:r>
      <w:r w:rsidRPr="008D4C9F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8D4C9F">
        <w:rPr>
          <w:rFonts w:asciiTheme="majorBidi" w:hAnsiTheme="majorBidi" w:cstheme="majorBidi"/>
          <w:sz w:val="30"/>
          <w:szCs w:val="30"/>
        </w:rPr>
        <w:t xml:space="preserve">4 </w:t>
      </w:r>
      <w:r w:rsidRPr="008D4C9F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8D4C9F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8D4C9F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8D4C9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D4C9F">
        <w:rPr>
          <w:rFonts w:asciiTheme="majorBidi" w:hAnsiTheme="majorBidi" w:cstheme="majorBidi"/>
          <w:sz w:val="30"/>
          <w:szCs w:val="30"/>
        </w:rPr>
        <w:t xml:space="preserve">(TFRIC 4) </w:t>
      </w:r>
      <w:r w:rsidRPr="008D4C9F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8D4C9F">
        <w:rPr>
          <w:rFonts w:asciiTheme="majorBidi" w:hAnsiTheme="majorBidi" w:cstheme="majorBidi"/>
          <w:sz w:val="30"/>
          <w:szCs w:val="30"/>
          <w:cs/>
        </w:rPr>
        <w:t>วิธีปรับปรุงย้อนหลังโดยรับรู้ผลกระทบสะสม</w:t>
      </w:r>
      <w:r w:rsidRPr="008D4C9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D4C9F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8D4C9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390A39A" w14:textId="77777777" w:rsidR="0078082B" w:rsidRPr="0078082B" w:rsidRDefault="0078082B" w:rsidP="007808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EE14FA6" w14:textId="7FC924AA" w:rsidR="0078082B" w:rsidRPr="0078082B" w:rsidRDefault="0078082B" w:rsidP="007808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D4C9F">
        <w:rPr>
          <w:rFonts w:asciiTheme="majorBidi" w:eastAsia="Calibr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8D4C9F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8D4C9F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8D4C9F">
        <w:rPr>
          <w:rFonts w:asciiTheme="majorBidi" w:eastAsia="Calibri" w:hAnsiTheme="majorBidi" w:cstheme="majorBidi"/>
          <w:sz w:val="30"/>
          <w:szCs w:val="30"/>
        </w:rPr>
        <w:t xml:space="preserve">16 </w:t>
      </w:r>
      <w:r w:rsidRPr="008D4C9F">
        <w:rPr>
          <w:rFonts w:asciiTheme="majorBidi" w:eastAsia="Calibri" w:hAnsiTheme="majorBidi" w:cstheme="majorBidi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</w:t>
      </w:r>
      <w:r w:rsidRPr="008D4C9F">
        <w:rPr>
          <w:rFonts w:asciiTheme="majorBidi" w:eastAsia="Calibri" w:hAnsiTheme="majorBidi" w:cstheme="majorBidi" w:hint="cs"/>
          <w:sz w:val="30"/>
          <w:szCs w:val="30"/>
          <w:cs/>
        </w:rPr>
        <w:t xml:space="preserve">ตามราคาขายที่เป็นเอกเทศ </w:t>
      </w:r>
      <w:r w:rsidRPr="008D4C9F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Pr="008D4C9F">
        <w:rPr>
          <w:rFonts w:asciiTheme="majorBidi" w:eastAsia="Calibri" w:hAnsiTheme="majorBidi" w:cstheme="majorBidi" w:hint="cs"/>
          <w:sz w:val="30"/>
          <w:szCs w:val="30"/>
          <w:cs/>
        </w:rPr>
        <w:t xml:space="preserve">ณ </w:t>
      </w:r>
      <w:r w:rsidRPr="008D4C9F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8D4C9F">
        <w:rPr>
          <w:rFonts w:asciiTheme="majorBidi" w:hAnsiTheme="majorBidi" w:cstheme="majorBidi"/>
          <w:sz w:val="30"/>
          <w:szCs w:val="30"/>
        </w:rPr>
        <w:t xml:space="preserve"> 1 </w:t>
      </w:r>
      <w:r w:rsidRPr="008D4C9F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8D4C9F">
        <w:rPr>
          <w:rFonts w:asciiTheme="majorBidi" w:hAnsiTheme="majorBidi" w:cstheme="majorBidi"/>
          <w:sz w:val="30"/>
          <w:szCs w:val="30"/>
        </w:rPr>
        <w:t>2563</w:t>
      </w:r>
      <w:r w:rsidRPr="008D4C9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D4C9F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8D4C9F">
        <w:rPr>
          <w:rFonts w:asciiTheme="majorBidi" w:eastAsia="Calibri" w:hAnsiTheme="majorBidi" w:cstheme="majorBidi" w:hint="cs"/>
          <w:sz w:val="30"/>
          <w:szCs w:val="30"/>
          <w:cs/>
        </w:rPr>
        <w:t>และ</w:t>
      </w:r>
      <w:r w:rsidRPr="008D4C9F">
        <w:rPr>
          <w:rFonts w:asciiTheme="majorBidi" w:eastAsia="Calibr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</w:t>
      </w:r>
      <w:r w:rsidRPr="008D4C9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D4C9F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 รับรู้ค่าเสื่อมราคาของสินทรัพย์สิทธิการใช้และดอกเบี้ยจ่ายของหนี้สินตามสัญญาเช่า</w:t>
      </w:r>
      <w:r w:rsidRPr="0078082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0FC4998D" w14:textId="77777777" w:rsidR="0078082B" w:rsidRPr="0078082B" w:rsidRDefault="0078082B" w:rsidP="00780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FF"/>
          <w:sz w:val="30"/>
          <w:szCs w:val="30"/>
          <w:highlight w:val="cyan"/>
        </w:rPr>
      </w:pPr>
    </w:p>
    <w:p w14:paraId="04437CCF" w14:textId="4A38A7BF" w:rsidR="0078082B" w:rsidRPr="008D4C9F" w:rsidRDefault="0078082B" w:rsidP="00780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D4C9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ในการปฏิบัติในช่วงเปลี่ยนแปลง </w:t>
      </w:r>
      <w:r w:rsidRPr="008D4C9F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8D4C9F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  <w:r w:rsidRPr="008D4C9F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</w:p>
    <w:p w14:paraId="2C17D439" w14:textId="033B2101" w:rsidR="0078082B" w:rsidRDefault="0078082B" w:rsidP="0078082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8D4C9F">
        <w:rPr>
          <w:rFonts w:asciiTheme="majorBidi" w:hAnsiTheme="majorBidi" w:cstheme="majorBidi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8D4C9F">
        <w:rPr>
          <w:rFonts w:asciiTheme="majorBidi" w:hAnsiTheme="majorBidi" w:cstheme="majorBidi"/>
          <w:sz w:val="30"/>
          <w:szCs w:val="30"/>
        </w:rPr>
        <w:t xml:space="preserve">12 </w:t>
      </w:r>
      <w:r w:rsidRPr="008D4C9F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8D4C9F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  <w:r w:rsidRPr="008D4C9F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</w:p>
    <w:p w14:paraId="24008880" w14:textId="77777777" w:rsidR="00485680" w:rsidRPr="008D4C9F" w:rsidRDefault="00485680" w:rsidP="00485680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8D4C9F">
        <w:rPr>
          <w:rFonts w:asciiTheme="majorBidi" w:hAnsiTheme="majorBidi" w:cstheme="majorBidi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8D4C9F">
        <w:rPr>
          <w:rFonts w:asciiTheme="majorBidi" w:hAnsiTheme="majorBidi" w:cstheme="majorBidi"/>
          <w:sz w:val="30"/>
          <w:szCs w:val="30"/>
        </w:rPr>
        <w:t xml:space="preserve"> </w:t>
      </w:r>
    </w:p>
    <w:p w14:paraId="0E6DC3E3" w14:textId="77777777" w:rsidR="00485680" w:rsidRPr="008D4C9F" w:rsidRDefault="00485680" w:rsidP="004856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</w:p>
    <w:p w14:paraId="6D455BC0" w14:textId="65023660" w:rsidR="008D4C9F" w:rsidRDefault="008D4C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350"/>
      </w:tblGrid>
      <w:tr w:rsidR="0078082B" w:rsidRPr="0078082B" w14:paraId="270AC866" w14:textId="77777777" w:rsidTr="00B9421E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18DDC957" w14:textId="421CE1CD" w:rsidR="0078082B" w:rsidRPr="0078082B" w:rsidRDefault="0078082B" w:rsidP="00B9421E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highlight w:val="cyan"/>
                <w:cs/>
                <w:lang w:val="en-US" w:bidi="th-TH"/>
              </w:rPr>
            </w:pPr>
            <w:r w:rsidRPr="001751E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ผลกระทบจากการ</w:t>
            </w:r>
            <w:r w:rsidRPr="001751E0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1751E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1751E0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1751E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1751E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  <w:r w:rsidRPr="001751E0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F81DA5C" w14:textId="690F511C" w:rsidR="0078082B" w:rsidRPr="0078082B" w:rsidRDefault="0078082B" w:rsidP="00B9421E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082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780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3A2C767" w14:textId="77777777" w:rsidR="0078082B" w:rsidRPr="0078082B" w:rsidRDefault="0078082B" w:rsidP="00B9421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6C874F1" w14:textId="77777777" w:rsidR="0078082B" w:rsidRPr="0078082B" w:rsidRDefault="0078082B" w:rsidP="00B9421E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8082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233AEFB5" w14:textId="4787CD07" w:rsidR="0078082B" w:rsidRPr="0078082B" w:rsidRDefault="0078082B" w:rsidP="00B9421E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082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78082B" w:rsidRPr="0078082B" w14:paraId="11D06F38" w14:textId="77777777" w:rsidTr="00B9421E">
        <w:trPr>
          <w:cantSplit/>
          <w:trHeight w:val="20"/>
          <w:tblHeader/>
        </w:trPr>
        <w:tc>
          <w:tcPr>
            <w:tcW w:w="5670" w:type="dxa"/>
          </w:tcPr>
          <w:p w14:paraId="63B6BC22" w14:textId="77777777" w:rsidR="0078082B" w:rsidRPr="0078082B" w:rsidRDefault="0078082B" w:rsidP="00B94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745C3E56" w14:textId="77777777" w:rsidR="0078082B" w:rsidRPr="0078082B" w:rsidRDefault="0078082B" w:rsidP="00B9421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08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80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808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8082B" w:rsidRPr="0078082B" w14:paraId="408A7A71" w14:textId="77777777" w:rsidTr="00B9421E">
        <w:trPr>
          <w:cantSplit/>
          <w:trHeight w:val="20"/>
        </w:trPr>
        <w:tc>
          <w:tcPr>
            <w:tcW w:w="5670" w:type="dxa"/>
          </w:tcPr>
          <w:p w14:paraId="04476222" w14:textId="77777777" w:rsidR="0078082B" w:rsidRPr="00D673AE" w:rsidRDefault="0078082B" w:rsidP="00B94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D673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673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D673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D673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14:paraId="418C5AF7" w14:textId="77777777" w:rsidR="0078082B" w:rsidRPr="0078082B" w:rsidRDefault="0078082B" w:rsidP="00B9421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8082B" w:rsidRPr="0078082B" w14:paraId="45A8638D" w14:textId="77777777" w:rsidTr="00B9421E">
        <w:trPr>
          <w:cantSplit/>
          <w:trHeight w:val="20"/>
        </w:trPr>
        <w:tc>
          <w:tcPr>
            <w:tcW w:w="5670" w:type="dxa"/>
            <w:vAlign w:val="bottom"/>
          </w:tcPr>
          <w:p w14:paraId="1B880A2F" w14:textId="77777777" w:rsidR="0078082B" w:rsidRPr="00D673AE" w:rsidRDefault="0078082B" w:rsidP="00B9421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73A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 และอุปกรณ์เพิ่มขึ้น</w:t>
            </w:r>
          </w:p>
        </w:tc>
        <w:tc>
          <w:tcPr>
            <w:tcW w:w="1350" w:type="dxa"/>
            <w:vAlign w:val="bottom"/>
          </w:tcPr>
          <w:p w14:paraId="4CFB6B57" w14:textId="64794654" w:rsidR="0078082B" w:rsidRPr="00DF5576" w:rsidRDefault="00DF5576" w:rsidP="00B942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5576">
              <w:rPr>
                <w:rFonts w:asciiTheme="majorBidi" w:hAnsiTheme="majorBidi" w:cstheme="majorBidi"/>
                <w:sz w:val="30"/>
                <w:szCs w:val="30"/>
              </w:rPr>
              <w:t>36,243</w:t>
            </w:r>
          </w:p>
        </w:tc>
        <w:tc>
          <w:tcPr>
            <w:tcW w:w="180" w:type="dxa"/>
            <w:vAlign w:val="bottom"/>
          </w:tcPr>
          <w:p w14:paraId="6451C045" w14:textId="77777777" w:rsidR="0078082B" w:rsidRPr="00DF5576" w:rsidRDefault="0078082B" w:rsidP="00B9421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F4A04D6" w14:textId="1A500703" w:rsidR="0078082B" w:rsidRPr="00DF5576" w:rsidRDefault="00DF5576" w:rsidP="00B9421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557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34,690</w:t>
            </w:r>
          </w:p>
        </w:tc>
      </w:tr>
      <w:tr w:rsidR="00DF5576" w:rsidRPr="0078082B" w14:paraId="49DFB7FD" w14:textId="77777777" w:rsidTr="00B9421E">
        <w:trPr>
          <w:cantSplit/>
          <w:trHeight w:val="20"/>
        </w:trPr>
        <w:tc>
          <w:tcPr>
            <w:tcW w:w="5670" w:type="dxa"/>
            <w:vAlign w:val="bottom"/>
          </w:tcPr>
          <w:p w14:paraId="680001F2" w14:textId="34D97E51" w:rsidR="00DF5576" w:rsidRPr="00791628" w:rsidRDefault="00DF5576" w:rsidP="00DF557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62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63578611" w14:textId="0148826A" w:rsidR="00DF5576" w:rsidRPr="00DF5576" w:rsidRDefault="00DF5576" w:rsidP="00DF55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5576">
              <w:rPr>
                <w:rFonts w:asciiTheme="majorBidi" w:hAnsiTheme="majorBidi" w:cstheme="majorBidi"/>
                <w:sz w:val="30"/>
                <w:szCs w:val="30"/>
              </w:rPr>
              <w:t>36,243</w:t>
            </w:r>
          </w:p>
        </w:tc>
        <w:tc>
          <w:tcPr>
            <w:tcW w:w="180" w:type="dxa"/>
            <w:vAlign w:val="bottom"/>
          </w:tcPr>
          <w:p w14:paraId="2FBF1C42" w14:textId="77777777" w:rsidR="00DF5576" w:rsidRPr="00DF5576" w:rsidRDefault="00DF5576" w:rsidP="00DF557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1ABE0E6" w14:textId="649B2CD0" w:rsidR="00DF5576" w:rsidRPr="00DF5576" w:rsidRDefault="00DF5576" w:rsidP="00DF55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557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34,690</w:t>
            </w:r>
          </w:p>
        </w:tc>
      </w:tr>
    </w:tbl>
    <w:p w14:paraId="46D843A6" w14:textId="77777777" w:rsidR="0078082B" w:rsidRPr="0078082B" w:rsidRDefault="0078082B" w:rsidP="00780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1"/>
        <w:gridCol w:w="1349"/>
      </w:tblGrid>
      <w:tr w:rsidR="0078082B" w:rsidRPr="0078082B" w14:paraId="43D32EBA" w14:textId="77777777" w:rsidTr="009F15C4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481D5A65" w14:textId="028E5A1F" w:rsidR="0078082B" w:rsidRPr="009F15C4" w:rsidRDefault="0078082B" w:rsidP="00B9421E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9F1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9F1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21B4D3" w14:textId="2A23FED3" w:rsidR="0078082B" w:rsidRPr="009F15C4" w:rsidRDefault="0078082B" w:rsidP="00B9421E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15C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9F15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D22DE38" w14:textId="77777777" w:rsidR="0078082B" w:rsidRPr="009F15C4" w:rsidRDefault="0078082B" w:rsidP="00B9421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0DB3BC79" w14:textId="77777777" w:rsidR="0078082B" w:rsidRPr="009F15C4" w:rsidRDefault="0078082B" w:rsidP="00B9421E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F15C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352354A" w14:textId="7E18C158" w:rsidR="0078082B" w:rsidRPr="009F15C4" w:rsidRDefault="0078082B" w:rsidP="00B9421E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15C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78082B" w:rsidRPr="0078082B" w14:paraId="4BB4341A" w14:textId="77777777" w:rsidTr="009F15C4">
        <w:trPr>
          <w:cantSplit/>
          <w:trHeight w:val="20"/>
          <w:tblHeader/>
        </w:trPr>
        <w:tc>
          <w:tcPr>
            <w:tcW w:w="5670" w:type="dxa"/>
            <w:shd w:val="clear" w:color="auto" w:fill="auto"/>
          </w:tcPr>
          <w:p w14:paraId="17B45D0E" w14:textId="77777777" w:rsidR="0078082B" w:rsidRPr="009F15C4" w:rsidRDefault="0078082B" w:rsidP="00B9421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7D62A07F" w14:textId="77777777" w:rsidR="0078082B" w:rsidRPr="009F15C4" w:rsidRDefault="0078082B" w:rsidP="00B9421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F15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F1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9F15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8082B" w:rsidRPr="0078082B" w14:paraId="299E39DC" w14:textId="77777777" w:rsidTr="009F15C4">
        <w:trPr>
          <w:cantSplit/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5B3FAEF9" w14:textId="4344724C" w:rsidR="0078082B" w:rsidRPr="009F15C4" w:rsidRDefault="0078082B" w:rsidP="00B9421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F1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  <w:r w:rsidR="009F15C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9F1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F15C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1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F15C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286504" w14:textId="3196C041" w:rsidR="0078082B" w:rsidRPr="009F15C4" w:rsidRDefault="0098230F" w:rsidP="0098230F">
            <w:pPr>
              <w:pStyle w:val="acctfourfigures"/>
              <w:tabs>
                <w:tab w:val="clear" w:pos="765"/>
                <w:tab w:val="decimal" w:pos="730"/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65,581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9B82D22" w14:textId="77777777" w:rsidR="0078082B" w:rsidRPr="009F15C4" w:rsidRDefault="0078082B" w:rsidP="00B9421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59A853A8" w14:textId="1F7E7755" w:rsidR="0078082B" w:rsidRPr="009F15C4" w:rsidRDefault="000F10E6" w:rsidP="00B9421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62</w:t>
            </w:r>
            <w:r w:rsidR="00982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931</w:t>
            </w:r>
          </w:p>
        </w:tc>
      </w:tr>
      <w:tr w:rsidR="0078082B" w:rsidRPr="0078082B" w14:paraId="1AF8017D" w14:textId="77777777" w:rsidTr="009F15C4">
        <w:trPr>
          <w:cantSplit/>
          <w:trHeight w:val="20"/>
        </w:trPr>
        <w:tc>
          <w:tcPr>
            <w:tcW w:w="5670" w:type="dxa"/>
            <w:shd w:val="clear" w:color="auto" w:fill="auto"/>
          </w:tcPr>
          <w:p w14:paraId="361E80FE" w14:textId="77777777" w:rsidR="0078082B" w:rsidRPr="009F15C4" w:rsidRDefault="0078082B" w:rsidP="00B9421E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9F15C4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  <w:shd w:val="clear" w:color="auto" w:fill="auto"/>
          </w:tcPr>
          <w:p w14:paraId="4B476278" w14:textId="0AD7615E" w:rsidR="0078082B" w:rsidRPr="009F15C4" w:rsidRDefault="001D3149" w:rsidP="009823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(27,083)</w:t>
            </w:r>
          </w:p>
        </w:tc>
        <w:tc>
          <w:tcPr>
            <w:tcW w:w="181" w:type="dxa"/>
            <w:shd w:val="clear" w:color="auto" w:fill="auto"/>
          </w:tcPr>
          <w:p w14:paraId="0C997967" w14:textId="77777777" w:rsidR="0078082B" w:rsidRPr="009F15C4" w:rsidRDefault="0078082B" w:rsidP="00B942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76D315CB" w14:textId="17A8065A" w:rsidR="0078082B" w:rsidRPr="009F15C4" w:rsidRDefault="001D3149" w:rsidP="0098230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(26,044)</w:t>
            </w:r>
          </w:p>
        </w:tc>
      </w:tr>
      <w:tr w:rsidR="0098230F" w:rsidRPr="0078082B" w14:paraId="571A232A" w14:textId="77777777" w:rsidTr="000F10E6">
        <w:trPr>
          <w:cantSplit/>
          <w:trHeight w:val="20"/>
        </w:trPr>
        <w:tc>
          <w:tcPr>
            <w:tcW w:w="5670" w:type="dxa"/>
            <w:shd w:val="clear" w:color="auto" w:fill="auto"/>
          </w:tcPr>
          <w:p w14:paraId="6E6C63F1" w14:textId="50B036E5" w:rsidR="0098230F" w:rsidRPr="009F15C4" w:rsidRDefault="0098230F" w:rsidP="0098230F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2F429" w14:textId="316E2010" w:rsidR="0098230F" w:rsidRPr="009F15C4" w:rsidRDefault="001D3149" w:rsidP="00B942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38,498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69D9A0A" w14:textId="77777777" w:rsidR="0098230F" w:rsidRPr="009F15C4" w:rsidRDefault="0098230F" w:rsidP="00B942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B66F8" w14:textId="1A46C97D" w:rsidR="0098230F" w:rsidRPr="009F15C4" w:rsidRDefault="001D3149" w:rsidP="0098230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36,887</w:t>
            </w:r>
          </w:p>
        </w:tc>
      </w:tr>
      <w:tr w:rsidR="0098230F" w:rsidRPr="00D96541" w14:paraId="179D071F" w14:textId="77777777" w:rsidTr="000F10E6">
        <w:trPr>
          <w:cantSplit/>
          <w:trHeight w:val="20"/>
        </w:trPr>
        <w:tc>
          <w:tcPr>
            <w:tcW w:w="5670" w:type="dxa"/>
            <w:shd w:val="clear" w:color="auto" w:fill="auto"/>
          </w:tcPr>
          <w:p w14:paraId="1336C823" w14:textId="77777777" w:rsidR="0098230F" w:rsidRPr="009F15C4" w:rsidRDefault="0098230F" w:rsidP="00B9421E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F15C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มูลค่าปัจจุบันของค่าเช่าที่</w:t>
            </w:r>
            <w:r w:rsidRPr="009F1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20C3F1D4" w14:textId="37A8A222" w:rsidR="0098230F" w:rsidRPr="009F15C4" w:rsidRDefault="0098230F" w:rsidP="00B9421E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F15C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Pr="009F15C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F1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9F15C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9F1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11741" w14:textId="730F962B" w:rsidR="0098230F" w:rsidRPr="00D96541" w:rsidRDefault="00DF5576" w:rsidP="00B942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36,243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885C5CB" w14:textId="77777777" w:rsidR="0098230F" w:rsidRPr="00D96541" w:rsidRDefault="0098230F" w:rsidP="00B942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1EAE4" w14:textId="157B729F" w:rsidR="0098230F" w:rsidRPr="00D96541" w:rsidRDefault="00DF5576" w:rsidP="00B9421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34,690</w:t>
            </w:r>
          </w:p>
        </w:tc>
      </w:tr>
      <w:tr w:rsidR="0098230F" w:rsidRPr="0078082B" w14:paraId="1E86B0A5" w14:textId="77777777" w:rsidTr="000F10E6">
        <w:trPr>
          <w:cantSplit/>
          <w:trHeight w:val="20"/>
        </w:trPr>
        <w:tc>
          <w:tcPr>
            <w:tcW w:w="5670" w:type="dxa"/>
            <w:shd w:val="clear" w:color="auto" w:fill="auto"/>
          </w:tcPr>
          <w:p w14:paraId="7E26DF03" w14:textId="2BC2A2C2" w:rsidR="0098230F" w:rsidRPr="009F15C4" w:rsidRDefault="0098230F" w:rsidP="00B9421E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9F15C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1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F15C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shd w:val="clear" w:color="auto" w:fill="auto"/>
          </w:tcPr>
          <w:p w14:paraId="3446837B" w14:textId="21C1DBE9" w:rsidR="0098230F" w:rsidRPr="009F15C4" w:rsidRDefault="00D96541" w:rsidP="00B942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4,214</w:t>
            </w:r>
          </w:p>
        </w:tc>
        <w:tc>
          <w:tcPr>
            <w:tcW w:w="181" w:type="dxa"/>
            <w:shd w:val="clear" w:color="auto" w:fill="auto"/>
          </w:tcPr>
          <w:p w14:paraId="102ED63C" w14:textId="77777777" w:rsidR="0098230F" w:rsidRPr="009F15C4" w:rsidRDefault="0098230F" w:rsidP="00B9421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6FDD7963" w14:textId="266C417D" w:rsidR="0098230F" w:rsidRPr="009F15C4" w:rsidRDefault="00D96541" w:rsidP="00B9421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2,115</w:t>
            </w:r>
          </w:p>
        </w:tc>
      </w:tr>
      <w:tr w:rsidR="0098230F" w:rsidRPr="0078082B" w14:paraId="131B5BAD" w14:textId="77777777" w:rsidTr="000F10E6">
        <w:trPr>
          <w:cantSplit/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40624336" w14:textId="1C3D14D1" w:rsidR="0098230F" w:rsidRPr="009F15C4" w:rsidRDefault="0098230F" w:rsidP="00B9421E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F1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9F1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9F1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F1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B94D8E" w14:textId="5197273F" w:rsidR="0098230F" w:rsidRPr="00485680" w:rsidRDefault="00DF5576" w:rsidP="00B942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40,457</w:t>
            </w:r>
          </w:p>
        </w:tc>
        <w:tc>
          <w:tcPr>
            <w:tcW w:w="181" w:type="dxa"/>
            <w:shd w:val="clear" w:color="auto" w:fill="auto"/>
          </w:tcPr>
          <w:p w14:paraId="23E0F962" w14:textId="77777777" w:rsidR="0098230F" w:rsidRPr="00485680" w:rsidRDefault="0098230F" w:rsidP="00B9421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CBF24E" w14:textId="50DE536A" w:rsidR="00DF5576" w:rsidRPr="00485680" w:rsidRDefault="00DF5576" w:rsidP="00DF55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36,805</w:t>
            </w:r>
          </w:p>
        </w:tc>
      </w:tr>
      <w:tr w:rsidR="0098230F" w:rsidRPr="0078082B" w14:paraId="200E1843" w14:textId="77777777" w:rsidTr="000F10E6">
        <w:trPr>
          <w:cantSplit/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1B98BE50" w14:textId="369E7767" w:rsidR="0098230F" w:rsidRPr="009F15C4" w:rsidRDefault="0098230F" w:rsidP="00B9421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F15C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9F15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15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9F15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C9BAF5" w14:textId="7DDDDAFF" w:rsidR="0098230F" w:rsidRPr="009F15C4" w:rsidRDefault="008E2CAB" w:rsidP="00B942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4.5</w:t>
            </w:r>
            <w:r w:rsidR="001D314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1" w:type="dxa"/>
            <w:shd w:val="clear" w:color="auto" w:fill="auto"/>
          </w:tcPr>
          <w:p w14:paraId="4F16362D" w14:textId="77777777" w:rsidR="0098230F" w:rsidRPr="009F15C4" w:rsidRDefault="0098230F" w:rsidP="00B942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2928C7" w14:textId="706A88A0" w:rsidR="0098230F" w:rsidRPr="009F15C4" w:rsidRDefault="008E2CAB" w:rsidP="00B9421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4.50</w:t>
            </w:r>
          </w:p>
        </w:tc>
      </w:tr>
    </w:tbl>
    <w:p w14:paraId="25D1983E" w14:textId="77777777" w:rsidR="0078082B" w:rsidRPr="0078082B" w:rsidRDefault="0078082B" w:rsidP="00780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7A401C79" w14:textId="77777777" w:rsidR="00593384" w:rsidRPr="0078082B" w:rsidRDefault="00593384" w:rsidP="005933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089151AF" w14:textId="77777777" w:rsidR="00593384" w:rsidRDefault="00593384" w:rsidP="005933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 w:themeFill="background1" w:themeFillShade="D9"/>
          <w:cs/>
        </w:rPr>
      </w:pPr>
      <w:r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 w:themeFill="background1" w:themeFillShade="D9"/>
          <w:cs/>
        </w:rPr>
        <w:br w:type="page"/>
      </w:r>
    </w:p>
    <w:p w14:paraId="523CA242" w14:textId="0D3D6DA8" w:rsidR="00FC04D5" w:rsidRPr="00A87005" w:rsidRDefault="008C523A" w:rsidP="009057A0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sz w:val="30"/>
          <w:szCs w:val="30"/>
          <w:cs/>
        </w:rPr>
      </w:pPr>
      <w:r w:rsidRPr="00A87005">
        <w:rPr>
          <w:rFonts w:ascii="Angsana New" w:hAnsi="Angsana New"/>
          <w:sz w:val="30"/>
          <w:szCs w:val="30"/>
          <w:cs/>
        </w:rPr>
        <w:lastRenderedPageBreak/>
        <w:t>บุ</w:t>
      </w:r>
      <w:r w:rsidR="00095950" w:rsidRPr="00A87005">
        <w:rPr>
          <w:rFonts w:ascii="Angsana New" w:hAnsi="Angsana New"/>
          <w:sz w:val="30"/>
          <w:szCs w:val="30"/>
          <w:cs/>
        </w:rPr>
        <w:t>คคลหรือ</w:t>
      </w:r>
      <w:r w:rsidR="00A62D43" w:rsidRPr="00A87005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="00095950" w:rsidRPr="00A87005">
        <w:rPr>
          <w:rFonts w:ascii="Angsana New" w:hAnsi="Angsana New"/>
          <w:sz w:val="30"/>
          <w:szCs w:val="30"/>
          <w:cs/>
        </w:rPr>
        <w:t xml:space="preserve"> </w:t>
      </w:r>
    </w:p>
    <w:p w14:paraId="7B2993B1" w14:textId="569446B5" w:rsidR="00E631C3" w:rsidRPr="0085583A" w:rsidRDefault="00E631C3" w:rsidP="007238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134E937" w14:textId="3565A0CB" w:rsidR="00382145" w:rsidRPr="0085583A" w:rsidRDefault="00382145" w:rsidP="003821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5583A">
        <w:rPr>
          <w:rFonts w:ascii="Angsana New" w:hAnsi="Angsana New" w:hint="cs"/>
          <w:sz w:val="30"/>
          <w:szCs w:val="30"/>
          <w:cs/>
        </w:rPr>
        <w:t xml:space="preserve">ความสัมพันธ์ที่มีกับบริษัทย่อยได้เปิดเผยในหมายเหตุข้อ </w:t>
      </w:r>
      <w:r w:rsidR="007A100E" w:rsidRPr="0085583A">
        <w:rPr>
          <w:rFonts w:ascii="Angsana New" w:hAnsi="Angsana New"/>
          <w:sz w:val="30"/>
          <w:szCs w:val="30"/>
        </w:rPr>
        <w:t>5</w:t>
      </w:r>
      <w:r w:rsidRPr="0085583A">
        <w:rPr>
          <w:rFonts w:ascii="Angsana New" w:hAnsi="Angsana New"/>
          <w:sz w:val="30"/>
          <w:szCs w:val="30"/>
        </w:rPr>
        <w:t xml:space="preserve"> </w:t>
      </w:r>
      <w:r w:rsidRPr="0085583A">
        <w:rPr>
          <w:rFonts w:ascii="Angsana New" w:hAnsi="Angsana New" w:hint="cs"/>
          <w:sz w:val="30"/>
          <w:szCs w:val="30"/>
          <w:cs/>
        </w:rPr>
        <w:t xml:space="preserve">สำหรับความสัมพันธ์กับผู้บริหารสำคัญและบุคคลหรือกิจการที่เกี่ยวข้องกันอื่น และนโยบายการกำหนดราคาสำหรับรายการกับบุคคลหรือกิจการที่เกี่ยวข้องกันแต่ละประเภท ไม่มีการเปลี่ยนแปลงอย่างมีสาระสำคัญจากงบการเงินสำหรับปีสิ้นสุดวันที่ </w:t>
      </w:r>
      <w:r w:rsidRPr="0085583A">
        <w:rPr>
          <w:rFonts w:ascii="Angsana New" w:hAnsi="Angsana New"/>
          <w:sz w:val="30"/>
          <w:szCs w:val="30"/>
        </w:rPr>
        <w:t>31</w:t>
      </w:r>
      <w:r w:rsidRPr="0085583A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85583A">
        <w:rPr>
          <w:rFonts w:ascii="Angsana New" w:hAnsi="Angsana New"/>
          <w:sz w:val="30"/>
          <w:szCs w:val="30"/>
        </w:rPr>
        <w:t>256</w:t>
      </w:r>
      <w:r w:rsidR="004322B5" w:rsidRPr="0085583A">
        <w:rPr>
          <w:rFonts w:ascii="Angsana New" w:hAnsi="Angsana New"/>
          <w:sz w:val="30"/>
          <w:szCs w:val="30"/>
        </w:rPr>
        <w:t>2</w:t>
      </w:r>
    </w:p>
    <w:p w14:paraId="16D65301" w14:textId="77777777" w:rsidR="0085583A" w:rsidRPr="0085583A" w:rsidRDefault="0085583A" w:rsidP="003821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DA32E13" w14:textId="793E99B1" w:rsidR="0085583A" w:rsidRDefault="0085583A" w:rsidP="00855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85583A">
        <w:rPr>
          <w:rFonts w:ascii="Angsana New" w:hAnsi="Angsana New"/>
          <w:sz w:val="30"/>
          <w:szCs w:val="30"/>
          <w:cs/>
        </w:rPr>
        <w:t>รายการที่สำคัญกับบริษัทย่อยสำหรับงวดสามเดือน</w:t>
      </w:r>
      <w:r w:rsidRPr="0085583A">
        <w:rPr>
          <w:rFonts w:ascii="Angsana New" w:hAnsi="Angsana New" w:hint="cs"/>
          <w:sz w:val="30"/>
          <w:szCs w:val="30"/>
          <w:cs/>
        </w:rPr>
        <w:t>และหกเดือน</w:t>
      </w:r>
      <w:r w:rsidRPr="0085583A">
        <w:rPr>
          <w:rFonts w:ascii="Angsana New" w:hAnsi="Angsana New"/>
          <w:sz w:val="30"/>
          <w:szCs w:val="30"/>
          <w:cs/>
        </w:rPr>
        <w:t>สิ้นสุดวันที่</w:t>
      </w:r>
      <w:r w:rsidR="003D50CA">
        <w:rPr>
          <w:rFonts w:ascii="Angsana New" w:hAnsi="Angsana New"/>
          <w:sz w:val="30"/>
          <w:szCs w:val="30"/>
        </w:rPr>
        <w:t xml:space="preserve"> 30 </w:t>
      </w:r>
      <w:r w:rsidRPr="0085583A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85583A">
        <w:rPr>
          <w:rFonts w:ascii="Angsana New" w:hAnsi="Angsana New"/>
          <w:sz w:val="30"/>
          <w:szCs w:val="30"/>
        </w:rPr>
        <w:t>25</w:t>
      </w:r>
      <w:r w:rsidRPr="0085583A">
        <w:rPr>
          <w:rFonts w:ascii="Angsana New" w:hAnsi="Angsana New" w:hint="cs"/>
          <w:sz w:val="30"/>
          <w:szCs w:val="30"/>
          <w:cs/>
        </w:rPr>
        <w:t>6</w:t>
      </w:r>
      <w:r w:rsidRPr="0085583A">
        <w:rPr>
          <w:rFonts w:ascii="Angsana New" w:hAnsi="Angsana New"/>
          <w:sz w:val="30"/>
          <w:szCs w:val="30"/>
        </w:rPr>
        <w:t>3</w:t>
      </w:r>
      <w:r w:rsidRPr="0085583A">
        <w:rPr>
          <w:rFonts w:ascii="Angsana New" w:hAnsi="Angsana New" w:hint="cs"/>
          <w:sz w:val="30"/>
          <w:szCs w:val="30"/>
          <w:cs/>
        </w:rPr>
        <w:t xml:space="preserve"> </w:t>
      </w:r>
      <w:r w:rsidRPr="0085583A">
        <w:rPr>
          <w:rFonts w:ascii="Angsana New" w:hAnsi="Angsana New"/>
          <w:sz w:val="30"/>
          <w:szCs w:val="30"/>
          <w:cs/>
        </w:rPr>
        <w:t xml:space="preserve">และ </w:t>
      </w:r>
      <w:r w:rsidRPr="0085583A">
        <w:rPr>
          <w:rFonts w:ascii="Angsana New" w:hAnsi="Angsana New"/>
          <w:sz w:val="30"/>
          <w:szCs w:val="30"/>
        </w:rPr>
        <w:t>2562</w:t>
      </w:r>
      <w:r w:rsidRPr="0085583A">
        <w:rPr>
          <w:rFonts w:ascii="Angsana New" w:hAnsi="Angsana New" w:hint="cs"/>
          <w:sz w:val="30"/>
          <w:szCs w:val="30"/>
          <w:cs/>
        </w:rPr>
        <w:t xml:space="preserve"> </w:t>
      </w:r>
      <w:r w:rsidRPr="0085583A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130A7BC8" w14:textId="77777777" w:rsidR="0085583A" w:rsidRPr="0085583A" w:rsidRDefault="0085583A" w:rsidP="00855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0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51"/>
        <w:gridCol w:w="1108"/>
        <w:gridCol w:w="265"/>
        <w:gridCol w:w="1148"/>
        <w:gridCol w:w="265"/>
        <w:gridCol w:w="1077"/>
        <w:gridCol w:w="254"/>
        <w:gridCol w:w="1101"/>
      </w:tblGrid>
      <w:tr w:rsidR="0085583A" w:rsidRPr="00A87005" w14:paraId="41DDA5F3" w14:textId="77777777" w:rsidTr="0085583A">
        <w:trPr>
          <w:tblHeader/>
        </w:trPr>
        <w:tc>
          <w:tcPr>
            <w:tcW w:w="2123" w:type="pct"/>
          </w:tcPr>
          <w:p w14:paraId="282B88D0" w14:textId="77777777" w:rsidR="0085583A" w:rsidRPr="00A87005" w:rsidRDefault="0085583A" w:rsidP="00DA3FB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thaiDistribute"/>
              <w:rPr>
                <w:rFonts w:ascii="Angsana New"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390" w:type="pct"/>
            <w:gridSpan w:val="3"/>
          </w:tcPr>
          <w:p w14:paraId="292C5B6C" w14:textId="77777777" w:rsidR="0085583A" w:rsidRPr="00A87005" w:rsidRDefault="0085583A" w:rsidP="00DA3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87005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6" w:type="pct"/>
          </w:tcPr>
          <w:p w14:paraId="25BBF921" w14:textId="77777777" w:rsidR="0085583A" w:rsidRPr="00A87005" w:rsidRDefault="0085583A" w:rsidP="00DA3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pct"/>
            <w:gridSpan w:val="3"/>
          </w:tcPr>
          <w:p w14:paraId="375137FD" w14:textId="77777777" w:rsidR="0085583A" w:rsidRPr="00A87005" w:rsidRDefault="0085583A" w:rsidP="00DA3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5583A" w:rsidRPr="00A87005" w14:paraId="1BDE9760" w14:textId="77777777" w:rsidTr="0085583A">
        <w:trPr>
          <w:tblHeader/>
        </w:trPr>
        <w:tc>
          <w:tcPr>
            <w:tcW w:w="2123" w:type="pct"/>
          </w:tcPr>
          <w:p w14:paraId="6F34283A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30 มิถุนายน</w:t>
            </w:r>
          </w:p>
        </w:tc>
        <w:tc>
          <w:tcPr>
            <w:tcW w:w="611" w:type="pct"/>
            <w:shd w:val="clear" w:color="auto" w:fill="auto"/>
          </w:tcPr>
          <w:p w14:paraId="3EF827D1" w14:textId="466952E8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  <w:shd w:val="clear" w:color="auto" w:fill="auto"/>
          </w:tcPr>
          <w:p w14:paraId="511C4262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442B920D" w14:textId="45F054B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  <w:shd w:val="clear" w:color="auto" w:fill="auto"/>
          </w:tcPr>
          <w:p w14:paraId="568EDE81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41FAD647" w14:textId="5EFBD0E4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0" w:type="pct"/>
            <w:shd w:val="clear" w:color="auto" w:fill="auto"/>
          </w:tcPr>
          <w:p w14:paraId="4EFB2C59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14E121E9" w14:textId="26FE7D69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5583A" w:rsidRPr="00A87005" w14:paraId="745BD110" w14:textId="77777777" w:rsidTr="00DA3FBF">
        <w:trPr>
          <w:tblHeader/>
        </w:trPr>
        <w:tc>
          <w:tcPr>
            <w:tcW w:w="2123" w:type="pct"/>
          </w:tcPr>
          <w:p w14:paraId="45620C66" w14:textId="77777777" w:rsidR="0085583A" w:rsidRPr="00A87005" w:rsidRDefault="0085583A" w:rsidP="00DA3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7" w:type="pct"/>
            <w:gridSpan w:val="7"/>
          </w:tcPr>
          <w:p w14:paraId="5D828CAE" w14:textId="77777777" w:rsidR="0085583A" w:rsidRPr="00A87005" w:rsidRDefault="0085583A" w:rsidP="00DA3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583A" w:rsidRPr="00A87005" w14:paraId="5DAA5880" w14:textId="77777777" w:rsidTr="0085583A">
        <w:trPr>
          <w:trHeight w:val="87"/>
        </w:trPr>
        <w:tc>
          <w:tcPr>
            <w:tcW w:w="2123" w:type="pct"/>
          </w:tcPr>
          <w:p w14:paraId="01705B90" w14:textId="77777777" w:rsidR="0085583A" w:rsidRPr="00A87005" w:rsidRDefault="0085583A" w:rsidP="00DA3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1" w:type="pct"/>
          </w:tcPr>
          <w:p w14:paraId="4E754375" w14:textId="62A13EC0" w:rsidR="0085583A" w:rsidRPr="00A87005" w:rsidRDefault="0085583A" w:rsidP="00DA3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3A9B66D" w14:textId="77777777" w:rsidR="0085583A" w:rsidRPr="00A87005" w:rsidRDefault="0085583A" w:rsidP="00DA3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20C82727" w14:textId="77777777" w:rsidR="0085583A" w:rsidRPr="00A87005" w:rsidRDefault="0085583A" w:rsidP="00DA3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992B572" w14:textId="77777777" w:rsidR="0085583A" w:rsidRPr="00A87005" w:rsidRDefault="0085583A" w:rsidP="00DA3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4C47ABAF" w14:textId="77777777" w:rsidR="0085583A" w:rsidRPr="00A87005" w:rsidRDefault="0085583A" w:rsidP="00DA3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492272C" w14:textId="77777777" w:rsidR="0085583A" w:rsidRPr="00A87005" w:rsidRDefault="0085583A" w:rsidP="00DA3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25F5B195" w14:textId="77777777" w:rsidR="0085583A" w:rsidRPr="00A87005" w:rsidRDefault="0085583A" w:rsidP="00DA3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583A" w:rsidRPr="00A87005" w14:paraId="6A28F53C" w14:textId="77777777" w:rsidTr="0085583A">
        <w:tc>
          <w:tcPr>
            <w:tcW w:w="2123" w:type="pct"/>
          </w:tcPr>
          <w:p w14:paraId="6B120941" w14:textId="77777777" w:rsidR="0085583A" w:rsidRPr="00A87005" w:rsidRDefault="0085583A" w:rsidP="0085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11" w:type="pct"/>
          </w:tcPr>
          <w:p w14:paraId="2DF9EBE4" w14:textId="384049F3" w:rsidR="0085583A" w:rsidRPr="00A87005" w:rsidRDefault="001E5C4D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7DB453F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61FC5D4C" w14:textId="062AF773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9941D87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323D939E" w14:textId="48AD415D" w:rsidR="0085583A" w:rsidRPr="00A87005" w:rsidRDefault="001E5C4D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</w:t>
            </w:r>
          </w:p>
        </w:tc>
        <w:tc>
          <w:tcPr>
            <w:tcW w:w="140" w:type="pct"/>
          </w:tcPr>
          <w:p w14:paraId="7F54EA7D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77B4B24C" w14:textId="1D91992C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561</w:t>
            </w:r>
          </w:p>
        </w:tc>
      </w:tr>
      <w:tr w:rsidR="0085583A" w:rsidRPr="00A87005" w14:paraId="5258CD4E" w14:textId="77777777" w:rsidTr="0085583A">
        <w:tc>
          <w:tcPr>
            <w:tcW w:w="2123" w:type="pct"/>
          </w:tcPr>
          <w:p w14:paraId="4054E0BA" w14:textId="77777777" w:rsidR="0085583A" w:rsidRPr="00A87005" w:rsidRDefault="0085583A" w:rsidP="0085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11" w:type="pct"/>
          </w:tcPr>
          <w:p w14:paraId="133E28EC" w14:textId="1938D6FE" w:rsidR="0085583A" w:rsidRPr="00A87005" w:rsidRDefault="001E5C4D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2B4A80C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779FA4AE" w14:textId="4130BE25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27D9CA0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7EE71E0" w14:textId="25248ECD" w:rsidR="0085583A" w:rsidRPr="00A87005" w:rsidRDefault="001E5C4D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154,556</w:t>
            </w:r>
          </w:p>
        </w:tc>
        <w:tc>
          <w:tcPr>
            <w:tcW w:w="140" w:type="pct"/>
          </w:tcPr>
          <w:p w14:paraId="419390B7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55239D5D" w14:textId="2EF84D75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173,572</w:t>
            </w:r>
          </w:p>
        </w:tc>
      </w:tr>
      <w:tr w:rsidR="0085583A" w:rsidRPr="00A87005" w14:paraId="5376770C" w14:textId="77777777" w:rsidTr="0085583A">
        <w:tc>
          <w:tcPr>
            <w:tcW w:w="2123" w:type="pct"/>
          </w:tcPr>
          <w:p w14:paraId="33C8FEFB" w14:textId="77777777" w:rsidR="0085583A" w:rsidRPr="00A87005" w:rsidRDefault="0085583A" w:rsidP="0085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611" w:type="pct"/>
          </w:tcPr>
          <w:p w14:paraId="40EAAE43" w14:textId="349C9F6C" w:rsidR="0085583A" w:rsidRPr="00A87005" w:rsidRDefault="001E5C4D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62C1A55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64FAE81F" w14:textId="19D3B4E2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8A7E4C7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C004EE8" w14:textId="0500B1D7" w:rsidR="0085583A" w:rsidRPr="00A87005" w:rsidRDefault="001E5C4D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140" w:type="pct"/>
          </w:tcPr>
          <w:p w14:paraId="22DFDEFE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017A7F68" w14:textId="19F36DDF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2,261</w:t>
            </w:r>
          </w:p>
        </w:tc>
      </w:tr>
      <w:tr w:rsidR="0085583A" w:rsidRPr="00A87005" w14:paraId="2431FAE0" w14:textId="77777777" w:rsidTr="0085583A">
        <w:tc>
          <w:tcPr>
            <w:tcW w:w="2123" w:type="pct"/>
          </w:tcPr>
          <w:p w14:paraId="02C1DF08" w14:textId="77777777" w:rsidR="0085583A" w:rsidRPr="00A87005" w:rsidRDefault="0085583A" w:rsidP="0085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11" w:type="pct"/>
          </w:tcPr>
          <w:p w14:paraId="6295E269" w14:textId="779CC135" w:rsidR="0085583A" w:rsidRPr="00A87005" w:rsidRDefault="001E5C4D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B1BD24E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655FC3FD" w14:textId="43F4FD55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5EEAFF5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0E104D2" w14:textId="7799B9E9" w:rsidR="0085583A" w:rsidRPr="00A87005" w:rsidRDefault="001E5C4D" w:rsidP="001E5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140" w:type="pct"/>
          </w:tcPr>
          <w:p w14:paraId="6382DCAE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2E58EABC" w14:textId="3F74F67E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605</w:t>
            </w:r>
          </w:p>
        </w:tc>
      </w:tr>
      <w:tr w:rsidR="0085583A" w:rsidRPr="00A87005" w14:paraId="0329B59F" w14:textId="77777777" w:rsidTr="0085583A">
        <w:tc>
          <w:tcPr>
            <w:tcW w:w="2123" w:type="pct"/>
          </w:tcPr>
          <w:p w14:paraId="2C722F47" w14:textId="77777777" w:rsidR="0085583A" w:rsidRPr="00A87005" w:rsidRDefault="0085583A" w:rsidP="0085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611" w:type="pct"/>
          </w:tcPr>
          <w:p w14:paraId="338C90B5" w14:textId="53ACF953" w:rsidR="0085583A" w:rsidRPr="00A87005" w:rsidRDefault="001E5C4D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2984865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171E1FF6" w14:textId="3F372C5C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9BCEEF7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0286853" w14:textId="64EE4D94" w:rsidR="0085583A" w:rsidRPr="00A87005" w:rsidRDefault="001E5C4D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3,249</w:t>
            </w:r>
          </w:p>
        </w:tc>
        <w:tc>
          <w:tcPr>
            <w:tcW w:w="140" w:type="pct"/>
          </w:tcPr>
          <w:p w14:paraId="093715E4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214F8839" w14:textId="640E149E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2,193</w:t>
            </w:r>
          </w:p>
        </w:tc>
      </w:tr>
      <w:tr w:rsidR="0085583A" w:rsidRPr="00A87005" w14:paraId="27265AFB" w14:textId="77777777" w:rsidTr="0085583A">
        <w:tc>
          <w:tcPr>
            <w:tcW w:w="2123" w:type="pct"/>
          </w:tcPr>
          <w:p w14:paraId="7229501A" w14:textId="77777777" w:rsidR="0085583A" w:rsidRPr="00A87005" w:rsidRDefault="0085583A" w:rsidP="0085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611" w:type="pct"/>
          </w:tcPr>
          <w:p w14:paraId="35F2F042" w14:textId="2DE5D4B9" w:rsidR="0085583A" w:rsidRPr="00A87005" w:rsidRDefault="001E5C4D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3F7D34B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1571AA62" w14:textId="167C44C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4A225AD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1B8C40E8" w14:textId="64C01AF4" w:rsidR="0085583A" w:rsidRPr="00A87005" w:rsidRDefault="001E5C4D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AF42D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050</w:t>
            </w:r>
          </w:p>
        </w:tc>
        <w:tc>
          <w:tcPr>
            <w:tcW w:w="140" w:type="pct"/>
          </w:tcPr>
          <w:p w14:paraId="6EA2BCB3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742E169C" w14:textId="44112B01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1,923</w:t>
            </w:r>
          </w:p>
        </w:tc>
      </w:tr>
      <w:tr w:rsidR="0085583A" w:rsidRPr="00A87005" w14:paraId="7119BF5E" w14:textId="77777777" w:rsidTr="0085583A">
        <w:tc>
          <w:tcPr>
            <w:tcW w:w="2123" w:type="pct"/>
          </w:tcPr>
          <w:p w14:paraId="057D0FDA" w14:textId="77777777" w:rsidR="0085583A" w:rsidRPr="00A87005" w:rsidRDefault="0085583A" w:rsidP="0085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29D5C84F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9723553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7D747496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7A98A9C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3E378712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34595E0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4F93B87F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2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583A" w:rsidRPr="00A87005" w14:paraId="7D496FD2" w14:textId="77777777" w:rsidTr="0085583A">
        <w:tc>
          <w:tcPr>
            <w:tcW w:w="2123" w:type="pct"/>
          </w:tcPr>
          <w:p w14:paraId="03CF742F" w14:textId="77777777" w:rsidR="0085583A" w:rsidRPr="00A87005" w:rsidRDefault="0085583A" w:rsidP="0085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1" w:type="pct"/>
          </w:tcPr>
          <w:p w14:paraId="48A8EC71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3837BD4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36322026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C082B1F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06B0B85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5A5BD31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0257CC68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2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583A" w:rsidRPr="00A87005" w14:paraId="28E4C339" w14:textId="77777777" w:rsidTr="0085583A">
        <w:tc>
          <w:tcPr>
            <w:tcW w:w="2123" w:type="pct"/>
          </w:tcPr>
          <w:p w14:paraId="0553B46B" w14:textId="77777777" w:rsidR="0085583A" w:rsidRPr="00A87005" w:rsidRDefault="0085583A" w:rsidP="0085583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11" w:type="pct"/>
          </w:tcPr>
          <w:p w14:paraId="773D3147" w14:textId="6B074C79" w:rsidR="0085583A" w:rsidRPr="00A87005" w:rsidRDefault="001E5C4D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10,158</w:t>
            </w:r>
          </w:p>
        </w:tc>
        <w:tc>
          <w:tcPr>
            <w:tcW w:w="146" w:type="pct"/>
          </w:tcPr>
          <w:p w14:paraId="01986AC8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4F45230B" w14:textId="6D2B34B3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9,804</w:t>
            </w:r>
          </w:p>
        </w:tc>
        <w:tc>
          <w:tcPr>
            <w:tcW w:w="146" w:type="pct"/>
          </w:tcPr>
          <w:p w14:paraId="2A5E332B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7ADDB336" w14:textId="633D5A9F" w:rsidR="0085583A" w:rsidRPr="00A87005" w:rsidRDefault="001E5C4D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7,971</w:t>
            </w:r>
          </w:p>
        </w:tc>
        <w:tc>
          <w:tcPr>
            <w:tcW w:w="140" w:type="pct"/>
          </w:tcPr>
          <w:p w14:paraId="26312078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45B76D31" w14:textId="0F04AB35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7,557</w:t>
            </w:r>
          </w:p>
        </w:tc>
      </w:tr>
      <w:tr w:rsidR="0085583A" w:rsidRPr="00A87005" w14:paraId="4A5EF3F1" w14:textId="77777777" w:rsidTr="0085583A">
        <w:tc>
          <w:tcPr>
            <w:tcW w:w="2123" w:type="pct"/>
          </w:tcPr>
          <w:p w14:paraId="6B22340D" w14:textId="77777777" w:rsidR="0085583A" w:rsidRPr="00A87005" w:rsidRDefault="0085583A" w:rsidP="0085583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1" w:type="pct"/>
          </w:tcPr>
          <w:p w14:paraId="1A33C877" w14:textId="210BCF25" w:rsidR="0085583A" w:rsidRPr="00A87005" w:rsidRDefault="001E5C4D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</w:t>
            </w:r>
          </w:p>
        </w:tc>
        <w:tc>
          <w:tcPr>
            <w:tcW w:w="146" w:type="pct"/>
          </w:tcPr>
          <w:p w14:paraId="4F9E4CE1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06F830CE" w14:textId="46F3496D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4,512</w:t>
            </w:r>
          </w:p>
        </w:tc>
        <w:tc>
          <w:tcPr>
            <w:tcW w:w="146" w:type="pct"/>
          </w:tcPr>
          <w:p w14:paraId="7A74F2E0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7396635F" w14:textId="147F15B2" w:rsidR="0085583A" w:rsidRPr="00A87005" w:rsidRDefault="001E5C4D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140" w:type="pct"/>
          </w:tcPr>
          <w:p w14:paraId="6B6F3835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24CC3D78" w14:textId="51EFC55E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3,240</w:t>
            </w:r>
          </w:p>
        </w:tc>
      </w:tr>
      <w:tr w:rsidR="0085583A" w:rsidRPr="00A87005" w14:paraId="441E5267" w14:textId="77777777" w:rsidTr="0085583A">
        <w:tc>
          <w:tcPr>
            <w:tcW w:w="2123" w:type="pct"/>
          </w:tcPr>
          <w:p w14:paraId="37C14C1A" w14:textId="77777777" w:rsidR="0085583A" w:rsidRPr="00A87005" w:rsidRDefault="0085583A" w:rsidP="0085583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0D915C56" w14:textId="1A99963C" w:rsidR="0085583A" w:rsidRPr="00A87005" w:rsidRDefault="001E5C4D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10,399</w:t>
            </w:r>
          </w:p>
        </w:tc>
        <w:tc>
          <w:tcPr>
            <w:tcW w:w="146" w:type="pct"/>
          </w:tcPr>
          <w:p w14:paraId="1C900F62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5DAAE8A8" w14:textId="13391740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14,316</w:t>
            </w:r>
          </w:p>
        </w:tc>
        <w:tc>
          <w:tcPr>
            <w:tcW w:w="146" w:type="pct"/>
          </w:tcPr>
          <w:p w14:paraId="00AC6EDE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7225FB75" w14:textId="72B25F5A" w:rsidR="0085583A" w:rsidRPr="00A87005" w:rsidRDefault="001E5C4D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8,101</w:t>
            </w:r>
          </w:p>
        </w:tc>
        <w:tc>
          <w:tcPr>
            <w:tcW w:w="140" w:type="pct"/>
          </w:tcPr>
          <w:p w14:paraId="362CBC47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6D3FD013" w14:textId="478D0291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10,797</w:t>
            </w:r>
          </w:p>
        </w:tc>
      </w:tr>
    </w:tbl>
    <w:p w14:paraId="5A4C09AA" w14:textId="77777777" w:rsidR="0085583A" w:rsidRPr="00A87005" w:rsidRDefault="0085583A" w:rsidP="0085583A"/>
    <w:p w14:paraId="3A9383FA" w14:textId="77777777" w:rsidR="0085583A" w:rsidRDefault="0085583A">
      <w:r>
        <w:br w:type="page"/>
      </w:r>
    </w:p>
    <w:tbl>
      <w:tblPr>
        <w:tblW w:w="91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51"/>
        <w:gridCol w:w="1107"/>
        <w:gridCol w:w="262"/>
        <w:gridCol w:w="1150"/>
        <w:gridCol w:w="271"/>
        <w:gridCol w:w="1078"/>
        <w:gridCol w:w="273"/>
        <w:gridCol w:w="1109"/>
      </w:tblGrid>
      <w:tr w:rsidR="0085583A" w:rsidRPr="00A87005" w14:paraId="79A8CD14" w14:textId="77777777" w:rsidTr="0085583A">
        <w:trPr>
          <w:tblHeader/>
        </w:trPr>
        <w:tc>
          <w:tcPr>
            <w:tcW w:w="2116" w:type="pct"/>
          </w:tcPr>
          <w:p w14:paraId="321BAD34" w14:textId="59FF84B9" w:rsidR="0085583A" w:rsidRPr="00A87005" w:rsidRDefault="0085583A" w:rsidP="00DA3FBF">
            <w:pPr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384" w:type="pct"/>
            <w:gridSpan w:val="3"/>
          </w:tcPr>
          <w:p w14:paraId="6AD073B0" w14:textId="77777777" w:rsidR="0085583A" w:rsidRPr="00A87005" w:rsidRDefault="0085583A" w:rsidP="00DA3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59F311EF" w14:textId="77777777" w:rsidR="0085583A" w:rsidRPr="00A87005" w:rsidRDefault="0085583A" w:rsidP="00DA3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pct"/>
            <w:gridSpan w:val="3"/>
          </w:tcPr>
          <w:p w14:paraId="5D03E659" w14:textId="77777777" w:rsidR="0085583A" w:rsidRPr="00A87005" w:rsidRDefault="0085583A" w:rsidP="00DA3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583A" w:rsidRPr="00A87005" w14:paraId="0A3CEFB2" w14:textId="77777777" w:rsidTr="0085583A">
        <w:trPr>
          <w:tblHeader/>
        </w:trPr>
        <w:tc>
          <w:tcPr>
            <w:tcW w:w="2116" w:type="pct"/>
          </w:tcPr>
          <w:p w14:paraId="5BD075EB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A8700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A8700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608" w:type="pct"/>
            <w:shd w:val="clear" w:color="auto" w:fill="auto"/>
          </w:tcPr>
          <w:p w14:paraId="6748A9BC" w14:textId="0D362E5F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" w:type="pct"/>
            <w:shd w:val="clear" w:color="auto" w:fill="auto"/>
          </w:tcPr>
          <w:p w14:paraId="69A48AAE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686918F0" w14:textId="258B25DC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9" w:type="pct"/>
            <w:shd w:val="clear" w:color="auto" w:fill="auto"/>
          </w:tcPr>
          <w:p w14:paraId="22EEA653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386F90A6" w14:textId="13FC2BD4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0" w:type="pct"/>
            <w:shd w:val="clear" w:color="auto" w:fill="auto"/>
          </w:tcPr>
          <w:p w14:paraId="2B0D099F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2E36E005" w14:textId="0988A3C5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5583A" w:rsidRPr="00A87005" w14:paraId="1B3BB0EB" w14:textId="77777777" w:rsidTr="0085583A">
        <w:trPr>
          <w:tblHeader/>
        </w:trPr>
        <w:tc>
          <w:tcPr>
            <w:tcW w:w="2116" w:type="pct"/>
          </w:tcPr>
          <w:p w14:paraId="5EC424E7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4" w:type="pct"/>
            <w:gridSpan w:val="7"/>
          </w:tcPr>
          <w:p w14:paraId="25C89653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583A" w:rsidRPr="00A87005" w14:paraId="7905C945" w14:textId="77777777" w:rsidTr="0085583A">
        <w:tc>
          <w:tcPr>
            <w:tcW w:w="2116" w:type="pct"/>
          </w:tcPr>
          <w:p w14:paraId="5BFED4C7" w14:textId="77777777" w:rsidR="0085583A" w:rsidRPr="00A87005" w:rsidRDefault="0085583A" w:rsidP="0085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8" w:type="pct"/>
          </w:tcPr>
          <w:p w14:paraId="5A35B2FA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920151C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ED6A96A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C2E23F8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126C07B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66B2EAED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78EB616F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583A" w:rsidRPr="00A87005" w14:paraId="60325B29" w14:textId="77777777" w:rsidTr="0085583A">
        <w:tc>
          <w:tcPr>
            <w:tcW w:w="2116" w:type="pct"/>
          </w:tcPr>
          <w:p w14:paraId="6E075646" w14:textId="77777777" w:rsidR="0085583A" w:rsidRPr="00A87005" w:rsidRDefault="0085583A" w:rsidP="0085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08" w:type="pct"/>
          </w:tcPr>
          <w:p w14:paraId="2A859F29" w14:textId="07F284E0" w:rsidR="0085583A" w:rsidRPr="00A87005" w:rsidRDefault="001E5C4D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337B8BE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BB72A7C" w14:textId="4B0C8280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CE5D29A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7CD4C04" w14:textId="64895E75" w:rsidR="0085583A" w:rsidRPr="00A87005" w:rsidRDefault="001E5C4D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443</w:t>
            </w:r>
          </w:p>
        </w:tc>
        <w:tc>
          <w:tcPr>
            <w:tcW w:w="150" w:type="pct"/>
          </w:tcPr>
          <w:p w14:paraId="29EA08DA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12624D0B" w14:textId="71916475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1,009</w:t>
            </w:r>
          </w:p>
        </w:tc>
      </w:tr>
      <w:tr w:rsidR="0085583A" w:rsidRPr="00A87005" w14:paraId="0C7D62AC" w14:textId="77777777" w:rsidTr="0085583A">
        <w:tc>
          <w:tcPr>
            <w:tcW w:w="2116" w:type="pct"/>
          </w:tcPr>
          <w:p w14:paraId="06E02EA2" w14:textId="77777777" w:rsidR="0085583A" w:rsidRPr="00A87005" w:rsidRDefault="0085583A" w:rsidP="0085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08" w:type="pct"/>
          </w:tcPr>
          <w:p w14:paraId="61699E31" w14:textId="7DE02B4A" w:rsidR="0085583A" w:rsidRPr="00A87005" w:rsidRDefault="001E5C4D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BE6B77C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D19E949" w14:textId="5E934B72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6177C2B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E0377FA" w14:textId="38D58BBE" w:rsidR="0085583A" w:rsidRPr="00A87005" w:rsidRDefault="001E5C4D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322,831</w:t>
            </w:r>
          </w:p>
        </w:tc>
        <w:tc>
          <w:tcPr>
            <w:tcW w:w="150" w:type="pct"/>
          </w:tcPr>
          <w:p w14:paraId="661EA37C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4072BB04" w14:textId="1917D833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331,362</w:t>
            </w:r>
          </w:p>
        </w:tc>
      </w:tr>
      <w:tr w:rsidR="0085583A" w:rsidRPr="00A87005" w14:paraId="1177E810" w14:textId="77777777" w:rsidTr="0085583A">
        <w:tc>
          <w:tcPr>
            <w:tcW w:w="2116" w:type="pct"/>
          </w:tcPr>
          <w:p w14:paraId="413F0846" w14:textId="77777777" w:rsidR="0085583A" w:rsidRPr="00A87005" w:rsidRDefault="0085583A" w:rsidP="0085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608" w:type="pct"/>
          </w:tcPr>
          <w:p w14:paraId="2A2D2A37" w14:textId="1BE9A345" w:rsidR="0085583A" w:rsidRPr="00A87005" w:rsidRDefault="001E5C4D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1B95015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D41EFC6" w14:textId="60324EB5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59856F8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04D5259" w14:textId="0B4402CD" w:rsidR="0085583A" w:rsidRPr="00A87005" w:rsidRDefault="001E5C4D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1,162</w:t>
            </w:r>
          </w:p>
        </w:tc>
        <w:tc>
          <w:tcPr>
            <w:tcW w:w="150" w:type="pct"/>
          </w:tcPr>
          <w:p w14:paraId="315CC32D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4EB85A95" w14:textId="6DFEF908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5,550</w:t>
            </w:r>
          </w:p>
        </w:tc>
      </w:tr>
      <w:tr w:rsidR="0085583A" w:rsidRPr="00A87005" w14:paraId="5BA50B7B" w14:textId="77777777" w:rsidTr="0085583A">
        <w:tc>
          <w:tcPr>
            <w:tcW w:w="2116" w:type="pct"/>
          </w:tcPr>
          <w:p w14:paraId="400E70CC" w14:textId="77777777" w:rsidR="0085583A" w:rsidRPr="00A87005" w:rsidRDefault="0085583A" w:rsidP="0085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08" w:type="pct"/>
          </w:tcPr>
          <w:p w14:paraId="050A2ACA" w14:textId="6D296043" w:rsidR="0085583A" w:rsidRPr="00A87005" w:rsidRDefault="001E5C4D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2183157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529CC05" w14:textId="487A2070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F84A791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F1D5805" w14:textId="7D035480" w:rsidR="0085583A" w:rsidRPr="00A87005" w:rsidRDefault="001E5C4D" w:rsidP="001E5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13C67257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3F1D21C3" w14:textId="6A1A6B3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642</w:t>
            </w:r>
          </w:p>
        </w:tc>
      </w:tr>
      <w:tr w:rsidR="0085583A" w:rsidRPr="00A87005" w14:paraId="27193D2A" w14:textId="77777777" w:rsidTr="0085583A">
        <w:tc>
          <w:tcPr>
            <w:tcW w:w="2116" w:type="pct"/>
          </w:tcPr>
          <w:p w14:paraId="65B65F20" w14:textId="77777777" w:rsidR="0085583A" w:rsidRPr="00A87005" w:rsidRDefault="0085583A" w:rsidP="0085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608" w:type="pct"/>
          </w:tcPr>
          <w:p w14:paraId="206C289E" w14:textId="675ECE24" w:rsidR="0085583A" w:rsidRPr="00A87005" w:rsidRDefault="001E5C4D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05EEEA4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4F60118" w14:textId="4BD8CDB3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C949E67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C8DC776" w14:textId="7456124B" w:rsidR="0085583A" w:rsidRPr="00A87005" w:rsidRDefault="001E5C4D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5,541</w:t>
            </w:r>
          </w:p>
        </w:tc>
        <w:tc>
          <w:tcPr>
            <w:tcW w:w="150" w:type="pct"/>
          </w:tcPr>
          <w:p w14:paraId="0629BF08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0A923C20" w14:textId="38F0FCF8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4,390</w:t>
            </w:r>
          </w:p>
        </w:tc>
      </w:tr>
      <w:tr w:rsidR="0085583A" w:rsidRPr="00A87005" w14:paraId="13FADFF3" w14:textId="77777777" w:rsidTr="0085583A">
        <w:tc>
          <w:tcPr>
            <w:tcW w:w="2116" w:type="pct"/>
          </w:tcPr>
          <w:p w14:paraId="0E4C4E2D" w14:textId="77777777" w:rsidR="0085583A" w:rsidRPr="00A87005" w:rsidRDefault="0085583A" w:rsidP="0085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608" w:type="pct"/>
          </w:tcPr>
          <w:p w14:paraId="205FC6A0" w14:textId="3B17392F" w:rsidR="0085583A" w:rsidRPr="00A87005" w:rsidRDefault="001E5C4D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553BD65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8959A4A" w14:textId="6A7B1549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E4CF77A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9BEE10E" w14:textId="1CC1B45F" w:rsidR="0085583A" w:rsidRPr="00A87005" w:rsidRDefault="001E5C4D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3,967</w:t>
            </w:r>
          </w:p>
        </w:tc>
        <w:tc>
          <w:tcPr>
            <w:tcW w:w="150" w:type="pct"/>
          </w:tcPr>
          <w:p w14:paraId="0ACCB8D8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6ADBF961" w14:textId="0B3DBEF1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3,885</w:t>
            </w:r>
          </w:p>
        </w:tc>
      </w:tr>
      <w:tr w:rsidR="0085583A" w:rsidRPr="0085583A" w14:paraId="48FDDDB5" w14:textId="77777777" w:rsidTr="0085583A">
        <w:tc>
          <w:tcPr>
            <w:tcW w:w="2116" w:type="pct"/>
          </w:tcPr>
          <w:p w14:paraId="1A6E1B5C" w14:textId="77777777" w:rsidR="0085583A" w:rsidRPr="0085583A" w:rsidRDefault="0085583A" w:rsidP="0085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pct"/>
          </w:tcPr>
          <w:p w14:paraId="0D1C671A" w14:textId="77777777" w:rsidR="0085583A" w:rsidRPr="0085583A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pct"/>
          </w:tcPr>
          <w:p w14:paraId="15ABF949" w14:textId="77777777" w:rsidR="0085583A" w:rsidRPr="0085583A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2" w:type="pct"/>
          </w:tcPr>
          <w:p w14:paraId="018718C6" w14:textId="77777777" w:rsidR="0085583A" w:rsidRPr="0085583A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9" w:type="pct"/>
          </w:tcPr>
          <w:p w14:paraId="36CE20B3" w14:textId="77777777" w:rsidR="0085583A" w:rsidRPr="0085583A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2" w:type="pct"/>
          </w:tcPr>
          <w:p w14:paraId="1CC9326C" w14:textId="77777777" w:rsidR="0085583A" w:rsidRPr="0085583A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0" w:type="pct"/>
          </w:tcPr>
          <w:p w14:paraId="6DA00B6F" w14:textId="77777777" w:rsidR="0085583A" w:rsidRPr="0085583A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09" w:type="pct"/>
          </w:tcPr>
          <w:p w14:paraId="2FE395FD" w14:textId="77777777" w:rsidR="0085583A" w:rsidRPr="0085583A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5583A" w:rsidRPr="00A87005" w14:paraId="6EB904B8" w14:textId="77777777" w:rsidTr="0085583A">
        <w:tc>
          <w:tcPr>
            <w:tcW w:w="2116" w:type="pct"/>
          </w:tcPr>
          <w:p w14:paraId="081E724F" w14:textId="77777777" w:rsidR="0085583A" w:rsidRPr="00A87005" w:rsidRDefault="0085583A" w:rsidP="0085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08" w:type="pct"/>
          </w:tcPr>
          <w:p w14:paraId="1313EE1C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EA269FE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7C93836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3D7E464F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05C249C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9F53B54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2FF1EA5F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583A" w:rsidRPr="00A87005" w14:paraId="5C2BE9E0" w14:textId="77777777" w:rsidTr="0085583A">
        <w:tc>
          <w:tcPr>
            <w:tcW w:w="2116" w:type="pct"/>
          </w:tcPr>
          <w:p w14:paraId="4AF6E840" w14:textId="77777777" w:rsidR="0085583A" w:rsidRPr="00A87005" w:rsidRDefault="0085583A" w:rsidP="0085583A">
            <w:pPr>
              <w:tabs>
                <w:tab w:val="clear" w:pos="227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08" w:type="pct"/>
          </w:tcPr>
          <w:p w14:paraId="7D38BE2E" w14:textId="229411C9" w:rsidR="0085583A" w:rsidRPr="00A87005" w:rsidRDefault="001E5C4D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22,355</w:t>
            </w:r>
          </w:p>
        </w:tc>
        <w:tc>
          <w:tcPr>
            <w:tcW w:w="144" w:type="pct"/>
          </w:tcPr>
          <w:p w14:paraId="04E4F03D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DE0FBA5" w14:textId="2243930A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22,547</w:t>
            </w:r>
          </w:p>
        </w:tc>
        <w:tc>
          <w:tcPr>
            <w:tcW w:w="149" w:type="pct"/>
          </w:tcPr>
          <w:p w14:paraId="1B22DE95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3C1B45A" w14:textId="76E80DA8" w:rsidR="0085583A" w:rsidRPr="00A87005" w:rsidRDefault="001E5C4D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17,919</w:t>
            </w:r>
          </w:p>
        </w:tc>
        <w:tc>
          <w:tcPr>
            <w:tcW w:w="150" w:type="pct"/>
          </w:tcPr>
          <w:p w14:paraId="59309957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387784BC" w14:textId="6495E4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18,015</w:t>
            </w:r>
          </w:p>
        </w:tc>
      </w:tr>
      <w:tr w:rsidR="0085583A" w:rsidRPr="00A87005" w14:paraId="107B516F" w14:textId="77777777" w:rsidTr="0085583A">
        <w:tc>
          <w:tcPr>
            <w:tcW w:w="2116" w:type="pct"/>
          </w:tcPr>
          <w:p w14:paraId="1BB81E74" w14:textId="77777777" w:rsidR="0085583A" w:rsidRPr="00A87005" w:rsidRDefault="0085583A" w:rsidP="0085583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08" w:type="pct"/>
          </w:tcPr>
          <w:p w14:paraId="01750716" w14:textId="3128E74E" w:rsidR="0085583A" w:rsidRPr="00A87005" w:rsidRDefault="001E5C4D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611</w:t>
            </w:r>
          </w:p>
        </w:tc>
        <w:tc>
          <w:tcPr>
            <w:tcW w:w="144" w:type="pct"/>
          </w:tcPr>
          <w:p w14:paraId="019D7A4A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1690B34" w14:textId="0585D1A3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4,840</w:t>
            </w:r>
          </w:p>
        </w:tc>
        <w:tc>
          <w:tcPr>
            <w:tcW w:w="149" w:type="pct"/>
          </w:tcPr>
          <w:p w14:paraId="05DF9036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CAC294A" w14:textId="2BAE51E1" w:rsidR="0085583A" w:rsidRPr="00A87005" w:rsidRDefault="001E5C4D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150" w:type="pct"/>
          </w:tcPr>
          <w:p w14:paraId="23B8F0E3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08FDED0A" w14:textId="441EA519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3,446</w:t>
            </w:r>
          </w:p>
        </w:tc>
      </w:tr>
      <w:tr w:rsidR="0085583A" w:rsidRPr="00A87005" w14:paraId="04F162CA" w14:textId="77777777" w:rsidTr="0085583A">
        <w:tc>
          <w:tcPr>
            <w:tcW w:w="2116" w:type="pct"/>
          </w:tcPr>
          <w:p w14:paraId="65EFB6A9" w14:textId="77777777" w:rsidR="0085583A" w:rsidRPr="00A87005" w:rsidRDefault="0085583A" w:rsidP="0085583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383F5919" w14:textId="081A9D50" w:rsidR="0085583A" w:rsidRPr="00A87005" w:rsidRDefault="001E5C4D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22,96</w:t>
            </w:r>
            <w:r w:rsidR="00F76C1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7149D68A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38B870C2" w14:textId="0A3DD6ED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27,387</w:t>
            </w:r>
          </w:p>
        </w:tc>
        <w:tc>
          <w:tcPr>
            <w:tcW w:w="149" w:type="pct"/>
          </w:tcPr>
          <w:p w14:paraId="16CA8970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730741AF" w14:textId="7FE7745D" w:rsidR="0085583A" w:rsidRPr="00A87005" w:rsidRDefault="001E5C4D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18,309</w:t>
            </w:r>
          </w:p>
        </w:tc>
        <w:tc>
          <w:tcPr>
            <w:tcW w:w="150" w:type="pct"/>
          </w:tcPr>
          <w:p w14:paraId="786FD905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75E59E28" w14:textId="1B776DA1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21,461</w:t>
            </w:r>
          </w:p>
        </w:tc>
      </w:tr>
    </w:tbl>
    <w:p w14:paraId="3B679568" w14:textId="77777777" w:rsidR="0085583A" w:rsidRPr="00A87005" w:rsidRDefault="0085583A" w:rsidP="00855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F5DABE7" w14:textId="18C2EF37" w:rsidR="00C50E63" w:rsidRPr="00D673AE" w:rsidRDefault="00C50E63" w:rsidP="00C50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D673AE">
        <w:rPr>
          <w:rFonts w:ascii="Angsana New" w:hAnsi="Angsana New"/>
          <w:sz w:val="30"/>
          <w:szCs w:val="30"/>
          <w:cs/>
        </w:rPr>
        <w:t xml:space="preserve">ยอดคงเหลือกับบริษัทย่อย ณ วันที่ </w:t>
      </w:r>
      <w:r w:rsidR="00C967E7" w:rsidRPr="00D673AE">
        <w:rPr>
          <w:rFonts w:ascii="Angsana New" w:hAnsi="Angsana New"/>
          <w:sz w:val="30"/>
          <w:szCs w:val="30"/>
        </w:rPr>
        <w:t>3</w:t>
      </w:r>
      <w:r w:rsidR="007E21B6">
        <w:rPr>
          <w:rFonts w:ascii="Angsana New" w:hAnsi="Angsana New"/>
          <w:sz w:val="30"/>
          <w:szCs w:val="30"/>
        </w:rPr>
        <w:t xml:space="preserve">0 </w:t>
      </w:r>
      <w:r w:rsidR="007E21B6">
        <w:rPr>
          <w:rFonts w:ascii="Angsana New" w:hAnsi="Angsana New" w:hint="cs"/>
          <w:sz w:val="30"/>
          <w:szCs w:val="30"/>
          <w:cs/>
        </w:rPr>
        <w:t>มิถุนายน</w:t>
      </w:r>
      <w:r w:rsidR="00C967E7" w:rsidRPr="00D673AE">
        <w:rPr>
          <w:rFonts w:ascii="Angsana New" w:hAnsi="Angsana New"/>
          <w:sz w:val="30"/>
          <w:szCs w:val="30"/>
          <w:cs/>
        </w:rPr>
        <w:t xml:space="preserve"> </w:t>
      </w:r>
      <w:r w:rsidR="00C967E7" w:rsidRPr="00D673AE">
        <w:rPr>
          <w:rFonts w:ascii="Angsana New" w:hAnsi="Angsana New"/>
          <w:sz w:val="30"/>
          <w:szCs w:val="30"/>
        </w:rPr>
        <w:t>25</w:t>
      </w:r>
      <w:r w:rsidR="00C967E7" w:rsidRPr="00D673AE">
        <w:rPr>
          <w:rFonts w:ascii="Angsana New" w:hAnsi="Angsana New" w:hint="cs"/>
          <w:sz w:val="30"/>
          <w:szCs w:val="30"/>
          <w:cs/>
        </w:rPr>
        <w:t>6</w:t>
      </w:r>
      <w:r w:rsidR="00C967E7" w:rsidRPr="00D673AE">
        <w:rPr>
          <w:rFonts w:ascii="Angsana New" w:hAnsi="Angsana New"/>
          <w:sz w:val="30"/>
          <w:szCs w:val="30"/>
        </w:rPr>
        <w:t>3</w:t>
      </w:r>
      <w:r w:rsidR="00C967E7" w:rsidRPr="00D673AE">
        <w:rPr>
          <w:rFonts w:ascii="Angsana New" w:hAnsi="Angsana New" w:hint="cs"/>
          <w:sz w:val="30"/>
          <w:szCs w:val="30"/>
          <w:cs/>
        </w:rPr>
        <w:t xml:space="preserve"> </w:t>
      </w:r>
      <w:r w:rsidRPr="00D673AE">
        <w:rPr>
          <w:rFonts w:ascii="Angsana New" w:hAnsi="Angsana New"/>
          <w:sz w:val="30"/>
          <w:szCs w:val="30"/>
          <w:cs/>
        </w:rPr>
        <w:t xml:space="preserve">และ </w:t>
      </w:r>
      <w:r w:rsidRPr="00D673AE">
        <w:rPr>
          <w:rFonts w:ascii="Angsana New" w:hAnsi="Angsana New"/>
          <w:sz w:val="30"/>
          <w:szCs w:val="30"/>
        </w:rPr>
        <w:t xml:space="preserve">31 </w:t>
      </w:r>
      <w:r w:rsidRPr="00D673A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673AE">
        <w:rPr>
          <w:rFonts w:ascii="Angsana New" w:hAnsi="Angsana New"/>
          <w:sz w:val="30"/>
          <w:szCs w:val="30"/>
        </w:rPr>
        <w:t>25</w:t>
      </w:r>
      <w:r w:rsidR="007265E8" w:rsidRPr="00D673AE">
        <w:rPr>
          <w:rFonts w:ascii="Angsana New" w:hAnsi="Angsana New" w:hint="cs"/>
          <w:sz w:val="30"/>
          <w:szCs w:val="30"/>
          <w:cs/>
        </w:rPr>
        <w:t>6</w:t>
      </w:r>
      <w:r w:rsidR="00C967E7" w:rsidRPr="00D673AE">
        <w:rPr>
          <w:rFonts w:ascii="Angsana New" w:hAnsi="Angsana New"/>
          <w:sz w:val="30"/>
          <w:szCs w:val="30"/>
        </w:rPr>
        <w:t>2</w:t>
      </w:r>
      <w:r w:rsidRPr="00D673AE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798B626" w14:textId="77777777" w:rsidR="007265E8" w:rsidRPr="00D673AE" w:rsidRDefault="007265E8" w:rsidP="00C50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2"/>
          <w:szCs w:val="22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082"/>
        <w:gridCol w:w="268"/>
        <w:gridCol w:w="1161"/>
        <w:gridCol w:w="20"/>
        <w:gridCol w:w="259"/>
        <w:gridCol w:w="11"/>
        <w:gridCol w:w="1069"/>
        <w:gridCol w:w="13"/>
        <w:gridCol w:w="259"/>
        <w:gridCol w:w="17"/>
        <w:gridCol w:w="1065"/>
      </w:tblGrid>
      <w:tr w:rsidR="007265E8" w:rsidRPr="00D673AE" w14:paraId="6E1F7F6B" w14:textId="77777777" w:rsidTr="005E38C1">
        <w:trPr>
          <w:tblHeader/>
        </w:trPr>
        <w:tc>
          <w:tcPr>
            <w:tcW w:w="2156" w:type="pct"/>
          </w:tcPr>
          <w:p w14:paraId="3890CC1D" w14:textId="77777777" w:rsidR="007265E8" w:rsidRPr="00D673AE" w:rsidRDefault="007265E8" w:rsidP="00C4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8" w:type="pct"/>
            <w:gridSpan w:val="4"/>
          </w:tcPr>
          <w:p w14:paraId="25F33533" w14:textId="77777777" w:rsidR="007265E8" w:rsidRPr="00D673AE" w:rsidRDefault="007265E8" w:rsidP="00C4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673AE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7" w:type="pct"/>
            <w:gridSpan w:val="2"/>
          </w:tcPr>
          <w:p w14:paraId="7E4CB5FF" w14:textId="77777777" w:rsidR="007265E8" w:rsidRPr="00D673AE" w:rsidRDefault="007265E8" w:rsidP="00C4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pct"/>
            <w:gridSpan w:val="5"/>
          </w:tcPr>
          <w:p w14:paraId="5FEEFAFC" w14:textId="77777777" w:rsidR="007265E8" w:rsidRPr="00D673AE" w:rsidRDefault="007265E8" w:rsidP="00C4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5583A" w:rsidRPr="00D673AE" w14:paraId="75D86DC0" w14:textId="77777777" w:rsidTr="00763749">
        <w:trPr>
          <w:tblHeader/>
        </w:trPr>
        <w:tc>
          <w:tcPr>
            <w:tcW w:w="2156" w:type="pct"/>
          </w:tcPr>
          <w:p w14:paraId="49681EF6" w14:textId="77777777" w:rsidR="0085583A" w:rsidRPr="00D673AE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3A789D35" w14:textId="37AA258F" w:rsidR="0085583A" w:rsidRPr="00D673AE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  <w:shd w:val="clear" w:color="auto" w:fill="auto"/>
          </w:tcPr>
          <w:p w14:paraId="4033CBED" w14:textId="77777777" w:rsidR="0085583A" w:rsidRPr="00D673AE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1E231C7D" w14:textId="5FD257DA" w:rsidR="0085583A" w:rsidRPr="00D673AE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31</w:t>
            </w:r>
            <w:r w:rsidRPr="00D673A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4408B5A3" w14:textId="77777777" w:rsidR="0085583A" w:rsidRPr="00D673AE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1D2CF9F8" w14:textId="7E23EBD8" w:rsidR="0085583A" w:rsidRPr="00D673AE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617E6B12" w14:textId="77777777" w:rsidR="0085583A" w:rsidRPr="00D673AE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9DE726C" w14:textId="3FA1E3FF" w:rsidR="0085583A" w:rsidRPr="00D673AE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31</w:t>
            </w:r>
            <w:r w:rsidRPr="00D673A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5583A" w:rsidRPr="00D673AE" w14:paraId="114CC420" w14:textId="77777777" w:rsidTr="00763749">
        <w:trPr>
          <w:tblHeader/>
        </w:trPr>
        <w:tc>
          <w:tcPr>
            <w:tcW w:w="2156" w:type="pct"/>
          </w:tcPr>
          <w:p w14:paraId="0AF75AC3" w14:textId="77777777" w:rsidR="0085583A" w:rsidRPr="00D673AE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E618FA1" w14:textId="184F8E09" w:rsidR="0085583A" w:rsidRPr="00D673AE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  <w:shd w:val="clear" w:color="auto" w:fill="auto"/>
          </w:tcPr>
          <w:p w14:paraId="0FCFF473" w14:textId="77777777" w:rsidR="0085583A" w:rsidRPr="00D673AE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37E194E7" w14:textId="4AC83A81" w:rsidR="0085583A" w:rsidRPr="00D673AE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25</w:t>
            </w:r>
            <w:r w:rsidRPr="00D673A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D673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641A3370" w14:textId="77777777" w:rsidR="0085583A" w:rsidRPr="00D673AE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5C344181" w14:textId="19AFE82A" w:rsidR="0085583A" w:rsidRPr="00D673AE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5BC1C854" w14:textId="77777777" w:rsidR="0085583A" w:rsidRPr="00D673AE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42F2FE2" w14:textId="65ECA573" w:rsidR="0085583A" w:rsidRPr="00D673AE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25</w:t>
            </w:r>
            <w:r w:rsidRPr="00D673A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D673A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5583A" w:rsidRPr="00D673AE" w14:paraId="0FBBF7DC" w14:textId="77777777" w:rsidTr="005E38C1">
        <w:trPr>
          <w:tblHeader/>
        </w:trPr>
        <w:tc>
          <w:tcPr>
            <w:tcW w:w="2156" w:type="pct"/>
          </w:tcPr>
          <w:p w14:paraId="490CBCFE" w14:textId="77777777" w:rsidR="0085583A" w:rsidRPr="00D673AE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4" w:type="pct"/>
            <w:gridSpan w:val="11"/>
          </w:tcPr>
          <w:p w14:paraId="08BB2D0D" w14:textId="77777777" w:rsidR="0085583A" w:rsidRPr="00D673AE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673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583A" w:rsidRPr="008F21A2" w14:paraId="015DC95C" w14:textId="77777777" w:rsidTr="005E38C1">
        <w:tc>
          <w:tcPr>
            <w:tcW w:w="2156" w:type="pct"/>
          </w:tcPr>
          <w:p w14:paraId="392065E0" w14:textId="77777777" w:rsidR="0085583A" w:rsidRPr="008F21A2" w:rsidRDefault="0085583A" w:rsidP="0085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21A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9" w:type="pct"/>
          </w:tcPr>
          <w:p w14:paraId="2AF109A2" w14:textId="77777777" w:rsidR="0085583A" w:rsidRPr="008F21A2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C0B5BB9" w14:textId="77777777" w:rsidR="0085583A" w:rsidRPr="008F21A2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ACABA2C" w14:textId="77777777" w:rsidR="0085583A" w:rsidRPr="008F21A2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2E550E77" w14:textId="77777777" w:rsidR="0085583A" w:rsidRPr="008F21A2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1018B4F7" w14:textId="77777777" w:rsidR="0085583A" w:rsidRPr="008F21A2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</w:tcPr>
          <w:p w14:paraId="1EE31105" w14:textId="77777777" w:rsidR="0085583A" w:rsidRPr="008F21A2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0810A385" w14:textId="77777777" w:rsidR="0085583A" w:rsidRPr="008F21A2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583A" w:rsidRPr="008F21A2" w14:paraId="7DC158B3" w14:textId="77777777" w:rsidTr="005E38C1">
        <w:trPr>
          <w:trHeight w:val="86"/>
        </w:trPr>
        <w:tc>
          <w:tcPr>
            <w:tcW w:w="2156" w:type="pct"/>
          </w:tcPr>
          <w:p w14:paraId="06029010" w14:textId="77777777" w:rsidR="0085583A" w:rsidRPr="008F21A2" w:rsidRDefault="0085583A" w:rsidP="0085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F21A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2B5D6DC9" w14:textId="29EBD984" w:rsidR="0085583A" w:rsidRPr="008F21A2" w:rsidRDefault="00B43381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A49914B" w14:textId="77777777" w:rsidR="0085583A" w:rsidRPr="008F21A2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3357B98F" w14:textId="77777777" w:rsidR="0085583A" w:rsidRPr="008F21A2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F21A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14:paraId="477673DF" w14:textId="77777777" w:rsidR="0085583A" w:rsidRPr="008F21A2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</w:tcPr>
          <w:p w14:paraId="26481272" w14:textId="4D88B6D1" w:rsidR="0085583A" w:rsidRPr="008F21A2" w:rsidRDefault="00B43381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41,892</w:t>
            </w:r>
          </w:p>
        </w:tc>
        <w:tc>
          <w:tcPr>
            <w:tcW w:w="148" w:type="pct"/>
            <w:gridSpan w:val="2"/>
          </w:tcPr>
          <w:p w14:paraId="35F8707D" w14:textId="77777777" w:rsidR="0085583A" w:rsidRPr="008F21A2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</w:tcPr>
          <w:p w14:paraId="1700336B" w14:textId="161B7EAB" w:rsidR="0085583A" w:rsidRPr="008F21A2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F21A2">
              <w:rPr>
                <w:rFonts w:ascii="Angsana New" w:hAnsi="Angsana New"/>
                <w:sz w:val="30"/>
                <w:szCs w:val="30"/>
              </w:rPr>
              <w:t>5</w:t>
            </w:r>
            <w:r w:rsidR="004E27B7">
              <w:rPr>
                <w:rFonts w:ascii="Angsana New" w:hAnsi="Angsana New"/>
                <w:sz w:val="30"/>
                <w:szCs w:val="30"/>
              </w:rPr>
              <w:t>2,944</w:t>
            </w:r>
          </w:p>
        </w:tc>
      </w:tr>
      <w:tr w:rsidR="0085583A" w:rsidRPr="008F21A2" w14:paraId="32CB25BA" w14:textId="77777777" w:rsidTr="005E38C1">
        <w:tc>
          <w:tcPr>
            <w:tcW w:w="2156" w:type="pct"/>
          </w:tcPr>
          <w:p w14:paraId="7D74BA25" w14:textId="77777777" w:rsidR="0085583A" w:rsidRPr="008F21A2" w:rsidRDefault="0085583A" w:rsidP="0085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21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021605AC" w14:textId="58047358" w:rsidR="0085583A" w:rsidRPr="008F21A2" w:rsidRDefault="00B43381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1E43E13" w14:textId="77777777" w:rsidR="0085583A" w:rsidRPr="008F21A2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4C2E2749" w14:textId="77777777" w:rsidR="0085583A" w:rsidRPr="008F21A2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1A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14:paraId="21A5F7D5" w14:textId="77777777" w:rsidR="0085583A" w:rsidRPr="008F21A2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2177D3" w14:textId="0FC13278" w:rsidR="0085583A" w:rsidRPr="008F21A2" w:rsidRDefault="00B43381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41,892</w:t>
            </w:r>
          </w:p>
        </w:tc>
        <w:tc>
          <w:tcPr>
            <w:tcW w:w="148" w:type="pct"/>
            <w:gridSpan w:val="2"/>
          </w:tcPr>
          <w:p w14:paraId="59FEC480" w14:textId="77777777" w:rsidR="0085583A" w:rsidRPr="008F21A2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C53D3E" w14:textId="22E59524" w:rsidR="0085583A" w:rsidRPr="008F21A2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1A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4E27B7">
              <w:rPr>
                <w:rFonts w:ascii="Angsana New" w:hAnsi="Angsana New"/>
                <w:b/>
                <w:bCs/>
                <w:sz w:val="30"/>
                <w:szCs w:val="30"/>
              </w:rPr>
              <w:t>2,944</w:t>
            </w:r>
          </w:p>
        </w:tc>
      </w:tr>
      <w:tr w:rsidR="0085583A" w:rsidRPr="0085583A" w14:paraId="10CA1722" w14:textId="77777777" w:rsidTr="005E38C1">
        <w:tc>
          <w:tcPr>
            <w:tcW w:w="2156" w:type="pct"/>
          </w:tcPr>
          <w:p w14:paraId="4431D880" w14:textId="18DFD5C9" w:rsidR="0085583A" w:rsidRPr="0085583A" w:rsidRDefault="0085583A" w:rsidP="0085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89" w:type="pct"/>
          </w:tcPr>
          <w:p w14:paraId="474B7E8A" w14:textId="77777777" w:rsidR="0085583A" w:rsidRPr="0085583A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" w:type="pct"/>
          </w:tcPr>
          <w:p w14:paraId="36425E62" w14:textId="77777777" w:rsidR="0085583A" w:rsidRPr="0085583A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2" w:type="pct"/>
          </w:tcPr>
          <w:p w14:paraId="2B2B9ECF" w14:textId="77777777" w:rsidR="0085583A" w:rsidRPr="0085583A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2" w:type="pct"/>
            <w:gridSpan w:val="2"/>
          </w:tcPr>
          <w:p w14:paraId="4378306F" w14:textId="77777777" w:rsidR="0085583A" w:rsidRPr="0085583A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8" w:type="pct"/>
            <w:gridSpan w:val="2"/>
          </w:tcPr>
          <w:p w14:paraId="74E6E5DE" w14:textId="77777777" w:rsidR="0085583A" w:rsidRPr="0085583A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8" w:type="pct"/>
            <w:gridSpan w:val="2"/>
          </w:tcPr>
          <w:p w14:paraId="590D63CB" w14:textId="77777777" w:rsidR="0085583A" w:rsidRPr="0085583A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9" w:type="pct"/>
            <w:gridSpan w:val="2"/>
          </w:tcPr>
          <w:p w14:paraId="71BA3D2F" w14:textId="77777777" w:rsidR="0085583A" w:rsidRPr="0085583A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5583A" w:rsidRPr="00A87005" w14:paraId="58301EA9" w14:textId="77777777" w:rsidTr="005E38C1">
        <w:tc>
          <w:tcPr>
            <w:tcW w:w="2156" w:type="pct"/>
          </w:tcPr>
          <w:p w14:paraId="55F4A5F5" w14:textId="5CD6215D" w:rsidR="0085583A" w:rsidRPr="00A87005" w:rsidRDefault="0085583A" w:rsidP="0085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9" w:type="pct"/>
          </w:tcPr>
          <w:p w14:paraId="258F873D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E4403D5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253BF98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41EA136B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4BF7CA9C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</w:tcPr>
          <w:p w14:paraId="7C249B3C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23644176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5583A" w:rsidRPr="00A87005" w14:paraId="6C4492AB" w14:textId="77777777" w:rsidTr="005E38C1">
        <w:tc>
          <w:tcPr>
            <w:tcW w:w="2156" w:type="pct"/>
          </w:tcPr>
          <w:p w14:paraId="33E62BEC" w14:textId="77777777" w:rsidR="0085583A" w:rsidRPr="00A87005" w:rsidRDefault="0085583A" w:rsidP="0085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202FDBE5" w14:textId="3DC9E15E" w:rsidR="0085583A" w:rsidRPr="00A87005" w:rsidRDefault="00B43381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713ADE4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7902EB87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14:paraId="001282DF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</w:tcPr>
          <w:p w14:paraId="61335CFB" w14:textId="3E139EFC" w:rsidR="0085583A" w:rsidRPr="00A87005" w:rsidRDefault="00B43381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24,173</w:t>
            </w:r>
          </w:p>
        </w:tc>
        <w:tc>
          <w:tcPr>
            <w:tcW w:w="148" w:type="pct"/>
            <w:gridSpan w:val="2"/>
          </w:tcPr>
          <w:p w14:paraId="0A82FD54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</w:tcPr>
          <w:p w14:paraId="5E3D2F18" w14:textId="744BB238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15,391</w:t>
            </w:r>
          </w:p>
        </w:tc>
      </w:tr>
      <w:tr w:rsidR="0085583A" w:rsidRPr="00A87005" w14:paraId="52A3E031" w14:textId="77777777" w:rsidTr="005E38C1">
        <w:tc>
          <w:tcPr>
            <w:tcW w:w="2156" w:type="pct"/>
          </w:tcPr>
          <w:p w14:paraId="1DBB99FE" w14:textId="77777777" w:rsidR="0085583A" w:rsidRPr="00A87005" w:rsidRDefault="0085583A" w:rsidP="0085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410F6018" w14:textId="04D7AA4B" w:rsidR="0085583A" w:rsidRPr="00A87005" w:rsidRDefault="00B43381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5E642C0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D9B84E8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14:paraId="0246AB3A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2375C2" w14:textId="34E5D6B8" w:rsidR="0085583A" w:rsidRPr="00A87005" w:rsidRDefault="00B43381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24,173</w:t>
            </w:r>
          </w:p>
        </w:tc>
        <w:tc>
          <w:tcPr>
            <w:tcW w:w="148" w:type="pct"/>
            <w:gridSpan w:val="2"/>
          </w:tcPr>
          <w:p w14:paraId="27697B55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AD2CFF" w14:textId="1E80E3A5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15,391</w:t>
            </w:r>
          </w:p>
        </w:tc>
      </w:tr>
      <w:tr w:rsidR="0085583A" w:rsidRPr="0085583A" w14:paraId="2EC3A9A8" w14:textId="77777777" w:rsidTr="005E38C1">
        <w:tc>
          <w:tcPr>
            <w:tcW w:w="2156" w:type="pct"/>
          </w:tcPr>
          <w:p w14:paraId="73DCA26C" w14:textId="77777777" w:rsidR="0085583A" w:rsidRPr="0085583A" w:rsidRDefault="0085583A" w:rsidP="0085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724FF547" w14:textId="77777777" w:rsidR="0085583A" w:rsidRPr="0085583A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" w:type="pct"/>
          </w:tcPr>
          <w:p w14:paraId="0081A24D" w14:textId="77777777" w:rsidR="0085583A" w:rsidRPr="0085583A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083C210B" w14:textId="77777777" w:rsidR="0085583A" w:rsidRPr="0085583A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2" w:type="pct"/>
            <w:gridSpan w:val="2"/>
          </w:tcPr>
          <w:p w14:paraId="05CC57E7" w14:textId="77777777" w:rsidR="0085583A" w:rsidRPr="0085583A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8" w:type="pct"/>
            <w:gridSpan w:val="2"/>
            <w:tcBorders>
              <w:top w:val="double" w:sz="4" w:space="0" w:color="auto"/>
            </w:tcBorders>
          </w:tcPr>
          <w:p w14:paraId="0B54DAAD" w14:textId="77777777" w:rsidR="0085583A" w:rsidRPr="0085583A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8" w:type="pct"/>
            <w:gridSpan w:val="2"/>
          </w:tcPr>
          <w:p w14:paraId="5155DEF3" w14:textId="77777777" w:rsidR="0085583A" w:rsidRPr="0085583A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</w:tcBorders>
          </w:tcPr>
          <w:p w14:paraId="6656E608" w14:textId="77777777" w:rsidR="0085583A" w:rsidRPr="0085583A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5583A" w:rsidRPr="00A87005" w14:paraId="43D61E6A" w14:textId="77777777" w:rsidTr="005E38C1">
        <w:tc>
          <w:tcPr>
            <w:tcW w:w="2156" w:type="pct"/>
          </w:tcPr>
          <w:p w14:paraId="23506953" w14:textId="77777777" w:rsidR="0085583A" w:rsidRPr="00A87005" w:rsidRDefault="0085583A" w:rsidP="0085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9" w:type="pct"/>
          </w:tcPr>
          <w:p w14:paraId="5EE56014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0A3D1AF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7AFE810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42667E36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7104B3A2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</w:tcPr>
          <w:p w14:paraId="5C6C3BC5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3F3DE063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296" w:firstLine="18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5583A" w:rsidRPr="00A87005" w14:paraId="66335FDF" w14:textId="77777777" w:rsidTr="00C562D1">
        <w:tc>
          <w:tcPr>
            <w:tcW w:w="2156" w:type="pct"/>
          </w:tcPr>
          <w:p w14:paraId="0859AA4B" w14:textId="77777777" w:rsidR="0085583A" w:rsidRPr="00A87005" w:rsidRDefault="0085583A" w:rsidP="0085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72E6B44B" w14:textId="60ACBC3C" w:rsidR="0085583A" w:rsidRPr="00A87005" w:rsidRDefault="00B43381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79F922A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FB724E8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14:paraId="100FB558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45ACBB5F" w14:textId="0342DCF2" w:rsidR="0085583A" w:rsidRPr="00A87005" w:rsidRDefault="00B43381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136,183</w:t>
            </w:r>
          </w:p>
        </w:tc>
        <w:tc>
          <w:tcPr>
            <w:tcW w:w="148" w:type="pct"/>
            <w:gridSpan w:val="2"/>
          </w:tcPr>
          <w:p w14:paraId="0E9D1384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</w:tcPr>
          <w:p w14:paraId="3B0266ED" w14:textId="642C8E4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183,488</w:t>
            </w:r>
          </w:p>
        </w:tc>
      </w:tr>
      <w:tr w:rsidR="0085583A" w:rsidRPr="00A87005" w14:paraId="1AD7689F" w14:textId="77777777" w:rsidTr="005E38C1">
        <w:tc>
          <w:tcPr>
            <w:tcW w:w="2156" w:type="pct"/>
          </w:tcPr>
          <w:p w14:paraId="5BF1DCAE" w14:textId="77777777" w:rsidR="0085583A" w:rsidRPr="00A87005" w:rsidRDefault="0085583A" w:rsidP="0085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8ABE3EA" w14:textId="5DBE4474" w:rsidR="0085583A" w:rsidRPr="00A87005" w:rsidRDefault="00B43381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55366A5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0B958B3B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14:paraId="030B0E42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2EB9D0" w14:textId="5872E9CE" w:rsidR="0085583A" w:rsidRPr="00A87005" w:rsidRDefault="00B43381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136,183</w:t>
            </w:r>
          </w:p>
        </w:tc>
        <w:tc>
          <w:tcPr>
            <w:tcW w:w="148" w:type="pct"/>
            <w:gridSpan w:val="2"/>
          </w:tcPr>
          <w:p w14:paraId="4D9B577A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77B7EA" w14:textId="1C5B2AB6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183,488</w:t>
            </w:r>
          </w:p>
        </w:tc>
      </w:tr>
      <w:tr w:rsidR="0085583A" w:rsidRPr="00A87005" w14:paraId="4F3508B8" w14:textId="77777777" w:rsidTr="005E38C1">
        <w:tc>
          <w:tcPr>
            <w:tcW w:w="2156" w:type="pct"/>
          </w:tcPr>
          <w:p w14:paraId="053352F6" w14:textId="77777777" w:rsidR="0085583A" w:rsidRPr="00A87005" w:rsidRDefault="0085583A" w:rsidP="0085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</w:p>
        </w:tc>
        <w:tc>
          <w:tcPr>
            <w:tcW w:w="589" w:type="pct"/>
          </w:tcPr>
          <w:p w14:paraId="1D0267BC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0524BE7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70367DA9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757FA4B1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3CDE22E5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</w:tcPr>
          <w:p w14:paraId="30ED8A20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23D8CCC9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5583A" w:rsidRPr="00A87005" w14:paraId="34C8BF15" w14:textId="77777777" w:rsidTr="00C562D1">
        <w:trPr>
          <w:trHeight w:val="56"/>
        </w:trPr>
        <w:tc>
          <w:tcPr>
            <w:tcW w:w="2156" w:type="pct"/>
          </w:tcPr>
          <w:p w14:paraId="409C628B" w14:textId="77777777" w:rsidR="0085583A" w:rsidRPr="00A87005" w:rsidRDefault="0085583A" w:rsidP="0085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4A7D5752" w14:textId="4B807893" w:rsidR="0085583A" w:rsidRPr="00A87005" w:rsidRDefault="00B43381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58BC30D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1DC69088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14:paraId="65A37DD5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</w:tcPr>
          <w:p w14:paraId="4C1F38B5" w14:textId="76DE9EDC" w:rsidR="0085583A" w:rsidRPr="00A87005" w:rsidRDefault="00B43381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148" w:type="pct"/>
            <w:gridSpan w:val="2"/>
          </w:tcPr>
          <w:p w14:paraId="64CF59E8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</w:tcPr>
          <w:p w14:paraId="01B9178A" w14:textId="496B24CF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1,526</w:t>
            </w:r>
          </w:p>
        </w:tc>
      </w:tr>
      <w:tr w:rsidR="0085583A" w:rsidRPr="00A87005" w14:paraId="12F4C7EF" w14:textId="77777777" w:rsidTr="00226F23">
        <w:tc>
          <w:tcPr>
            <w:tcW w:w="2156" w:type="pct"/>
          </w:tcPr>
          <w:p w14:paraId="14575A15" w14:textId="77777777" w:rsidR="0085583A" w:rsidRPr="00A87005" w:rsidRDefault="0085583A" w:rsidP="0085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76278CC0" w14:textId="1A9E7918" w:rsidR="0085583A" w:rsidRPr="00A87005" w:rsidRDefault="00B43381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64F99A2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16C5CDAC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14:paraId="3D6FEF97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473EDD" w14:textId="32FD2B15" w:rsidR="0085583A" w:rsidRPr="00A87005" w:rsidRDefault="00606DDF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</w:t>
            </w:r>
          </w:p>
        </w:tc>
        <w:tc>
          <w:tcPr>
            <w:tcW w:w="148" w:type="pct"/>
            <w:gridSpan w:val="2"/>
          </w:tcPr>
          <w:p w14:paraId="6A4350F1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851148" w14:textId="2E6FE720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1,526</w:t>
            </w:r>
          </w:p>
        </w:tc>
      </w:tr>
      <w:tr w:rsidR="0085583A" w:rsidRPr="00A87005" w14:paraId="02EA1360" w14:textId="77777777" w:rsidTr="00226F23">
        <w:tc>
          <w:tcPr>
            <w:tcW w:w="2156" w:type="pct"/>
          </w:tcPr>
          <w:p w14:paraId="027AD1D4" w14:textId="77777777" w:rsidR="0085583A" w:rsidRPr="00A87005" w:rsidRDefault="0085583A" w:rsidP="0085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3CD0602C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" w:type="pct"/>
          </w:tcPr>
          <w:p w14:paraId="21064DA2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09DCFB93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2" w:type="pct"/>
            <w:gridSpan w:val="2"/>
          </w:tcPr>
          <w:p w14:paraId="7DABE0F5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8" w:type="pct"/>
            <w:gridSpan w:val="2"/>
            <w:tcBorders>
              <w:top w:val="double" w:sz="4" w:space="0" w:color="auto"/>
            </w:tcBorders>
          </w:tcPr>
          <w:p w14:paraId="45E21DCD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8" w:type="pct"/>
            <w:gridSpan w:val="2"/>
          </w:tcPr>
          <w:p w14:paraId="0E9E12A0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</w:tcBorders>
          </w:tcPr>
          <w:p w14:paraId="613D2CBC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5583A" w:rsidRPr="00A87005" w14:paraId="4C08A3A5" w14:textId="77777777" w:rsidTr="00226F23">
        <w:tc>
          <w:tcPr>
            <w:tcW w:w="2156" w:type="pct"/>
          </w:tcPr>
          <w:p w14:paraId="48CEBBAF" w14:textId="2E7C9942" w:rsidR="0085583A" w:rsidRPr="00226F23" w:rsidRDefault="0085583A" w:rsidP="0085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26F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ส่วนของหนี้สินตามสัญญาเช่าที่ถึงกำหนดชำระภายในหนึ่งปี </w:t>
            </w:r>
          </w:p>
        </w:tc>
        <w:tc>
          <w:tcPr>
            <w:tcW w:w="589" w:type="pct"/>
          </w:tcPr>
          <w:p w14:paraId="3E031273" w14:textId="77777777" w:rsidR="0085583A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6E79282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CEC38B4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" w:type="pct"/>
            <w:gridSpan w:val="2"/>
          </w:tcPr>
          <w:p w14:paraId="1D482311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7375F633" w14:textId="77777777" w:rsidR="0085583A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0F72F71E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487F05A7" w14:textId="77777777" w:rsidR="0085583A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5583A" w:rsidRPr="00A87005" w14:paraId="4CEC03E1" w14:textId="77777777" w:rsidTr="00226F23">
        <w:tc>
          <w:tcPr>
            <w:tcW w:w="2156" w:type="pct"/>
          </w:tcPr>
          <w:p w14:paraId="3E72550E" w14:textId="6F089EF8" w:rsidR="0085583A" w:rsidRPr="00A87005" w:rsidRDefault="0085583A" w:rsidP="0085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4335C53D" w14:textId="4C985174" w:rsidR="0085583A" w:rsidRDefault="00B43381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0DC961F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2977D863" w14:textId="539BB8F7" w:rsidR="0085583A" w:rsidRPr="00B43381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33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14:paraId="75B51F7C" w14:textId="77777777" w:rsidR="0085583A" w:rsidRPr="00B43381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</w:tcPr>
          <w:p w14:paraId="4085D55D" w14:textId="1D73E939" w:rsidR="0085583A" w:rsidRPr="00B43381" w:rsidRDefault="00606DDF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3,245</w:t>
            </w:r>
          </w:p>
        </w:tc>
        <w:tc>
          <w:tcPr>
            <w:tcW w:w="148" w:type="pct"/>
            <w:gridSpan w:val="2"/>
          </w:tcPr>
          <w:p w14:paraId="69573603" w14:textId="77777777" w:rsidR="0085583A" w:rsidRPr="00B43381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</w:tcPr>
          <w:p w14:paraId="51BFFA23" w14:textId="10D9FF5B" w:rsidR="0085583A" w:rsidRPr="00B43381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338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583A" w:rsidRPr="00A87005" w14:paraId="29527E83" w14:textId="77777777" w:rsidTr="00226F23">
        <w:tc>
          <w:tcPr>
            <w:tcW w:w="2156" w:type="pct"/>
          </w:tcPr>
          <w:p w14:paraId="59C34C87" w14:textId="38C78429" w:rsidR="0085583A" w:rsidRPr="00A87005" w:rsidRDefault="0085583A" w:rsidP="0085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345BBB00" w14:textId="0A79B0C7" w:rsidR="0085583A" w:rsidRDefault="00B43381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E21AE51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D291F8F" w14:textId="490F3DDB" w:rsidR="0085583A" w:rsidRPr="00B43381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338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14:paraId="1DAC8B64" w14:textId="77777777" w:rsidR="0085583A" w:rsidRPr="00B43381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F6C3804" w14:textId="7AAA63A3" w:rsidR="0085583A" w:rsidRPr="00B43381" w:rsidRDefault="00606DDF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3,245</w:t>
            </w:r>
          </w:p>
        </w:tc>
        <w:tc>
          <w:tcPr>
            <w:tcW w:w="148" w:type="pct"/>
            <w:gridSpan w:val="2"/>
          </w:tcPr>
          <w:p w14:paraId="75ADF699" w14:textId="77777777" w:rsidR="0085583A" w:rsidRPr="00B43381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DA433E" w14:textId="1626126A" w:rsidR="0085583A" w:rsidRPr="00B43381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338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85583A" w:rsidRPr="00A87005" w14:paraId="14B3A33A" w14:textId="77777777" w:rsidTr="00226F23">
        <w:tc>
          <w:tcPr>
            <w:tcW w:w="2156" w:type="pct"/>
          </w:tcPr>
          <w:p w14:paraId="6A273CF9" w14:textId="77777777" w:rsidR="0085583A" w:rsidRPr="00A87005" w:rsidRDefault="0085583A" w:rsidP="0085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7E5AFC70" w14:textId="77777777" w:rsidR="0085583A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39348AE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4457F595" w14:textId="77777777" w:rsidR="0085583A" w:rsidRPr="00B43381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7D751BB5" w14:textId="77777777" w:rsidR="0085583A" w:rsidRPr="00B43381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double" w:sz="4" w:space="0" w:color="auto"/>
            </w:tcBorders>
          </w:tcPr>
          <w:p w14:paraId="10B4F301" w14:textId="77777777" w:rsidR="0085583A" w:rsidRPr="00B43381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08DB37C5" w14:textId="77777777" w:rsidR="0085583A" w:rsidRPr="00B43381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</w:tcBorders>
          </w:tcPr>
          <w:p w14:paraId="5CF74234" w14:textId="77777777" w:rsidR="0085583A" w:rsidRPr="00B43381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5583A" w:rsidRPr="00A87005" w14:paraId="04CDE750" w14:textId="77777777" w:rsidTr="00226F23">
        <w:tc>
          <w:tcPr>
            <w:tcW w:w="2156" w:type="pct"/>
          </w:tcPr>
          <w:p w14:paraId="644CBFAC" w14:textId="7D10470C" w:rsidR="0085583A" w:rsidRPr="00A87005" w:rsidRDefault="0085583A" w:rsidP="0085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D27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89" w:type="pct"/>
          </w:tcPr>
          <w:p w14:paraId="6F621381" w14:textId="77777777" w:rsidR="0085583A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0933CE4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B93C893" w14:textId="77777777" w:rsidR="0085583A" w:rsidRPr="00B43381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7F828FC2" w14:textId="77777777" w:rsidR="0085583A" w:rsidRPr="00B43381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4ED1F5F1" w14:textId="77777777" w:rsidR="0085583A" w:rsidRPr="00B43381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67D5111D" w14:textId="77777777" w:rsidR="0085583A" w:rsidRPr="00B43381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73FE7B52" w14:textId="77777777" w:rsidR="0085583A" w:rsidRPr="00B43381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5583A" w:rsidRPr="00A87005" w14:paraId="3DD76864" w14:textId="77777777" w:rsidTr="00226F23">
        <w:tc>
          <w:tcPr>
            <w:tcW w:w="2156" w:type="pct"/>
          </w:tcPr>
          <w:p w14:paraId="5BAE1E4D" w14:textId="1956014B" w:rsidR="0085583A" w:rsidRPr="00A87005" w:rsidRDefault="0085583A" w:rsidP="0085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41CD440B" w14:textId="797F6967" w:rsidR="0085583A" w:rsidRDefault="00B43381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AB82C30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0684379C" w14:textId="225822E0" w:rsidR="0085583A" w:rsidRPr="00B43381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33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14:paraId="19560D0D" w14:textId="77777777" w:rsidR="0085583A" w:rsidRPr="00B43381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</w:tcPr>
          <w:p w14:paraId="153F7A1A" w14:textId="1BC975E5" w:rsidR="0085583A" w:rsidRPr="00B43381" w:rsidRDefault="00606DDF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5,150</w:t>
            </w:r>
          </w:p>
        </w:tc>
        <w:tc>
          <w:tcPr>
            <w:tcW w:w="148" w:type="pct"/>
            <w:gridSpan w:val="2"/>
          </w:tcPr>
          <w:p w14:paraId="3F3BEAC6" w14:textId="77777777" w:rsidR="0085583A" w:rsidRPr="00B43381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</w:tcPr>
          <w:p w14:paraId="78AA71A9" w14:textId="5467E852" w:rsidR="0085583A" w:rsidRPr="00B43381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338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583A" w:rsidRPr="00A87005" w14:paraId="72FB5DA0" w14:textId="77777777" w:rsidTr="00226F23">
        <w:tc>
          <w:tcPr>
            <w:tcW w:w="2156" w:type="pct"/>
          </w:tcPr>
          <w:p w14:paraId="159E4EA0" w14:textId="137C5C43" w:rsidR="0085583A" w:rsidRPr="00A87005" w:rsidRDefault="0085583A" w:rsidP="0085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53B19B4" w14:textId="27FB8D94" w:rsidR="0085583A" w:rsidRDefault="00B43381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755F677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37DD189C" w14:textId="3FBCDEBB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14:paraId="3805E95F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D6AD0A" w14:textId="3DB10378" w:rsidR="0085583A" w:rsidRPr="00425A0F" w:rsidRDefault="00606DDF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5,150</w:t>
            </w:r>
          </w:p>
        </w:tc>
        <w:tc>
          <w:tcPr>
            <w:tcW w:w="148" w:type="pct"/>
            <w:gridSpan w:val="2"/>
          </w:tcPr>
          <w:p w14:paraId="27B93612" w14:textId="77777777" w:rsidR="0085583A" w:rsidRPr="00A87005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5C176D" w14:textId="31486EB4" w:rsidR="0085583A" w:rsidRDefault="0085583A" w:rsidP="0085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5A123A5" w14:textId="77777777" w:rsidR="005E38C1" w:rsidRDefault="005E38C1" w:rsidP="00442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F89319C" w14:textId="77777777" w:rsidR="00910305" w:rsidRPr="00A87005" w:rsidRDefault="00910305" w:rsidP="00FD0A16">
      <w:pPr>
        <w:autoSpaceDE w:val="0"/>
        <w:autoSpaceDN w:val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5C7BC79" w14:textId="30AA2A19" w:rsidR="00FA41AD" w:rsidRPr="00F30A14" w:rsidRDefault="00763749" w:rsidP="00116D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  <w:sectPr w:rsidR="00FA41AD" w:rsidRPr="00F30A14" w:rsidSect="00E5367D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A96519D" w14:textId="23348350" w:rsidR="00B43C36" w:rsidRPr="00A87005" w:rsidRDefault="00FF4415" w:rsidP="009101B5">
      <w:pPr>
        <w:pStyle w:val="Heading5"/>
        <w:tabs>
          <w:tab w:val="left" w:pos="540"/>
          <w:tab w:val="left" w:pos="630"/>
        </w:tabs>
        <w:spacing w:line="350" w:lineRule="exact"/>
        <w:ind w:left="907" w:hanging="907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val="en-US"/>
        </w:rPr>
        <w:lastRenderedPageBreak/>
        <w:t>5</w:t>
      </w:r>
      <w:r w:rsidR="00B43C36" w:rsidRPr="00A87005">
        <w:rPr>
          <w:rFonts w:ascii="Angsana New" w:hAnsi="Angsana New"/>
          <w:sz w:val="30"/>
          <w:szCs w:val="30"/>
        </w:rPr>
        <w:tab/>
      </w:r>
      <w:r w:rsidR="00B43C36" w:rsidRPr="00A87005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14:paraId="13C5BDD8" w14:textId="77777777" w:rsidR="009101B5" w:rsidRPr="009101B5" w:rsidRDefault="009101B5" w:rsidP="00910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Angsana New" w:hAnsi="Angsana New"/>
          <w:sz w:val="16"/>
          <w:szCs w:val="16"/>
        </w:rPr>
      </w:pPr>
    </w:p>
    <w:p w14:paraId="2410B7B9" w14:textId="7FC46234" w:rsidR="00FA41AD" w:rsidRPr="00A87005" w:rsidRDefault="00AD7914" w:rsidP="00910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DC339D">
        <w:rPr>
          <w:rFonts w:ascii="Angsana New" w:hAnsi="Angsana New"/>
          <w:sz w:val="30"/>
          <w:szCs w:val="30"/>
        </w:rPr>
        <w:t xml:space="preserve">30 </w:t>
      </w:r>
      <w:r w:rsidR="00DC339D">
        <w:rPr>
          <w:rFonts w:ascii="Angsana New" w:hAnsi="Angsana New" w:hint="cs"/>
          <w:sz w:val="30"/>
          <w:szCs w:val="30"/>
          <w:cs/>
        </w:rPr>
        <w:t>มิถุนายน</w:t>
      </w:r>
      <w:r w:rsidRPr="00A87005">
        <w:rPr>
          <w:rFonts w:ascii="Angsana New" w:hAnsi="Angsana New" w:hint="cs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z w:val="30"/>
          <w:szCs w:val="30"/>
        </w:rPr>
        <w:t>25</w:t>
      </w:r>
      <w:r w:rsidRPr="00A87005">
        <w:rPr>
          <w:rFonts w:ascii="Angsana New" w:hAnsi="Angsana New" w:hint="cs"/>
          <w:sz w:val="30"/>
          <w:szCs w:val="30"/>
          <w:cs/>
        </w:rPr>
        <w:t>6</w:t>
      </w:r>
      <w:r w:rsidR="002040E4">
        <w:rPr>
          <w:rFonts w:ascii="Angsana New" w:hAnsi="Angsana New"/>
          <w:sz w:val="30"/>
          <w:szCs w:val="30"/>
        </w:rPr>
        <w:t>3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 xml:space="preserve">และ </w:t>
      </w:r>
      <w:r w:rsidRPr="00A87005">
        <w:rPr>
          <w:rFonts w:ascii="Angsana New" w:hAnsi="Angsana New"/>
          <w:sz w:val="30"/>
          <w:szCs w:val="30"/>
        </w:rPr>
        <w:t xml:space="preserve">31 </w:t>
      </w:r>
      <w:r w:rsidRPr="00A87005">
        <w:rPr>
          <w:rFonts w:ascii="Angsana New" w:hAnsi="Angsana New"/>
          <w:sz w:val="30"/>
          <w:szCs w:val="30"/>
          <w:cs/>
        </w:rPr>
        <w:t>ธันวาคม</w:t>
      </w:r>
      <w:r w:rsidRPr="00A87005">
        <w:rPr>
          <w:rFonts w:ascii="Angsana New" w:hAnsi="Angsana New"/>
          <w:sz w:val="30"/>
          <w:szCs w:val="30"/>
        </w:rPr>
        <w:t xml:space="preserve"> 25</w:t>
      </w:r>
      <w:r w:rsidRPr="00A87005">
        <w:rPr>
          <w:rFonts w:ascii="Angsana New" w:hAnsi="Angsana New" w:hint="cs"/>
          <w:sz w:val="30"/>
          <w:szCs w:val="30"/>
          <w:cs/>
        </w:rPr>
        <w:t>6</w:t>
      </w:r>
      <w:r w:rsidR="002040E4">
        <w:rPr>
          <w:rFonts w:ascii="Angsana New" w:hAnsi="Angsana New"/>
          <w:sz w:val="30"/>
          <w:szCs w:val="30"/>
        </w:rPr>
        <w:t>2</w:t>
      </w:r>
      <w:r w:rsidRPr="00A87005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1486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890"/>
        <w:gridCol w:w="1348"/>
        <w:gridCol w:w="812"/>
        <w:gridCol w:w="180"/>
        <w:gridCol w:w="810"/>
        <w:gridCol w:w="180"/>
        <w:gridCol w:w="810"/>
        <w:gridCol w:w="180"/>
        <w:gridCol w:w="72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731"/>
      </w:tblGrid>
      <w:tr w:rsidR="00005630" w:rsidRPr="00A87005" w:rsidDel="00685444" w14:paraId="63718211" w14:textId="77777777" w:rsidTr="003D0DE9">
        <w:trPr>
          <w:cantSplit/>
          <w:tblHeader/>
        </w:trPr>
        <w:tc>
          <w:tcPr>
            <w:tcW w:w="2070" w:type="dxa"/>
          </w:tcPr>
          <w:p w14:paraId="30650D26" w14:textId="77777777" w:rsidR="00005630" w:rsidRPr="00A87005" w:rsidRDefault="00005630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</w:tcPr>
          <w:p w14:paraId="2FB63596" w14:textId="77777777" w:rsidR="00005630" w:rsidRPr="00A87005" w:rsidRDefault="00005630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220" w:type="dxa"/>
            <w:gridSpan w:val="9"/>
          </w:tcPr>
          <w:p w14:paraId="7C32799B" w14:textId="77777777" w:rsidR="00005630" w:rsidRPr="00A87005" w:rsidRDefault="00005630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681" w:type="dxa"/>
            <w:gridSpan w:val="11"/>
          </w:tcPr>
          <w:p w14:paraId="37701F67" w14:textId="77777777" w:rsidR="00005630" w:rsidRPr="00A87005" w:rsidRDefault="00DE6E5E" w:rsidP="009101B5">
            <w:pPr>
              <w:pStyle w:val="acctfourfigures"/>
              <w:tabs>
                <w:tab w:val="clear" w:pos="765"/>
              </w:tabs>
              <w:spacing w:line="35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8700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A77C3" w:rsidRPr="00A87005" w:rsidDel="00685444" w14:paraId="4DF2F31A" w14:textId="77777777" w:rsidTr="003D0DE9">
        <w:trPr>
          <w:cantSplit/>
          <w:tblHeader/>
        </w:trPr>
        <w:tc>
          <w:tcPr>
            <w:tcW w:w="2070" w:type="dxa"/>
          </w:tcPr>
          <w:p w14:paraId="1497A33D" w14:textId="77777777" w:rsidR="003A77C3" w:rsidRPr="00A87005" w:rsidDel="00685444" w:rsidRDefault="003A77C3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890" w:type="dxa"/>
          </w:tcPr>
          <w:p w14:paraId="185E2591" w14:textId="77777777" w:rsidR="003A77C3" w:rsidRPr="00A87005" w:rsidRDefault="003A77C3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348" w:type="dxa"/>
          </w:tcPr>
          <w:p w14:paraId="6ED3ED4F" w14:textId="77777777" w:rsidR="003A77C3" w:rsidRPr="00A87005" w:rsidRDefault="003A77C3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ประเทศที่กิจการจัดตั้ง</w:t>
            </w:r>
          </w:p>
        </w:tc>
        <w:tc>
          <w:tcPr>
            <w:tcW w:w="1802" w:type="dxa"/>
            <w:gridSpan w:val="3"/>
          </w:tcPr>
          <w:p w14:paraId="5343F465" w14:textId="77777777" w:rsidR="003A77C3" w:rsidRPr="00A87005" w:rsidDel="00685444" w:rsidRDefault="003A77C3" w:rsidP="009101B5">
            <w:pPr>
              <w:pStyle w:val="acctfourfigures"/>
              <w:tabs>
                <w:tab w:val="clear" w:pos="765"/>
              </w:tabs>
              <w:spacing w:line="350" w:lineRule="exact"/>
              <w:ind w:left="-129" w:right="-13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7103BAE7" w14:textId="77777777" w:rsidR="003A77C3" w:rsidRPr="00A87005" w:rsidDel="00685444" w:rsidRDefault="003A77C3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14:paraId="3726258E" w14:textId="77777777" w:rsidR="003A77C3" w:rsidRPr="00A87005" w:rsidDel="00685444" w:rsidRDefault="003A77C3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4D7B9951" w14:textId="77777777" w:rsidR="003A77C3" w:rsidRPr="00A87005" w:rsidDel="00685444" w:rsidRDefault="003A77C3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19B5A560" w14:textId="77777777" w:rsidR="003A77C3" w:rsidRPr="00A87005" w:rsidDel="00685444" w:rsidRDefault="003A77C3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8960B65" w14:textId="77777777" w:rsidR="003A77C3" w:rsidRPr="00A87005" w:rsidDel="00685444" w:rsidRDefault="003A77C3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5F401262" w14:textId="77777777" w:rsidR="003A77C3" w:rsidRPr="00A87005" w:rsidDel="00685444" w:rsidRDefault="003A77C3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380E1AA2" w14:textId="77777777" w:rsidR="003A77C3" w:rsidRPr="00A87005" w:rsidDel="00685444" w:rsidRDefault="003A77C3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21" w:type="dxa"/>
            <w:gridSpan w:val="3"/>
          </w:tcPr>
          <w:p w14:paraId="10209B50" w14:textId="77777777" w:rsidR="003A77C3" w:rsidRPr="00A87005" w:rsidDel="00685444" w:rsidRDefault="003A77C3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  <w:r w:rsidRPr="00A8700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  <w:r w:rsidRPr="00A8700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</w:tr>
      <w:tr w:rsidR="00DC339D" w:rsidRPr="00A87005" w14:paraId="0AB557A0" w14:textId="77777777" w:rsidTr="003D0DE9">
        <w:trPr>
          <w:cantSplit/>
          <w:trHeight w:val="389"/>
          <w:tblHeader/>
        </w:trPr>
        <w:tc>
          <w:tcPr>
            <w:tcW w:w="2070" w:type="dxa"/>
          </w:tcPr>
          <w:p w14:paraId="7C64F845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48956860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14:paraId="26D207B7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2" w:type="dxa"/>
            <w:shd w:val="clear" w:color="auto" w:fill="auto"/>
          </w:tcPr>
          <w:p w14:paraId="627EACFA" w14:textId="7A7831F4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30BEE72F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6B7D349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14:paraId="75316FDB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49D2AAF" w14:textId="0E4B3633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1C7B3473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3D97CE15" w14:textId="0FDC191D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14:paraId="03C9DF36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284DD73" w14:textId="6D77D7DC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6E3085E0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68CE161" w14:textId="592234E1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14:paraId="75AF1B94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9C1F8B2" w14:textId="48760A43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016EAF4B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E476F92" w14:textId="1EDF946F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14:paraId="658FE4AB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C44550A" w14:textId="32441BD5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447F4BC8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shd w:val="clear" w:color="auto" w:fill="auto"/>
          </w:tcPr>
          <w:p w14:paraId="628B07C1" w14:textId="1AE13E75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31</w:t>
            </w:r>
          </w:p>
        </w:tc>
      </w:tr>
      <w:tr w:rsidR="00DC339D" w:rsidRPr="00A87005" w14:paraId="0CDC8C5D" w14:textId="77777777" w:rsidTr="003D0DE9">
        <w:trPr>
          <w:cantSplit/>
          <w:trHeight w:val="389"/>
          <w:tblHeader/>
        </w:trPr>
        <w:tc>
          <w:tcPr>
            <w:tcW w:w="2070" w:type="dxa"/>
          </w:tcPr>
          <w:p w14:paraId="69EF46CD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1B7C10B9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14:paraId="019A526B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2" w:type="dxa"/>
            <w:shd w:val="clear" w:color="auto" w:fill="auto"/>
          </w:tcPr>
          <w:p w14:paraId="185871BF" w14:textId="1751597E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14105993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2490952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56F777BA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EB8F023" w14:textId="03B69026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47E15930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B2764A0" w14:textId="608AA066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214C0DF7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DC08D46" w14:textId="23D4BF76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5EF8C0BF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8074538" w14:textId="5756B8BA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19F7230D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9087BEB" w14:textId="5A7CEB2A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1586CA2E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F06F816" w14:textId="1A52B10E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796858BA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320D7C6" w14:textId="043E372D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0E0298AE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shd w:val="clear" w:color="auto" w:fill="auto"/>
          </w:tcPr>
          <w:p w14:paraId="14A80535" w14:textId="494F20D2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C339D" w:rsidRPr="00A87005" w14:paraId="5F9CA68C" w14:textId="77777777" w:rsidTr="003D0DE9">
        <w:trPr>
          <w:cantSplit/>
          <w:trHeight w:val="389"/>
          <w:tblHeader/>
        </w:trPr>
        <w:tc>
          <w:tcPr>
            <w:tcW w:w="2070" w:type="dxa"/>
          </w:tcPr>
          <w:p w14:paraId="0401718E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466DF6AE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14:paraId="039D3D7E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2" w:type="dxa"/>
            <w:shd w:val="clear" w:color="auto" w:fill="auto"/>
          </w:tcPr>
          <w:p w14:paraId="424CBACD" w14:textId="47A821A2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14A734E0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DA42627" w14:textId="06192C60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4D588986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8A0AE1F" w14:textId="181F165A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2744D04D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5F7E92D" w14:textId="290F3495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62B91699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1A4CEB6" w14:textId="7BA92DA5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5A9B01DE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7A39544" w14:textId="1BFB019A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9A20F98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93D1568" w14:textId="24490090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476B12CB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1BCD1AE" w14:textId="0318939F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73C4FB8A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6F2DCBC" w14:textId="1FA76443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0E0AFF07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shd w:val="clear" w:color="auto" w:fill="auto"/>
          </w:tcPr>
          <w:p w14:paraId="56E66424" w14:textId="72BF8E34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</w:t>
            </w:r>
          </w:p>
        </w:tc>
      </w:tr>
      <w:tr w:rsidR="00DC339D" w:rsidRPr="00A87005" w14:paraId="711C31FB" w14:textId="77777777" w:rsidTr="003D0DE9">
        <w:trPr>
          <w:cantSplit/>
          <w:trHeight w:val="389"/>
          <w:tblHeader/>
        </w:trPr>
        <w:tc>
          <w:tcPr>
            <w:tcW w:w="2070" w:type="dxa"/>
          </w:tcPr>
          <w:p w14:paraId="17AE312A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10A0C5BE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14:paraId="02CEC752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2" w:type="dxa"/>
            <w:gridSpan w:val="3"/>
            <w:shd w:val="clear" w:color="auto" w:fill="auto"/>
          </w:tcPr>
          <w:p w14:paraId="51C1383B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7C97060D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71" w:type="dxa"/>
            <w:gridSpan w:val="15"/>
            <w:shd w:val="clear" w:color="auto" w:fill="auto"/>
          </w:tcPr>
          <w:p w14:paraId="48D010AA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DC339D" w:rsidRPr="00A87005" w14:paraId="005A1633" w14:textId="77777777" w:rsidTr="003D0DE9">
        <w:trPr>
          <w:cantSplit/>
        </w:trPr>
        <w:tc>
          <w:tcPr>
            <w:tcW w:w="2070" w:type="dxa"/>
          </w:tcPr>
          <w:p w14:paraId="61B65D6C" w14:textId="77777777" w:rsidR="00DC339D" w:rsidRPr="00A87005" w:rsidRDefault="00DC339D" w:rsidP="00DC339D">
            <w:pPr>
              <w:spacing w:line="350" w:lineRule="exact"/>
              <w:ind w:right="28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700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890" w:type="dxa"/>
          </w:tcPr>
          <w:p w14:paraId="2C2AE029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191"/>
              </w:tabs>
              <w:spacing w:line="350" w:lineRule="exact"/>
              <w:ind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48" w:type="dxa"/>
          </w:tcPr>
          <w:p w14:paraId="03E65C44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812" w:type="dxa"/>
          </w:tcPr>
          <w:p w14:paraId="376E483D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529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CD61418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BCD9E94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529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A498701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753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1CD1923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19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44A4395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753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00F8C50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529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F86A318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753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B2B94E1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19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1FB4851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753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0121754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19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115CB6E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753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C2A139A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19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53ED036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753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5C69C95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19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F71C85D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753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6B204F28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19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1899449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753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31" w:type="dxa"/>
          </w:tcPr>
          <w:p w14:paraId="260A9DF2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19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DC339D" w:rsidRPr="00A87005" w14:paraId="4943B90C" w14:textId="77777777" w:rsidTr="003D0DE9">
        <w:trPr>
          <w:cantSplit/>
        </w:trPr>
        <w:tc>
          <w:tcPr>
            <w:tcW w:w="2070" w:type="dxa"/>
          </w:tcPr>
          <w:p w14:paraId="1B12485E" w14:textId="77777777" w:rsidR="00DC339D" w:rsidRPr="00A87005" w:rsidRDefault="00DC339D" w:rsidP="00DC339D">
            <w:pPr>
              <w:spacing w:line="350" w:lineRule="exact"/>
              <w:ind w:right="28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7005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อี</w:t>
            </w:r>
          </w:p>
        </w:tc>
        <w:tc>
          <w:tcPr>
            <w:tcW w:w="1890" w:type="dxa"/>
          </w:tcPr>
          <w:p w14:paraId="276F0D93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การผลิตโคมไฟฟ้า</w:t>
            </w:r>
          </w:p>
        </w:tc>
        <w:tc>
          <w:tcPr>
            <w:tcW w:w="1348" w:type="dxa"/>
          </w:tcPr>
          <w:p w14:paraId="6A6896F1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1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812" w:type="dxa"/>
          </w:tcPr>
          <w:p w14:paraId="497393E3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308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1FD3A5D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AB4E5E4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8E42915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408C885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68"/>
              </w:tabs>
              <w:spacing w:line="350" w:lineRule="exac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0017180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26C3DE1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68"/>
              </w:tabs>
              <w:spacing w:line="350" w:lineRule="exac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D8E9651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2295009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68"/>
              </w:tabs>
              <w:spacing w:line="350" w:lineRule="exac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5F032FF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AE156A7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1C5FB71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34BEF6D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28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32CE61E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C84C53E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28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C8FCC25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73977224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68"/>
              </w:tabs>
              <w:spacing w:line="350" w:lineRule="exac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402D2F4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31" w:type="dxa"/>
          </w:tcPr>
          <w:p w14:paraId="4B63A87E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68"/>
              </w:tabs>
              <w:spacing w:line="350" w:lineRule="exac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C339D" w:rsidRPr="00A87005" w14:paraId="4EADA3E2" w14:textId="77777777" w:rsidTr="003D0DE9">
        <w:trPr>
          <w:cantSplit/>
        </w:trPr>
        <w:tc>
          <w:tcPr>
            <w:tcW w:w="2070" w:type="dxa"/>
          </w:tcPr>
          <w:p w14:paraId="461EE1F1" w14:textId="77777777" w:rsidR="00DC339D" w:rsidRPr="00A87005" w:rsidRDefault="00DC339D" w:rsidP="00DC339D">
            <w:pPr>
              <w:spacing w:line="35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7005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bookmarkStart w:id="1" w:name="_Hlk39416793"/>
            <w:r w:rsidRPr="00A87005">
              <w:rPr>
                <w:rFonts w:ascii="Angsana New" w:hAnsi="Angsana New"/>
                <w:sz w:val="26"/>
                <w:szCs w:val="26"/>
                <w:cs/>
              </w:rPr>
              <w:t>แมนูแฟคเจอริ่ง</w:t>
            </w:r>
            <w:r w:rsidRPr="00A8700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87005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bookmarkEnd w:id="1"/>
          </w:p>
        </w:tc>
        <w:tc>
          <w:tcPr>
            <w:tcW w:w="1890" w:type="dxa"/>
          </w:tcPr>
          <w:p w14:paraId="29CEB990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308"/>
              </w:tabs>
              <w:spacing w:line="350" w:lineRule="exact"/>
              <w:ind w:left="-79" w:right="-79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</w:tcPr>
          <w:p w14:paraId="7AB18913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left" w:pos="0"/>
                <w:tab w:val="decimal" w:pos="362"/>
              </w:tabs>
              <w:spacing w:line="350" w:lineRule="exact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14:paraId="07E48DD9" w14:textId="21F705CA" w:rsidR="00DC339D" w:rsidRPr="00A87005" w:rsidRDefault="00C2447D" w:rsidP="00DC339D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</w:tcPr>
          <w:p w14:paraId="66227FB1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4899C8A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</w:tcPr>
          <w:p w14:paraId="3E4741E9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EB85113" w14:textId="030D0695" w:rsidR="00DC339D" w:rsidRPr="00A87005" w:rsidRDefault="00C2447D" w:rsidP="00DC339D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140,000</w:t>
            </w:r>
          </w:p>
        </w:tc>
        <w:tc>
          <w:tcPr>
            <w:tcW w:w="180" w:type="dxa"/>
          </w:tcPr>
          <w:p w14:paraId="100B200B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5D90D2E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90,000</w:t>
            </w:r>
          </w:p>
        </w:tc>
        <w:tc>
          <w:tcPr>
            <w:tcW w:w="180" w:type="dxa"/>
          </w:tcPr>
          <w:p w14:paraId="42DB669E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5FC8B1F" w14:textId="022B0A27" w:rsidR="00DC339D" w:rsidRPr="00A87005" w:rsidRDefault="00C2447D" w:rsidP="00DC339D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149,392</w:t>
            </w:r>
          </w:p>
        </w:tc>
        <w:tc>
          <w:tcPr>
            <w:tcW w:w="180" w:type="dxa"/>
          </w:tcPr>
          <w:p w14:paraId="7472084A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5B4EB9A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99,392</w:t>
            </w:r>
          </w:p>
        </w:tc>
        <w:tc>
          <w:tcPr>
            <w:tcW w:w="180" w:type="dxa"/>
          </w:tcPr>
          <w:p w14:paraId="18BF625E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12D6773" w14:textId="326EDF89" w:rsidR="00DC339D" w:rsidRPr="00A87005" w:rsidRDefault="00C2447D" w:rsidP="00DC339D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5E65C34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16BFDED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6F93388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713AB85A" w14:textId="72EACC76" w:rsidR="00DC339D" w:rsidRPr="00A87005" w:rsidRDefault="00C2447D" w:rsidP="00DC339D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149,392</w:t>
            </w:r>
          </w:p>
        </w:tc>
        <w:tc>
          <w:tcPr>
            <w:tcW w:w="180" w:type="dxa"/>
          </w:tcPr>
          <w:p w14:paraId="74BF4DA0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6A11F9EB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99,392</w:t>
            </w:r>
          </w:p>
        </w:tc>
      </w:tr>
      <w:tr w:rsidR="00DC339D" w:rsidRPr="00A87005" w14:paraId="2B293DA3" w14:textId="77777777" w:rsidTr="003D0DE9">
        <w:trPr>
          <w:cantSplit/>
        </w:trPr>
        <w:tc>
          <w:tcPr>
            <w:tcW w:w="2070" w:type="dxa"/>
          </w:tcPr>
          <w:p w14:paraId="7674E413" w14:textId="77777777" w:rsidR="00DC339D" w:rsidRPr="00A87005" w:rsidRDefault="00DC339D" w:rsidP="00DC339D">
            <w:pPr>
              <w:spacing w:line="35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7005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แอล แอนด์ อี </w:t>
            </w:r>
          </w:p>
        </w:tc>
        <w:tc>
          <w:tcPr>
            <w:tcW w:w="1890" w:type="dxa"/>
          </w:tcPr>
          <w:p w14:paraId="7D5E97F9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308"/>
              </w:tabs>
              <w:spacing w:line="350" w:lineRule="exact"/>
              <w:ind w:left="-79" w:right="-79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การผลิตโคมไฟฟ้า</w:t>
            </w:r>
            <w:r w:rsidRPr="00A8700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LED</w:t>
            </w:r>
            <w:r w:rsidRPr="00A87005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</w:p>
        </w:tc>
        <w:tc>
          <w:tcPr>
            <w:tcW w:w="1348" w:type="dxa"/>
          </w:tcPr>
          <w:p w14:paraId="30F91B07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1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812" w:type="dxa"/>
          </w:tcPr>
          <w:p w14:paraId="5F8EA0DA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DBDA5B5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F8AFAC6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1C37F08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3ED2E8D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68"/>
              </w:tabs>
              <w:spacing w:line="350" w:lineRule="exac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D1F8621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D696E96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68"/>
              </w:tabs>
              <w:spacing w:line="350" w:lineRule="exac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0C45F16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880ACBB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B6F3E54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5B6DF6E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3A63A4E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B1796C8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3004556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C709D15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746E1E1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555457DE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FBBC567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0190CD86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C339D" w:rsidRPr="00A87005" w14:paraId="02FEE333" w14:textId="77777777" w:rsidTr="003D0DE9">
        <w:trPr>
          <w:cantSplit/>
        </w:trPr>
        <w:tc>
          <w:tcPr>
            <w:tcW w:w="2070" w:type="dxa"/>
          </w:tcPr>
          <w:p w14:paraId="682E5348" w14:textId="77777777" w:rsidR="00DC339D" w:rsidRPr="00A87005" w:rsidRDefault="00DC339D" w:rsidP="00DC339D">
            <w:pPr>
              <w:spacing w:line="35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7005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A87005">
              <w:rPr>
                <w:rFonts w:ascii="Angsana New" w:hAnsi="Angsana New"/>
                <w:sz w:val="26"/>
                <w:szCs w:val="26"/>
                <w:cs/>
              </w:rPr>
              <w:t>โซลิดสเตท จำกัด</w:t>
            </w:r>
          </w:p>
        </w:tc>
        <w:tc>
          <w:tcPr>
            <w:tcW w:w="1890" w:type="dxa"/>
          </w:tcPr>
          <w:p w14:paraId="543DD7EB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308"/>
              </w:tabs>
              <w:spacing w:line="350" w:lineRule="exact"/>
              <w:ind w:left="101" w:right="-79" w:hanging="18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</w:t>
            </w:r>
            <w:r w:rsidRPr="00A8700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 xml:space="preserve">อุปกรณ์และหลอด </w:t>
            </w:r>
            <w:r w:rsidRPr="00A8700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LED</w:t>
            </w:r>
            <w:r w:rsidRPr="00A87005"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  <w:t xml:space="preserve"> </w:t>
            </w:r>
          </w:p>
        </w:tc>
        <w:tc>
          <w:tcPr>
            <w:tcW w:w="1348" w:type="dxa"/>
          </w:tcPr>
          <w:p w14:paraId="639143F6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left" w:pos="11"/>
                <w:tab w:val="decimal" w:pos="362"/>
              </w:tabs>
              <w:spacing w:line="350" w:lineRule="exact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14:paraId="56E91C4B" w14:textId="4FE53F92" w:rsidR="00DC339D" w:rsidRPr="00A87005" w:rsidRDefault="00C2447D" w:rsidP="00DC339D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</w:tcPr>
          <w:p w14:paraId="47EF409D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08E98EF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</w:tcPr>
          <w:p w14:paraId="398DD0C2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08E6457" w14:textId="5140C0CA" w:rsidR="00DC339D" w:rsidRPr="00A87005" w:rsidRDefault="00C2447D" w:rsidP="00DC339D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60,000</w:t>
            </w:r>
          </w:p>
        </w:tc>
        <w:tc>
          <w:tcPr>
            <w:tcW w:w="180" w:type="dxa"/>
          </w:tcPr>
          <w:p w14:paraId="41AC2A7B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4E69877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60,000</w:t>
            </w:r>
          </w:p>
        </w:tc>
        <w:tc>
          <w:tcPr>
            <w:tcW w:w="180" w:type="dxa"/>
          </w:tcPr>
          <w:p w14:paraId="1D73B04D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A3F2DBF" w14:textId="7B4CF9DF" w:rsidR="00DC339D" w:rsidRPr="00A87005" w:rsidRDefault="00C2447D" w:rsidP="00DC339D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60,000</w:t>
            </w:r>
          </w:p>
        </w:tc>
        <w:tc>
          <w:tcPr>
            <w:tcW w:w="180" w:type="dxa"/>
          </w:tcPr>
          <w:p w14:paraId="64CAE5EE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6E3CAE1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60,000</w:t>
            </w:r>
          </w:p>
        </w:tc>
        <w:tc>
          <w:tcPr>
            <w:tcW w:w="180" w:type="dxa"/>
          </w:tcPr>
          <w:p w14:paraId="7BEAF765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021DFD9" w14:textId="6282540C" w:rsidR="00DC339D" w:rsidRPr="00A87005" w:rsidRDefault="00C2447D" w:rsidP="00DC339D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E952894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B4277B5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FF7169F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352BB09F" w14:textId="31600741" w:rsidR="00DC339D" w:rsidRPr="00A87005" w:rsidRDefault="00C2447D" w:rsidP="00DC339D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60,000</w:t>
            </w:r>
          </w:p>
        </w:tc>
        <w:tc>
          <w:tcPr>
            <w:tcW w:w="180" w:type="dxa"/>
          </w:tcPr>
          <w:p w14:paraId="68239BF3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3922B177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60,000</w:t>
            </w:r>
          </w:p>
        </w:tc>
      </w:tr>
      <w:tr w:rsidR="00DC339D" w:rsidRPr="00A87005" w14:paraId="450B170E" w14:textId="77777777" w:rsidTr="003D0DE9">
        <w:trPr>
          <w:cantSplit/>
        </w:trPr>
        <w:tc>
          <w:tcPr>
            <w:tcW w:w="2070" w:type="dxa"/>
          </w:tcPr>
          <w:p w14:paraId="075EBB27" w14:textId="77777777" w:rsidR="00DC339D" w:rsidRPr="00A87005" w:rsidRDefault="00DC339D" w:rsidP="00DC339D">
            <w:pPr>
              <w:spacing w:line="35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7005">
              <w:rPr>
                <w:rFonts w:ascii="Angsana New" w:hAnsi="Angsana New"/>
                <w:sz w:val="26"/>
                <w:szCs w:val="26"/>
              </w:rPr>
              <w:t xml:space="preserve">L&amp;E Myanmar    </w:t>
            </w:r>
          </w:p>
        </w:tc>
        <w:tc>
          <w:tcPr>
            <w:tcW w:w="1890" w:type="dxa"/>
          </w:tcPr>
          <w:p w14:paraId="583E6D4F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-81"/>
              </w:tabs>
              <w:spacing w:line="350" w:lineRule="exact"/>
              <w:ind w:left="-79" w:right="-79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ส่งเสริมการขายและ</w:t>
            </w:r>
          </w:p>
        </w:tc>
        <w:tc>
          <w:tcPr>
            <w:tcW w:w="1348" w:type="dxa"/>
          </w:tcPr>
          <w:p w14:paraId="6DF44BA0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1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สาธารณรัฐแห่ง</w:t>
            </w:r>
          </w:p>
        </w:tc>
        <w:tc>
          <w:tcPr>
            <w:tcW w:w="812" w:type="dxa"/>
          </w:tcPr>
          <w:p w14:paraId="5006252C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6CCE021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CBF0EFB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8AE877A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A903A6C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A1E18AD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FA57DB6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AD4994B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909948F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F950246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285067B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456685D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1EE7CCB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5365CBF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19105E4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39BFB5B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7206B1E4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5E35DE2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7E9569DC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C339D" w:rsidRPr="00A87005" w14:paraId="587719FA" w14:textId="77777777" w:rsidTr="003D0DE9">
        <w:trPr>
          <w:cantSplit/>
        </w:trPr>
        <w:tc>
          <w:tcPr>
            <w:tcW w:w="2070" w:type="dxa"/>
          </w:tcPr>
          <w:p w14:paraId="558050EC" w14:textId="77777777" w:rsidR="00DC339D" w:rsidRPr="00A87005" w:rsidRDefault="00DC339D" w:rsidP="00DC339D">
            <w:pPr>
              <w:spacing w:line="35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7005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 w:rsidRPr="00A87005">
              <w:rPr>
                <w:rFonts w:ascii="Angsana New" w:hAnsi="Angsana New"/>
                <w:sz w:val="26"/>
                <w:szCs w:val="26"/>
              </w:rPr>
              <w:t>Co.,</w:t>
            </w:r>
            <w:r w:rsidRPr="00A8700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87005">
              <w:rPr>
                <w:rFonts w:ascii="Angsana New" w:hAnsi="Angsana New"/>
                <w:sz w:val="26"/>
                <w:szCs w:val="26"/>
              </w:rPr>
              <w:t>Ltd.</w:t>
            </w:r>
          </w:p>
        </w:tc>
        <w:tc>
          <w:tcPr>
            <w:tcW w:w="1890" w:type="dxa"/>
          </w:tcPr>
          <w:p w14:paraId="36AD4999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114"/>
              </w:tabs>
              <w:spacing w:line="350" w:lineRule="exact"/>
              <w:ind w:left="-97" w:right="-79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</w:t>
            </w:r>
            <w:r w:rsidRPr="00A8700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บริการหลังการขาย</w:t>
            </w:r>
          </w:p>
        </w:tc>
        <w:tc>
          <w:tcPr>
            <w:tcW w:w="1348" w:type="dxa"/>
          </w:tcPr>
          <w:p w14:paraId="30ED4095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101"/>
              </w:tabs>
              <w:spacing w:line="350" w:lineRule="exact"/>
              <w:ind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สหภาพเมียนมาร์</w:t>
            </w:r>
          </w:p>
        </w:tc>
        <w:tc>
          <w:tcPr>
            <w:tcW w:w="812" w:type="dxa"/>
          </w:tcPr>
          <w:p w14:paraId="18D37158" w14:textId="0E859542" w:rsidR="00DC339D" w:rsidRPr="00A87005" w:rsidRDefault="00C2447D" w:rsidP="00DC339D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90.00</w:t>
            </w:r>
          </w:p>
        </w:tc>
        <w:tc>
          <w:tcPr>
            <w:tcW w:w="180" w:type="dxa"/>
          </w:tcPr>
          <w:p w14:paraId="02AFEEF3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26E99AC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90.00</w:t>
            </w:r>
          </w:p>
        </w:tc>
        <w:tc>
          <w:tcPr>
            <w:tcW w:w="180" w:type="dxa"/>
          </w:tcPr>
          <w:p w14:paraId="580A3A92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B75D0C7" w14:textId="78F1F59E" w:rsidR="00DC339D" w:rsidRPr="00A87005" w:rsidRDefault="00C2447D" w:rsidP="00DC339D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1,648</w:t>
            </w:r>
          </w:p>
        </w:tc>
        <w:tc>
          <w:tcPr>
            <w:tcW w:w="180" w:type="dxa"/>
          </w:tcPr>
          <w:p w14:paraId="11D71EB0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</w:tcPr>
          <w:p w14:paraId="04C108DA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1,648</w:t>
            </w:r>
          </w:p>
        </w:tc>
        <w:tc>
          <w:tcPr>
            <w:tcW w:w="180" w:type="dxa"/>
          </w:tcPr>
          <w:p w14:paraId="7C7D4E89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308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6E3AD893" w14:textId="75142220" w:rsidR="00DC339D" w:rsidRPr="00A87005" w:rsidRDefault="00C2447D" w:rsidP="00DC339D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1,483</w:t>
            </w:r>
          </w:p>
        </w:tc>
        <w:tc>
          <w:tcPr>
            <w:tcW w:w="180" w:type="dxa"/>
          </w:tcPr>
          <w:p w14:paraId="62937483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DE9C232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1,483</w:t>
            </w:r>
          </w:p>
        </w:tc>
        <w:tc>
          <w:tcPr>
            <w:tcW w:w="180" w:type="dxa"/>
          </w:tcPr>
          <w:p w14:paraId="1BCBD4A1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308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5A8DD81" w14:textId="3CDF42ED" w:rsidR="00DC339D" w:rsidRPr="00A87005" w:rsidRDefault="00C2447D" w:rsidP="00DC339D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46A6D4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37B14B8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3D69A6F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2AEF41A8" w14:textId="237632D8" w:rsidR="00DC339D" w:rsidRPr="00A87005" w:rsidRDefault="00C2447D" w:rsidP="00DC339D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1,483</w:t>
            </w:r>
          </w:p>
        </w:tc>
        <w:tc>
          <w:tcPr>
            <w:tcW w:w="180" w:type="dxa"/>
          </w:tcPr>
          <w:p w14:paraId="37B69FC0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741B5ACB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1,483</w:t>
            </w:r>
          </w:p>
        </w:tc>
      </w:tr>
      <w:tr w:rsidR="00DC339D" w:rsidRPr="00A87005" w14:paraId="69BA36C9" w14:textId="77777777" w:rsidTr="003D0DE9">
        <w:trPr>
          <w:cantSplit/>
        </w:trPr>
        <w:tc>
          <w:tcPr>
            <w:tcW w:w="2070" w:type="dxa"/>
          </w:tcPr>
          <w:p w14:paraId="6C2C6BF3" w14:textId="77777777" w:rsidR="00DC339D" w:rsidRPr="00A87005" w:rsidRDefault="00DC339D" w:rsidP="00DC339D">
            <w:pPr>
              <w:spacing w:line="35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87005">
              <w:rPr>
                <w:rFonts w:ascii="Angsana New" w:hAnsi="Angsana New"/>
                <w:sz w:val="24"/>
                <w:szCs w:val="24"/>
              </w:rPr>
              <w:t>LIGHTING&amp;EQUIPMENT</w:t>
            </w:r>
          </w:p>
        </w:tc>
        <w:tc>
          <w:tcPr>
            <w:tcW w:w="1890" w:type="dxa"/>
          </w:tcPr>
          <w:p w14:paraId="7F364B33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-81"/>
              </w:tabs>
              <w:spacing w:line="350" w:lineRule="exact"/>
              <w:ind w:left="-79" w:right="-79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การผลิตอุปกรณ์ไฟฟ้า</w:t>
            </w:r>
          </w:p>
        </w:tc>
        <w:tc>
          <w:tcPr>
            <w:tcW w:w="1348" w:type="dxa"/>
          </w:tcPr>
          <w:p w14:paraId="60EFE287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0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สาธารณรัฐสังคม</w:t>
            </w:r>
          </w:p>
        </w:tc>
        <w:tc>
          <w:tcPr>
            <w:tcW w:w="812" w:type="dxa"/>
          </w:tcPr>
          <w:p w14:paraId="6DD250BF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870AB52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5692D0C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EF21168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79299C5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E221658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</w:tcPr>
          <w:p w14:paraId="7CC030DD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41F9B13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308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7B8D0D6D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D491398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78197F2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1AEDDC8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308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C7F0458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FD670C5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0B1165F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4B42E6D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1F65E570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31FCB5D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15C961D0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C339D" w:rsidRPr="00A87005" w14:paraId="013850AF" w14:textId="77777777" w:rsidTr="003D0DE9">
        <w:trPr>
          <w:cantSplit/>
        </w:trPr>
        <w:tc>
          <w:tcPr>
            <w:tcW w:w="2070" w:type="dxa"/>
          </w:tcPr>
          <w:p w14:paraId="27D4AF23" w14:textId="77777777" w:rsidR="00DC339D" w:rsidRPr="00A87005" w:rsidRDefault="00DC339D" w:rsidP="00DC339D">
            <w:pPr>
              <w:spacing w:line="35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87005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A87005">
              <w:rPr>
                <w:rFonts w:ascii="Angsana New" w:hAnsi="Angsana New"/>
                <w:sz w:val="24"/>
                <w:szCs w:val="24"/>
              </w:rPr>
              <w:t>(VIETNAM)</w:t>
            </w:r>
            <w:r w:rsidRPr="00A87005">
              <w:rPr>
                <w:rFonts w:ascii="Angsana New" w:hAnsi="Angsana New"/>
                <w:color w:val="FFFFFF"/>
                <w:sz w:val="24"/>
                <w:szCs w:val="24"/>
              </w:rPr>
              <w:t>-</w:t>
            </w:r>
            <w:r w:rsidRPr="00A87005">
              <w:rPr>
                <w:rFonts w:ascii="Angsana New" w:hAnsi="Angsana New"/>
                <w:sz w:val="24"/>
                <w:szCs w:val="24"/>
              </w:rPr>
              <w:t xml:space="preserve">COMPANY </w:t>
            </w:r>
          </w:p>
          <w:p w14:paraId="254F9DB2" w14:textId="77777777" w:rsidR="00DC339D" w:rsidRPr="00A87005" w:rsidRDefault="00DC339D" w:rsidP="00DC339D">
            <w:pPr>
              <w:spacing w:line="35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87005">
              <w:rPr>
                <w:rFonts w:ascii="Angsana New" w:hAnsi="Angsana New"/>
                <w:sz w:val="24"/>
                <w:szCs w:val="24"/>
              </w:rPr>
              <w:t xml:space="preserve">   LIMITED</w:t>
            </w:r>
          </w:p>
        </w:tc>
        <w:tc>
          <w:tcPr>
            <w:tcW w:w="1890" w:type="dxa"/>
          </w:tcPr>
          <w:p w14:paraId="7A61702E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114"/>
              </w:tabs>
              <w:spacing w:line="350" w:lineRule="exact"/>
              <w:ind w:left="-97" w:right="-79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48" w:type="dxa"/>
          </w:tcPr>
          <w:p w14:paraId="07198F99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101"/>
              </w:tabs>
              <w:spacing w:line="350" w:lineRule="exact"/>
              <w:ind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นิยมเวียดนาม</w:t>
            </w:r>
          </w:p>
        </w:tc>
        <w:tc>
          <w:tcPr>
            <w:tcW w:w="812" w:type="dxa"/>
          </w:tcPr>
          <w:p w14:paraId="7D862CF9" w14:textId="77777777" w:rsidR="00DC339D" w:rsidRDefault="00DC339D" w:rsidP="00DC339D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62E9DC5D" w14:textId="5AB7E67C" w:rsidR="00C2447D" w:rsidRPr="00A87005" w:rsidRDefault="00C2447D" w:rsidP="00DC339D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100.00</w:t>
            </w:r>
          </w:p>
        </w:tc>
        <w:tc>
          <w:tcPr>
            <w:tcW w:w="180" w:type="dxa"/>
          </w:tcPr>
          <w:p w14:paraId="40B7B5ED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2CB0C47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22A2EF10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100.00</w:t>
            </w:r>
          </w:p>
        </w:tc>
        <w:tc>
          <w:tcPr>
            <w:tcW w:w="180" w:type="dxa"/>
          </w:tcPr>
          <w:p w14:paraId="5FBA0889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99237A0" w14:textId="77777777" w:rsidR="00DC339D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6529A5C1" w14:textId="2EA938B7" w:rsidR="00C2447D" w:rsidRPr="00A87005" w:rsidRDefault="00C2447D" w:rsidP="00DC339D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32,249</w:t>
            </w:r>
          </w:p>
        </w:tc>
        <w:tc>
          <w:tcPr>
            <w:tcW w:w="180" w:type="dxa"/>
          </w:tcPr>
          <w:p w14:paraId="09C8C5A4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</w:tcPr>
          <w:p w14:paraId="7652E6F6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317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65736905" w14:textId="1F81644A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32,249</w:t>
            </w:r>
          </w:p>
        </w:tc>
        <w:tc>
          <w:tcPr>
            <w:tcW w:w="180" w:type="dxa"/>
          </w:tcPr>
          <w:p w14:paraId="1790D630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308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CF22872" w14:textId="519DB113" w:rsidR="00DC339D" w:rsidRPr="00A87005" w:rsidRDefault="00C2447D" w:rsidP="00DC339D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32,249</w:t>
            </w:r>
          </w:p>
        </w:tc>
        <w:tc>
          <w:tcPr>
            <w:tcW w:w="180" w:type="dxa"/>
            <w:vAlign w:val="bottom"/>
          </w:tcPr>
          <w:p w14:paraId="7106948C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603A6FA" w14:textId="77A91E58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32,249</w:t>
            </w:r>
          </w:p>
        </w:tc>
        <w:tc>
          <w:tcPr>
            <w:tcW w:w="180" w:type="dxa"/>
            <w:vAlign w:val="bottom"/>
          </w:tcPr>
          <w:p w14:paraId="55298ACD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308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D84789" w14:textId="5C174D85" w:rsidR="00DC339D" w:rsidRPr="00A87005" w:rsidRDefault="00C2447D" w:rsidP="00DC339D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3D572B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B45E4F7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136D9121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D6557B5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16EF9783" w14:textId="77777777" w:rsidR="00DC339D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94E1BA8" w14:textId="71BEF47E" w:rsidR="00C2447D" w:rsidRPr="00A87005" w:rsidRDefault="00C2447D" w:rsidP="00DC339D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32,249</w:t>
            </w:r>
          </w:p>
        </w:tc>
        <w:tc>
          <w:tcPr>
            <w:tcW w:w="180" w:type="dxa"/>
          </w:tcPr>
          <w:p w14:paraId="1487BE1F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369566AE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C90FCA0" w14:textId="525343A8" w:rsidR="00DC339D" w:rsidRPr="00A87005" w:rsidRDefault="003D0DE9" w:rsidP="00DC339D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0DE9">
              <w:rPr>
                <w:rFonts w:ascii="Angsana New" w:hAnsi="Angsana New" w:cs="Angsana New"/>
                <w:sz w:val="26"/>
                <w:szCs w:val="26"/>
              </w:rPr>
              <w:t>32,249</w:t>
            </w:r>
          </w:p>
        </w:tc>
      </w:tr>
      <w:tr w:rsidR="00DC339D" w:rsidRPr="00A87005" w14:paraId="45C161B2" w14:textId="77777777" w:rsidTr="003D0DE9">
        <w:trPr>
          <w:cantSplit/>
        </w:trPr>
        <w:tc>
          <w:tcPr>
            <w:tcW w:w="2070" w:type="dxa"/>
          </w:tcPr>
          <w:p w14:paraId="687BF2C8" w14:textId="77777777" w:rsidR="00DC339D" w:rsidRPr="00A87005" w:rsidRDefault="00DC339D" w:rsidP="00DC339D">
            <w:pPr>
              <w:spacing w:line="35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90" w:type="dxa"/>
          </w:tcPr>
          <w:p w14:paraId="761DDF1C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48" w:type="dxa"/>
          </w:tcPr>
          <w:p w14:paraId="73053585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2" w:type="dxa"/>
          </w:tcPr>
          <w:p w14:paraId="29E3355D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C8308FB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9FC30A5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AE2EAE7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E5A8C43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2C3D95B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E764B01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B284220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27D9A85" w14:textId="54D2B4CC" w:rsidR="00DC339D" w:rsidRPr="00A87005" w:rsidRDefault="00C2447D" w:rsidP="00DC339D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243,124</w:t>
            </w:r>
          </w:p>
        </w:tc>
        <w:tc>
          <w:tcPr>
            <w:tcW w:w="180" w:type="dxa"/>
          </w:tcPr>
          <w:p w14:paraId="679DB270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7D34F87" w14:textId="21A5AEFE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193,124</w:t>
            </w:r>
          </w:p>
        </w:tc>
        <w:tc>
          <w:tcPr>
            <w:tcW w:w="180" w:type="dxa"/>
          </w:tcPr>
          <w:p w14:paraId="709EA38A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F4D980" w14:textId="0505D5D7" w:rsidR="00DC339D" w:rsidRPr="00A87005" w:rsidRDefault="00C2447D" w:rsidP="00DC339D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48BA6D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4A08B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12FD021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25087CF" w14:textId="647B3E99" w:rsidR="00DC339D" w:rsidRPr="00A87005" w:rsidRDefault="00C2447D" w:rsidP="00DC339D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243,124</w:t>
            </w:r>
          </w:p>
        </w:tc>
        <w:tc>
          <w:tcPr>
            <w:tcW w:w="180" w:type="dxa"/>
          </w:tcPr>
          <w:p w14:paraId="7676F9EC" w14:textId="77777777" w:rsidR="00DC339D" w:rsidRPr="00A87005" w:rsidRDefault="00DC339D" w:rsidP="00DC339D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</w:tcPr>
          <w:p w14:paraId="4D5EB7E3" w14:textId="371A30B7" w:rsidR="00DC339D" w:rsidRPr="00A87005" w:rsidRDefault="003D0DE9" w:rsidP="00DC339D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0DE9">
              <w:rPr>
                <w:rFonts w:ascii="Angsana New" w:hAnsi="Angsana New" w:cs="Angsana New"/>
                <w:b/>
                <w:bCs/>
                <w:sz w:val="26"/>
                <w:szCs w:val="26"/>
              </w:rPr>
              <w:t>193,124</w:t>
            </w:r>
          </w:p>
        </w:tc>
      </w:tr>
    </w:tbl>
    <w:p w14:paraId="2C005E7D" w14:textId="5030BE49" w:rsidR="00FA41AD" w:rsidRDefault="00FA41AD" w:rsidP="00910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350" w:lineRule="exact"/>
        <w:rPr>
          <w:rFonts w:ascii="Angsana New" w:hAnsi="Angsana New"/>
          <w:sz w:val="30"/>
          <w:szCs w:val="30"/>
          <w:lang w:val="en-GB"/>
        </w:rPr>
      </w:pPr>
    </w:p>
    <w:p w14:paraId="0FAC64B7" w14:textId="5CD9FE66" w:rsidR="00617B5C" w:rsidRDefault="00617B5C" w:rsidP="00617B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350" w:lineRule="exact"/>
        <w:rPr>
          <w:rFonts w:ascii="Angsana New" w:hAnsi="Angsana New"/>
          <w:sz w:val="30"/>
          <w:szCs w:val="30"/>
          <w:lang w:val="en-GB"/>
        </w:rPr>
      </w:pPr>
      <w:r w:rsidRPr="00A87005">
        <w:rPr>
          <w:rFonts w:ascii="Angsana New" w:hAnsi="Angsana New" w:hint="cs"/>
          <w:sz w:val="30"/>
          <w:szCs w:val="30"/>
          <w:cs/>
          <w:lang w:val="en-GB"/>
        </w:rPr>
        <w:t>บริษัทไม่มีเงินปันผลรับจากบริษัทย่อยสำหรับแต่ละงวด</w:t>
      </w:r>
      <w:r w:rsidR="00DC339D">
        <w:rPr>
          <w:rFonts w:ascii="Angsana New" w:hAnsi="Angsana New" w:hint="cs"/>
          <w:sz w:val="30"/>
          <w:szCs w:val="30"/>
          <w:cs/>
          <w:lang w:val="en-GB"/>
        </w:rPr>
        <w:t>หก</w:t>
      </w:r>
      <w:r>
        <w:rPr>
          <w:rFonts w:ascii="Angsana New" w:hAnsi="Angsana New" w:hint="cs"/>
          <w:sz w:val="30"/>
          <w:szCs w:val="30"/>
          <w:cs/>
          <w:lang w:val="en-GB"/>
        </w:rPr>
        <w:t>เดือน</w:t>
      </w:r>
      <w:r w:rsidRPr="00A87005">
        <w:rPr>
          <w:rFonts w:ascii="Angsana New" w:hAnsi="Angsana New" w:hint="cs"/>
          <w:sz w:val="30"/>
          <w:szCs w:val="30"/>
          <w:cs/>
          <w:lang w:val="en-GB"/>
        </w:rPr>
        <w:t xml:space="preserve">สิ้นสุดวันที่ </w:t>
      </w:r>
      <w:r w:rsidR="00DC339D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 w:rsidR="00DC339D">
        <w:rPr>
          <w:rFonts w:ascii="Angsana New" w:hAnsi="Angsana New" w:hint="cs"/>
          <w:sz w:val="30"/>
          <w:szCs w:val="30"/>
          <w:cs/>
        </w:rPr>
        <w:t>มิถุนายน</w:t>
      </w:r>
      <w:r w:rsidRPr="00A87005">
        <w:rPr>
          <w:rFonts w:ascii="Angsana New" w:hAnsi="Angsana New" w:hint="cs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z w:val="30"/>
          <w:szCs w:val="30"/>
        </w:rPr>
        <w:t>25</w:t>
      </w:r>
      <w:r w:rsidRPr="00A87005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/>
          <w:sz w:val="30"/>
          <w:szCs w:val="30"/>
        </w:rPr>
        <w:t>3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 w:hint="cs"/>
          <w:sz w:val="30"/>
          <w:szCs w:val="30"/>
          <w:cs/>
          <w:lang w:val="en-GB"/>
        </w:rPr>
        <w:t>และ</w:t>
      </w:r>
      <w:r>
        <w:rPr>
          <w:rFonts w:ascii="Angsana New" w:hAnsi="Angsana New"/>
          <w:sz w:val="30"/>
          <w:szCs w:val="30"/>
          <w:lang w:val="en-GB"/>
        </w:rPr>
        <w:t xml:space="preserve"> </w:t>
      </w:r>
      <w:r w:rsidRPr="00A87005">
        <w:rPr>
          <w:rFonts w:ascii="Angsana New" w:hAnsi="Angsana New"/>
          <w:sz w:val="30"/>
          <w:szCs w:val="30"/>
          <w:lang w:val="en-GB"/>
        </w:rPr>
        <w:t>256</w:t>
      </w:r>
      <w:r>
        <w:rPr>
          <w:rFonts w:ascii="Angsana New" w:hAnsi="Angsana New" w:hint="cs"/>
          <w:sz w:val="30"/>
          <w:szCs w:val="30"/>
          <w:cs/>
          <w:lang w:val="en-GB"/>
        </w:rPr>
        <w:t>2</w:t>
      </w:r>
    </w:p>
    <w:p w14:paraId="3F9294DF" w14:textId="30C84468" w:rsidR="00617B5C" w:rsidRPr="00617B5C" w:rsidRDefault="00617B5C" w:rsidP="00910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350" w:lineRule="exact"/>
        <w:rPr>
          <w:rFonts w:ascii="Angsana New" w:hAnsi="Angsana New"/>
          <w:sz w:val="30"/>
          <w:szCs w:val="30"/>
          <w:cs/>
        </w:rPr>
        <w:sectPr w:rsidR="00617B5C" w:rsidRPr="00617B5C" w:rsidSect="005759D7">
          <w:headerReference w:type="default" r:id="rId10"/>
          <w:pgSz w:w="16834" w:h="11909" w:orient="landscape" w:code="9"/>
          <w:pgMar w:top="1152" w:right="691" w:bottom="1152" w:left="1080" w:header="720" w:footer="720" w:gutter="0"/>
          <w:cols w:space="720"/>
          <w:docGrid w:linePitch="245"/>
        </w:sectPr>
      </w:pPr>
    </w:p>
    <w:p w14:paraId="29932A79" w14:textId="130C5AAB" w:rsidR="00D017A9" w:rsidRPr="005014DA" w:rsidRDefault="00D017A9" w:rsidP="00D017A9">
      <w:pPr>
        <w:tabs>
          <w:tab w:val="clear" w:pos="454"/>
          <w:tab w:val="left" w:pos="63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01690">
        <w:rPr>
          <w:rFonts w:ascii="Angsana New" w:hAnsi="Angsana New"/>
          <w:sz w:val="30"/>
          <w:szCs w:val="30"/>
          <w:cs/>
        </w:rPr>
        <w:lastRenderedPageBreak/>
        <w:t>ในการประชุม</w:t>
      </w:r>
      <w:r w:rsidRPr="00701690">
        <w:rPr>
          <w:rFonts w:ascii="Angsana New" w:hAnsi="Angsana New" w:hint="cs"/>
          <w:sz w:val="30"/>
          <w:szCs w:val="30"/>
          <w:cs/>
        </w:rPr>
        <w:t>ผู้ถือหุ้น</w:t>
      </w:r>
      <w:r w:rsidR="00D354F7" w:rsidRPr="00617B5C">
        <w:rPr>
          <w:rFonts w:ascii="Angsana New" w:hAnsi="Angsana New"/>
          <w:sz w:val="30"/>
          <w:szCs w:val="30"/>
          <w:cs/>
          <w:lang w:val="en-GB"/>
        </w:rPr>
        <w:t>ของบริษัทย่อย</w:t>
      </w:r>
      <w:r w:rsidR="00D354F7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D354F7" w:rsidRPr="00D354F7">
        <w:rPr>
          <w:rFonts w:ascii="Angsana New" w:hAnsi="Angsana New"/>
          <w:sz w:val="30"/>
          <w:szCs w:val="30"/>
          <w:cs/>
          <w:lang w:val="en-GB"/>
        </w:rPr>
        <w:t>บริษัท แอล แอนด์ อี</w:t>
      </w:r>
      <w:r w:rsidR="00D354F7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D354F7" w:rsidRPr="00D354F7">
        <w:rPr>
          <w:rFonts w:ascii="Angsana New" w:hAnsi="Angsana New"/>
          <w:sz w:val="30"/>
          <w:szCs w:val="30"/>
          <w:cs/>
          <w:lang w:val="en-GB"/>
        </w:rPr>
        <w:t>แมนูแฟคเจอริ่ง จำกัด</w:t>
      </w:r>
      <w:r w:rsidR="00D354F7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70169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701690">
        <w:rPr>
          <w:rFonts w:ascii="Angsana New" w:hAnsi="Angsana New"/>
          <w:sz w:val="30"/>
          <w:szCs w:val="30"/>
        </w:rPr>
        <w:t xml:space="preserve">3 </w:t>
      </w:r>
      <w:r w:rsidRPr="00701690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701690">
        <w:rPr>
          <w:rFonts w:ascii="Angsana New" w:hAnsi="Angsana New"/>
          <w:sz w:val="30"/>
          <w:szCs w:val="30"/>
        </w:rPr>
        <w:t xml:space="preserve">2563 </w:t>
      </w:r>
      <w:r w:rsidRPr="00701690">
        <w:rPr>
          <w:rFonts w:ascii="Angsana New" w:hAnsi="Angsana New" w:hint="cs"/>
          <w:sz w:val="30"/>
          <w:szCs w:val="30"/>
          <w:cs/>
        </w:rPr>
        <w:t>ที่ประชุม</w:t>
      </w:r>
      <w:r w:rsidRPr="00701690">
        <w:rPr>
          <w:rFonts w:ascii="Angsana New" w:hAnsi="Angsana New"/>
          <w:sz w:val="30"/>
          <w:szCs w:val="30"/>
          <w:cs/>
        </w:rPr>
        <w:t>ได้อนุมัติ</w:t>
      </w:r>
      <w:r>
        <w:rPr>
          <w:rFonts w:ascii="Angsana New" w:hAnsi="Angsana New" w:hint="cs"/>
          <w:sz w:val="30"/>
          <w:szCs w:val="30"/>
          <w:cs/>
        </w:rPr>
        <w:t xml:space="preserve">ให้เพิ่มทุน จากทุนจดทะเบียนเดิม </w:t>
      </w:r>
      <w:r>
        <w:rPr>
          <w:rFonts w:ascii="Angsana New" w:hAnsi="Angsana New"/>
          <w:sz w:val="30"/>
          <w:szCs w:val="30"/>
        </w:rPr>
        <w:t xml:space="preserve">90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เป็น </w:t>
      </w:r>
      <w:r>
        <w:rPr>
          <w:rFonts w:ascii="Angsana New" w:hAnsi="Angsana New"/>
          <w:sz w:val="30"/>
          <w:szCs w:val="30"/>
        </w:rPr>
        <w:t xml:space="preserve">140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โดยการออกหุ้นใหม่เป็นหุ้นสามัญ </w:t>
      </w:r>
      <w:r>
        <w:rPr>
          <w:rFonts w:ascii="Angsana New" w:hAnsi="Angsana New"/>
          <w:sz w:val="30"/>
          <w:szCs w:val="30"/>
        </w:rPr>
        <w:t xml:space="preserve">500,000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>
        <w:rPr>
          <w:rFonts w:ascii="Angsana New" w:hAnsi="Angsana New"/>
          <w:sz w:val="30"/>
          <w:szCs w:val="30"/>
        </w:rPr>
        <w:t xml:space="preserve">100 </w:t>
      </w:r>
      <w:r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/>
          <w:sz w:val="30"/>
          <w:szCs w:val="30"/>
        </w:rPr>
        <w:t xml:space="preserve"> </w:t>
      </w:r>
      <w:r w:rsidRPr="000E12BD">
        <w:rPr>
          <w:rFonts w:ascii="Angsana New" w:hAnsi="Angsana New"/>
          <w:sz w:val="30"/>
          <w:szCs w:val="30"/>
          <w:cs/>
        </w:rPr>
        <w:t>การเพิ่ม</w:t>
      </w:r>
      <w:r>
        <w:rPr>
          <w:rFonts w:ascii="Angsana New" w:hAnsi="Angsana New" w:hint="cs"/>
          <w:sz w:val="30"/>
          <w:szCs w:val="30"/>
          <w:cs/>
        </w:rPr>
        <w:t>ทุน</w:t>
      </w:r>
      <w:r w:rsidRPr="000E12BD">
        <w:rPr>
          <w:rFonts w:ascii="Angsana New" w:hAnsi="Angsana New"/>
          <w:sz w:val="30"/>
          <w:szCs w:val="30"/>
          <w:cs/>
        </w:rPr>
        <w:t xml:space="preserve">นี้ได้จดทะเบียนกับกระทรวงพาณิชย์ในเดือนกุมภาพันธ์ </w:t>
      </w:r>
      <w:r w:rsidRPr="000E12BD">
        <w:rPr>
          <w:rFonts w:ascii="Angsana New" w:hAnsi="Angsana New"/>
          <w:sz w:val="30"/>
          <w:szCs w:val="30"/>
        </w:rPr>
        <w:t>2563</w:t>
      </w:r>
    </w:p>
    <w:p w14:paraId="1FE5F21D" w14:textId="77777777" w:rsidR="00617B5C" w:rsidRPr="00D354F7" w:rsidRDefault="00617B5C" w:rsidP="00343712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756600D5" w14:textId="738712B7" w:rsidR="00F96958" w:rsidRPr="00A87005" w:rsidRDefault="00FF4415" w:rsidP="00343712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val="en-US"/>
        </w:rPr>
        <w:t>6</w:t>
      </w:r>
      <w:r w:rsidR="00146D41" w:rsidRPr="00A87005">
        <w:rPr>
          <w:rFonts w:ascii="Angsana New" w:hAnsi="Angsana New"/>
          <w:sz w:val="30"/>
          <w:szCs w:val="30"/>
          <w:lang w:val="en-US"/>
        </w:rPr>
        <w:tab/>
      </w:r>
      <w:r w:rsidR="00F96958" w:rsidRPr="00A87005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14:paraId="653AD2B4" w14:textId="04E29673" w:rsidR="00B842A2" w:rsidRPr="00623107" w:rsidRDefault="00B842A2" w:rsidP="005356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009D06D" w14:textId="1A2610F4" w:rsidR="000F6668" w:rsidRPr="004177FB" w:rsidRDefault="000F6668" w:rsidP="00712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cs/>
          <w:lang w:eastAsia="x-none"/>
        </w:rPr>
      </w:pPr>
      <w:r w:rsidRPr="00A87005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การซื้อ จำหน่าย และโอน</w:t>
      </w:r>
      <w:r w:rsidRPr="00A87005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ที่ดิน </w:t>
      </w:r>
      <w:r w:rsidRPr="00A87005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อาคารและอุปกรณ์</w:t>
      </w:r>
      <w:r w:rsidR="004177FB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ไม่รวมสินทรัพย์สิทธิการใช้ระหว่างงวด</w:t>
      </w:r>
      <w:r w:rsidR="00647158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หก</w:t>
      </w:r>
      <w:r w:rsidR="004177FB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เดือนสิ้นสุดวันที่</w:t>
      </w:r>
      <w:r w:rsidR="00535699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 </w:t>
      </w:r>
      <w:r w:rsidR="00712420">
        <w:rPr>
          <w:rFonts w:ascii="Angsana New" w:hAnsi="Angsana New"/>
          <w:spacing w:val="-4"/>
          <w:sz w:val="30"/>
          <w:szCs w:val="30"/>
          <w:lang w:eastAsia="x-none"/>
        </w:rPr>
        <w:br/>
      </w:r>
      <w:r w:rsidR="004177FB">
        <w:rPr>
          <w:rFonts w:ascii="Angsana New" w:hAnsi="Angsana New"/>
          <w:spacing w:val="-4"/>
          <w:sz w:val="30"/>
          <w:szCs w:val="30"/>
          <w:lang w:eastAsia="x-none"/>
        </w:rPr>
        <w:t xml:space="preserve">30 </w:t>
      </w:r>
      <w:r w:rsidR="004177FB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มิถุนายน </w:t>
      </w:r>
      <w:r w:rsidR="004177FB">
        <w:rPr>
          <w:rFonts w:ascii="Angsana New" w:hAnsi="Angsana New"/>
          <w:spacing w:val="-4"/>
          <w:sz w:val="30"/>
          <w:szCs w:val="30"/>
          <w:lang w:eastAsia="x-none"/>
        </w:rPr>
        <w:t xml:space="preserve">2563 </w:t>
      </w:r>
      <w:r w:rsidR="004177FB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มีดังนี้</w:t>
      </w:r>
    </w:p>
    <w:p w14:paraId="338DB7B8" w14:textId="77777777" w:rsidR="000F6668" w:rsidRPr="00A87005" w:rsidRDefault="000F6668" w:rsidP="000F66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tbl>
      <w:tblPr>
        <w:tblW w:w="93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2"/>
        <w:gridCol w:w="1351"/>
        <w:gridCol w:w="272"/>
        <w:gridCol w:w="1443"/>
        <w:gridCol w:w="272"/>
        <w:gridCol w:w="1349"/>
        <w:gridCol w:w="272"/>
        <w:gridCol w:w="1437"/>
      </w:tblGrid>
      <w:tr w:rsidR="00647158" w:rsidRPr="00DD44FB" w14:paraId="48C87D67" w14:textId="77777777" w:rsidTr="00647158">
        <w:trPr>
          <w:tblHeader/>
        </w:trPr>
        <w:tc>
          <w:tcPr>
            <w:tcW w:w="1587" w:type="pct"/>
            <w:shd w:val="clear" w:color="auto" w:fill="auto"/>
          </w:tcPr>
          <w:p w14:paraId="1D2925EE" w14:textId="77777777" w:rsidR="00647158" w:rsidRPr="00DD44FB" w:rsidRDefault="00647158" w:rsidP="00E23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635" w:type="pct"/>
            <w:gridSpan w:val="3"/>
          </w:tcPr>
          <w:p w14:paraId="4EA0D77A" w14:textId="77777777" w:rsidR="00647158" w:rsidRPr="00DD44FB" w:rsidDel="003621D0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0B77501F" w14:textId="77777777" w:rsidR="00647158" w:rsidRPr="00DD44F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3" w:type="pct"/>
            <w:gridSpan w:val="3"/>
          </w:tcPr>
          <w:p w14:paraId="7B495ED8" w14:textId="77777777" w:rsidR="00647158" w:rsidRPr="00DD44FB" w:rsidDel="003621D0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7158" w:rsidRPr="00DD44FB" w14:paraId="4187C663" w14:textId="77777777" w:rsidTr="00647158">
        <w:trPr>
          <w:trHeight w:val="1109"/>
          <w:tblHeader/>
        </w:trPr>
        <w:tc>
          <w:tcPr>
            <w:tcW w:w="1587" w:type="pct"/>
          </w:tcPr>
          <w:p w14:paraId="4E7FB8DA" w14:textId="77777777" w:rsidR="00647158" w:rsidRPr="00DD44FB" w:rsidRDefault="00647158" w:rsidP="00E23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E35445" w14:textId="77777777" w:rsidR="00647158" w:rsidRPr="00DD44FB" w:rsidRDefault="00647158" w:rsidP="00E23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24A312" w14:textId="77777777" w:rsidR="00647158" w:rsidRPr="00DD44FB" w:rsidRDefault="00647158" w:rsidP="00E23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vAlign w:val="bottom"/>
          </w:tcPr>
          <w:p w14:paraId="4890D8BC" w14:textId="77777777" w:rsidR="00647158" w:rsidRPr="00DD44F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77D76D0D" w14:textId="77777777" w:rsidR="00647158" w:rsidRPr="00DD44F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DD44FB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5" w:type="pct"/>
          </w:tcPr>
          <w:p w14:paraId="1E7F73E0" w14:textId="77777777" w:rsidR="00647158" w:rsidRPr="00DD44F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0" w:type="pct"/>
          </w:tcPr>
          <w:p w14:paraId="1A8D1E70" w14:textId="77777777" w:rsidR="00647158" w:rsidRPr="00DD44F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32D55BCC" w14:textId="77777777" w:rsidR="00647158" w:rsidRPr="00DD44F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DD44F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5" w:type="pct"/>
          </w:tcPr>
          <w:p w14:paraId="3E2F61EC" w14:textId="77777777" w:rsidR="00647158" w:rsidRPr="00DD44F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  <w:vAlign w:val="bottom"/>
          </w:tcPr>
          <w:p w14:paraId="3ACC7925" w14:textId="77777777" w:rsidR="00647158" w:rsidRPr="00DD44F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5150552F" w14:textId="77777777" w:rsidR="00647158" w:rsidRPr="00DD44F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DD44FB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5" w:type="pct"/>
          </w:tcPr>
          <w:p w14:paraId="11E0D6A0" w14:textId="77777777" w:rsidR="00647158" w:rsidRPr="00DD44F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8" w:type="pct"/>
          </w:tcPr>
          <w:p w14:paraId="799676D6" w14:textId="77777777" w:rsidR="00647158" w:rsidRPr="00DD44F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1C59F139" w14:textId="77777777" w:rsidR="00647158" w:rsidRPr="00DD44F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DD44F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647158" w:rsidRPr="00DD44FB" w14:paraId="0D39DE8B" w14:textId="77777777" w:rsidTr="00647158">
        <w:trPr>
          <w:tblHeader/>
        </w:trPr>
        <w:tc>
          <w:tcPr>
            <w:tcW w:w="1587" w:type="pct"/>
          </w:tcPr>
          <w:p w14:paraId="10D2A407" w14:textId="77777777" w:rsidR="00647158" w:rsidRPr="00DD44F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13" w:type="pct"/>
            <w:gridSpan w:val="7"/>
          </w:tcPr>
          <w:p w14:paraId="7BEB4EC5" w14:textId="77777777" w:rsidR="00647158" w:rsidRPr="00DD44F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47158" w:rsidRPr="00DD44FB" w14:paraId="0D1C1197" w14:textId="77777777" w:rsidTr="00647158">
        <w:trPr>
          <w:tblHeader/>
        </w:trPr>
        <w:tc>
          <w:tcPr>
            <w:tcW w:w="1587" w:type="pct"/>
          </w:tcPr>
          <w:p w14:paraId="001B4175" w14:textId="552E5A6B" w:rsidR="00647158" w:rsidRPr="00DD44FB" w:rsidRDefault="00411F0C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</w:t>
            </w:r>
            <w:r w:rsidR="00647158"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721" w:type="pct"/>
          </w:tcPr>
          <w:p w14:paraId="30AAD981" w14:textId="0C1C1833" w:rsidR="00647158" w:rsidRPr="00A50DEB" w:rsidRDefault="00C4037F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536</w:t>
            </w:r>
          </w:p>
        </w:tc>
        <w:tc>
          <w:tcPr>
            <w:tcW w:w="145" w:type="pct"/>
          </w:tcPr>
          <w:p w14:paraId="256705F4" w14:textId="77777777" w:rsidR="00647158" w:rsidRPr="00A50DE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0" w:type="pct"/>
          </w:tcPr>
          <w:p w14:paraId="7C5C2C91" w14:textId="2DD6287E" w:rsidR="00647158" w:rsidRPr="00A50DEB" w:rsidRDefault="00C4037F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5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726A917" w14:textId="77777777" w:rsidR="00647158" w:rsidRPr="00A50DE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2131BF49" w14:textId="3496E2C0" w:rsidR="00647158" w:rsidRPr="00A50DEB" w:rsidRDefault="00C4037F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536</w:t>
            </w:r>
          </w:p>
        </w:tc>
        <w:tc>
          <w:tcPr>
            <w:tcW w:w="145" w:type="pct"/>
          </w:tcPr>
          <w:p w14:paraId="0C84049A" w14:textId="77777777" w:rsidR="00647158" w:rsidRPr="00E33AB6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68" w:type="pct"/>
          </w:tcPr>
          <w:p w14:paraId="3FB13A73" w14:textId="7D0AB36F" w:rsidR="00647158" w:rsidRPr="00A50DEB" w:rsidRDefault="00C4037F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3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47158" w:rsidRPr="00DD44FB" w14:paraId="364668CC" w14:textId="77777777" w:rsidTr="00647158">
        <w:trPr>
          <w:tblHeader/>
        </w:trPr>
        <w:tc>
          <w:tcPr>
            <w:tcW w:w="1587" w:type="pct"/>
          </w:tcPr>
          <w:p w14:paraId="08DB9019" w14:textId="77777777" w:rsidR="00647158" w:rsidRPr="00DD44F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721" w:type="pct"/>
          </w:tcPr>
          <w:p w14:paraId="6A33B212" w14:textId="4DBBB9D8" w:rsidR="00647158" w:rsidRPr="00A50DEB" w:rsidRDefault="00C4037F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2,940</w:t>
            </w:r>
          </w:p>
        </w:tc>
        <w:tc>
          <w:tcPr>
            <w:tcW w:w="145" w:type="pct"/>
          </w:tcPr>
          <w:p w14:paraId="5C435612" w14:textId="77777777" w:rsidR="00647158" w:rsidRPr="00A50DE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0" w:type="pct"/>
          </w:tcPr>
          <w:p w14:paraId="1E49E235" w14:textId="0BDC30E2" w:rsidR="00647158" w:rsidRPr="00A50DEB" w:rsidRDefault="00C4037F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4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377D3CA" w14:textId="77777777" w:rsidR="00647158" w:rsidRPr="00A50DE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77049943" w14:textId="3BB2F94A" w:rsidR="00647158" w:rsidRPr="00A50DEB" w:rsidRDefault="00C4037F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1,710</w:t>
            </w:r>
          </w:p>
        </w:tc>
        <w:tc>
          <w:tcPr>
            <w:tcW w:w="145" w:type="pct"/>
          </w:tcPr>
          <w:p w14:paraId="067897FA" w14:textId="77777777" w:rsidR="00647158" w:rsidRPr="00E33AB6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68" w:type="pct"/>
          </w:tcPr>
          <w:p w14:paraId="5B6B1661" w14:textId="1E9295E6" w:rsidR="00647158" w:rsidRPr="00A50DEB" w:rsidRDefault="00C4037F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3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47158" w:rsidRPr="00DD44FB" w14:paraId="45FD9A81" w14:textId="77777777" w:rsidTr="00647158">
        <w:trPr>
          <w:tblHeader/>
        </w:trPr>
        <w:tc>
          <w:tcPr>
            <w:tcW w:w="1587" w:type="pct"/>
          </w:tcPr>
          <w:p w14:paraId="462F209E" w14:textId="77777777" w:rsidR="00647158" w:rsidRPr="00DD44F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21" w:type="pct"/>
          </w:tcPr>
          <w:p w14:paraId="19032451" w14:textId="6EB151CB" w:rsidR="00647158" w:rsidRPr="00A50DEB" w:rsidRDefault="00C4037F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13,229</w:t>
            </w:r>
          </w:p>
        </w:tc>
        <w:tc>
          <w:tcPr>
            <w:tcW w:w="145" w:type="pct"/>
          </w:tcPr>
          <w:p w14:paraId="289505E1" w14:textId="77777777" w:rsidR="00647158" w:rsidRPr="00A50DE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0" w:type="pct"/>
          </w:tcPr>
          <w:p w14:paraId="780F4308" w14:textId="37C682BE" w:rsidR="00647158" w:rsidRPr="00A50DEB" w:rsidRDefault="00C4037F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(756)</w:t>
            </w:r>
          </w:p>
        </w:tc>
        <w:tc>
          <w:tcPr>
            <w:tcW w:w="145" w:type="pct"/>
          </w:tcPr>
          <w:p w14:paraId="7C8B6FE1" w14:textId="77777777" w:rsidR="00647158" w:rsidRPr="00A50DE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0C501330" w14:textId="5C125709" w:rsidR="00647158" w:rsidRPr="00A50DEB" w:rsidRDefault="00C4037F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6FCC312" w14:textId="77777777" w:rsidR="00647158" w:rsidRPr="00E33AB6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68" w:type="pct"/>
          </w:tcPr>
          <w:p w14:paraId="59D470F0" w14:textId="788D53AC" w:rsidR="00647158" w:rsidRPr="00A50DEB" w:rsidRDefault="00C4037F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3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47158" w:rsidRPr="00DD44FB" w14:paraId="4D4178A0" w14:textId="77777777" w:rsidTr="00647158">
        <w:trPr>
          <w:tblHeader/>
        </w:trPr>
        <w:tc>
          <w:tcPr>
            <w:tcW w:w="1587" w:type="pct"/>
          </w:tcPr>
          <w:p w14:paraId="2D1D0F3F" w14:textId="77777777" w:rsidR="00647158" w:rsidRPr="00DD44F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721" w:type="pct"/>
          </w:tcPr>
          <w:p w14:paraId="2B1E4833" w14:textId="77777777" w:rsidR="00647158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DEA932" w14:textId="7FB3567C" w:rsidR="00C4037F" w:rsidRPr="00A50DEB" w:rsidRDefault="00C4037F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11,062</w:t>
            </w:r>
          </w:p>
        </w:tc>
        <w:tc>
          <w:tcPr>
            <w:tcW w:w="145" w:type="pct"/>
          </w:tcPr>
          <w:p w14:paraId="4F0DBDAD" w14:textId="77777777" w:rsidR="00647158" w:rsidRPr="00A50DE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0" w:type="pct"/>
          </w:tcPr>
          <w:p w14:paraId="72104D82" w14:textId="77777777" w:rsidR="00647158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327FDF" w14:textId="11011212" w:rsidR="00C4037F" w:rsidRPr="00A50DEB" w:rsidRDefault="00C4037F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(353)</w:t>
            </w:r>
          </w:p>
        </w:tc>
        <w:tc>
          <w:tcPr>
            <w:tcW w:w="145" w:type="pct"/>
          </w:tcPr>
          <w:p w14:paraId="756068AC" w14:textId="77777777" w:rsidR="00647158" w:rsidRPr="00A50DE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089CA18C" w14:textId="77777777" w:rsidR="00C4037F" w:rsidRDefault="00C4037F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9C8673" w14:textId="258208E9" w:rsidR="00647158" w:rsidRPr="00A50DEB" w:rsidRDefault="00C4037F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8,642</w:t>
            </w:r>
          </w:p>
        </w:tc>
        <w:tc>
          <w:tcPr>
            <w:tcW w:w="145" w:type="pct"/>
          </w:tcPr>
          <w:p w14:paraId="25DE95E9" w14:textId="77777777" w:rsidR="00647158" w:rsidRPr="00E33AB6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68" w:type="pct"/>
          </w:tcPr>
          <w:p w14:paraId="1FED5801" w14:textId="77777777" w:rsidR="00647158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29E4F5" w14:textId="52CD8498" w:rsidR="00C4037F" w:rsidRPr="00A50DEB" w:rsidRDefault="00C4037F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(353)</w:t>
            </w:r>
          </w:p>
        </w:tc>
      </w:tr>
      <w:tr w:rsidR="00647158" w:rsidRPr="00DD44FB" w14:paraId="3326198B" w14:textId="77777777" w:rsidTr="00647158">
        <w:trPr>
          <w:tblHeader/>
        </w:trPr>
        <w:tc>
          <w:tcPr>
            <w:tcW w:w="1587" w:type="pct"/>
          </w:tcPr>
          <w:p w14:paraId="63BD61FF" w14:textId="77777777" w:rsidR="00647158" w:rsidRPr="00DD44F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721" w:type="pct"/>
          </w:tcPr>
          <w:p w14:paraId="7365659A" w14:textId="2C577F06" w:rsidR="00647158" w:rsidRPr="00A50DEB" w:rsidRDefault="00C4037F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  <w:tc>
          <w:tcPr>
            <w:tcW w:w="145" w:type="pct"/>
          </w:tcPr>
          <w:p w14:paraId="13F7A95A" w14:textId="77777777" w:rsidR="00647158" w:rsidRPr="00A50DE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0" w:type="pct"/>
          </w:tcPr>
          <w:p w14:paraId="1F28A475" w14:textId="711EFB07" w:rsidR="00647158" w:rsidRPr="00A50DEB" w:rsidRDefault="00C4037F" w:rsidP="00C40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4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539F045" w14:textId="77777777" w:rsidR="00647158" w:rsidRPr="00A50DE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4AC38A1E" w14:textId="00ABBC7F" w:rsidR="00647158" w:rsidRPr="00A50DEB" w:rsidRDefault="00C4037F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  <w:tc>
          <w:tcPr>
            <w:tcW w:w="145" w:type="pct"/>
          </w:tcPr>
          <w:p w14:paraId="4A966EE6" w14:textId="77777777" w:rsidR="00647158" w:rsidRPr="00E33AB6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68" w:type="pct"/>
          </w:tcPr>
          <w:p w14:paraId="08294AC5" w14:textId="31648B65" w:rsidR="00647158" w:rsidRPr="00A50DEB" w:rsidRDefault="00C4037F" w:rsidP="00C40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3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47158" w:rsidRPr="00DD44FB" w14:paraId="5E74DF39" w14:textId="77777777" w:rsidTr="00647158">
        <w:trPr>
          <w:tblHeader/>
        </w:trPr>
        <w:tc>
          <w:tcPr>
            <w:tcW w:w="1587" w:type="pct"/>
          </w:tcPr>
          <w:p w14:paraId="559A311E" w14:textId="77777777" w:rsidR="00535699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</w:t>
            </w:r>
          </w:p>
          <w:p w14:paraId="57AEC941" w14:textId="203CBFE3" w:rsidR="00647158" w:rsidRPr="00DD44FB" w:rsidRDefault="00647158" w:rsidP="00192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21A0A3E8" w14:textId="77777777" w:rsidR="00647158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2716C3" w14:textId="5406241E" w:rsidR="00C4037F" w:rsidRPr="00A50DEB" w:rsidRDefault="00C4037F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41,784</w:t>
            </w:r>
          </w:p>
        </w:tc>
        <w:tc>
          <w:tcPr>
            <w:tcW w:w="145" w:type="pct"/>
          </w:tcPr>
          <w:p w14:paraId="21A0FC4D" w14:textId="77777777" w:rsidR="00647158" w:rsidRPr="00A50DE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55501FDD" w14:textId="77777777" w:rsidR="00647158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FBD80F" w14:textId="41AC47CE" w:rsidR="00C4037F" w:rsidRPr="00A50DEB" w:rsidRDefault="00C4037F" w:rsidP="00C40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(42,605)</w:t>
            </w:r>
          </w:p>
        </w:tc>
        <w:tc>
          <w:tcPr>
            <w:tcW w:w="145" w:type="pct"/>
          </w:tcPr>
          <w:p w14:paraId="539C993B" w14:textId="77777777" w:rsidR="00647158" w:rsidRPr="00A50DE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4151D539" w14:textId="77777777" w:rsidR="00647158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AF47D9" w14:textId="79828938" w:rsidR="00C4037F" w:rsidRPr="00A50DEB" w:rsidRDefault="00C4037F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6,007</w:t>
            </w:r>
          </w:p>
        </w:tc>
        <w:tc>
          <w:tcPr>
            <w:tcW w:w="145" w:type="pct"/>
          </w:tcPr>
          <w:p w14:paraId="14641A63" w14:textId="77777777" w:rsidR="00647158" w:rsidRPr="00E33AB6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68" w:type="pct"/>
            <w:tcBorders>
              <w:bottom w:val="single" w:sz="4" w:space="0" w:color="auto"/>
            </w:tcBorders>
          </w:tcPr>
          <w:p w14:paraId="199E1694" w14:textId="77777777" w:rsidR="00647158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551789" w14:textId="12A994BC" w:rsidR="00C4037F" w:rsidRPr="00A50DEB" w:rsidRDefault="00C4037F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(1,310)</w:t>
            </w:r>
          </w:p>
        </w:tc>
      </w:tr>
      <w:tr w:rsidR="00647158" w:rsidRPr="00DD44FB" w14:paraId="31FFD27D" w14:textId="77777777" w:rsidTr="00647158">
        <w:trPr>
          <w:tblHeader/>
        </w:trPr>
        <w:tc>
          <w:tcPr>
            <w:tcW w:w="1587" w:type="pct"/>
          </w:tcPr>
          <w:p w14:paraId="44A48298" w14:textId="77777777" w:rsidR="00647158" w:rsidRPr="00DD44F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</w:tcPr>
          <w:p w14:paraId="7632E8D7" w14:textId="3601E826" w:rsidR="00647158" w:rsidRPr="00A50DEB" w:rsidRDefault="00F76C1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 w:right="24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69,940</w:t>
            </w:r>
          </w:p>
        </w:tc>
        <w:tc>
          <w:tcPr>
            <w:tcW w:w="145" w:type="pct"/>
          </w:tcPr>
          <w:p w14:paraId="1A1B8854" w14:textId="77777777" w:rsidR="00647158" w:rsidRPr="00A50DE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</w:tcPr>
          <w:p w14:paraId="2D49BAAF" w14:textId="18F4A82F" w:rsidR="00647158" w:rsidRPr="00A50DEB" w:rsidRDefault="00C4037F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2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(43,</w:t>
            </w:r>
            <w:r w:rsidR="00F76C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008B9FF3" w14:textId="77777777" w:rsidR="00647158" w:rsidRPr="00A50DE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14:paraId="0783CEA0" w14:textId="43325599" w:rsidR="00647158" w:rsidRPr="00A50DEB" w:rsidRDefault="00C4037F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17,284</w:t>
            </w:r>
          </w:p>
        </w:tc>
        <w:tc>
          <w:tcPr>
            <w:tcW w:w="145" w:type="pct"/>
          </w:tcPr>
          <w:p w14:paraId="669A7D15" w14:textId="77777777" w:rsidR="00647158" w:rsidRPr="00E33AB6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68" w:type="pct"/>
            <w:tcBorders>
              <w:top w:val="single" w:sz="4" w:space="0" w:color="auto"/>
              <w:bottom w:val="double" w:sz="4" w:space="0" w:color="auto"/>
            </w:tcBorders>
          </w:tcPr>
          <w:p w14:paraId="4FBD735F" w14:textId="38A69C3C" w:rsidR="00647158" w:rsidRPr="00A50DEB" w:rsidRDefault="00C4037F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(1,663)</w:t>
            </w:r>
          </w:p>
        </w:tc>
      </w:tr>
    </w:tbl>
    <w:p w14:paraId="79B1038A" w14:textId="77777777" w:rsidR="000F6668" w:rsidRPr="00A87005" w:rsidRDefault="000F6668" w:rsidP="005356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27E1A64C" w14:textId="6546DD5A" w:rsidR="00DD44FB" w:rsidRDefault="00DD44FB" w:rsidP="00C25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CD600F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0F6668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CD600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0F6668">
        <w:rPr>
          <w:rFonts w:asciiTheme="majorBidi" w:hAnsiTheme="majorBidi" w:cstheme="majorBidi"/>
          <w:sz w:val="30"/>
          <w:szCs w:val="30"/>
        </w:rPr>
        <w:t>30</w:t>
      </w:r>
      <w:r w:rsidRPr="00CD600F">
        <w:rPr>
          <w:rFonts w:asciiTheme="majorBidi" w:hAnsiTheme="majorBidi" w:cstheme="majorBidi"/>
          <w:sz w:val="30"/>
          <w:szCs w:val="30"/>
        </w:rPr>
        <w:t xml:space="preserve"> </w:t>
      </w:r>
      <w:r w:rsidR="000F6668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CD600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D600F">
        <w:rPr>
          <w:rFonts w:asciiTheme="majorBidi" w:hAnsiTheme="majorBidi" w:cstheme="majorBidi"/>
          <w:sz w:val="30"/>
          <w:szCs w:val="30"/>
        </w:rPr>
        <w:t xml:space="preserve">2563 </w:t>
      </w:r>
      <w:r w:rsidRPr="002174EA">
        <w:rPr>
          <w:rFonts w:asciiTheme="majorBidi" w:hAnsiTheme="majorBidi" w:cstheme="majorBidi"/>
          <w:sz w:val="30"/>
          <w:szCs w:val="30"/>
          <w:cs/>
        </w:rPr>
        <w:t>กลุ่มบริษัทเช่า</w:t>
      </w:r>
      <w:r w:rsidR="002174EA">
        <w:rPr>
          <w:rFonts w:asciiTheme="majorBidi" w:hAnsiTheme="majorBidi" w:cstheme="majorBidi"/>
          <w:sz w:val="30"/>
          <w:szCs w:val="30"/>
        </w:rPr>
        <w:t xml:space="preserve"> </w:t>
      </w:r>
      <w:r w:rsidR="00F539B7" w:rsidRPr="002174EA">
        <w:rPr>
          <w:rFonts w:asciiTheme="majorBidi" w:hAnsiTheme="majorBidi" w:cstheme="majorBidi" w:hint="cs"/>
          <w:sz w:val="30"/>
          <w:szCs w:val="30"/>
          <w:cs/>
        </w:rPr>
        <w:t xml:space="preserve">อาคาร </w:t>
      </w:r>
      <w:r w:rsidRPr="002174EA">
        <w:rPr>
          <w:rFonts w:asciiTheme="majorBidi" w:hAnsiTheme="majorBidi" w:cstheme="majorBidi"/>
          <w:sz w:val="30"/>
          <w:szCs w:val="30"/>
          <w:cs/>
        </w:rPr>
        <w:t>เครื่องจักร</w:t>
      </w:r>
      <w:r w:rsidR="00F539B7" w:rsidRPr="002174EA">
        <w:rPr>
          <w:rFonts w:asciiTheme="majorBidi" w:hAnsiTheme="majorBidi" w:cstheme="majorBidi" w:hint="cs"/>
          <w:sz w:val="30"/>
          <w:szCs w:val="30"/>
          <w:cs/>
        </w:rPr>
        <w:t xml:space="preserve"> เครื่องใช้สำนักงานแ</w:t>
      </w:r>
      <w:r w:rsidR="00712420">
        <w:rPr>
          <w:rFonts w:asciiTheme="majorBidi" w:hAnsiTheme="majorBidi" w:cstheme="majorBidi" w:hint="cs"/>
          <w:sz w:val="30"/>
          <w:szCs w:val="30"/>
          <w:cs/>
        </w:rPr>
        <w:t>ละ</w:t>
      </w:r>
      <w:r w:rsidR="00712420">
        <w:rPr>
          <w:rFonts w:asciiTheme="majorBidi" w:hAnsiTheme="majorBidi" w:cstheme="majorBidi"/>
          <w:sz w:val="30"/>
          <w:szCs w:val="30"/>
          <w:cs/>
        </w:rPr>
        <w:br/>
      </w:r>
      <w:r w:rsidR="00F539B7" w:rsidRPr="002174EA">
        <w:rPr>
          <w:rFonts w:asciiTheme="majorBidi" w:hAnsiTheme="majorBidi" w:cstheme="majorBidi" w:hint="cs"/>
          <w:sz w:val="30"/>
          <w:szCs w:val="30"/>
          <w:cs/>
        </w:rPr>
        <w:t xml:space="preserve">ยานพาหนะ </w:t>
      </w:r>
      <w:r w:rsidRPr="00DD2E42">
        <w:rPr>
          <w:rFonts w:asciiTheme="majorBidi" w:hAnsiTheme="majorBidi" w:cstheme="majorBidi"/>
          <w:sz w:val="30"/>
          <w:szCs w:val="30"/>
          <w:cs/>
        </w:rPr>
        <w:t xml:space="preserve">เป็นระยะเวลา </w:t>
      </w:r>
      <w:r w:rsidR="00C31DB4" w:rsidRPr="00DD2E42">
        <w:rPr>
          <w:rFonts w:asciiTheme="majorBidi" w:hAnsiTheme="majorBidi" w:cstheme="majorBidi"/>
          <w:sz w:val="30"/>
          <w:szCs w:val="30"/>
        </w:rPr>
        <w:t xml:space="preserve">3 </w:t>
      </w:r>
      <w:r w:rsidR="00C31DB4" w:rsidRPr="00DD2E42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8A04AB" w:rsidRPr="00DD2E42">
        <w:rPr>
          <w:rFonts w:asciiTheme="majorBidi" w:hAnsiTheme="majorBidi" w:cstheme="majorBidi"/>
          <w:sz w:val="30"/>
          <w:szCs w:val="30"/>
        </w:rPr>
        <w:t>5</w:t>
      </w:r>
      <w:r w:rsidRPr="00DD2E42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Pr="00DD2E42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2174EA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2174EA">
        <w:rPr>
          <w:rFonts w:asciiTheme="majorBidi" w:hAnsiTheme="majorBidi" w:cstheme="majorBidi"/>
          <w:sz w:val="30"/>
          <w:szCs w:val="30"/>
        </w:rPr>
        <w:t xml:space="preserve"> </w:t>
      </w:r>
      <w:r w:rsidRPr="002174EA">
        <w:rPr>
          <w:rFonts w:asciiTheme="majorBidi" w:hAnsiTheme="majorBidi" w:cstheme="majorBidi"/>
          <w:sz w:val="30"/>
          <w:szCs w:val="30"/>
          <w:cs/>
        </w:rPr>
        <w:t>ค่าเช่าคงที่ตลอดอายุสัญญา</w:t>
      </w:r>
    </w:p>
    <w:p w14:paraId="7D6346AE" w14:textId="649B860F" w:rsidR="0067013E" w:rsidRDefault="0067013E" w:rsidP="00DD4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01560E" w14:textId="77777777" w:rsidR="00647158" w:rsidRDefault="00647158" w:rsidP="00C57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D53197" w14:textId="03B27A42" w:rsidR="00647158" w:rsidRDefault="00647158" w:rsidP="00C57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08E1D8" w14:textId="77777777" w:rsidR="00623107" w:rsidRPr="00647158" w:rsidRDefault="00623107" w:rsidP="00C57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CA4653" w14:textId="77777777" w:rsidR="00647158" w:rsidRDefault="00647158" w:rsidP="00C57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24EABD" w14:textId="5FDC76E6" w:rsidR="00C57742" w:rsidRPr="005A7977" w:rsidRDefault="00C57742" w:rsidP="00C57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7742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รายการเคลื่อนไหวของสินทรัพย์สิทธิการใช้</w:t>
      </w:r>
      <w:r w:rsidRPr="00C57742">
        <w:rPr>
          <w:rFonts w:asciiTheme="majorBidi" w:hAnsiTheme="majorBidi" w:cstheme="majorBidi" w:hint="cs"/>
          <w:sz w:val="30"/>
          <w:szCs w:val="30"/>
          <w:cs/>
        </w:rPr>
        <w:t>ที่รับรู้เป็นที่ดิน อาคารและอุปกรณ์</w:t>
      </w:r>
      <w:r w:rsidRPr="00C57742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24E3910" w14:textId="77777777" w:rsidR="00C57742" w:rsidRPr="005A7977" w:rsidRDefault="00C57742" w:rsidP="00C57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810"/>
        <w:gridCol w:w="1098"/>
        <w:gridCol w:w="185"/>
        <w:gridCol w:w="1075"/>
        <w:gridCol w:w="182"/>
        <w:gridCol w:w="1252"/>
        <w:gridCol w:w="182"/>
        <w:gridCol w:w="990"/>
        <w:gridCol w:w="178"/>
        <w:gridCol w:w="998"/>
      </w:tblGrid>
      <w:tr w:rsidR="00C57742" w:rsidRPr="005A7977" w14:paraId="0D7A23F9" w14:textId="77777777" w:rsidTr="000F6668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6DF003EF" w14:textId="77777777" w:rsidR="00C57742" w:rsidRPr="005A7977" w:rsidRDefault="00C57742" w:rsidP="00B97F5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2BD3E1F5" w14:textId="77777777" w:rsidR="00C57742" w:rsidRPr="005A7977" w:rsidRDefault="00C57742" w:rsidP="00B97F5D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6140" w:type="dxa"/>
            <w:gridSpan w:val="9"/>
          </w:tcPr>
          <w:p w14:paraId="7A9050D6" w14:textId="77777777" w:rsidR="00C57742" w:rsidRPr="005A7977" w:rsidRDefault="00C57742" w:rsidP="00B97F5D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5A7977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5A7977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C57742" w:rsidRPr="005A7977" w14:paraId="072AE560" w14:textId="77777777" w:rsidTr="000F6668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21C2AF3F" w14:textId="77777777" w:rsidR="00C57742" w:rsidRPr="005A7977" w:rsidRDefault="00C57742" w:rsidP="00B97F5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5A797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44C9C8AC" w14:textId="77777777" w:rsidR="00C57742" w:rsidRPr="005A7977" w:rsidRDefault="00C57742" w:rsidP="00B97F5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98" w:type="dxa"/>
          </w:tcPr>
          <w:p w14:paraId="0C243E96" w14:textId="77777777" w:rsidR="00C57742" w:rsidRPr="005A7977" w:rsidRDefault="00C57742" w:rsidP="00B97F5D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81BAA2" w14:textId="77777777" w:rsidR="00C57742" w:rsidRPr="005A7977" w:rsidRDefault="00C57742" w:rsidP="00B97F5D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7977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  <w:p w14:paraId="3CE1D742" w14:textId="77777777" w:rsidR="00C57742" w:rsidRPr="005A7977" w:rsidRDefault="00C57742" w:rsidP="00B97F5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A7977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สิ่งปลูกสร้างอื่น</w:t>
            </w:r>
          </w:p>
        </w:tc>
        <w:tc>
          <w:tcPr>
            <w:tcW w:w="185" w:type="dxa"/>
          </w:tcPr>
          <w:p w14:paraId="3F0BC2DD" w14:textId="77777777" w:rsidR="00C57742" w:rsidRPr="005A7977" w:rsidRDefault="00C57742" w:rsidP="00B97F5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75" w:type="dxa"/>
          </w:tcPr>
          <w:p w14:paraId="413F617E" w14:textId="77777777" w:rsidR="00C57742" w:rsidRPr="005A7977" w:rsidRDefault="00C57742" w:rsidP="00B97F5D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8BE402" w14:textId="77777777" w:rsidR="00C57742" w:rsidRPr="005A7977" w:rsidRDefault="00C57742" w:rsidP="00B97F5D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B6F446" w14:textId="77777777" w:rsidR="00C57742" w:rsidRPr="005A7977" w:rsidRDefault="00C57742" w:rsidP="00B97F5D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A797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82" w:type="dxa"/>
          </w:tcPr>
          <w:p w14:paraId="61C5E936" w14:textId="77777777" w:rsidR="00C57742" w:rsidRPr="005A7977" w:rsidRDefault="00C57742" w:rsidP="00B97F5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009096E9" w14:textId="77777777" w:rsidR="00C57742" w:rsidRPr="005A7977" w:rsidRDefault="00C57742" w:rsidP="00B97F5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A797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82" w:type="dxa"/>
          </w:tcPr>
          <w:p w14:paraId="45FA1766" w14:textId="77777777" w:rsidR="00C57742" w:rsidRPr="005A7977" w:rsidRDefault="00C57742" w:rsidP="00B97F5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14:paraId="26608B16" w14:textId="77777777" w:rsidR="00C57742" w:rsidRPr="005A7977" w:rsidRDefault="00C57742" w:rsidP="00B97F5D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60C48090" w14:textId="77777777" w:rsidR="00C57742" w:rsidRPr="005A7977" w:rsidRDefault="00C57742" w:rsidP="00B97F5D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6D850FA4" w14:textId="77777777" w:rsidR="00C57742" w:rsidRPr="005A7977" w:rsidRDefault="00C57742" w:rsidP="00B97F5D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24B60608" w14:textId="77777777" w:rsidR="00C57742" w:rsidRPr="005A7977" w:rsidRDefault="00C57742" w:rsidP="00B97F5D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A797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78" w:type="dxa"/>
          </w:tcPr>
          <w:p w14:paraId="761239B1" w14:textId="77777777" w:rsidR="00C57742" w:rsidRPr="005A7977" w:rsidRDefault="00C57742" w:rsidP="00B97F5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98" w:type="dxa"/>
            <w:vAlign w:val="bottom"/>
          </w:tcPr>
          <w:p w14:paraId="343C44DF" w14:textId="77777777" w:rsidR="00C57742" w:rsidRPr="005A7977" w:rsidRDefault="00C57742" w:rsidP="00B97F5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A7977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C57742" w:rsidRPr="00442952" w14:paraId="016E72BD" w14:textId="77777777" w:rsidTr="000F6668">
        <w:trPr>
          <w:trHeight w:val="20"/>
          <w:tblHeader/>
        </w:trPr>
        <w:tc>
          <w:tcPr>
            <w:tcW w:w="2250" w:type="dxa"/>
          </w:tcPr>
          <w:p w14:paraId="13AE367F" w14:textId="77777777" w:rsidR="00C57742" w:rsidRPr="005A7977" w:rsidRDefault="00C57742" w:rsidP="00B97F5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D6D5678" w14:textId="665F2171" w:rsidR="00C57742" w:rsidRPr="005A7977" w:rsidRDefault="00C57742" w:rsidP="00B97F5D">
            <w:pPr>
              <w:pStyle w:val="acctfourfigures"/>
              <w:spacing w:line="240" w:lineRule="atLeast"/>
              <w:ind w:left="-70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6140" w:type="dxa"/>
            <w:gridSpan w:val="9"/>
          </w:tcPr>
          <w:p w14:paraId="069AF324" w14:textId="77777777" w:rsidR="00C57742" w:rsidRPr="005A7977" w:rsidRDefault="00C57742" w:rsidP="00B97F5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A797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A797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A797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5A7977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C57742" w:rsidRPr="00442952" w14:paraId="7BE69954" w14:textId="77777777" w:rsidTr="000F6668">
        <w:trPr>
          <w:trHeight w:val="20"/>
        </w:trPr>
        <w:tc>
          <w:tcPr>
            <w:tcW w:w="2250" w:type="dxa"/>
          </w:tcPr>
          <w:p w14:paraId="05347B27" w14:textId="77777777" w:rsidR="00C57742" w:rsidRPr="005A7977" w:rsidRDefault="00C57742" w:rsidP="00B9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A7977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5A7977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5A7977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5A797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A7977">
              <w:rPr>
                <w:rFonts w:ascii="Angsana New" w:hAnsi="Angsana New"/>
                <w:sz w:val="30"/>
                <w:szCs w:val="30"/>
              </w:rPr>
              <w:t>3</w:t>
            </w:r>
            <w:r w:rsidRPr="005A7977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49654D60" w14:textId="6A92DC5E" w:rsidR="00C57742" w:rsidRPr="005A7977" w:rsidRDefault="00C57742" w:rsidP="00B97F5D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4E5648C7" w14:textId="45E8E82D" w:rsidR="00C57742" w:rsidRPr="00E80C28" w:rsidRDefault="00EC26D6" w:rsidP="00005DFA">
            <w:pPr>
              <w:tabs>
                <w:tab w:val="clear" w:pos="680"/>
                <w:tab w:val="clear" w:pos="907"/>
                <w:tab w:val="left" w:pos="730"/>
                <w:tab w:val="decimal" w:pos="1181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31,630</w:t>
            </w:r>
          </w:p>
        </w:tc>
        <w:tc>
          <w:tcPr>
            <w:tcW w:w="185" w:type="dxa"/>
          </w:tcPr>
          <w:p w14:paraId="5F32E045" w14:textId="77777777" w:rsidR="00C57742" w:rsidRPr="00E80C28" w:rsidRDefault="00C57742" w:rsidP="00B97F5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3DD29913" w14:textId="291B3BB4" w:rsidR="00C57742" w:rsidRPr="00E80C28" w:rsidRDefault="00EC26D6" w:rsidP="00005DFA">
            <w:pPr>
              <w:tabs>
                <w:tab w:val="clear" w:pos="907"/>
                <w:tab w:val="left" w:pos="709"/>
                <w:tab w:val="decimal" w:pos="1181"/>
              </w:tabs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3,388</w:t>
            </w:r>
          </w:p>
        </w:tc>
        <w:tc>
          <w:tcPr>
            <w:tcW w:w="182" w:type="dxa"/>
            <w:shd w:val="clear" w:color="auto" w:fill="auto"/>
          </w:tcPr>
          <w:p w14:paraId="534737DB" w14:textId="77777777" w:rsidR="00C57742" w:rsidRPr="00E80C28" w:rsidRDefault="00C57742" w:rsidP="00B97F5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52" w:type="dxa"/>
            <w:shd w:val="clear" w:color="auto" w:fill="auto"/>
          </w:tcPr>
          <w:p w14:paraId="6E36B11C" w14:textId="513762EA" w:rsidR="00C57742" w:rsidRPr="00E80C28" w:rsidRDefault="00EC26D6" w:rsidP="00005DF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4,055</w:t>
            </w:r>
          </w:p>
        </w:tc>
        <w:tc>
          <w:tcPr>
            <w:tcW w:w="182" w:type="dxa"/>
            <w:shd w:val="clear" w:color="auto" w:fill="auto"/>
          </w:tcPr>
          <w:p w14:paraId="4335763C" w14:textId="77777777" w:rsidR="00C57742" w:rsidRPr="00E80C28" w:rsidRDefault="00C57742" w:rsidP="00B97F5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505A766" w14:textId="57124FC1" w:rsidR="00C57742" w:rsidRPr="00E80C28" w:rsidRDefault="00EC26D6" w:rsidP="00005DFA">
            <w:pPr>
              <w:pStyle w:val="acctfourfigures"/>
              <w:tabs>
                <w:tab w:val="clear" w:pos="765"/>
                <w:tab w:val="decimal" w:pos="452"/>
                <w:tab w:val="left" w:pos="632"/>
                <w:tab w:val="decimal" w:pos="1642"/>
              </w:tabs>
              <w:spacing w:line="240" w:lineRule="atLeast"/>
              <w:ind w:right="6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5,642</w:t>
            </w:r>
          </w:p>
        </w:tc>
        <w:tc>
          <w:tcPr>
            <w:tcW w:w="178" w:type="dxa"/>
          </w:tcPr>
          <w:p w14:paraId="74F3D875" w14:textId="77777777" w:rsidR="00C57742" w:rsidRPr="00E80C28" w:rsidRDefault="00C57742" w:rsidP="00B97F5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</w:tcPr>
          <w:p w14:paraId="49C3E9A1" w14:textId="561D6566" w:rsidR="00C57742" w:rsidRPr="00E80C28" w:rsidRDefault="00EC26D6" w:rsidP="00F45664">
            <w:pPr>
              <w:pStyle w:val="acctfourfigures"/>
              <w:tabs>
                <w:tab w:val="clear" w:pos="765"/>
                <w:tab w:val="decimal" w:pos="452"/>
                <w:tab w:val="left" w:pos="632"/>
                <w:tab w:val="decimal" w:pos="1642"/>
              </w:tabs>
              <w:spacing w:line="240" w:lineRule="atLeast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44,715</w:t>
            </w:r>
          </w:p>
        </w:tc>
      </w:tr>
      <w:tr w:rsidR="00C57742" w:rsidRPr="00442952" w14:paraId="0F656A06" w14:textId="77777777" w:rsidTr="000F6668">
        <w:trPr>
          <w:trHeight w:val="20"/>
        </w:trPr>
        <w:tc>
          <w:tcPr>
            <w:tcW w:w="2250" w:type="dxa"/>
          </w:tcPr>
          <w:p w14:paraId="58953588" w14:textId="77777777" w:rsidR="00C57742" w:rsidRPr="005A7977" w:rsidRDefault="00C57742" w:rsidP="00B97F5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A797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810" w:type="dxa"/>
          </w:tcPr>
          <w:p w14:paraId="6F3392B9" w14:textId="77777777" w:rsidR="00C57742" w:rsidRPr="005A7977" w:rsidRDefault="00C57742" w:rsidP="00B97F5D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890A7C3" w14:textId="6A71FEC2" w:rsidR="00C57742" w:rsidRPr="00005DFA" w:rsidRDefault="00DD2E42" w:rsidP="00005DFA">
            <w:pPr>
              <w:tabs>
                <w:tab w:val="clear" w:pos="680"/>
                <w:tab w:val="clear" w:pos="907"/>
                <w:tab w:val="left" w:pos="730"/>
                <w:tab w:val="decimal" w:pos="1181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65,529</w:t>
            </w:r>
          </w:p>
        </w:tc>
        <w:tc>
          <w:tcPr>
            <w:tcW w:w="185" w:type="dxa"/>
          </w:tcPr>
          <w:p w14:paraId="5080B4B0" w14:textId="77777777" w:rsidR="00C57742" w:rsidRPr="00005DFA" w:rsidRDefault="00C57742" w:rsidP="00B97F5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74A09D66" w14:textId="19A17714" w:rsidR="00C57742" w:rsidRPr="00AE011F" w:rsidRDefault="00DD2E42" w:rsidP="00005DFA">
            <w:pPr>
              <w:tabs>
                <w:tab w:val="clear" w:pos="907"/>
                <w:tab w:val="left" w:pos="709"/>
                <w:tab w:val="decimal" w:pos="1181"/>
              </w:tabs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13,884</w:t>
            </w:r>
          </w:p>
        </w:tc>
        <w:tc>
          <w:tcPr>
            <w:tcW w:w="182" w:type="dxa"/>
            <w:shd w:val="clear" w:color="auto" w:fill="auto"/>
          </w:tcPr>
          <w:p w14:paraId="50C34D9C" w14:textId="77777777" w:rsidR="00C57742" w:rsidRPr="00AE011F" w:rsidRDefault="00C57742" w:rsidP="00B97F5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6F8547BD" w14:textId="4DBF8858" w:rsidR="00C57742" w:rsidRPr="00AE011F" w:rsidRDefault="00DD2E42" w:rsidP="00B9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2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71E1757" w14:textId="77777777" w:rsidR="00C57742" w:rsidRPr="00AE011F" w:rsidRDefault="00C57742" w:rsidP="00B97F5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726436" w14:textId="7549EB8E" w:rsidR="00C57742" w:rsidRPr="00AE011F" w:rsidRDefault="00DD2E42" w:rsidP="00B9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2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77B2BE8" w14:textId="77777777" w:rsidR="00C57742" w:rsidRPr="00005DFA" w:rsidRDefault="00C57742" w:rsidP="00B97F5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3B503747" w14:textId="2B7009BE" w:rsidR="00C57742" w:rsidRPr="00005DFA" w:rsidRDefault="00DD2E42" w:rsidP="00F45664">
            <w:pPr>
              <w:pStyle w:val="acctfourfigures"/>
              <w:tabs>
                <w:tab w:val="clear" w:pos="765"/>
                <w:tab w:val="decimal" w:pos="452"/>
                <w:tab w:val="left" w:pos="632"/>
                <w:tab w:val="decimal" w:pos="1642"/>
              </w:tabs>
              <w:spacing w:line="240" w:lineRule="atLeast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79,413</w:t>
            </w:r>
          </w:p>
        </w:tc>
      </w:tr>
      <w:tr w:rsidR="00C57742" w:rsidRPr="00442952" w14:paraId="66798E98" w14:textId="77777777" w:rsidTr="000F6668">
        <w:trPr>
          <w:trHeight w:val="20"/>
        </w:trPr>
        <w:tc>
          <w:tcPr>
            <w:tcW w:w="2250" w:type="dxa"/>
          </w:tcPr>
          <w:p w14:paraId="40A129BE" w14:textId="77777777" w:rsidR="00C57742" w:rsidRPr="005A7977" w:rsidRDefault="00C57742" w:rsidP="00B97F5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A797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5A797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5A797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810" w:type="dxa"/>
          </w:tcPr>
          <w:p w14:paraId="01CB3565" w14:textId="77777777" w:rsidR="00C57742" w:rsidRPr="005A7977" w:rsidRDefault="00C57742" w:rsidP="00B97F5D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BCC0F39" w14:textId="7F101504" w:rsidR="00C57742" w:rsidRPr="00E80C28" w:rsidRDefault="00DD2E42" w:rsidP="00B97F5D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(12,187)</w:t>
            </w:r>
          </w:p>
        </w:tc>
        <w:tc>
          <w:tcPr>
            <w:tcW w:w="185" w:type="dxa"/>
          </w:tcPr>
          <w:p w14:paraId="0E70EC02" w14:textId="77777777" w:rsidR="00C57742" w:rsidRPr="00E80C28" w:rsidRDefault="00C57742" w:rsidP="00B97F5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1D1ABB4E" w14:textId="61C71EDF" w:rsidR="00C57742" w:rsidRPr="00E80C28" w:rsidRDefault="00DD2E42" w:rsidP="00B97F5D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(1,376)</w:t>
            </w:r>
          </w:p>
        </w:tc>
        <w:tc>
          <w:tcPr>
            <w:tcW w:w="182" w:type="dxa"/>
            <w:shd w:val="clear" w:color="auto" w:fill="auto"/>
          </w:tcPr>
          <w:p w14:paraId="25906A1E" w14:textId="77777777" w:rsidR="00C57742" w:rsidRPr="00E80C28" w:rsidRDefault="00C57742" w:rsidP="00B97F5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3043BF04" w14:textId="3C43C790" w:rsidR="00C57742" w:rsidRPr="00E80C28" w:rsidRDefault="00DD2E42" w:rsidP="00B97F5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(1,069)</w:t>
            </w:r>
          </w:p>
        </w:tc>
        <w:tc>
          <w:tcPr>
            <w:tcW w:w="182" w:type="dxa"/>
            <w:shd w:val="clear" w:color="auto" w:fill="auto"/>
          </w:tcPr>
          <w:p w14:paraId="3203C62F" w14:textId="77777777" w:rsidR="00C57742" w:rsidRPr="00E80C28" w:rsidRDefault="00C57742" w:rsidP="00B97F5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5D6C8B9" w14:textId="3057FF5E" w:rsidR="00C57742" w:rsidRPr="00E80C28" w:rsidRDefault="00DD2E42" w:rsidP="00B97F5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(504)</w:t>
            </w:r>
          </w:p>
        </w:tc>
        <w:tc>
          <w:tcPr>
            <w:tcW w:w="178" w:type="dxa"/>
          </w:tcPr>
          <w:p w14:paraId="2BDF3E45" w14:textId="77777777" w:rsidR="00C57742" w:rsidRPr="00E80C28" w:rsidRDefault="00C57742" w:rsidP="00B97F5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2E64A779" w14:textId="47CBCEC1" w:rsidR="00C57742" w:rsidRPr="00E80C28" w:rsidRDefault="00DD2E42" w:rsidP="00B97F5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(15,136)</w:t>
            </w:r>
          </w:p>
        </w:tc>
      </w:tr>
      <w:tr w:rsidR="00C57742" w:rsidRPr="00F35E94" w14:paraId="1B04DBED" w14:textId="77777777" w:rsidTr="000F6668">
        <w:trPr>
          <w:trHeight w:val="20"/>
        </w:trPr>
        <w:tc>
          <w:tcPr>
            <w:tcW w:w="2250" w:type="dxa"/>
            <w:vAlign w:val="bottom"/>
          </w:tcPr>
          <w:p w14:paraId="60603B8D" w14:textId="4F91CDC4" w:rsidR="00C57742" w:rsidRPr="005A7977" w:rsidRDefault="00C57742" w:rsidP="00B97F5D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9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F666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0F66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5A79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A7977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10" w:type="dxa"/>
          </w:tcPr>
          <w:p w14:paraId="66D9845C" w14:textId="77777777" w:rsidR="00C57742" w:rsidRPr="005A7977" w:rsidRDefault="00C57742" w:rsidP="00B97F5D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B7AC17" w14:textId="73D13F62" w:rsidR="00C57742" w:rsidRPr="00E80C28" w:rsidRDefault="00DD2E42" w:rsidP="00005DFA">
            <w:pPr>
              <w:tabs>
                <w:tab w:val="clear" w:pos="680"/>
                <w:tab w:val="clear" w:pos="907"/>
                <w:tab w:val="left" w:pos="726"/>
                <w:tab w:val="decimal" w:pos="1181"/>
              </w:tabs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84,972</w:t>
            </w:r>
          </w:p>
        </w:tc>
        <w:tc>
          <w:tcPr>
            <w:tcW w:w="185" w:type="dxa"/>
          </w:tcPr>
          <w:p w14:paraId="3E51D30F" w14:textId="77777777" w:rsidR="00C57742" w:rsidRPr="00E80C28" w:rsidRDefault="00C57742" w:rsidP="00005DFA">
            <w:pPr>
              <w:pStyle w:val="acctfourfigures"/>
              <w:tabs>
                <w:tab w:val="left" w:pos="726"/>
              </w:tabs>
              <w:spacing w:line="240" w:lineRule="atLeast"/>
              <w:ind w:right="7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1AC515" w14:textId="70FA4F42" w:rsidR="00C57742" w:rsidRPr="00E80C28" w:rsidRDefault="00DD2E42" w:rsidP="00005DFA">
            <w:pPr>
              <w:tabs>
                <w:tab w:val="clear" w:pos="680"/>
                <w:tab w:val="clear" w:pos="907"/>
                <w:tab w:val="left" w:pos="726"/>
                <w:tab w:val="decimal" w:pos="1181"/>
              </w:tabs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15,896</w:t>
            </w:r>
          </w:p>
        </w:tc>
        <w:tc>
          <w:tcPr>
            <w:tcW w:w="182" w:type="dxa"/>
            <w:shd w:val="clear" w:color="auto" w:fill="auto"/>
          </w:tcPr>
          <w:p w14:paraId="7207A046" w14:textId="77777777" w:rsidR="00C57742" w:rsidRPr="00E80C28" w:rsidRDefault="00C57742" w:rsidP="00005DFA">
            <w:pPr>
              <w:pStyle w:val="acctfourfigures"/>
              <w:tabs>
                <w:tab w:val="clear" w:pos="765"/>
                <w:tab w:val="left" w:pos="726"/>
                <w:tab w:val="decimal" w:pos="1642"/>
              </w:tabs>
              <w:spacing w:line="240" w:lineRule="atLeast"/>
              <w:ind w:right="7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9CA1FB" w14:textId="6A20542B" w:rsidR="00C57742" w:rsidRPr="00E80C28" w:rsidRDefault="00DD2E42" w:rsidP="00005DFA">
            <w:pPr>
              <w:pStyle w:val="acctfourfigures"/>
              <w:tabs>
                <w:tab w:val="clear" w:pos="765"/>
                <w:tab w:val="left" w:pos="726"/>
                <w:tab w:val="decimal" w:pos="1642"/>
              </w:tabs>
              <w:spacing w:line="240" w:lineRule="atLeast"/>
              <w:ind w:right="7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2,986</w:t>
            </w:r>
          </w:p>
        </w:tc>
        <w:tc>
          <w:tcPr>
            <w:tcW w:w="182" w:type="dxa"/>
            <w:shd w:val="clear" w:color="auto" w:fill="auto"/>
          </w:tcPr>
          <w:p w14:paraId="78FEDA18" w14:textId="77777777" w:rsidR="00C57742" w:rsidRPr="00E80C28" w:rsidRDefault="00C57742" w:rsidP="00005DFA">
            <w:pPr>
              <w:pStyle w:val="acctfourfigures"/>
              <w:tabs>
                <w:tab w:val="clear" w:pos="765"/>
                <w:tab w:val="left" w:pos="726"/>
                <w:tab w:val="decimal" w:pos="1642"/>
              </w:tabs>
              <w:spacing w:line="240" w:lineRule="atLeast"/>
              <w:ind w:right="7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01C899" w14:textId="21BC5A13" w:rsidR="00C57742" w:rsidRPr="00E80C28" w:rsidRDefault="00DD2E42" w:rsidP="00005DFA">
            <w:pPr>
              <w:pStyle w:val="acctfourfigures"/>
              <w:tabs>
                <w:tab w:val="clear" w:pos="765"/>
                <w:tab w:val="left" w:pos="726"/>
                <w:tab w:val="decimal" w:pos="1642"/>
              </w:tabs>
              <w:spacing w:line="240" w:lineRule="atLeast"/>
              <w:ind w:right="7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5,138</w:t>
            </w:r>
          </w:p>
        </w:tc>
        <w:tc>
          <w:tcPr>
            <w:tcW w:w="178" w:type="dxa"/>
          </w:tcPr>
          <w:p w14:paraId="3379756B" w14:textId="77777777" w:rsidR="00C57742" w:rsidRPr="00E80C28" w:rsidRDefault="00C57742" w:rsidP="00005DFA">
            <w:pPr>
              <w:pStyle w:val="acctfourfigures"/>
              <w:tabs>
                <w:tab w:val="clear" w:pos="765"/>
                <w:tab w:val="left" w:pos="726"/>
                <w:tab w:val="decimal" w:pos="1642"/>
              </w:tabs>
              <w:spacing w:line="240" w:lineRule="atLeast"/>
              <w:ind w:right="7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9A498F" w14:textId="0704251B" w:rsidR="00C57742" w:rsidRPr="00E80C28" w:rsidRDefault="00DD2E42" w:rsidP="00005DFA">
            <w:pPr>
              <w:pStyle w:val="acctfourfigures"/>
              <w:tabs>
                <w:tab w:val="clear" w:pos="765"/>
                <w:tab w:val="left" w:pos="726"/>
                <w:tab w:val="decimal" w:pos="1642"/>
              </w:tabs>
              <w:spacing w:line="240" w:lineRule="atLeast"/>
              <w:ind w:right="7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108,992</w:t>
            </w:r>
          </w:p>
        </w:tc>
      </w:tr>
    </w:tbl>
    <w:p w14:paraId="46CEB626" w14:textId="53C378F5" w:rsidR="00C57742" w:rsidRDefault="00C57742" w:rsidP="00670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2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810"/>
        <w:gridCol w:w="1098"/>
        <w:gridCol w:w="185"/>
        <w:gridCol w:w="1075"/>
        <w:gridCol w:w="182"/>
        <w:gridCol w:w="1252"/>
        <w:gridCol w:w="182"/>
        <w:gridCol w:w="990"/>
        <w:gridCol w:w="178"/>
        <w:gridCol w:w="998"/>
      </w:tblGrid>
      <w:tr w:rsidR="00C57742" w:rsidRPr="00442952" w14:paraId="233F1B67" w14:textId="77777777" w:rsidTr="000F6668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37D8F573" w14:textId="77777777" w:rsidR="00C57742" w:rsidRPr="00442952" w:rsidRDefault="00C57742" w:rsidP="00B97F5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810" w:type="dxa"/>
          </w:tcPr>
          <w:p w14:paraId="194D005E" w14:textId="77777777" w:rsidR="00C57742" w:rsidRPr="00442952" w:rsidRDefault="00C57742" w:rsidP="00B97F5D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6140" w:type="dxa"/>
            <w:gridSpan w:val="9"/>
          </w:tcPr>
          <w:p w14:paraId="3A13C37B" w14:textId="77777777" w:rsidR="00C57742" w:rsidRPr="009A5C49" w:rsidRDefault="00C57742" w:rsidP="00B97F5D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9A5C4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C57742" w:rsidRPr="00442952" w14:paraId="4B3CDE69" w14:textId="77777777" w:rsidTr="000F6668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470B1077" w14:textId="77777777" w:rsidR="00C57742" w:rsidRPr="009A5C49" w:rsidRDefault="00C57742" w:rsidP="00B97F5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9A5C4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0E837B1A" w14:textId="77777777" w:rsidR="00C57742" w:rsidRPr="009A5C49" w:rsidRDefault="00C57742" w:rsidP="00B97F5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98" w:type="dxa"/>
          </w:tcPr>
          <w:p w14:paraId="65164E10" w14:textId="77777777" w:rsidR="00C57742" w:rsidRPr="009A5C49" w:rsidRDefault="00C57742" w:rsidP="00B97F5D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BDAFCE" w14:textId="77777777" w:rsidR="00C57742" w:rsidRPr="009A5C49" w:rsidRDefault="00C57742" w:rsidP="00B97F5D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C4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  <w:p w14:paraId="3F0E2C35" w14:textId="77777777" w:rsidR="00C57742" w:rsidRPr="009A5C49" w:rsidRDefault="00C57742" w:rsidP="00B97F5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A5C49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สิ่งปลูกสร้างอื่น</w:t>
            </w:r>
          </w:p>
        </w:tc>
        <w:tc>
          <w:tcPr>
            <w:tcW w:w="185" w:type="dxa"/>
          </w:tcPr>
          <w:p w14:paraId="1DC2B3D7" w14:textId="77777777" w:rsidR="00C57742" w:rsidRPr="009A5C49" w:rsidRDefault="00C57742" w:rsidP="00B97F5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75" w:type="dxa"/>
          </w:tcPr>
          <w:p w14:paraId="5179F6A0" w14:textId="77777777" w:rsidR="00C57742" w:rsidRPr="009A5C49" w:rsidRDefault="00C57742" w:rsidP="00B97F5D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F748D1" w14:textId="77777777" w:rsidR="00C57742" w:rsidRPr="009A5C49" w:rsidRDefault="00C57742" w:rsidP="00B97F5D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B15AF4" w14:textId="77777777" w:rsidR="00C57742" w:rsidRPr="009A5C49" w:rsidRDefault="00C57742" w:rsidP="00B97F5D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A5C4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82" w:type="dxa"/>
          </w:tcPr>
          <w:p w14:paraId="51FB4B75" w14:textId="77777777" w:rsidR="00C57742" w:rsidRPr="009A5C49" w:rsidRDefault="00C57742" w:rsidP="00B97F5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308ABB6B" w14:textId="77777777" w:rsidR="00C57742" w:rsidRPr="009A5C49" w:rsidRDefault="00C57742" w:rsidP="00B97F5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A5C4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82" w:type="dxa"/>
          </w:tcPr>
          <w:p w14:paraId="5544D1A2" w14:textId="77777777" w:rsidR="00C57742" w:rsidRPr="009A5C49" w:rsidRDefault="00C57742" w:rsidP="00B97F5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14:paraId="4C2B24EB" w14:textId="77777777" w:rsidR="00C57742" w:rsidRPr="009A5C49" w:rsidRDefault="00C57742" w:rsidP="00B97F5D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2E3428E2" w14:textId="77777777" w:rsidR="00C57742" w:rsidRPr="009A5C49" w:rsidRDefault="00C57742" w:rsidP="00B97F5D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221133F4" w14:textId="77777777" w:rsidR="00C57742" w:rsidRPr="009A5C49" w:rsidRDefault="00C57742" w:rsidP="00B97F5D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0902E6EB" w14:textId="77777777" w:rsidR="00C57742" w:rsidRPr="009A5C49" w:rsidRDefault="00C57742" w:rsidP="00B97F5D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A5C4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78" w:type="dxa"/>
          </w:tcPr>
          <w:p w14:paraId="4F617F97" w14:textId="77777777" w:rsidR="00C57742" w:rsidRPr="009A5C49" w:rsidRDefault="00C57742" w:rsidP="00B97F5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98" w:type="dxa"/>
            <w:vAlign w:val="bottom"/>
          </w:tcPr>
          <w:p w14:paraId="6A68A2DD" w14:textId="77777777" w:rsidR="00C57742" w:rsidRPr="009A5C49" w:rsidRDefault="00C57742" w:rsidP="00B97F5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A5C49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C57742" w:rsidRPr="00442952" w14:paraId="18939336" w14:textId="77777777" w:rsidTr="000F6668">
        <w:trPr>
          <w:trHeight w:val="20"/>
          <w:tblHeader/>
        </w:trPr>
        <w:tc>
          <w:tcPr>
            <w:tcW w:w="2250" w:type="dxa"/>
          </w:tcPr>
          <w:p w14:paraId="792D5216" w14:textId="77777777" w:rsidR="00C57742" w:rsidRPr="009A5C49" w:rsidRDefault="00C57742" w:rsidP="00B97F5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AB2FE11" w14:textId="392051AF" w:rsidR="00C57742" w:rsidRPr="009A5C49" w:rsidRDefault="00C57742" w:rsidP="00B97F5D">
            <w:pPr>
              <w:pStyle w:val="acctfourfigures"/>
              <w:spacing w:line="240" w:lineRule="atLeast"/>
              <w:ind w:left="-70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6140" w:type="dxa"/>
            <w:gridSpan w:val="9"/>
          </w:tcPr>
          <w:p w14:paraId="1FC9B78E" w14:textId="77777777" w:rsidR="00C57742" w:rsidRPr="009A5C49" w:rsidRDefault="00C57742" w:rsidP="00B97F5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9A5C49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9A5C4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A5C4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A5C49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C57742" w:rsidRPr="00473B90" w14:paraId="462143E8" w14:textId="77777777" w:rsidTr="000F6668">
        <w:trPr>
          <w:trHeight w:val="20"/>
        </w:trPr>
        <w:tc>
          <w:tcPr>
            <w:tcW w:w="2250" w:type="dxa"/>
          </w:tcPr>
          <w:p w14:paraId="7083432D" w14:textId="77777777" w:rsidR="00C57742" w:rsidRPr="009A5C49" w:rsidRDefault="00C57742" w:rsidP="00B9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A5C4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9A5C49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9A5C49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9A5C4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A5C49">
              <w:rPr>
                <w:rFonts w:ascii="Angsana New" w:hAnsi="Angsana New"/>
                <w:sz w:val="30"/>
                <w:szCs w:val="30"/>
              </w:rPr>
              <w:t>3</w:t>
            </w:r>
            <w:r w:rsidRPr="009A5C49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76B4F6E7" w14:textId="27EA6631" w:rsidR="00C57742" w:rsidRPr="009A5C49" w:rsidRDefault="00C57742" w:rsidP="00B97F5D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1770E8F1" w14:textId="266C13CC" w:rsidR="00C57742" w:rsidRPr="00005923" w:rsidRDefault="00EC26D6" w:rsidP="008029FD">
            <w:pPr>
              <w:tabs>
                <w:tab w:val="clear" w:pos="680"/>
                <w:tab w:val="clear" w:pos="907"/>
                <w:tab w:val="left" w:pos="726"/>
                <w:tab w:val="decimal" w:pos="1181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31,630</w:t>
            </w:r>
          </w:p>
        </w:tc>
        <w:tc>
          <w:tcPr>
            <w:tcW w:w="185" w:type="dxa"/>
          </w:tcPr>
          <w:p w14:paraId="61A5241D" w14:textId="77777777" w:rsidR="00C57742" w:rsidRPr="00005923" w:rsidRDefault="00C57742" w:rsidP="00B97F5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75" w:type="dxa"/>
          </w:tcPr>
          <w:p w14:paraId="17676014" w14:textId="786261F8" w:rsidR="00C57742" w:rsidRPr="00005923" w:rsidRDefault="00EC26D6" w:rsidP="008029FD">
            <w:pPr>
              <w:tabs>
                <w:tab w:val="clear" w:pos="907"/>
                <w:tab w:val="left" w:pos="709"/>
                <w:tab w:val="decimal" w:pos="1181"/>
              </w:tabs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182" w:type="dxa"/>
          </w:tcPr>
          <w:p w14:paraId="73DD962F" w14:textId="77777777" w:rsidR="00C57742" w:rsidRPr="00005923" w:rsidRDefault="00C57742" w:rsidP="00B97F5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52" w:type="dxa"/>
          </w:tcPr>
          <w:p w14:paraId="16D78EC0" w14:textId="705BD983" w:rsidR="00C57742" w:rsidRPr="00005923" w:rsidRDefault="00EC26D6" w:rsidP="008029F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2,502</w:t>
            </w:r>
          </w:p>
        </w:tc>
        <w:tc>
          <w:tcPr>
            <w:tcW w:w="182" w:type="dxa"/>
          </w:tcPr>
          <w:p w14:paraId="668C1106" w14:textId="77777777" w:rsidR="00C57742" w:rsidRPr="00005923" w:rsidRDefault="00C57742" w:rsidP="00B97F5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75F2A4" w14:textId="187C1D08" w:rsidR="00C57742" w:rsidRPr="00005923" w:rsidRDefault="00EC26D6" w:rsidP="008029FD">
            <w:pPr>
              <w:pStyle w:val="acctfourfigures"/>
              <w:tabs>
                <w:tab w:val="clear" w:pos="765"/>
                <w:tab w:val="decimal" w:pos="452"/>
                <w:tab w:val="left" w:pos="632"/>
                <w:tab w:val="decimal" w:pos="1642"/>
              </w:tabs>
              <w:spacing w:line="240" w:lineRule="atLeast"/>
              <w:ind w:right="6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5,642</w:t>
            </w:r>
          </w:p>
        </w:tc>
        <w:tc>
          <w:tcPr>
            <w:tcW w:w="178" w:type="dxa"/>
          </w:tcPr>
          <w:p w14:paraId="15EA40CB" w14:textId="77777777" w:rsidR="00C57742" w:rsidRPr="00005923" w:rsidRDefault="00C57742" w:rsidP="00B97F5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56C45C99" w14:textId="6A6035C4" w:rsidR="00C57742" w:rsidRPr="00005923" w:rsidRDefault="00EC26D6" w:rsidP="008029FD">
            <w:pPr>
              <w:pStyle w:val="acctfourfigures"/>
              <w:tabs>
                <w:tab w:val="clear" w:pos="765"/>
                <w:tab w:val="decimal" w:pos="452"/>
                <w:tab w:val="left" w:pos="632"/>
                <w:tab w:val="decimal" w:pos="1642"/>
              </w:tabs>
              <w:spacing w:line="240" w:lineRule="atLeast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40,332</w:t>
            </w:r>
          </w:p>
        </w:tc>
      </w:tr>
      <w:tr w:rsidR="00C57742" w:rsidRPr="00473B90" w14:paraId="1C897AB8" w14:textId="77777777" w:rsidTr="000F6668">
        <w:trPr>
          <w:trHeight w:val="20"/>
        </w:trPr>
        <w:tc>
          <w:tcPr>
            <w:tcW w:w="2250" w:type="dxa"/>
          </w:tcPr>
          <w:p w14:paraId="0536EB75" w14:textId="77777777" w:rsidR="00C57742" w:rsidRPr="009A5C49" w:rsidRDefault="00C57742" w:rsidP="00B97F5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A5C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810" w:type="dxa"/>
          </w:tcPr>
          <w:p w14:paraId="26F3A89E" w14:textId="77777777" w:rsidR="00C57742" w:rsidRPr="009A5C49" w:rsidRDefault="00C57742" w:rsidP="00B97F5D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C988951" w14:textId="7CB80225" w:rsidR="00C57742" w:rsidRPr="008029FD" w:rsidRDefault="00DD2E42" w:rsidP="008029FD">
            <w:pPr>
              <w:tabs>
                <w:tab w:val="clear" w:pos="680"/>
                <w:tab w:val="clear" w:pos="907"/>
                <w:tab w:val="left" w:pos="726"/>
                <w:tab w:val="decimal" w:pos="1181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68,645</w:t>
            </w:r>
          </w:p>
        </w:tc>
        <w:tc>
          <w:tcPr>
            <w:tcW w:w="185" w:type="dxa"/>
          </w:tcPr>
          <w:p w14:paraId="32D8D30D" w14:textId="77777777" w:rsidR="00C57742" w:rsidRPr="008029FD" w:rsidRDefault="00C57742" w:rsidP="00B97F5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75" w:type="dxa"/>
          </w:tcPr>
          <w:p w14:paraId="43255F7B" w14:textId="71BD4108" w:rsidR="00C57742" w:rsidRPr="00AE011F" w:rsidRDefault="00DD2E42" w:rsidP="00DD2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13,884</w:t>
            </w:r>
          </w:p>
        </w:tc>
        <w:tc>
          <w:tcPr>
            <w:tcW w:w="182" w:type="dxa"/>
          </w:tcPr>
          <w:p w14:paraId="0BCCCFA6" w14:textId="77777777" w:rsidR="00C57742" w:rsidRPr="00AE011F" w:rsidRDefault="00C57742" w:rsidP="00B9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5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</w:tcPr>
          <w:p w14:paraId="4B46BE3D" w14:textId="069B53A7" w:rsidR="00C57742" w:rsidRPr="00AE011F" w:rsidRDefault="00DD2E42" w:rsidP="00B9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2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73FD0712" w14:textId="77777777" w:rsidR="00C57742" w:rsidRPr="00AE011F" w:rsidRDefault="00C57742" w:rsidP="00B9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5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05205E" w14:textId="7812F942" w:rsidR="00C57742" w:rsidRPr="00AE011F" w:rsidRDefault="00DD2E42" w:rsidP="00B9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2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8B7A677" w14:textId="77777777" w:rsidR="00C57742" w:rsidRPr="008029FD" w:rsidRDefault="00C57742" w:rsidP="00B9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2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187A07C9" w14:textId="13848FB3" w:rsidR="00C57742" w:rsidRPr="008029FD" w:rsidRDefault="00DD2E42" w:rsidP="008029FD">
            <w:pPr>
              <w:tabs>
                <w:tab w:val="clear" w:pos="454"/>
                <w:tab w:val="clear" w:pos="680"/>
                <w:tab w:val="decimal" w:pos="452"/>
                <w:tab w:val="left" w:pos="632"/>
                <w:tab w:val="decimal" w:pos="1181"/>
              </w:tabs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82,529</w:t>
            </w:r>
          </w:p>
        </w:tc>
      </w:tr>
      <w:tr w:rsidR="00005923" w:rsidRPr="00473B90" w14:paraId="33DA0432" w14:textId="77777777" w:rsidTr="000F6668">
        <w:trPr>
          <w:trHeight w:val="20"/>
        </w:trPr>
        <w:tc>
          <w:tcPr>
            <w:tcW w:w="2250" w:type="dxa"/>
          </w:tcPr>
          <w:p w14:paraId="6135B05F" w14:textId="77777777" w:rsidR="00005923" w:rsidRPr="009A5C49" w:rsidRDefault="00005923" w:rsidP="0000592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9A5C4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9A5C4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9A5C4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810" w:type="dxa"/>
          </w:tcPr>
          <w:p w14:paraId="63BC09F2" w14:textId="77777777" w:rsidR="00005923" w:rsidRPr="009A5C49" w:rsidRDefault="00005923" w:rsidP="0000592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FD67629" w14:textId="4D377F17" w:rsidR="00005923" w:rsidRPr="00005923" w:rsidRDefault="00DD2E42" w:rsidP="0000592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(12,566)</w:t>
            </w:r>
          </w:p>
        </w:tc>
        <w:tc>
          <w:tcPr>
            <w:tcW w:w="185" w:type="dxa"/>
          </w:tcPr>
          <w:p w14:paraId="217FD64B" w14:textId="77777777" w:rsidR="00005923" w:rsidRPr="00005923" w:rsidRDefault="00005923" w:rsidP="0000592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404CB517" w14:textId="301E4DCB" w:rsidR="00005923" w:rsidRPr="00005923" w:rsidRDefault="00DD2E42" w:rsidP="0000592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(1,277)</w:t>
            </w:r>
          </w:p>
        </w:tc>
        <w:tc>
          <w:tcPr>
            <w:tcW w:w="182" w:type="dxa"/>
          </w:tcPr>
          <w:p w14:paraId="59CC15E3" w14:textId="77777777" w:rsidR="00005923" w:rsidRPr="00005923" w:rsidRDefault="00005923" w:rsidP="0000592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057079D7" w14:textId="727624CE" w:rsidR="00005923" w:rsidRPr="00005923" w:rsidRDefault="00DD2E42" w:rsidP="0000592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(654)</w:t>
            </w:r>
          </w:p>
        </w:tc>
        <w:tc>
          <w:tcPr>
            <w:tcW w:w="182" w:type="dxa"/>
          </w:tcPr>
          <w:p w14:paraId="46FECE73" w14:textId="77777777" w:rsidR="00005923" w:rsidRPr="00005923" w:rsidRDefault="00005923" w:rsidP="0000592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842E519" w14:textId="1433FADC" w:rsidR="00005923" w:rsidRPr="00005923" w:rsidRDefault="00DD2E42" w:rsidP="0000592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(504)</w:t>
            </w:r>
          </w:p>
        </w:tc>
        <w:tc>
          <w:tcPr>
            <w:tcW w:w="178" w:type="dxa"/>
          </w:tcPr>
          <w:p w14:paraId="795BC952" w14:textId="77777777" w:rsidR="00005923" w:rsidRPr="00005923" w:rsidRDefault="00005923" w:rsidP="0000592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51473571" w14:textId="29C3084C" w:rsidR="00005923" w:rsidRPr="00005923" w:rsidRDefault="00DD2E42" w:rsidP="00005923">
            <w:pPr>
              <w:pStyle w:val="acctfourfigures"/>
              <w:tabs>
                <w:tab w:val="clear" w:pos="765"/>
                <w:tab w:val="decimal" w:pos="632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(15,001)</w:t>
            </w:r>
          </w:p>
        </w:tc>
      </w:tr>
      <w:tr w:rsidR="00C57742" w:rsidRPr="00C57742" w14:paraId="5B221682" w14:textId="77777777" w:rsidTr="000F6668">
        <w:trPr>
          <w:trHeight w:val="20"/>
        </w:trPr>
        <w:tc>
          <w:tcPr>
            <w:tcW w:w="2250" w:type="dxa"/>
            <w:vAlign w:val="bottom"/>
          </w:tcPr>
          <w:p w14:paraId="4DDFCB54" w14:textId="5CC9086D" w:rsidR="00C57742" w:rsidRPr="009A5C49" w:rsidRDefault="00C57742" w:rsidP="00B97F5D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C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F666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0F66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9A5C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A5C49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10" w:type="dxa"/>
          </w:tcPr>
          <w:p w14:paraId="1D883534" w14:textId="77777777" w:rsidR="00C57742" w:rsidRPr="009A5C49" w:rsidRDefault="00C57742" w:rsidP="00B97F5D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6DBDA5" w14:textId="353C7EA6" w:rsidR="00C57742" w:rsidRPr="00005923" w:rsidRDefault="00DD2E42" w:rsidP="008029FD">
            <w:pPr>
              <w:tabs>
                <w:tab w:val="clear" w:pos="680"/>
                <w:tab w:val="clear" w:pos="907"/>
                <w:tab w:val="left" w:pos="726"/>
                <w:tab w:val="decimal" w:pos="1181"/>
              </w:tabs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87,709</w:t>
            </w:r>
          </w:p>
        </w:tc>
        <w:tc>
          <w:tcPr>
            <w:tcW w:w="185" w:type="dxa"/>
          </w:tcPr>
          <w:p w14:paraId="46112DCB" w14:textId="77777777" w:rsidR="00C57742" w:rsidRPr="00005923" w:rsidRDefault="00C57742" w:rsidP="00B97F5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16B032" w14:textId="1648EC3B" w:rsidR="00C57742" w:rsidRPr="00005923" w:rsidRDefault="00DD2E42" w:rsidP="008029FD">
            <w:pPr>
              <w:tabs>
                <w:tab w:val="clear" w:pos="907"/>
                <w:tab w:val="left" w:pos="709"/>
                <w:tab w:val="decimal" w:pos="1181"/>
              </w:tabs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13,165</w:t>
            </w:r>
          </w:p>
        </w:tc>
        <w:tc>
          <w:tcPr>
            <w:tcW w:w="182" w:type="dxa"/>
          </w:tcPr>
          <w:p w14:paraId="2D7233C6" w14:textId="77777777" w:rsidR="00C57742" w:rsidRPr="00005923" w:rsidRDefault="00C57742" w:rsidP="00B97F5D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902F5" w14:textId="2B65B665" w:rsidR="00C57742" w:rsidRPr="00005923" w:rsidRDefault="00DD2E42" w:rsidP="008029F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1,848</w:t>
            </w:r>
          </w:p>
        </w:tc>
        <w:tc>
          <w:tcPr>
            <w:tcW w:w="182" w:type="dxa"/>
          </w:tcPr>
          <w:p w14:paraId="5333242E" w14:textId="77777777" w:rsidR="00C57742" w:rsidRPr="00005923" w:rsidRDefault="00C57742" w:rsidP="00B97F5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FFD4DF" w14:textId="6B13B17C" w:rsidR="00C57742" w:rsidRPr="00005923" w:rsidRDefault="00DD2E42" w:rsidP="008029FD">
            <w:pPr>
              <w:pStyle w:val="acctfourfigures"/>
              <w:tabs>
                <w:tab w:val="clear" w:pos="765"/>
                <w:tab w:val="decimal" w:pos="452"/>
                <w:tab w:val="left" w:pos="632"/>
                <w:tab w:val="decimal" w:pos="1642"/>
              </w:tabs>
              <w:spacing w:line="240" w:lineRule="atLeast"/>
              <w:ind w:right="6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5,138</w:t>
            </w:r>
          </w:p>
        </w:tc>
        <w:tc>
          <w:tcPr>
            <w:tcW w:w="178" w:type="dxa"/>
          </w:tcPr>
          <w:p w14:paraId="509658E2" w14:textId="77777777" w:rsidR="00C57742" w:rsidRPr="00005923" w:rsidRDefault="00C57742" w:rsidP="00B97F5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DCC944" w14:textId="6AD28A8A" w:rsidR="00C57742" w:rsidRPr="00005923" w:rsidRDefault="00DD2E42" w:rsidP="008029FD">
            <w:pPr>
              <w:pStyle w:val="acctfourfigures"/>
              <w:tabs>
                <w:tab w:val="clear" w:pos="765"/>
                <w:tab w:val="decimal" w:pos="452"/>
                <w:tab w:val="left" w:pos="632"/>
                <w:tab w:val="decimal" w:pos="1642"/>
              </w:tabs>
              <w:spacing w:line="240" w:lineRule="atLeast"/>
              <w:ind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107,860</w:t>
            </w:r>
          </w:p>
        </w:tc>
      </w:tr>
    </w:tbl>
    <w:p w14:paraId="45C66D24" w14:textId="77777777" w:rsidR="00C57742" w:rsidRDefault="00C57742" w:rsidP="00C57742">
      <w:pPr>
        <w:rPr>
          <w:lang w:val="x-none" w:eastAsia="x-none"/>
        </w:rPr>
      </w:pPr>
    </w:p>
    <w:p w14:paraId="0D04446C" w14:textId="62B2297E" w:rsidR="00C57742" w:rsidRDefault="00C57742" w:rsidP="00670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7EEBAFC" w14:textId="4C884B2F" w:rsidR="00C57742" w:rsidRDefault="00C57742" w:rsidP="00670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3B92AA9" w14:textId="11A64E0B" w:rsidR="00C57742" w:rsidRDefault="00C57742" w:rsidP="00670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40CBBC3" w14:textId="678BF16B" w:rsidR="00C57742" w:rsidRDefault="00C57742" w:rsidP="00670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EB97DF1" w14:textId="2D219238" w:rsidR="00C57742" w:rsidRDefault="00C57742" w:rsidP="00670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BF337FF" w14:textId="6577D600" w:rsidR="00C57742" w:rsidRDefault="00C57742" w:rsidP="00670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159BB5B" w14:textId="2A75677A" w:rsidR="000D7074" w:rsidRDefault="000D7074" w:rsidP="00670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50F8FDB" w14:textId="77777777" w:rsidR="000D7074" w:rsidRDefault="000D7074" w:rsidP="00670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1A08F00" w14:textId="77777777" w:rsidR="00001317" w:rsidRPr="00A87005" w:rsidRDefault="00001317" w:rsidP="00FF4415">
      <w:pPr>
        <w:pStyle w:val="Heading5"/>
        <w:numPr>
          <w:ilvl w:val="0"/>
          <w:numId w:val="36"/>
        </w:numPr>
        <w:tabs>
          <w:tab w:val="left" w:pos="513"/>
        </w:tabs>
        <w:spacing w:line="240" w:lineRule="auto"/>
        <w:ind w:hanging="72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lastRenderedPageBreak/>
        <w:t>หนี้สินที่มีภาระดอกเบี้ย</w:t>
      </w:r>
    </w:p>
    <w:p w14:paraId="579AA62D" w14:textId="77777777" w:rsidR="00F94FC4" w:rsidRPr="00A87005" w:rsidRDefault="00F94FC4" w:rsidP="00F94FC4">
      <w:pPr>
        <w:spacing w:line="240" w:lineRule="auto"/>
        <w:ind w:left="1260"/>
        <w:rPr>
          <w:rFonts w:ascii="Angsana New" w:hAnsi="Angsana New"/>
          <w:sz w:val="30"/>
          <w:szCs w:val="30"/>
          <w:cs/>
        </w:rPr>
      </w:pPr>
    </w:p>
    <w:tbl>
      <w:tblPr>
        <w:tblW w:w="92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1176"/>
        <w:gridCol w:w="270"/>
        <w:gridCol w:w="1170"/>
        <w:gridCol w:w="6"/>
        <w:gridCol w:w="264"/>
        <w:gridCol w:w="6"/>
        <w:gridCol w:w="1176"/>
        <w:gridCol w:w="270"/>
        <w:gridCol w:w="1174"/>
      </w:tblGrid>
      <w:tr w:rsidR="00F94FC4" w:rsidRPr="00A87005" w14:paraId="2A3F698B" w14:textId="77777777" w:rsidTr="000D3B0D">
        <w:trPr>
          <w:tblHeader/>
        </w:trPr>
        <w:tc>
          <w:tcPr>
            <w:tcW w:w="3420" w:type="dxa"/>
          </w:tcPr>
          <w:p w14:paraId="62E5E882" w14:textId="77777777" w:rsidR="00F94FC4" w:rsidRPr="00A87005" w:rsidRDefault="00F94FC4" w:rsidP="00C4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70" w:type="dxa"/>
            <w:shd w:val="clear" w:color="auto" w:fill="auto"/>
          </w:tcPr>
          <w:p w14:paraId="2915AD1A" w14:textId="77777777" w:rsidR="00F94FC4" w:rsidRPr="00A87005" w:rsidRDefault="00F94FC4" w:rsidP="00C4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6" w:type="dxa"/>
            <w:gridSpan w:val="3"/>
          </w:tcPr>
          <w:p w14:paraId="3F9E8B2C" w14:textId="77777777" w:rsidR="00F94FC4" w:rsidRPr="00A87005" w:rsidRDefault="00F94FC4" w:rsidP="00C4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gridSpan w:val="2"/>
          </w:tcPr>
          <w:p w14:paraId="404DF0D3" w14:textId="77777777" w:rsidR="00F94FC4" w:rsidRPr="00A87005" w:rsidRDefault="00F94FC4" w:rsidP="00C4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6" w:type="dxa"/>
            <w:gridSpan w:val="4"/>
          </w:tcPr>
          <w:p w14:paraId="091CA054" w14:textId="77777777" w:rsidR="00F94FC4" w:rsidRPr="00A87005" w:rsidRDefault="00F94FC4" w:rsidP="00C4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F6668" w:rsidRPr="00A87005" w14:paraId="77DDC7FA" w14:textId="77777777" w:rsidTr="000D3B0D">
        <w:trPr>
          <w:trHeight w:val="380"/>
          <w:tblHeader/>
        </w:trPr>
        <w:tc>
          <w:tcPr>
            <w:tcW w:w="3420" w:type="dxa"/>
          </w:tcPr>
          <w:p w14:paraId="5DC0C7B8" w14:textId="77777777" w:rsidR="000F6668" w:rsidRPr="00A87005" w:rsidRDefault="000F6668" w:rsidP="000F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7BACFF6" w14:textId="77777777" w:rsidR="000F6668" w:rsidRPr="00A87005" w:rsidRDefault="000F6668" w:rsidP="000F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64C8DC58" w14:textId="4779BD4E" w:rsidR="000F6668" w:rsidRPr="00A87005" w:rsidRDefault="000F6668" w:rsidP="000F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14:paraId="08B9FCDB" w14:textId="77777777" w:rsidR="000F6668" w:rsidRPr="00A87005" w:rsidRDefault="000F6668" w:rsidP="000F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14:paraId="62260BB6" w14:textId="447C4F4E" w:rsidR="000F6668" w:rsidRPr="00A87005" w:rsidRDefault="000F6668" w:rsidP="000F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89C411F" w14:textId="77777777" w:rsidR="000F6668" w:rsidRPr="00A87005" w:rsidRDefault="000F6668" w:rsidP="000F6668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4D7B33B4" w14:textId="3F81B498" w:rsidR="000F6668" w:rsidRPr="00A87005" w:rsidRDefault="000F6668" w:rsidP="000F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14:paraId="0A7B5A62" w14:textId="77777777" w:rsidR="000F6668" w:rsidRPr="00A87005" w:rsidRDefault="000F6668" w:rsidP="000F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39471AD9" w14:textId="569AAD42" w:rsidR="000F6668" w:rsidRPr="00A87005" w:rsidRDefault="000F6668" w:rsidP="000F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F6668" w:rsidRPr="00A87005" w14:paraId="5E92EC78" w14:textId="77777777" w:rsidTr="000D3B0D">
        <w:trPr>
          <w:trHeight w:val="380"/>
          <w:tblHeader/>
        </w:trPr>
        <w:tc>
          <w:tcPr>
            <w:tcW w:w="3420" w:type="dxa"/>
          </w:tcPr>
          <w:p w14:paraId="124DB729" w14:textId="77777777" w:rsidR="000F6668" w:rsidRPr="00A87005" w:rsidRDefault="000F6668" w:rsidP="000F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A7864C1" w14:textId="77777777" w:rsidR="000F6668" w:rsidRPr="00A87005" w:rsidRDefault="000F6668" w:rsidP="000F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07BE172F" w14:textId="1ABD554B" w:rsidR="000F6668" w:rsidRPr="00A87005" w:rsidRDefault="000F6668" w:rsidP="000F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28C1C1A" w14:textId="77777777" w:rsidR="000F6668" w:rsidRPr="00A87005" w:rsidRDefault="000F6668" w:rsidP="000F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14:paraId="741EC37F" w14:textId="14B6B002" w:rsidR="000F6668" w:rsidRPr="00A87005" w:rsidRDefault="000F6668" w:rsidP="000F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B3EC5DD" w14:textId="77777777" w:rsidR="000F6668" w:rsidRPr="00A87005" w:rsidRDefault="000F6668" w:rsidP="000F6668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12398A53" w14:textId="2AC3978B" w:rsidR="000F6668" w:rsidRPr="00A87005" w:rsidRDefault="000F6668" w:rsidP="000F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47C603A" w14:textId="77777777" w:rsidR="000F6668" w:rsidRPr="00A87005" w:rsidRDefault="000F6668" w:rsidP="000F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7284753F" w14:textId="616921B4" w:rsidR="000F6668" w:rsidRPr="00A87005" w:rsidRDefault="000F6668" w:rsidP="000F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F6668" w:rsidRPr="00A87005" w14:paraId="7AF41BCC" w14:textId="77777777" w:rsidTr="000D3B0D">
        <w:trPr>
          <w:tblHeader/>
        </w:trPr>
        <w:tc>
          <w:tcPr>
            <w:tcW w:w="3420" w:type="dxa"/>
          </w:tcPr>
          <w:p w14:paraId="458697BA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7779622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2" w:type="dxa"/>
            <w:gridSpan w:val="9"/>
          </w:tcPr>
          <w:p w14:paraId="21C76ED8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6668" w:rsidRPr="00A87005" w14:paraId="6A5BBAF0" w14:textId="77777777" w:rsidTr="000D3B0D">
        <w:tc>
          <w:tcPr>
            <w:tcW w:w="3420" w:type="dxa"/>
          </w:tcPr>
          <w:p w14:paraId="01DB5E52" w14:textId="3CABA116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มีหลักประกัน</w:t>
            </w:r>
          </w:p>
        </w:tc>
        <w:tc>
          <w:tcPr>
            <w:tcW w:w="270" w:type="dxa"/>
            <w:shd w:val="clear" w:color="auto" w:fill="auto"/>
          </w:tcPr>
          <w:p w14:paraId="57BE10FB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319E58EF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C69AF3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14:paraId="383312C0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A632B9D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698CF409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7ADA7B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71C7907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6668" w:rsidRPr="00A87005" w14:paraId="49A3E3F7" w14:textId="77777777" w:rsidTr="005D7D94">
        <w:trPr>
          <w:trHeight w:val="371"/>
        </w:trPr>
        <w:tc>
          <w:tcPr>
            <w:tcW w:w="3420" w:type="dxa"/>
          </w:tcPr>
          <w:p w14:paraId="5C1F6845" w14:textId="5CDC6B01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 xml:space="preserve">             </w:t>
            </w:r>
          </w:p>
        </w:tc>
        <w:tc>
          <w:tcPr>
            <w:tcW w:w="270" w:type="dxa"/>
            <w:shd w:val="clear" w:color="auto" w:fill="auto"/>
          </w:tcPr>
          <w:p w14:paraId="3BF00C2A" w14:textId="77777777" w:rsidR="000F6668" w:rsidRPr="009D29CF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01CA90EF" w14:textId="29FB6497" w:rsidR="000F6668" w:rsidRPr="0047061E" w:rsidRDefault="00EA2721" w:rsidP="000F666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19,714</w:t>
            </w:r>
          </w:p>
        </w:tc>
        <w:tc>
          <w:tcPr>
            <w:tcW w:w="270" w:type="dxa"/>
          </w:tcPr>
          <w:p w14:paraId="5326DC3E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14:paraId="5D1B3908" w14:textId="521B8F82" w:rsidR="000F6668" w:rsidRPr="00A87005" w:rsidRDefault="000F6668" w:rsidP="000F666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13,495</w:t>
            </w:r>
          </w:p>
        </w:tc>
        <w:tc>
          <w:tcPr>
            <w:tcW w:w="270" w:type="dxa"/>
            <w:gridSpan w:val="2"/>
          </w:tcPr>
          <w:p w14:paraId="7867CA6F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39BEAA4E" w14:textId="34414C9B" w:rsidR="000F6668" w:rsidRPr="00A87005" w:rsidRDefault="00DB592B" w:rsidP="000F6668">
            <w:pPr>
              <w:pStyle w:val="3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3,26</w:t>
            </w:r>
            <w:r w:rsidR="005D7D94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08CBBF38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A43E48D" w14:textId="573A10BB" w:rsidR="000F6668" w:rsidRPr="00A87005" w:rsidRDefault="000F6668" w:rsidP="000F666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3,341</w:t>
            </w:r>
          </w:p>
        </w:tc>
      </w:tr>
      <w:tr w:rsidR="000F6668" w:rsidRPr="00A87005" w14:paraId="71304BE6" w14:textId="77777777" w:rsidTr="005D7D94">
        <w:tc>
          <w:tcPr>
            <w:tcW w:w="3420" w:type="dxa"/>
          </w:tcPr>
          <w:p w14:paraId="2F6D6667" w14:textId="57D4ADDF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 w:rsidRPr="00A87005">
              <w:rPr>
                <w:rFonts w:ascii="Angsana New" w:hAnsi="Angsana New"/>
                <w:sz w:val="30"/>
                <w:szCs w:val="30"/>
              </w:rPr>
              <w:t xml:space="preserve">       </w:t>
            </w:r>
          </w:p>
        </w:tc>
        <w:tc>
          <w:tcPr>
            <w:tcW w:w="270" w:type="dxa"/>
            <w:shd w:val="clear" w:color="auto" w:fill="auto"/>
          </w:tcPr>
          <w:p w14:paraId="12FE57EF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4AAA82B6" w14:textId="7ECC3C78" w:rsidR="000F6668" w:rsidRPr="00A87005" w:rsidRDefault="00EA2721" w:rsidP="000F666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1,02</w:t>
            </w:r>
            <w:r w:rsidR="00DB592B">
              <w:rPr>
                <w:rFonts w:ascii="Angsana New" w:hAnsi="Angsana New"/>
                <w:sz w:val="30"/>
                <w:szCs w:val="30"/>
                <w:lang w:val="en-US"/>
              </w:rPr>
              <w:t>7,626</w:t>
            </w:r>
          </w:p>
        </w:tc>
        <w:tc>
          <w:tcPr>
            <w:tcW w:w="270" w:type="dxa"/>
          </w:tcPr>
          <w:p w14:paraId="0A6551B8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</w:tcPr>
          <w:p w14:paraId="575B8F43" w14:textId="6E1D08BE" w:rsidR="000F6668" w:rsidRPr="00A87005" w:rsidRDefault="000F6668" w:rsidP="000F666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1,096,175</w:t>
            </w:r>
          </w:p>
        </w:tc>
        <w:tc>
          <w:tcPr>
            <w:tcW w:w="270" w:type="dxa"/>
            <w:gridSpan w:val="2"/>
          </w:tcPr>
          <w:p w14:paraId="6E93EF27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171BD328" w14:textId="3F4D7898" w:rsidR="000F6668" w:rsidRPr="00A87005" w:rsidRDefault="00EA2721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910,53</w:t>
            </w:r>
            <w:r w:rsidR="005D7D9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1806021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43F0350F" w14:textId="6F32D84B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971,863</w:t>
            </w:r>
          </w:p>
        </w:tc>
      </w:tr>
      <w:tr w:rsidR="000F6668" w:rsidRPr="00A87005" w14:paraId="416C7BF5" w14:textId="77777777" w:rsidTr="005D7D94">
        <w:tc>
          <w:tcPr>
            <w:tcW w:w="3420" w:type="dxa"/>
          </w:tcPr>
          <w:p w14:paraId="64DCB362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</w:p>
          <w:p w14:paraId="01DAA81F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3C7067DB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06CE3" w14:textId="402A5739" w:rsidR="000F6668" w:rsidRPr="00A87005" w:rsidRDefault="00EA2721" w:rsidP="000F666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1,04</w:t>
            </w:r>
            <w:r w:rsidR="0053569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35699">
              <w:rPr>
                <w:rFonts w:ascii="Angsana New" w:hAnsi="Angsana New"/>
                <w:sz w:val="30"/>
                <w:szCs w:val="30"/>
                <w:lang w:val="en-US"/>
              </w:rPr>
              <w:t>340</w:t>
            </w:r>
          </w:p>
        </w:tc>
        <w:tc>
          <w:tcPr>
            <w:tcW w:w="270" w:type="dxa"/>
            <w:vAlign w:val="bottom"/>
          </w:tcPr>
          <w:p w14:paraId="247E02DA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D5256" w14:textId="171D9EA2" w:rsidR="000F6668" w:rsidRPr="00A87005" w:rsidRDefault="000F6668" w:rsidP="000F666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1,109,670</w:t>
            </w:r>
          </w:p>
        </w:tc>
        <w:tc>
          <w:tcPr>
            <w:tcW w:w="270" w:type="dxa"/>
            <w:gridSpan w:val="2"/>
            <w:vAlign w:val="bottom"/>
          </w:tcPr>
          <w:p w14:paraId="5F2C9FA8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67C97F" w14:textId="27EE356D" w:rsidR="000F6668" w:rsidRPr="00A87005" w:rsidRDefault="00EA2721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913,80</w:t>
            </w:r>
            <w:r w:rsidR="0053569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07AA0985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1428C3" w14:textId="3181D0C6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975,204</w:t>
            </w:r>
          </w:p>
        </w:tc>
      </w:tr>
      <w:tr w:rsidR="000F6668" w:rsidRPr="00A87005" w14:paraId="7D77F56C" w14:textId="77777777" w:rsidTr="005D7D94">
        <w:tc>
          <w:tcPr>
            <w:tcW w:w="3420" w:type="dxa"/>
          </w:tcPr>
          <w:p w14:paraId="79DC4BE7" w14:textId="418D438F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ที่ถึงกำหนดชำระภายในหนึ่งปี</w:t>
            </w:r>
            <w:r w:rsidRPr="00A87005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</w:p>
        </w:tc>
        <w:tc>
          <w:tcPr>
            <w:tcW w:w="270" w:type="dxa"/>
            <w:shd w:val="clear" w:color="auto" w:fill="auto"/>
          </w:tcPr>
          <w:p w14:paraId="1358DE52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  <w:vAlign w:val="bottom"/>
          </w:tcPr>
          <w:p w14:paraId="7B423256" w14:textId="2FE884C2" w:rsidR="000F6668" w:rsidRPr="00A87005" w:rsidRDefault="00EA2721" w:rsidP="000F666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</w:t>
            </w:r>
            <w:r w:rsidR="00DB592B">
              <w:rPr>
                <w:rFonts w:ascii="Angsana New" w:hAnsi="Angsana New"/>
                <w:sz w:val="30"/>
                <w:szCs w:val="30"/>
                <w:lang w:val="en-US"/>
              </w:rPr>
              <w:t>837</w:t>
            </w:r>
          </w:p>
        </w:tc>
        <w:tc>
          <w:tcPr>
            <w:tcW w:w="270" w:type="dxa"/>
            <w:vAlign w:val="bottom"/>
          </w:tcPr>
          <w:p w14:paraId="3592141D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vAlign w:val="bottom"/>
          </w:tcPr>
          <w:p w14:paraId="0F0670E0" w14:textId="638DDF21" w:rsidR="000F6668" w:rsidRPr="00A87005" w:rsidRDefault="000F6668" w:rsidP="000F666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74,229</w:t>
            </w:r>
          </w:p>
        </w:tc>
        <w:tc>
          <w:tcPr>
            <w:tcW w:w="270" w:type="dxa"/>
            <w:gridSpan w:val="2"/>
            <w:vAlign w:val="bottom"/>
          </w:tcPr>
          <w:p w14:paraId="0525069D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4849410" w14:textId="3D1DDF04" w:rsidR="000F6668" w:rsidRPr="00A87005" w:rsidRDefault="00EA2721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36,009</w:t>
            </w:r>
          </w:p>
        </w:tc>
        <w:tc>
          <w:tcPr>
            <w:tcW w:w="270" w:type="dxa"/>
            <w:vAlign w:val="bottom"/>
          </w:tcPr>
          <w:p w14:paraId="4D310CDE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0F4C4ECE" w14:textId="25B37CFC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73,509</w:t>
            </w:r>
          </w:p>
        </w:tc>
      </w:tr>
      <w:tr w:rsidR="000F6668" w:rsidRPr="00A87005" w14:paraId="07D38541" w14:textId="77777777" w:rsidTr="005D7D94">
        <w:tc>
          <w:tcPr>
            <w:tcW w:w="3420" w:type="dxa"/>
          </w:tcPr>
          <w:p w14:paraId="7E0F2019" w14:textId="06EC58F0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2072F">
              <w:rPr>
                <w:rFonts w:ascii="Angsana New" w:hAnsi="Angsana New"/>
                <w:sz w:val="30"/>
                <w:szCs w:val="30"/>
                <w:cs/>
              </w:rPr>
              <w:t xml:space="preserve">ส่วนของหนี้สินตามสัญญาเช่าที่ถึงกำหนดชำระภายในหนึ่งปี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E207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2072F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E207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หนี้สินตามสัญญาเช่าการเงินที่ถึงกำหนดชำระภายในหนึ่งปี)</w:t>
            </w:r>
          </w:p>
        </w:tc>
        <w:tc>
          <w:tcPr>
            <w:tcW w:w="270" w:type="dxa"/>
            <w:shd w:val="clear" w:color="auto" w:fill="auto"/>
          </w:tcPr>
          <w:p w14:paraId="254F66A1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DAB58" w14:textId="0094949E" w:rsidR="000F6668" w:rsidRPr="00FC2AE9" w:rsidRDefault="00EA2721" w:rsidP="000F666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</w:t>
            </w:r>
            <w:r w:rsidR="00535699">
              <w:rPr>
                <w:rFonts w:ascii="Angsana New" w:hAnsi="Angsana New"/>
                <w:sz w:val="30"/>
                <w:szCs w:val="30"/>
                <w:lang w:val="en-US"/>
              </w:rPr>
              <w:t>605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D33DCA" w14:textId="77777777" w:rsidR="000F6668" w:rsidRPr="00FC2AE9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81BA8" w14:textId="2E9193AD" w:rsidR="000F6668" w:rsidRPr="00FC2AE9" w:rsidRDefault="000F6668" w:rsidP="000F666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C2AE9">
              <w:rPr>
                <w:rFonts w:ascii="Angsana New" w:hAnsi="Angsana New"/>
                <w:sz w:val="30"/>
                <w:szCs w:val="30"/>
                <w:lang w:val="en-US"/>
              </w:rPr>
              <w:t>1,288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F89E275" w14:textId="77777777" w:rsidR="000F6668" w:rsidRPr="00FC2AE9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99998" w14:textId="3FCE0F47" w:rsidR="000F6668" w:rsidRPr="00FC2AE9" w:rsidRDefault="00EA2721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</w:t>
            </w:r>
            <w:r w:rsidR="00535699">
              <w:rPr>
                <w:rFonts w:ascii="Angsana New" w:hAnsi="Angsana New"/>
                <w:sz w:val="30"/>
                <w:szCs w:val="30"/>
              </w:rPr>
              <w:t>843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D64318" w14:textId="77777777" w:rsidR="000F6668" w:rsidRPr="00FC2AE9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B0AA1" w14:textId="287CE8AD" w:rsidR="000F6668" w:rsidRPr="00FC2AE9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 w:rsidRPr="00FC2AE9">
              <w:rPr>
                <w:rFonts w:ascii="Angsana New" w:hAnsi="Angsana New"/>
                <w:sz w:val="30"/>
                <w:szCs w:val="30"/>
              </w:rPr>
              <w:t>727</w:t>
            </w:r>
          </w:p>
        </w:tc>
      </w:tr>
      <w:tr w:rsidR="000F6668" w:rsidRPr="00A87005" w14:paraId="157DC97F" w14:textId="77777777" w:rsidTr="005D7D94">
        <w:tc>
          <w:tcPr>
            <w:tcW w:w="3420" w:type="dxa"/>
          </w:tcPr>
          <w:p w14:paraId="58ABBC05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</w:t>
            </w: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ดอกเบี้ย</w:t>
            </w: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270" w:type="dxa"/>
            <w:shd w:val="clear" w:color="auto" w:fill="auto"/>
          </w:tcPr>
          <w:p w14:paraId="4F58E881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DC6ACA" w14:textId="7B0B9777" w:rsidR="000F6668" w:rsidRPr="00FC2AE9" w:rsidRDefault="00EA2721" w:rsidP="000F666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1,125,7</w:t>
            </w:r>
            <w:r w:rsidR="00DB59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42F99DA0" w14:textId="77777777" w:rsidR="000F6668" w:rsidRPr="00FC2AE9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0DF95" w14:textId="49AD56C8" w:rsidR="000F6668" w:rsidRPr="00FC2AE9" w:rsidRDefault="000F6668" w:rsidP="000F6668">
            <w:pPr>
              <w:pStyle w:val="3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C2A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1,185,187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12E5CE0" w14:textId="77777777" w:rsidR="000F6668" w:rsidRPr="00FC2AE9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ADE00F" w14:textId="3E9D333C" w:rsidR="000F6668" w:rsidRPr="00FC2AE9" w:rsidRDefault="00EA2721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990,6</w:t>
            </w:r>
            <w:r w:rsidR="00DB592B"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270" w:type="dxa"/>
            <w:shd w:val="clear" w:color="auto" w:fill="auto"/>
          </w:tcPr>
          <w:p w14:paraId="1B795B78" w14:textId="77777777" w:rsidR="000F6668" w:rsidRPr="00FC2AE9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B6D107" w14:textId="58896A29" w:rsidR="000F6668" w:rsidRPr="00FC2AE9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2AE9">
              <w:rPr>
                <w:rFonts w:ascii="Angsana New" w:hAnsi="Angsana New"/>
                <w:b/>
                <w:bCs/>
                <w:sz w:val="30"/>
                <w:szCs w:val="30"/>
              </w:rPr>
              <w:t>1,049,440</w:t>
            </w:r>
          </w:p>
        </w:tc>
      </w:tr>
      <w:tr w:rsidR="000F6668" w:rsidRPr="00A87005" w14:paraId="769B1F38" w14:textId="77777777" w:rsidTr="005D7D94">
        <w:trPr>
          <w:trHeight w:val="395"/>
        </w:trPr>
        <w:tc>
          <w:tcPr>
            <w:tcW w:w="3420" w:type="dxa"/>
          </w:tcPr>
          <w:p w14:paraId="15A7B959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E7E4540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2D3391C0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6B4300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14:paraId="63F61F14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413386D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20689899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B2E7BE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5714CC6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6668" w:rsidRPr="00A87005" w14:paraId="2524FE3A" w14:textId="77777777" w:rsidTr="005D7D94">
        <w:trPr>
          <w:trHeight w:val="395"/>
        </w:trPr>
        <w:tc>
          <w:tcPr>
            <w:tcW w:w="3420" w:type="dxa"/>
          </w:tcPr>
          <w:p w14:paraId="380998A3" w14:textId="4BBF473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 w:rsidRPr="00A870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</w:t>
            </w: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มีหลักประกัน</w:t>
            </w:r>
          </w:p>
        </w:tc>
        <w:tc>
          <w:tcPr>
            <w:tcW w:w="270" w:type="dxa"/>
            <w:shd w:val="clear" w:color="auto" w:fill="auto"/>
          </w:tcPr>
          <w:p w14:paraId="63317144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7AD3258D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5488FD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14:paraId="731801A3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B03BF1A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9C73012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8C0478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14:paraId="1B9458F2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6668" w:rsidRPr="00A87005" w14:paraId="4416606A" w14:textId="77777777" w:rsidTr="005D7D94">
        <w:tc>
          <w:tcPr>
            <w:tcW w:w="3420" w:type="dxa"/>
          </w:tcPr>
          <w:p w14:paraId="1739C765" w14:textId="62634CF1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A87005">
              <w:rPr>
                <w:rFonts w:ascii="Angsana New" w:hAnsi="Angsana New"/>
                <w:sz w:val="30"/>
                <w:szCs w:val="30"/>
              </w:rPr>
              <w:t xml:space="preserve">     </w:t>
            </w:r>
          </w:p>
        </w:tc>
        <w:tc>
          <w:tcPr>
            <w:tcW w:w="270" w:type="dxa"/>
            <w:shd w:val="clear" w:color="auto" w:fill="auto"/>
          </w:tcPr>
          <w:p w14:paraId="1EA33CBE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6EB38E66" w14:textId="04123BB0" w:rsidR="000F6668" w:rsidRPr="00ED6EC9" w:rsidRDefault="00EA2721" w:rsidP="000F666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8,856</w:t>
            </w:r>
          </w:p>
        </w:tc>
        <w:tc>
          <w:tcPr>
            <w:tcW w:w="270" w:type="dxa"/>
          </w:tcPr>
          <w:p w14:paraId="796AC421" w14:textId="77777777" w:rsidR="000F6668" w:rsidRPr="00B90A9F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14:paraId="7E40B537" w14:textId="44CA6EA2" w:rsidR="000F6668" w:rsidRPr="00A87005" w:rsidRDefault="000F6668" w:rsidP="000F666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9,941</w:t>
            </w:r>
          </w:p>
        </w:tc>
        <w:tc>
          <w:tcPr>
            <w:tcW w:w="270" w:type="dxa"/>
            <w:gridSpan w:val="2"/>
          </w:tcPr>
          <w:p w14:paraId="13750841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6B6FA88B" w14:textId="4A8879B9" w:rsidR="000F6668" w:rsidRPr="00A87005" w:rsidRDefault="00EA2721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380" w:lineRule="exact"/>
              <w:ind w:right="2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A1D80E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55D3710" w14:textId="2FB301F0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6668" w:rsidRPr="00EB53BD" w14:paraId="44AD196E" w14:textId="77777777" w:rsidTr="005D7D94">
        <w:tc>
          <w:tcPr>
            <w:tcW w:w="3420" w:type="dxa"/>
          </w:tcPr>
          <w:p w14:paraId="297DA929" w14:textId="3DF2A1FC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E207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2072F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E207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หนี้สินตามสัญญาเช่าการเงิน)</w:t>
            </w:r>
          </w:p>
        </w:tc>
        <w:tc>
          <w:tcPr>
            <w:tcW w:w="270" w:type="dxa"/>
            <w:shd w:val="clear" w:color="auto" w:fill="auto"/>
          </w:tcPr>
          <w:p w14:paraId="54CF5DE3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57A0B64E" w14:textId="77777777" w:rsidR="00EA2721" w:rsidRPr="00F76C18" w:rsidRDefault="00EA2721" w:rsidP="00F76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right="-97"/>
              <w:rPr>
                <w:rFonts w:ascii="Angsana New" w:hAnsi="Angsana New"/>
                <w:sz w:val="30"/>
                <w:szCs w:val="30"/>
              </w:rPr>
            </w:pPr>
          </w:p>
          <w:p w14:paraId="3251BF0F" w14:textId="48976805" w:rsidR="00EA2721" w:rsidRPr="00F76C18" w:rsidRDefault="00EA2721" w:rsidP="00F76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 w:rsidRPr="00F76C18">
              <w:rPr>
                <w:rFonts w:ascii="Angsana New" w:hAnsi="Angsana New"/>
                <w:sz w:val="30"/>
                <w:szCs w:val="30"/>
              </w:rPr>
              <w:t>59,5</w:t>
            </w:r>
            <w:r w:rsidR="00DB592B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051B6404" w14:textId="77777777" w:rsidR="000F6668" w:rsidRPr="00FC2AE9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</w:tcPr>
          <w:p w14:paraId="2B77B1C5" w14:textId="77777777" w:rsidR="000F6668" w:rsidRPr="00FC2AE9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  <w:p w14:paraId="06D89E76" w14:textId="4E54EF93" w:rsidR="000F6668" w:rsidRPr="00FC2AE9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  <w:cs/>
              </w:rPr>
            </w:pPr>
            <w:r w:rsidRPr="00FC2AE9">
              <w:rPr>
                <w:rFonts w:ascii="Angsana New" w:hAnsi="Angsana New"/>
                <w:sz w:val="30"/>
                <w:szCs w:val="30"/>
              </w:rPr>
              <w:t>2,926</w:t>
            </w:r>
          </w:p>
        </w:tc>
        <w:tc>
          <w:tcPr>
            <w:tcW w:w="270" w:type="dxa"/>
            <w:gridSpan w:val="2"/>
          </w:tcPr>
          <w:p w14:paraId="3F43C067" w14:textId="77777777" w:rsidR="000F6668" w:rsidRPr="00FC2AE9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4957FA34" w14:textId="77777777" w:rsidR="000F6668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right="-97"/>
              <w:rPr>
                <w:rFonts w:ascii="Angsana New" w:hAnsi="Angsana New"/>
                <w:sz w:val="30"/>
                <w:szCs w:val="30"/>
              </w:rPr>
            </w:pPr>
          </w:p>
          <w:p w14:paraId="2538F75A" w14:textId="0D7BF512" w:rsidR="00EA2721" w:rsidRPr="00FC2AE9" w:rsidRDefault="00EA2721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</w:t>
            </w:r>
            <w:r w:rsidR="00535699">
              <w:rPr>
                <w:rFonts w:ascii="Angsana New" w:hAnsi="Angsana New"/>
                <w:sz w:val="30"/>
                <w:szCs w:val="30"/>
              </w:rPr>
              <w:t>051</w:t>
            </w:r>
          </w:p>
        </w:tc>
        <w:tc>
          <w:tcPr>
            <w:tcW w:w="270" w:type="dxa"/>
          </w:tcPr>
          <w:p w14:paraId="1575F98F" w14:textId="77777777" w:rsidR="000F6668" w:rsidRPr="00FC2AE9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4AB1EE6C" w14:textId="37C7FE69" w:rsidR="000F6668" w:rsidRPr="00FC2AE9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right="-97"/>
              <w:rPr>
                <w:rFonts w:ascii="Angsana New" w:hAnsi="Angsana New"/>
                <w:sz w:val="30"/>
                <w:szCs w:val="30"/>
              </w:rPr>
            </w:pPr>
          </w:p>
          <w:p w14:paraId="69F3AFD3" w14:textId="08D28A5B" w:rsidR="000F6668" w:rsidRPr="00FC2AE9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right="-97"/>
              <w:rPr>
                <w:rFonts w:ascii="Angsana New" w:hAnsi="Angsana New"/>
                <w:sz w:val="30"/>
                <w:szCs w:val="30"/>
              </w:rPr>
            </w:pPr>
            <w:r w:rsidRPr="00FC2AE9">
              <w:rPr>
                <w:rFonts w:ascii="Angsana New" w:hAnsi="Angsana New"/>
                <w:sz w:val="30"/>
                <w:szCs w:val="30"/>
              </w:rPr>
              <w:t>1,388</w:t>
            </w:r>
          </w:p>
        </w:tc>
      </w:tr>
      <w:tr w:rsidR="000F6668" w:rsidRPr="00A87005" w14:paraId="2CF096DD" w14:textId="77777777" w:rsidTr="005D7D94">
        <w:tc>
          <w:tcPr>
            <w:tcW w:w="3420" w:type="dxa"/>
          </w:tcPr>
          <w:p w14:paraId="3FB55A64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after="0" w:line="380" w:lineRule="exact"/>
              <w:ind w:right="-2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</w:t>
            </w: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ดอกเบี้ย</w:t>
            </w: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270" w:type="dxa"/>
            <w:shd w:val="clear" w:color="auto" w:fill="auto"/>
          </w:tcPr>
          <w:p w14:paraId="2B598878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52AC7" w14:textId="496D1323" w:rsidR="000F6668" w:rsidRPr="00FC2AE9" w:rsidRDefault="00EA2721" w:rsidP="000F666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68,</w:t>
            </w:r>
            <w:r w:rsidR="004259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373</w:t>
            </w:r>
          </w:p>
        </w:tc>
        <w:tc>
          <w:tcPr>
            <w:tcW w:w="270" w:type="dxa"/>
            <w:vAlign w:val="bottom"/>
          </w:tcPr>
          <w:p w14:paraId="20D6DD33" w14:textId="77777777" w:rsidR="000F6668" w:rsidRPr="00FC2AE9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0BD40" w14:textId="7A187C40" w:rsidR="000F6668" w:rsidRPr="00FC2AE9" w:rsidRDefault="000F6668" w:rsidP="000F666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2A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12,867</w:t>
            </w:r>
          </w:p>
        </w:tc>
        <w:tc>
          <w:tcPr>
            <w:tcW w:w="270" w:type="dxa"/>
            <w:gridSpan w:val="2"/>
            <w:vAlign w:val="bottom"/>
          </w:tcPr>
          <w:p w14:paraId="47992447" w14:textId="77777777" w:rsidR="000F6668" w:rsidRPr="00FC2AE9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1A483" w14:textId="7D4BD61F" w:rsidR="000F6668" w:rsidRPr="00FC2AE9" w:rsidRDefault="00EA2721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</w:t>
            </w:r>
            <w:r w:rsidR="0042596B">
              <w:rPr>
                <w:rFonts w:ascii="Angsana New" w:hAnsi="Angsana New"/>
                <w:b/>
                <w:bCs/>
                <w:sz w:val="30"/>
                <w:szCs w:val="30"/>
              </w:rPr>
              <w:t>051</w:t>
            </w:r>
          </w:p>
        </w:tc>
        <w:tc>
          <w:tcPr>
            <w:tcW w:w="270" w:type="dxa"/>
            <w:vAlign w:val="bottom"/>
          </w:tcPr>
          <w:p w14:paraId="14E124F0" w14:textId="77777777" w:rsidR="000F6668" w:rsidRPr="00FC2AE9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52BB85" w14:textId="1035E693" w:rsidR="000F6668" w:rsidRPr="00FC2AE9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2AE9">
              <w:rPr>
                <w:rFonts w:ascii="Angsana New" w:hAnsi="Angsana New"/>
                <w:b/>
                <w:bCs/>
                <w:sz w:val="30"/>
                <w:szCs w:val="30"/>
              </w:rPr>
              <w:t>1,388</w:t>
            </w:r>
          </w:p>
        </w:tc>
      </w:tr>
      <w:tr w:rsidR="000F6668" w:rsidRPr="00A87005" w14:paraId="166872C4" w14:textId="77777777" w:rsidTr="005D7D94">
        <w:trPr>
          <w:cantSplit/>
          <w:trHeight w:hRule="exact" w:val="259"/>
        </w:trPr>
        <w:tc>
          <w:tcPr>
            <w:tcW w:w="3420" w:type="dxa"/>
          </w:tcPr>
          <w:p w14:paraId="24D862F2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C589C68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0E7507FE" w14:textId="77777777" w:rsidR="000F6668" w:rsidRPr="00FC2AE9" w:rsidRDefault="000F6668" w:rsidP="000F666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C05651" w14:textId="77777777" w:rsidR="000F6668" w:rsidRPr="00FC2AE9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</w:tcPr>
          <w:p w14:paraId="7FBC405B" w14:textId="77777777" w:rsidR="000F6668" w:rsidRPr="00FC2AE9" w:rsidRDefault="000F6668" w:rsidP="000F666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3FDE894" w14:textId="77777777" w:rsidR="000F6668" w:rsidRPr="00FC2AE9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6ED069FA" w14:textId="77777777" w:rsidR="000F6668" w:rsidRPr="00FC2AE9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7E9188" w14:textId="77777777" w:rsidR="000F6668" w:rsidRPr="00FC2AE9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2EA1F609" w14:textId="77777777" w:rsidR="000F6668" w:rsidRPr="00FC2AE9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F6668" w:rsidRPr="00A87005" w14:paraId="72BD53FC" w14:textId="77777777" w:rsidTr="005D7D94">
        <w:tc>
          <w:tcPr>
            <w:tcW w:w="3420" w:type="dxa"/>
          </w:tcPr>
          <w:p w14:paraId="40078539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7B8EA223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29EF0F07" w14:textId="52D13790" w:rsidR="000F6668" w:rsidRPr="00FC2AE9" w:rsidRDefault="00EA2721" w:rsidP="000F666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1,194,15</w:t>
            </w:r>
            <w:r w:rsidR="00DB59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3205230" w14:textId="77777777" w:rsidR="000F6668" w:rsidRPr="00FC2AE9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bottom w:val="double" w:sz="4" w:space="0" w:color="auto"/>
            </w:tcBorders>
          </w:tcPr>
          <w:p w14:paraId="19FDE2B1" w14:textId="1EB00DDE" w:rsidR="000F6668" w:rsidRPr="00FC2AE9" w:rsidRDefault="000F6668" w:rsidP="000F666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2A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1,198,054</w:t>
            </w:r>
          </w:p>
        </w:tc>
        <w:tc>
          <w:tcPr>
            <w:tcW w:w="270" w:type="dxa"/>
            <w:gridSpan w:val="2"/>
          </w:tcPr>
          <w:p w14:paraId="3BEE5F51" w14:textId="77777777" w:rsidR="000F6668" w:rsidRPr="00FC2AE9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</w:tcPr>
          <w:p w14:paraId="42CB770C" w14:textId="4DDDEE09" w:rsidR="000F6668" w:rsidRPr="00FC2AE9" w:rsidRDefault="00EA2721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1,050,7</w:t>
            </w:r>
            <w:r w:rsidR="005D7D94">
              <w:rPr>
                <w:rFonts w:ascii="Angsana New" w:hAnsi="Angsana New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270" w:type="dxa"/>
          </w:tcPr>
          <w:p w14:paraId="12A2F249" w14:textId="77777777" w:rsidR="000F6668" w:rsidRPr="00FC2AE9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</w:tcPr>
          <w:p w14:paraId="103595B7" w14:textId="048DCBB8" w:rsidR="000F6668" w:rsidRPr="00FC2AE9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2AE9">
              <w:rPr>
                <w:rFonts w:ascii="Angsana New" w:hAnsi="Angsana New"/>
                <w:b/>
                <w:bCs/>
                <w:sz w:val="30"/>
                <w:szCs w:val="30"/>
              </w:rPr>
              <w:t>1,050,828</w:t>
            </w:r>
          </w:p>
        </w:tc>
      </w:tr>
    </w:tbl>
    <w:p w14:paraId="644BE7D3" w14:textId="77777777" w:rsidR="0080123C" w:rsidRPr="00A87005" w:rsidRDefault="0080123C" w:rsidP="00E06D7A">
      <w:pPr>
        <w:pStyle w:val="block"/>
        <w:spacing w:after="0" w:line="240" w:lineRule="auto"/>
        <w:ind w:left="990" w:hanging="45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</w:p>
    <w:p w14:paraId="61216045" w14:textId="4AF25C27" w:rsidR="00BF2F68" w:rsidRDefault="0019748C" w:rsidP="00D4357B">
      <w:pPr>
        <w:pStyle w:val="block"/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A87005"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  <w:br w:type="page"/>
      </w:r>
      <w:r w:rsidR="00555B8F" w:rsidRPr="00FD774E">
        <w:rPr>
          <w:rFonts w:ascii="Angsana New" w:hAnsi="Angsana New" w:cs="Angsana New" w:hint="cs"/>
          <w:spacing w:val="-4"/>
          <w:sz w:val="30"/>
          <w:szCs w:val="30"/>
          <w:cs/>
        </w:rPr>
        <w:lastRenderedPageBreak/>
        <w:t>ณ วันที่</w:t>
      </w:r>
      <w:r w:rsidR="00712420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 xml:space="preserve"> </w:t>
      </w:r>
      <w:r w:rsidR="00712420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30 </w:t>
      </w:r>
      <w:r w:rsidR="000F6668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มิถุนายน</w:t>
      </w:r>
      <w:r w:rsidR="00555B8F" w:rsidRPr="00FD774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555B8F" w:rsidRPr="00FD774E">
        <w:rPr>
          <w:rFonts w:ascii="Angsana New" w:hAnsi="Angsana New" w:cs="Angsana New" w:hint="cs"/>
          <w:spacing w:val="-4"/>
          <w:sz w:val="30"/>
          <w:szCs w:val="30"/>
        </w:rPr>
        <w:t>256</w:t>
      </w:r>
      <w:r w:rsidR="00FD774E" w:rsidRPr="00FD774E">
        <w:rPr>
          <w:rFonts w:ascii="Angsana New" w:hAnsi="Angsana New" w:cs="Angsana New" w:hint="cs"/>
          <w:spacing w:val="-4"/>
          <w:sz w:val="30"/>
          <w:szCs w:val="30"/>
        </w:rPr>
        <w:t>3</w:t>
      </w:r>
      <w:r w:rsidR="00555B8F" w:rsidRPr="00FD774E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="00030044" w:rsidRPr="00FD774E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กลุ่มบริษัทและบริษัท</w:t>
      </w:r>
      <w:r w:rsidR="009315E8" w:rsidRPr="00FD774E">
        <w:rPr>
          <w:rFonts w:ascii="Angsana New" w:hAnsi="Angsana New" w:cs="Angsana New" w:hint="cs"/>
          <w:spacing w:val="-4"/>
          <w:sz w:val="30"/>
          <w:szCs w:val="30"/>
          <w:cs/>
        </w:rPr>
        <w:t>ได้ใช้หลักทรัพย์</w:t>
      </w:r>
      <w:r w:rsidR="00030044" w:rsidRPr="00FD774E">
        <w:rPr>
          <w:rFonts w:ascii="Angsana New" w:hAnsi="Angsana New" w:cs="Angsana New" w:hint="cs"/>
          <w:spacing w:val="-4"/>
          <w:sz w:val="30"/>
          <w:szCs w:val="30"/>
          <w:cs/>
        </w:rPr>
        <w:t>เป็น</w:t>
      </w:r>
      <w:r w:rsidR="00BF2F68" w:rsidRPr="00FD774E">
        <w:rPr>
          <w:rFonts w:ascii="Angsana New" w:hAnsi="Angsana New" w:cs="Angsana New" w:hint="cs"/>
          <w:spacing w:val="-4"/>
          <w:sz w:val="30"/>
          <w:szCs w:val="30"/>
          <w:cs/>
        </w:rPr>
        <w:t>หลักประกันเงินเบิกเกินบัญชี</w:t>
      </w:r>
      <w:r w:rsidR="00BF2F68" w:rsidRPr="00FD774E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="00BF2F68" w:rsidRPr="00FD774E">
        <w:rPr>
          <w:rFonts w:ascii="Angsana New" w:hAnsi="Angsana New" w:cs="Angsana New" w:hint="cs"/>
          <w:spacing w:val="-4"/>
          <w:sz w:val="30"/>
          <w:szCs w:val="30"/>
          <w:cs/>
        </w:rPr>
        <w:t>เงิ</w:t>
      </w:r>
      <w:r w:rsidR="0023775C" w:rsidRPr="00FD774E">
        <w:rPr>
          <w:rFonts w:ascii="Angsana New" w:hAnsi="Angsana New" w:cs="Angsana New" w:hint="cs"/>
          <w:spacing w:val="-4"/>
          <w:sz w:val="30"/>
          <w:szCs w:val="30"/>
          <w:cs/>
        </w:rPr>
        <w:t>นกู้ยืมระยะสั้นและเงินกู้ยืมระยะ</w:t>
      </w:r>
      <w:r w:rsidR="00BF2F68" w:rsidRPr="00FD774E">
        <w:rPr>
          <w:rFonts w:ascii="Angsana New" w:hAnsi="Angsana New" w:cs="Angsana New" w:hint="cs"/>
          <w:spacing w:val="-4"/>
          <w:sz w:val="30"/>
          <w:szCs w:val="30"/>
          <w:cs/>
        </w:rPr>
        <w:t>ยาว</w:t>
      </w:r>
      <w:r w:rsidR="00BF2F68" w:rsidRPr="00FD774E">
        <w:rPr>
          <w:rFonts w:ascii="Angsana New" w:hAnsi="Angsana New" w:cs="Angsana New" w:hint="cs"/>
          <w:sz w:val="30"/>
          <w:szCs w:val="30"/>
          <w:cs/>
        </w:rPr>
        <w:t>จากสถาบันการเงินของบริษัท</w:t>
      </w:r>
      <w:r w:rsidR="00030044" w:rsidRPr="00FD774E">
        <w:rPr>
          <w:rFonts w:ascii="Angsana New" w:hAnsi="Angsana New" w:cs="Angsana New" w:hint="cs"/>
          <w:sz w:val="30"/>
          <w:szCs w:val="30"/>
          <w:cs/>
        </w:rPr>
        <w:t xml:space="preserve"> ดังนี้</w:t>
      </w:r>
    </w:p>
    <w:p w14:paraId="411E1927" w14:textId="77777777" w:rsidR="00FD774E" w:rsidRPr="00FD774E" w:rsidRDefault="00FD774E" w:rsidP="00D4357B">
      <w:pPr>
        <w:pStyle w:val="block"/>
        <w:spacing w:after="0" w:line="240" w:lineRule="auto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236"/>
        <w:gridCol w:w="1024"/>
        <w:gridCol w:w="270"/>
        <w:gridCol w:w="1080"/>
        <w:gridCol w:w="270"/>
        <w:gridCol w:w="990"/>
        <w:gridCol w:w="270"/>
        <w:gridCol w:w="1080"/>
      </w:tblGrid>
      <w:tr w:rsidR="00577976" w:rsidRPr="00A87005" w14:paraId="44823A99" w14:textId="77777777" w:rsidTr="00FD774E">
        <w:trPr>
          <w:tblHeader/>
        </w:trPr>
        <w:tc>
          <w:tcPr>
            <w:tcW w:w="3960" w:type="dxa"/>
          </w:tcPr>
          <w:p w14:paraId="58771176" w14:textId="77777777" w:rsidR="00577976" w:rsidRPr="00A87005" w:rsidRDefault="00577976" w:rsidP="00E6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36" w:type="dxa"/>
            <w:shd w:val="clear" w:color="auto" w:fill="auto"/>
          </w:tcPr>
          <w:p w14:paraId="6AE5C703" w14:textId="77777777" w:rsidR="00577976" w:rsidRPr="00A87005" w:rsidRDefault="00577976" w:rsidP="00E6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0C10B48E" w14:textId="77777777" w:rsidR="00577976" w:rsidRPr="00A87005" w:rsidRDefault="00577976" w:rsidP="00E64C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77EB65CD" w14:textId="77777777" w:rsidR="00577976" w:rsidRPr="00A87005" w:rsidRDefault="00577976" w:rsidP="00E64C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CAD6ED9" w14:textId="77777777" w:rsidR="00577976" w:rsidRPr="00A87005" w:rsidRDefault="00577976" w:rsidP="00E64C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F6668" w:rsidRPr="00A87005" w14:paraId="1CCA4B40" w14:textId="77777777" w:rsidTr="00FD774E">
        <w:trPr>
          <w:trHeight w:val="380"/>
          <w:tblHeader/>
        </w:trPr>
        <w:tc>
          <w:tcPr>
            <w:tcW w:w="3960" w:type="dxa"/>
          </w:tcPr>
          <w:p w14:paraId="530EC929" w14:textId="77777777" w:rsidR="000F6668" w:rsidRPr="00A87005" w:rsidRDefault="000F6668" w:rsidP="000F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94811F7" w14:textId="77777777" w:rsidR="000F6668" w:rsidRPr="00A87005" w:rsidRDefault="000F6668" w:rsidP="000F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5CE63C65" w14:textId="4C115117" w:rsidR="000F6668" w:rsidRPr="00A87005" w:rsidRDefault="000F6668" w:rsidP="000F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14:paraId="07A7DEB7" w14:textId="77777777" w:rsidR="000F6668" w:rsidRPr="00A87005" w:rsidRDefault="000F6668" w:rsidP="000F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17B4CC" w14:textId="1A7C76CF" w:rsidR="000F6668" w:rsidRPr="00A87005" w:rsidRDefault="000F6668" w:rsidP="000F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7E7FD74A" w14:textId="77777777" w:rsidR="000F6668" w:rsidRPr="00A87005" w:rsidRDefault="000F6668" w:rsidP="000F6668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9732247" w14:textId="0A00365A" w:rsidR="000F6668" w:rsidRPr="00A87005" w:rsidRDefault="000F6668" w:rsidP="000F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14:paraId="20F6C2F4" w14:textId="77777777" w:rsidR="000F6668" w:rsidRPr="00A87005" w:rsidRDefault="000F6668" w:rsidP="000F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A1D738" w14:textId="7339A615" w:rsidR="000F6668" w:rsidRPr="00A87005" w:rsidRDefault="000F6668" w:rsidP="000F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F6668" w:rsidRPr="00A87005" w14:paraId="4FE2D0F9" w14:textId="77777777" w:rsidTr="00FD774E">
        <w:trPr>
          <w:trHeight w:val="380"/>
          <w:tblHeader/>
        </w:trPr>
        <w:tc>
          <w:tcPr>
            <w:tcW w:w="3960" w:type="dxa"/>
          </w:tcPr>
          <w:p w14:paraId="17B589CE" w14:textId="77777777" w:rsidR="000F6668" w:rsidRPr="00A87005" w:rsidRDefault="000F6668" w:rsidP="000F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A74561D" w14:textId="77777777" w:rsidR="000F6668" w:rsidRPr="00A87005" w:rsidRDefault="000F6668" w:rsidP="000F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4C186BCE" w14:textId="4AA81C1D" w:rsidR="000F6668" w:rsidRPr="00A87005" w:rsidRDefault="000F6668" w:rsidP="000F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FEC8C6F" w14:textId="77777777" w:rsidR="000F6668" w:rsidRPr="00A87005" w:rsidRDefault="000F6668" w:rsidP="000F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D46CEC" w14:textId="069E87BC" w:rsidR="000F6668" w:rsidRPr="00A87005" w:rsidRDefault="000F6668" w:rsidP="000F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063511B" w14:textId="77777777" w:rsidR="000F6668" w:rsidRPr="00A87005" w:rsidRDefault="000F6668" w:rsidP="000F6668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D2B5B91" w14:textId="2468AC85" w:rsidR="000F6668" w:rsidRPr="00A87005" w:rsidRDefault="000F6668" w:rsidP="000F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3648C96" w14:textId="77777777" w:rsidR="000F6668" w:rsidRPr="00A87005" w:rsidRDefault="000F6668" w:rsidP="000F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723834" w14:textId="7B247090" w:rsidR="000F6668" w:rsidRPr="00A87005" w:rsidRDefault="000F6668" w:rsidP="000F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F6668" w:rsidRPr="00A87005" w14:paraId="0A4890E0" w14:textId="77777777" w:rsidTr="00FD774E">
        <w:trPr>
          <w:tblHeader/>
        </w:trPr>
        <w:tc>
          <w:tcPr>
            <w:tcW w:w="3960" w:type="dxa"/>
          </w:tcPr>
          <w:p w14:paraId="4B77AF22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867A8D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84" w:type="dxa"/>
            <w:gridSpan w:val="7"/>
          </w:tcPr>
          <w:p w14:paraId="47184CD6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F6668" w:rsidRPr="00A87005" w14:paraId="6D6C72B5" w14:textId="77777777" w:rsidTr="00FD774E">
        <w:tc>
          <w:tcPr>
            <w:tcW w:w="3960" w:type="dxa"/>
          </w:tcPr>
          <w:p w14:paraId="1CEAA0C4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เงินฝากประจำ</w:t>
            </w:r>
            <w:r w:rsidRPr="00A8700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และเงินฝากออมทรัพย์</w:t>
            </w:r>
          </w:p>
        </w:tc>
        <w:tc>
          <w:tcPr>
            <w:tcW w:w="236" w:type="dxa"/>
            <w:shd w:val="clear" w:color="auto" w:fill="auto"/>
          </w:tcPr>
          <w:p w14:paraId="70264C4D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084A22A8" w14:textId="6728CB9A" w:rsidR="000F6668" w:rsidRPr="00EC26D6" w:rsidRDefault="0020597B" w:rsidP="000F666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20597B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</w:tcPr>
          <w:p w14:paraId="1F20441A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E14E59" w14:textId="7A5690A0" w:rsidR="000F6668" w:rsidRPr="00A87005" w:rsidRDefault="000F6668" w:rsidP="000F666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</w:tcPr>
          <w:p w14:paraId="658768F2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D20A19" w14:textId="41B21E04" w:rsidR="000F6668" w:rsidRPr="004A2885" w:rsidRDefault="0020597B" w:rsidP="000F666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12DA1011" w14:textId="77777777" w:rsidR="000F6668" w:rsidRPr="004A288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A70B61" w14:textId="4C773BAD" w:rsidR="000F6668" w:rsidRPr="004A2885" w:rsidRDefault="000F6668" w:rsidP="000F666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2885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</w:tr>
      <w:tr w:rsidR="000F6668" w:rsidRPr="00A87005" w14:paraId="4DAD8866" w14:textId="77777777" w:rsidTr="00FD774E">
        <w:tc>
          <w:tcPr>
            <w:tcW w:w="3960" w:type="dxa"/>
          </w:tcPr>
          <w:p w14:paraId="74798E39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ที่ดิน</w:t>
            </w:r>
            <w:r w:rsidRPr="00A87005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A8700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อาคาร ส่วนปรับปรุงที่ดิน</w:t>
            </w:r>
          </w:p>
          <w:p w14:paraId="7652264D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เครื่องจักรและอุปกรณ์</w:t>
            </w:r>
          </w:p>
        </w:tc>
        <w:tc>
          <w:tcPr>
            <w:tcW w:w="236" w:type="dxa"/>
            <w:shd w:val="clear" w:color="auto" w:fill="auto"/>
          </w:tcPr>
          <w:p w14:paraId="48945314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08C3CDED" w14:textId="77777777" w:rsidR="00535699" w:rsidRDefault="00535699" w:rsidP="000F666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748C083" w14:textId="78845BD4" w:rsidR="000F6668" w:rsidRPr="0020597B" w:rsidRDefault="0020597B" w:rsidP="000F666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0597B">
              <w:rPr>
                <w:rFonts w:ascii="Angsana New" w:hAnsi="Angsana New"/>
                <w:sz w:val="30"/>
                <w:szCs w:val="30"/>
                <w:lang w:val="en-US"/>
              </w:rPr>
              <w:t>722</w:t>
            </w:r>
          </w:p>
        </w:tc>
        <w:tc>
          <w:tcPr>
            <w:tcW w:w="270" w:type="dxa"/>
          </w:tcPr>
          <w:p w14:paraId="7D0E38BA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F3A5E7" w14:textId="77777777" w:rsidR="00535699" w:rsidRDefault="00535699" w:rsidP="000F666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30C8855" w14:textId="5ABFC4F4" w:rsidR="000F6668" w:rsidRPr="00A87005" w:rsidRDefault="000F6668" w:rsidP="000F666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731</w:t>
            </w:r>
          </w:p>
        </w:tc>
        <w:tc>
          <w:tcPr>
            <w:tcW w:w="270" w:type="dxa"/>
          </w:tcPr>
          <w:p w14:paraId="12D6CD32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1CBDA0" w14:textId="77777777" w:rsidR="00535699" w:rsidRDefault="00535699" w:rsidP="000F666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229109E" w14:textId="6330398D" w:rsidR="000F6668" w:rsidRPr="004A2885" w:rsidRDefault="0020597B" w:rsidP="000F666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529</w:t>
            </w:r>
          </w:p>
        </w:tc>
        <w:tc>
          <w:tcPr>
            <w:tcW w:w="270" w:type="dxa"/>
          </w:tcPr>
          <w:p w14:paraId="3C6F5776" w14:textId="77777777" w:rsidR="000F6668" w:rsidRPr="004A288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0F77A5" w14:textId="77777777" w:rsidR="00535699" w:rsidRDefault="00535699" w:rsidP="000F666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EFE5272" w14:textId="05A37015" w:rsidR="000F6668" w:rsidRPr="004A2885" w:rsidRDefault="000F6668" w:rsidP="000F666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2885">
              <w:rPr>
                <w:rFonts w:ascii="Angsana New" w:hAnsi="Angsana New"/>
                <w:sz w:val="30"/>
                <w:szCs w:val="30"/>
                <w:lang w:val="en-US"/>
              </w:rPr>
              <w:t>536</w:t>
            </w:r>
          </w:p>
        </w:tc>
      </w:tr>
      <w:tr w:rsidR="000F6668" w:rsidRPr="00A87005" w14:paraId="687FFFC1" w14:textId="77777777" w:rsidTr="00FD774E">
        <w:tc>
          <w:tcPr>
            <w:tcW w:w="3960" w:type="dxa"/>
          </w:tcPr>
          <w:p w14:paraId="1556989C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 อาคาร และส่วนปรับปรุงที่ดินที่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แสดง</w:t>
            </w:r>
          </w:p>
          <w:p w14:paraId="36294D33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อยู่ภายใต้อสังหาริมทรัพย์เพื่อการลงทุน</w:t>
            </w:r>
          </w:p>
        </w:tc>
        <w:tc>
          <w:tcPr>
            <w:tcW w:w="236" w:type="dxa"/>
            <w:shd w:val="clear" w:color="auto" w:fill="auto"/>
          </w:tcPr>
          <w:p w14:paraId="69835DAA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084EC18D" w14:textId="77777777" w:rsidR="00535699" w:rsidRDefault="00535699" w:rsidP="000F6668">
            <w:pPr>
              <w:pStyle w:val="3"/>
              <w:tabs>
                <w:tab w:val="clear" w:pos="360"/>
                <w:tab w:val="clear" w:pos="720"/>
                <w:tab w:val="decimal" w:pos="63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1F7CB2E" w14:textId="6E6DE09C" w:rsidR="000F6668" w:rsidRPr="0020597B" w:rsidRDefault="0020597B" w:rsidP="000F6668">
            <w:pPr>
              <w:pStyle w:val="3"/>
              <w:tabs>
                <w:tab w:val="clear" w:pos="360"/>
                <w:tab w:val="clear" w:pos="720"/>
                <w:tab w:val="decimal" w:pos="63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0597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A3A8B09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A915C4" w14:textId="77777777" w:rsidR="00535699" w:rsidRDefault="00535699" w:rsidP="000F6668">
            <w:pPr>
              <w:pStyle w:val="3"/>
              <w:tabs>
                <w:tab w:val="clear" w:pos="360"/>
                <w:tab w:val="clear" w:pos="720"/>
                <w:tab w:val="decimal" w:pos="698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327AE0C" w14:textId="506401E2" w:rsidR="000F6668" w:rsidRPr="00A87005" w:rsidRDefault="000F6668" w:rsidP="000F6668">
            <w:pPr>
              <w:pStyle w:val="3"/>
              <w:tabs>
                <w:tab w:val="clear" w:pos="360"/>
                <w:tab w:val="clear" w:pos="720"/>
                <w:tab w:val="decimal" w:pos="698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44CFB98" w14:textId="77777777" w:rsidR="000F6668" w:rsidRPr="00A8700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E177E4" w14:textId="77777777" w:rsidR="00535699" w:rsidRDefault="00535699" w:rsidP="000F6668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B1127D9" w14:textId="1CB4D1CD" w:rsidR="000F6668" w:rsidRPr="004A2885" w:rsidRDefault="0020597B" w:rsidP="000F6668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</w:p>
        </w:tc>
        <w:tc>
          <w:tcPr>
            <w:tcW w:w="270" w:type="dxa"/>
          </w:tcPr>
          <w:p w14:paraId="2C327957" w14:textId="77777777" w:rsidR="000F6668" w:rsidRPr="004A2885" w:rsidRDefault="000F6668" w:rsidP="000F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549F84" w14:textId="77777777" w:rsidR="00535699" w:rsidRDefault="00535699" w:rsidP="000F666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48474C3" w14:textId="67C15E89" w:rsidR="000F6668" w:rsidRPr="004A2885" w:rsidRDefault="000F6668" w:rsidP="000F666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2885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</w:p>
        </w:tc>
      </w:tr>
    </w:tbl>
    <w:p w14:paraId="534E985F" w14:textId="77777777" w:rsidR="001B446D" w:rsidRPr="00A87005" w:rsidRDefault="001B446D" w:rsidP="006662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9384B5B" w14:textId="77777777" w:rsidR="0019748C" w:rsidRPr="00A87005" w:rsidRDefault="00D25A60" w:rsidP="00652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เงินกู้ยืมระยะยาวบางส่วน</w:t>
      </w:r>
      <w:r w:rsidR="004869AA" w:rsidRPr="00A87005">
        <w:rPr>
          <w:rFonts w:ascii="Angsana New" w:hAnsi="Angsana New" w:hint="cs"/>
          <w:sz w:val="30"/>
          <w:szCs w:val="30"/>
          <w:cs/>
        </w:rPr>
        <w:t>ดังกล่าวข้างต้น</w:t>
      </w:r>
      <w:r w:rsidRPr="00A87005">
        <w:rPr>
          <w:rFonts w:ascii="Angsana New" w:hAnsi="Angsana New"/>
          <w:sz w:val="30"/>
          <w:szCs w:val="30"/>
          <w:cs/>
        </w:rPr>
        <w:t xml:space="preserve">มีข้อจำกัดบางประการเกี่ยวกับการรวมกิจการ การจำหน่ายทรัพย์สิน และการดำรงอัตราส่วนทางการเงินตามที่กำหนด </w:t>
      </w:r>
    </w:p>
    <w:p w14:paraId="4FAFA98A" w14:textId="18D44494" w:rsidR="008D3F7E" w:rsidRDefault="008D3F7E" w:rsidP="00652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2610"/>
        <w:gridCol w:w="1081"/>
        <w:gridCol w:w="140"/>
        <w:gridCol w:w="759"/>
        <w:gridCol w:w="142"/>
        <w:gridCol w:w="1118"/>
        <w:gridCol w:w="136"/>
        <w:gridCol w:w="1124"/>
        <w:gridCol w:w="139"/>
        <w:gridCol w:w="851"/>
        <w:gridCol w:w="138"/>
        <w:gridCol w:w="1122"/>
      </w:tblGrid>
      <w:tr w:rsidR="00554140" w:rsidRPr="00B27D15" w14:paraId="052B1783" w14:textId="77777777" w:rsidTr="004A4FBF">
        <w:trPr>
          <w:tblHeader/>
        </w:trPr>
        <w:tc>
          <w:tcPr>
            <w:tcW w:w="2610" w:type="dxa"/>
          </w:tcPr>
          <w:p w14:paraId="18A8934C" w14:textId="758297FF" w:rsidR="00554140" w:rsidRPr="00B27D15" w:rsidRDefault="00554140" w:rsidP="004A4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27D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เช่า </w:t>
            </w:r>
            <w:r w:rsidRPr="005541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</w:t>
            </w:r>
            <w:r w:rsidRPr="005541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  <w:r w:rsidRPr="005541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</w:t>
            </w:r>
            <w:r w:rsidRPr="00E207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50" w:type="dxa"/>
            <w:gridSpan w:val="11"/>
          </w:tcPr>
          <w:p w14:paraId="16278522" w14:textId="77777777" w:rsidR="00554140" w:rsidRPr="00B27D15" w:rsidRDefault="00554140" w:rsidP="004A4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7D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554140" w:rsidRPr="00B27D15" w14:paraId="58CE9E3D" w14:textId="77777777" w:rsidTr="00554140">
        <w:trPr>
          <w:tblHeader/>
        </w:trPr>
        <w:tc>
          <w:tcPr>
            <w:tcW w:w="2610" w:type="dxa"/>
          </w:tcPr>
          <w:p w14:paraId="4416D270" w14:textId="480AC471" w:rsidR="00554140" w:rsidRPr="00554140" w:rsidRDefault="00554140" w:rsidP="004A4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541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5541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หนี้สินตามสัญญาเช่าการเงิน)</w:t>
            </w:r>
          </w:p>
        </w:tc>
        <w:tc>
          <w:tcPr>
            <w:tcW w:w="3240" w:type="dxa"/>
            <w:gridSpan w:val="5"/>
            <w:tcBorders>
              <w:bottom w:val="single" w:sz="4" w:space="0" w:color="auto"/>
            </w:tcBorders>
          </w:tcPr>
          <w:p w14:paraId="049E2D8B" w14:textId="0DFB0EF1" w:rsidR="00554140" w:rsidRPr="00554140" w:rsidRDefault="00535699" w:rsidP="004A4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0F6668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="00554140" w:rsidRPr="0055414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54140" w:rsidRPr="0055414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6" w:type="dxa"/>
          </w:tcPr>
          <w:p w14:paraId="4345E64B" w14:textId="77777777" w:rsidR="00554140" w:rsidRPr="00B27D15" w:rsidRDefault="00554140" w:rsidP="004A4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74" w:type="dxa"/>
            <w:gridSpan w:val="5"/>
            <w:tcBorders>
              <w:bottom w:val="single" w:sz="4" w:space="0" w:color="auto"/>
            </w:tcBorders>
          </w:tcPr>
          <w:p w14:paraId="3A93F299" w14:textId="2A18E447" w:rsidR="00554140" w:rsidRPr="00554140" w:rsidRDefault="00554140" w:rsidP="004A4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414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5414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27D15">
              <w:rPr>
                <w:rFonts w:ascii="Angsana New" w:hAnsi="Angsana New"/>
                <w:sz w:val="30"/>
                <w:szCs w:val="30"/>
                <w:lang w:val="en-GB"/>
              </w:rPr>
              <w:t>2562</w:t>
            </w:r>
          </w:p>
        </w:tc>
      </w:tr>
      <w:tr w:rsidR="00554140" w:rsidRPr="00B27D15" w14:paraId="1C39FD27" w14:textId="77777777" w:rsidTr="00554140">
        <w:trPr>
          <w:trHeight w:val="432"/>
          <w:tblHeader/>
        </w:trPr>
        <w:tc>
          <w:tcPr>
            <w:tcW w:w="2610" w:type="dxa"/>
            <w:shd w:val="clear" w:color="auto" w:fill="auto"/>
          </w:tcPr>
          <w:p w14:paraId="7BD7CDFB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60142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มูลค่าอนาคตของจำนวน</w:t>
            </w:r>
          </w:p>
          <w:p w14:paraId="7E6B0A2E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เงินขั้นต่ำที่ต้องจ่าย</w:t>
            </w:r>
          </w:p>
        </w:tc>
        <w:tc>
          <w:tcPr>
            <w:tcW w:w="1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2724E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8143F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4D7CBF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76649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7EDBA926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4BF52492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1688C1FE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786F5A8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F8AF357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00A62B1F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01D107ED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4B29C366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554140" w:rsidRPr="00B27D15" w14:paraId="2A72DE68" w14:textId="77777777" w:rsidTr="004A4FBF">
        <w:trPr>
          <w:tblHeader/>
        </w:trPr>
        <w:tc>
          <w:tcPr>
            <w:tcW w:w="2610" w:type="dxa"/>
          </w:tcPr>
          <w:p w14:paraId="77B18B45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14:paraId="7138C88E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7D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27D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54140" w:rsidRPr="00B27D15" w14:paraId="4F660C1E" w14:textId="77777777" w:rsidTr="004A4FBF">
        <w:tc>
          <w:tcPr>
            <w:tcW w:w="2610" w:type="dxa"/>
          </w:tcPr>
          <w:p w14:paraId="13CB0823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6F03DDB6" w14:textId="298DA295" w:rsidR="00554140" w:rsidRPr="00272809" w:rsidRDefault="00DD2E42" w:rsidP="0053569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45,489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25D7566" w14:textId="77777777" w:rsidR="00554140" w:rsidRPr="00B27D15" w:rsidRDefault="00554140" w:rsidP="005541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66D7B48" w14:textId="08BE291A" w:rsidR="00554140" w:rsidRPr="00B27D15" w:rsidRDefault="00DD2E42" w:rsidP="0056130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3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(3,884)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11F5FF6" w14:textId="77777777" w:rsidR="00554140" w:rsidRPr="00B27D15" w:rsidRDefault="00554140" w:rsidP="005541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6BB132F0" w14:textId="76CC96D4" w:rsidR="00554140" w:rsidRPr="00196782" w:rsidRDefault="00DD2E42" w:rsidP="00535699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41,605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07FC0179" w14:textId="77777777" w:rsidR="00554140" w:rsidRPr="00B27D15" w:rsidRDefault="00554140" w:rsidP="005541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69D1422A" w14:textId="11DB65A1" w:rsidR="00554140" w:rsidRPr="00B27D15" w:rsidRDefault="00554140" w:rsidP="0053569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27D15">
              <w:rPr>
                <w:rFonts w:ascii="Angsana New" w:hAnsi="Angsana New" w:cs="Angsana New"/>
                <w:sz w:val="30"/>
                <w:szCs w:val="30"/>
                <w:lang w:bidi="th-TH"/>
              </w:rPr>
              <w:t>1,480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BE442D7" w14:textId="77777777" w:rsidR="00554140" w:rsidRPr="00B27D15" w:rsidRDefault="00554140" w:rsidP="005541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EE4F611" w14:textId="113B1EF2" w:rsidR="00554140" w:rsidRPr="00B27D15" w:rsidRDefault="00CF3B85" w:rsidP="00FA077F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554140" w:rsidRPr="00B27D15">
              <w:rPr>
                <w:rFonts w:ascii="Angsana New" w:hAnsi="Angsana New" w:cs="Angsana New"/>
                <w:sz w:val="30"/>
                <w:szCs w:val="30"/>
                <w:lang w:bidi="th-TH"/>
              </w:rPr>
              <w:t>192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50C0BA59" w14:textId="77777777" w:rsidR="00554140" w:rsidRPr="00B27D15" w:rsidRDefault="00554140" w:rsidP="005541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vAlign w:val="bottom"/>
          </w:tcPr>
          <w:p w14:paraId="0CB9CFD0" w14:textId="2CCBCFBF" w:rsidR="00554140" w:rsidRPr="00B27D15" w:rsidRDefault="00554140" w:rsidP="0053569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27D15">
              <w:rPr>
                <w:rFonts w:ascii="Angsana New" w:hAnsi="Angsana New" w:cs="Angsana New"/>
                <w:sz w:val="30"/>
                <w:szCs w:val="30"/>
                <w:lang w:bidi="th-TH"/>
              </w:rPr>
              <w:t>1,288</w:t>
            </w:r>
          </w:p>
        </w:tc>
      </w:tr>
      <w:tr w:rsidR="00554140" w:rsidRPr="00B27D15" w14:paraId="6FB96E6E" w14:textId="77777777" w:rsidTr="004A4FBF">
        <w:tc>
          <w:tcPr>
            <w:tcW w:w="2610" w:type="dxa"/>
          </w:tcPr>
          <w:p w14:paraId="18EBC586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28056B5D" w14:textId="354E4CB1" w:rsidR="00554140" w:rsidRPr="00B27D15" w:rsidRDefault="00DD2E42" w:rsidP="0053569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61,693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2F4A5C6" w14:textId="77777777" w:rsidR="00554140" w:rsidRPr="00B27D15" w:rsidRDefault="00554140" w:rsidP="005541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E8898B6" w14:textId="77A64EE7" w:rsidR="00554140" w:rsidRPr="00B27D15" w:rsidRDefault="00DD2E42" w:rsidP="0056130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(2,176)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9575AA7" w14:textId="77777777" w:rsidR="00554140" w:rsidRPr="00B27D15" w:rsidRDefault="00554140" w:rsidP="005541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373D9F05" w14:textId="086A1316" w:rsidR="00554140" w:rsidRPr="00196782" w:rsidRDefault="00DD2E42" w:rsidP="00535699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59,517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520A614D" w14:textId="77777777" w:rsidR="00554140" w:rsidRPr="00B27D15" w:rsidRDefault="00554140" w:rsidP="005541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7343A2AF" w14:textId="311B369D" w:rsidR="00554140" w:rsidRPr="00B27D15" w:rsidRDefault="00554140" w:rsidP="0053569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B27D15">
              <w:rPr>
                <w:rFonts w:ascii="Angsana New" w:hAnsi="Angsana New" w:cs="Angsana New"/>
                <w:sz w:val="30"/>
                <w:szCs w:val="30"/>
              </w:rPr>
              <w:t>3,122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4C4FA01" w14:textId="77777777" w:rsidR="00554140" w:rsidRPr="00B27D15" w:rsidRDefault="00554140" w:rsidP="005541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3B7B788" w14:textId="4E9ECB30" w:rsidR="00554140" w:rsidRPr="00B27D15" w:rsidRDefault="00CF3B85" w:rsidP="00FA077F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54140" w:rsidRPr="00B27D15">
              <w:rPr>
                <w:rFonts w:ascii="Angsana New" w:hAnsi="Angsana New" w:cs="Angsana New"/>
                <w:sz w:val="30"/>
                <w:szCs w:val="30"/>
              </w:rPr>
              <w:t>196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0A08949B" w14:textId="77777777" w:rsidR="00554140" w:rsidRPr="00B27D15" w:rsidRDefault="00554140" w:rsidP="005541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0639BAA1" w14:textId="6DBA171D" w:rsidR="00554140" w:rsidRPr="00B27D15" w:rsidRDefault="00554140" w:rsidP="0053569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B27D15">
              <w:rPr>
                <w:rFonts w:ascii="Angsana New" w:hAnsi="Angsana New" w:cs="Angsana New"/>
                <w:sz w:val="30"/>
                <w:szCs w:val="30"/>
              </w:rPr>
              <w:t>2,926</w:t>
            </w:r>
          </w:p>
        </w:tc>
      </w:tr>
      <w:tr w:rsidR="00554140" w:rsidRPr="00B27D15" w14:paraId="45E40775" w14:textId="77777777" w:rsidTr="004A4FBF">
        <w:tc>
          <w:tcPr>
            <w:tcW w:w="2610" w:type="dxa"/>
          </w:tcPr>
          <w:p w14:paraId="37CE57CA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7D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0AB488" w14:textId="68AFE860" w:rsidR="00554140" w:rsidRPr="00B27D15" w:rsidRDefault="00DD2E42" w:rsidP="0053569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107,182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FBC7834" w14:textId="77777777" w:rsidR="00554140" w:rsidRPr="00B27D15" w:rsidRDefault="00554140" w:rsidP="005541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5C68F1" w14:textId="4FC78499" w:rsidR="00554140" w:rsidRPr="00B27D15" w:rsidRDefault="00A63FA8" w:rsidP="0056130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DD2E4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6,060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032AE4E" w14:textId="77777777" w:rsidR="00554140" w:rsidRPr="00DD2E42" w:rsidRDefault="00554140" w:rsidP="005541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55CE7C" w14:textId="7AC8CB82" w:rsidR="00554140" w:rsidRPr="00DD2E42" w:rsidRDefault="00DD2E42" w:rsidP="00535699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D2E4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101,122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6DDF5777" w14:textId="77777777" w:rsidR="00554140" w:rsidRPr="00B27D15" w:rsidRDefault="00554140" w:rsidP="005541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2B6A11" w14:textId="37216575" w:rsidR="00554140" w:rsidRPr="00B27D15" w:rsidRDefault="00554140" w:rsidP="0053569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27D1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4,602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890CF24" w14:textId="77777777" w:rsidR="00554140" w:rsidRPr="00B27D15" w:rsidRDefault="00554140" w:rsidP="005541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675E11" w14:textId="744EFCD8" w:rsidR="00554140" w:rsidRPr="00B27D15" w:rsidRDefault="00CF3B85" w:rsidP="00FA077F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554140" w:rsidRPr="00B27D1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388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46905850" w14:textId="77777777" w:rsidR="00554140" w:rsidRPr="00B27D15" w:rsidRDefault="00554140" w:rsidP="005541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98E05D" w14:textId="5CE9040B" w:rsidR="00554140" w:rsidRPr="00B27D15" w:rsidRDefault="00554140" w:rsidP="0053569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27D1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4,214</w:t>
            </w:r>
          </w:p>
        </w:tc>
      </w:tr>
    </w:tbl>
    <w:p w14:paraId="2257AD85" w14:textId="7AF06F4E" w:rsidR="00554140" w:rsidRDefault="00554140" w:rsidP="00652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5" w:type="dxa"/>
        <w:tblInd w:w="450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2610"/>
        <w:gridCol w:w="1064"/>
        <w:gridCol w:w="190"/>
        <w:gridCol w:w="723"/>
        <w:gridCol w:w="142"/>
        <w:gridCol w:w="1117"/>
        <w:gridCol w:w="136"/>
        <w:gridCol w:w="1123"/>
        <w:gridCol w:w="139"/>
        <w:gridCol w:w="851"/>
        <w:gridCol w:w="139"/>
        <w:gridCol w:w="1129"/>
        <w:gridCol w:w="12"/>
      </w:tblGrid>
      <w:tr w:rsidR="00554140" w:rsidRPr="003B6086" w14:paraId="27CDA46F" w14:textId="77777777" w:rsidTr="00554140">
        <w:trPr>
          <w:tblHeader/>
        </w:trPr>
        <w:tc>
          <w:tcPr>
            <w:tcW w:w="2610" w:type="dxa"/>
          </w:tcPr>
          <w:p w14:paraId="755E4930" w14:textId="2F0059BE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เช่า </w:t>
            </w:r>
            <w:r w:rsidRPr="005541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</w:t>
            </w:r>
            <w:r w:rsidRPr="005541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  <w:r w:rsidRPr="005541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</w:t>
            </w:r>
            <w:r w:rsidRPr="00E207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65" w:type="dxa"/>
            <w:gridSpan w:val="12"/>
          </w:tcPr>
          <w:p w14:paraId="3D2AA375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60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54140" w:rsidRPr="003B6086" w14:paraId="203E39A1" w14:textId="77777777" w:rsidTr="00554140">
        <w:trPr>
          <w:gridAfter w:val="1"/>
          <w:wAfter w:w="12" w:type="dxa"/>
          <w:tblHeader/>
        </w:trPr>
        <w:tc>
          <w:tcPr>
            <w:tcW w:w="2610" w:type="dxa"/>
          </w:tcPr>
          <w:p w14:paraId="172A0381" w14:textId="2B2F5CC5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7"/>
              <w:rPr>
                <w:rFonts w:ascii="Angsana New" w:hAnsi="Angsana New"/>
                <w:sz w:val="30"/>
                <w:szCs w:val="30"/>
              </w:rPr>
            </w:pPr>
            <w:r w:rsidRPr="005541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5541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หนี้สินตามสัญญาเช่าการเงิน)</w:t>
            </w:r>
          </w:p>
        </w:tc>
        <w:tc>
          <w:tcPr>
            <w:tcW w:w="323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1D522C9" w14:textId="6A183145" w:rsidR="00554140" w:rsidRPr="003B6086" w:rsidRDefault="006A55D7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F666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554140" w:rsidRPr="0055414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54140" w:rsidRPr="0055414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6" w:type="dxa"/>
            <w:shd w:val="clear" w:color="auto" w:fill="auto"/>
          </w:tcPr>
          <w:p w14:paraId="28A45854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38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3DD6A27" w14:textId="0407C9E4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5414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5414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27D15">
              <w:rPr>
                <w:rFonts w:ascii="Angsana New" w:hAnsi="Angsana New"/>
                <w:sz w:val="30"/>
                <w:szCs w:val="30"/>
                <w:lang w:val="en-GB"/>
              </w:rPr>
              <w:t>2562</w:t>
            </w:r>
          </w:p>
        </w:tc>
      </w:tr>
      <w:tr w:rsidR="00554140" w:rsidRPr="003B6086" w14:paraId="2FCD37E4" w14:textId="77777777" w:rsidTr="00554140">
        <w:trPr>
          <w:gridAfter w:val="1"/>
          <w:wAfter w:w="12" w:type="dxa"/>
          <w:trHeight w:val="1324"/>
          <w:tblHeader/>
        </w:trPr>
        <w:tc>
          <w:tcPr>
            <w:tcW w:w="2610" w:type="dxa"/>
            <w:shd w:val="clear" w:color="auto" w:fill="auto"/>
          </w:tcPr>
          <w:p w14:paraId="0E3598B4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92FE23F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7D074ED8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1C68AB02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6752CFC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084BC7C5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2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5E3B8CBB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2D92DCAB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62853D3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424BF57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0CD1F7C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83D9856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E09EF3C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3E2BC263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554140" w:rsidRPr="003B6086" w14:paraId="16ACE2D2" w14:textId="77777777" w:rsidTr="00554140">
        <w:trPr>
          <w:trHeight w:val="281"/>
          <w:tblHeader/>
        </w:trPr>
        <w:tc>
          <w:tcPr>
            <w:tcW w:w="2610" w:type="dxa"/>
          </w:tcPr>
          <w:p w14:paraId="6EE5FD31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5" w:type="dxa"/>
            <w:gridSpan w:val="12"/>
          </w:tcPr>
          <w:p w14:paraId="082F3910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B60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B608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B60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54140" w:rsidRPr="003B6086" w14:paraId="28938F41" w14:textId="77777777" w:rsidTr="00554140">
        <w:trPr>
          <w:gridAfter w:val="1"/>
          <w:wAfter w:w="12" w:type="dxa"/>
        </w:trPr>
        <w:tc>
          <w:tcPr>
            <w:tcW w:w="2610" w:type="dxa"/>
          </w:tcPr>
          <w:p w14:paraId="1A627D05" w14:textId="3EC19B9D" w:rsidR="00554140" w:rsidRPr="003B6086" w:rsidRDefault="00554140" w:rsidP="009A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</w:t>
            </w:r>
            <w:r w:rsidR="009A3F57">
              <w:rPr>
                <w:rFonts w:ascii="Angsana New" w:hAnsi="Angsana New" w:hint="cs"/>
                <w:sz w:val="30"/>
                <w:szCs w:val="30"/>
                <w:cs/>
              </w:rPr>
              <w:t>ห</w:t>
            </w:r>
            <w:r w:rsidRPr="003B6086">
              <w:rPr>
                <w:rFonts w:ascii="Angsana New" w:hAnsi="Angsana New"/>
                <w:sz w:val="30"/>
                <w:szCs w:val="30"/>
                <w:cs/>
              </w:rPr>
              <w:t>นึ่งปี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F62EA9B" w14:textId="34D720B4" w:rsidR="00554140" w:rsidRPr="00A57AA2" w:rsidRDefault="00DD2E42" w:rsidP="0071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44,558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20CF0DB8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424E2010" w14:textId="4BB46338" w:rsidR="00554140" w:rsidRPr="003B6086" w:rsidRDefault="00DD2E42" w:rsidP="00561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34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(3,71</w:t>
            </w:r>
            <w:r w:rsidR="006A55D7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A30E5F2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50F2507A" w14:textId="44E49F82" w:rsidR="00554140" w:rsidRPr="003B6086" w:rsidRDefault="00DD2E42" w:rsidP="0071242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40,84</w:t>
            </w:r>
            <w:r w:rsidR="006A55D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7B0630CF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78B62E5" w14:textId="478DFC4D" w:rsidR="00554140" w:rsidRPr="003B6086" w:rsidRDefault="00554140" w:rsidP="0071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sz w:val="30"/>
                <w:szCs w:val="30"/>
                <w:lang w:val="en-GB"/>
              </w:rPr>
              <w:t>823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95DC208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CE99AC1" w14:textId="681D418F" w:rsidR="00554140" w:rsidRPr="003B6086" w:rsidRDefault="00CF3B85" w:rsidP="007D299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54140" w:rsidRPr="003B6086">
              <w:rPr>
                <w:rFonts w:ascii="Angsana New" w:hAnsi="Angsana New"/>
                <w:sz w:val="30"/>
                <w:szCs w:val="30"/>
              </w:rPr>
              <w:t>96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8E29CAE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9" w:type="dxa"/>
            <w:vAlign w:val="bottom"/>
          </w:tcPr>
          <w:p w14:paraId="38A18C63" w14:textId="26E0B535" w:rsidR="00554140" w:rsidRPr="003B6086" w:rsidRDefault="00554140" w:rsidP="0071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sz w:val="30"/>
                <w:szCs w:val="30"/>
                <w:lang w:val="en-GB"/>
              </w:rPr>
              <w:t>727</w:t>
            </w:r>
          </w:p>
        </w:tc>
      </w:tr>
      <w:tr w:rsidR="00196782" w:rsidRPr="003B6086" w14:paraId="1FA80FFA" w14:textId="77777777" w:rsidTr="00554140">
        <w:trPr>
          <w:gridAfter w:val="1"/>
          <w:wAfter w:w="12" w:type="dxa"/>
        </w:trPr>
        <w:tc>
          <w:tcPr>
            <w:tcW w:w="2610" w:type="dxa"/>
          </w:tcPr>
          <w:p w14:paraId="3FEB698F" w14:textId="77777777" w:rsidR="00196782" w:rsidRPr="003B6086" w:rsidRDefault="00196782" w:rsidP="0019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D6E96" w14:textId="69DAB6D0" w:rsidR="00196782" w:rsidRPr="00A57AA2" w:rsidRDefault="00DD2E42" w:rsidP="0071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62,159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60C84FF3" w14:textId="77777777" w:rsidR="00196782" w:rsidRPr="003B6086" w:rsidRDefault="00196782" w:rsidP="0019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006D9" w14:textId="316A181D" w:rsidR="00196782" w:rsidRPr="003B6086" w:rsidRDefault="00DD2E42" w:rsidP="00561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3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(2,108)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03B06A" w14:textId="77777777" w:rsidR="00196782" w:rsidRPr="003B6086" w:rsidRDefault="00196782" w:rsidP="0019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39677" w14:textId="4039E968" w:rsidR="00196782" w:rsidRPr="003B6086" w:rsidRDefault="00DD2E42" w:rsidP="0071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60,051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180049C5" w14:textId="77777777" w:rsidR="00196782" w:rsidRPr="003B6086" w:rsidRDefault="00196782" w:rsidP="0019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1ACBD4" w14:textId="7E004FB3" w:rsidR="00196782" w:rsidRPr="003B6086" w:rsidRDefault="00196782" w:rsidP="0071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sz w:val="30"/>
                <w:szCs w:val="30"/>
                <w:lang w:val="en-GB"/>
              </w:rPr>
              <w:t>1,477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50A65DF" w14:textId="77777777" w:rsidR="00196782" w:rsidRPr="003B6086" w:rsidRDefault="00196782" w:rsidP="0019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2FE65" w14:textId="68007E4E" w:rsidR="00196782" w:rsidRPr="003B6086" w:rsidRDefault="00CF3B85" w:rsidP="007D299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96782" w:rsidRPr="003B6086">
              <w:rPr>
                <w:rFonts w:ascii="Angsana New" w:hAnsi="Angsana New"/>
                <w:sz w:val="30"/>
                <w:szCs w:val="30"/>
              </w:rPr>
              <w:t>89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7162F20" w14:textId="77777777" w:rsidR="00196782" w:rsidRPr="003B6086" w:rsidRDefault="00196782" w:rsidP="0019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491AAE93" w14:textId="5099BFCC" w:rsidR="00196782" w:rsidRPr="003B6086" w:rsidRDefault="00196782" w:rsidP="0071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sz w:val="30"/>
                <w:szCs w:val="30"/>
                <w:lang w:val="en-GB"/>
              </w:rPr>
              <w:t>1,388</w:t>
            </w:r>
          </w:p>
        </w:tc>
      </w:tr>
      <w:tr w:rsidR="00196782" w:rsidRPr="003B6086" w14:paraId="10AB2CBC" w14:textId="77777777" w:rsidTr="00554140">
        <w:trPr>
          <w:gridAfter w:val="1"/>
          <w:wAfter w:w="12" w:type="dxa"/>
        </w:trPr>
        <w:tc>
          <w:tcPr>
            <w:tcW w:w="2610" w:type="dxa"/>
          </w:tcPr>
          <w:p w14:paraId="0D79A3BE" w14:textId="77777777" w:rsidR="00196782" w:rsidRPr="003B6086" w:rsidRDefault="00196782" w:rsidP="0019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60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8B732A" w14:textId="35647184" w:rsidR="00196782" w:rsidRPr="003B6086" w:rsidRDefault="00DD2E42" w:rsidP="0071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106,71</w:t>
            </w:r>
            <w:r w:rsidR="00A63FA8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16CDBC25" w14:textId="77777777" w:rsidR="00196782" w:rsidRPr="003B6086" w:rsidRDefault="00196782" w:rsidP="0019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B79F85" w14:textId="120EB0E4" w:rsidR="00196782" w:rsidRPr="003B6086" w:rsidRDefault="00A63FA8" w:rsidP="00561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34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</w:t>
            </w:r>
            <w:r w:rsidR="00DD2E4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5,82</w:t>
            </w:r>
            <w:r w:rsidR="006A55D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86FA77B" w14:textId="77777777" w:rsidR="00196782" w:rsidRPr="003B6086" w:rsidRDefault="00196782" w:rsidP="0019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78DE65" w14:textId="4592075D" w:rsidR="00196782" w:rsidRPr="003B6086" w:rsidRDefault="00DD2E42" w:rsidP="0071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100,89</w:t>
            </w:r>
            <w:r w:rsidR="006A55D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6DF891D2" w14:textId="77777777" w:rsidR="00196782" w:rsidRPr="003B6086" w:rsidRDefault="00196782" w:rsidP="0019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FF09EA" w14:textId="3628E23F" w:rsidR="00196782" w:rsidRPr="003B6086" w:rsidRDefault="00196782" w:rsidP="0071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2,300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A2C541D" w14:textId="77777777" w:rsidR="00196782" w:rsidRPr="003B6086" w:rsidRDefault="00196782" w:rsidP="0019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A3AAFC" w14:textId="2399E9B4" w:rsidR="00196782" w:rsidRPr="007F22ED" w:rsidRDefault="00CF3B85" w:rsidP="007D299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jc w:val="center"/>
              <w:rPr>
                <w:rFonts w:ascii="Angsana New" w:hAnsi="Angsana New" w:cstheme="minorBidi"/>
                <w:b/>
                <w:bCs/>
                <w:sz w:val="30"/>
                <w:szCs w:val="3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96782" w:rsidRPr="003B6086">
              <w:rPr>
                <w:rFonts w:ascii="Angsana New" w:hAnsi="Angsana New"/>
                <w:b/>
                <w:bCs/>
                <w:sz w:val="30"/>
                <w:szCs w:val="30"/>
              </w:rPr>
              <w:t>185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EE36634" w14:textId="77777777" w:rsidR="00196782" w:rsidRPr="003B6086" w:rsidRDefault="00196782" w:rsidP="0019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D4BEDF" w14:textId="5CDE11C2" w:rsidR="00196782" w:rsidRPr="003B6086" w:rsidRDefault="00196782" w:rsidP="0071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2,115</w:t>
            </w:r>
          </w:p>
        </w:tc>
      </w:tr>
    </w:tbl>
    <w:p w14:paraId="74EAF8F8" w14:textId="77777777" w:rsidR="00554140" w:rsidRPr="00A87005" w:rsidRDefault="00554140" w:rsidP="00652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A1C467A" w14:textId="585ADAC3" w:rsidR="005E5C35" w:rsidRPr="00A87005" w:rsidRDefault="00315926" w:rsidP="00FF4415">
      <w:pPr>
        <w:pStyle w:val="Heading5"/>
        <w:numPr>
          <w:ilvl w:val="0"/>
          <w:numId w:val="3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ส่วนงานดำเนินงานและการจำแนกรายได้</w:t>
      </w:r>
    </w:p>
    <w:p w14:paraId="39C88FDC" w14:textId="77777777" w:rsidR="00146D41" w:rsidRPr="00A87005" w:rsidRDefault="00146D41" w:rsidP="00146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5E43C715" w14:textId="77777777" w:rsidR="007D7CBC" w:rsidRPr="00A87005" w:rsidRDefault="007D7CBC" w:rsidP="00D17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 xml:space="preserve">กลุ่มบริษัทดำเนินกิจการในส่วนงานธุรกิจเดียวคือ ธุรกิจแสงสว่าง  </w:t>
      </w:r>
      <w:r w:rsidR="00DC7F0C" w:rsidRPr="00A87005">
        <w:rPr>
          <w:rFonts w:ascii="Angsana New" w:hAnsi="Angsana New"/>
          <w:sz w:val="30"/>
          <w:szCs w:val="30"/>
          <w:cs/>
        </w:rPr>
        <w:t>ช่องทางการจัดจำหน่ายผลิตภัณฑ์ของ</w:t>
      </w:r>
      <w:r w:rsidR="009C5A5C" w:rsidRPr="00A87005">
        <w:rPr>
          <w:rFonts w:ascii="Angsana New" w:hAnsi="Angsana New"/>
          <w:sz w:val="30"/>
          <w:szCs w:val="30"/>
          <w:cs/>
        </w:rPr>
        <w:br/>
      </w:r>
      <w:r w:rsidR="00DC7F0C" w:rsidRPr="00A87005">
        <w:rPr>
          <w:rFonts w:ascii="Angsana New" w:hAnsi="Angsana New"/>
          <w:sz w:val="30"/>
          <w:szCs w:val="30"/>
          <w:cs/>
        </w:rPr>
        <w:t>กลุ่มบริษัท</w:t>
      </w:r>
      <w:r w:rsidR="004E3228" w:rsidRPr="00A87005">
        <w:rPr>
          <w:rFonts w:ascii="Angsana New" w:hAnsi="Angsana New"/>
          <w:sz w:val="30"/>
          <w:szCs w:val="30"/>
          <w:cs/>
        </w:rPr>
        <w:t>ที่สำคัญ</w:t>
      </w:r>
      <w:r w:rsidR="00DC7F0C" w:rsidRPr="00A87005">
        <w:rPr>
          <w:rFonts w:ascii="Angsana New" w:hAnsi="Angsana New"/>
          <w:sz w:val="30"/>
          <w:szCs w:val="30"/>
          <w:cs/>
        </w:rPr>
        <w:t>แบ่งได้เป็น งานโครงการและการขายปลีก ซึ่งทั้งสองช่องทางมีกลุ่มลูกค้า</w:t>
      </w:r>
      <w:r w:rsidR="004E3228" w:rsidRPr="00A87005">
        <w:rPr>
          <w:rFonts w:ascii="Angsana New" w:hAnsi="Angsana New"/>
          <w:sz w:val="30"/>
          <w:szCs w:val="30"/>
          <w:cs/>
        </w:rPr>
        <w:t>และผลิตภัณฑ์</w:t>
      </w:r>
      <w:r w:rsidR="00662127" w:rsidRPr="00A87005">
        <w:rPr>
          <w:rFonts w:ascii="Angsana New" w:hAnsi="Angsana New"/>
          <w:sz w:val="30"/>
          <w:szCs w:val="30"/>
          <w:cs/>
        </w:rPr>
        <w:t>ที่คล้ายคลึงกัน</w:t>
      </w:r>
      <w:r w:rsidR="00662127"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>ดังนั้นฝ่ายบริหารจึงพิจารณาว่ากลุ่มบริษัทมีส่วนงานธุรกิจ</w:t>
      </w:r>
      <w:r w:rsidR="00B45FB9" w:rsidRPr="00A87005">
        <w:rPr>
          <w:rFonts w:ascii="Angsana New" w:hAnsi="Angsana New"/>
          <w:sz w:val="30"/>
          <w:szCs w:val="30"/>
          <w:cs/>
        </w:rPr>
        <w:t>เพื่อรายงาน</w:t>
      </w:r>
      <w:r w:rsidRPr="00A87005">
        <w:rPr>
          <w:rFonts w:ascii="Angsana New" w:hAnsi="Angsana New"/>
          <w:sz w:val="30"/>
          <w:szCs w:val="30"/>
          <w:cs/>
        </w:rPr>
        <w:t>เพียงส่วนงานเดียว</w:t>
      </w:r>
    </w:p>
    <w:p w14:paraId="472D0B98" w14:textId="77777777" w:rsidR="00DB13AE" w:rsidRDefault="00DB13AE" w:rsidP="00D17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395A80" w14:textId="62F0B3C2" w:rsidR="003A039E" w:rsidRPr="00A87005" w:rsidRDefault="003A039E" w:rsidP="00D17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กลุ่มบริษัทดำเนินธุรกิจส่วนใหญ่ในประเทศ  ดังนั้นฝ่ายบริหารจึงพิจารณาว่ากลุ่มบริษัทมีส่วนงานทางภูมิศาสตร์เพียงส่วนงานเดียว</w:t>
      </w:r>
    </w:p>
    <w:p w14:paraId="5851D397" w14:textId="77777777" w:rsidR="00405CD3" w:rsidRPr="00A87005" w:rsidRDefault="00405CD3" w:rsidP="00D17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2F21B2" w14:textId="16C1838B" w:rsidR="00B45FB9" w:rsidRDefault="00B45FB9" w:rsidP="00D17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กลุ่มบริษัทไม่มีลูกค้าที่เป็นลูกค้ารายใหญ่ของกลุ่มบริษัท</w:t>
      </w:r>
    </w:p>
    <w:p w14:paraId="4112159D" w14:textId="310CFD23" w:rsidR="00E1305D" w:rsidRDefault="00E1305D" w:rsidP="00DB1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A846BA1" w14:textId="5EEE6163" w:rsidR="00AA6EB3" w:rsidRPr="00A87005" w:rsidRDefault="00AA6EB3" w:rsidP="00FF4415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rPr>
          <w:rFonts w:ascii="Angsana New" w:hAnsi="Angsana New"/>
          <w:b/>
          <w:bCs/>
          <w:sz w:val="30"/>
          <w:szCs w:val="30"/>
        </w:rPr>
      </w:pPr>
      <w:r w:rsidRPr="00A87005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1AA2D4DD" w14:textId="77777777" w:rsidR="000859B9" w:rsidRPr="00623107" w:rsidRDefault="000859B9" w:rsidP="000859B9">
      <w:pPr>
        <w:pStyle w:val="block"/>
        <w:spacing w:after="0" w:line="240" w:lineRule="auto"/>
        <w:ind w:left="720"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53C0CF1D" w14:textId="7EC86DAB" w:rsidR="00BB3DD4" w:rsidRPr="00E67802" w:rsidRDefault="00E1305D" w:rsidP="00DC2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highlight w:val="yellow"/>
        </w:rPr>
      </w:pPr>
      <w:r w:rsidRPr="008F1AF0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อัตราภาษีเงินได้ที่แท้จริงรวมของกลุ่มบริษัทในการดำเนินงานต่อเนื่อง</w:t>
      </w:r>
      <w:r w:rsidR="003002C0" w:rsidRPr="003002C0">
        <w:rPr>
          <w:rFonts w:ascii="Angsana New" w:hAnsi="Angsana New"/>
          <w:sz w:val="30"/>
          <w:szCs w:val="30"/>
          <w:cs/>
        </w:rPr>
        <w:t>มากกว่าจำนวนภาษีเงินได้ที่คำนวณโดยการใช้อัตราภาษีเงินได้คูณกับยอดกำไรสุทธิตามบัญชี</w:t>
      </w:r>
      <w:r w:rsidR="003002C0">
        <w:rPr>
          <w:rFonts w:ascii="Angsana New" w:hAnsi="Angsana New" w:hint="cs"/>
          <w:sz w:val="30"/>
          <w:szCs w:val="30"/>
          <w:cs/>
        </w:rPr>
        <w:t>เนื่อง</w:t>
      </w:r>
      <w:r w:rsidRPr="008F1AF0">
        <w:rPr>
          <w:rFonts w:ascii="Angsana New" w:hAnsi="Angsana New"/>
          <w:sz w:val="30"/>
          <w:szCs w:val="30"/>
          <w:cs/>
        </w:rPr>
        <w:t>จาก</w:t>
      </w:r>
      <w:r w:rsidR="00506816">
        <w:rPr>
          <w:rFonts w:ascii="Angsana New" w:hAnsi="Angsana New" w:hint="cs"/>
          <w:sz w:val="30"/>
          <w:szCs w:val="30"/>
          <w:cs/>
        </w:rPr>
        <w:t>ขาดทุนทางภาษีของบริษัทย่อย</w:t>
      </w:r>
      <w:r w:rsidR="00DC2BA1" w:rsidRPr="00DC2BA1">
        <w:rPr>
          <w:rFonts w:ascii="Angsana New" w:hAnsi="Angsana New"/>
          <w:sz w:val="30"/>
          <w:szCs w:val="30"/>
          <w:cs/>
        </w:rPr>
        <w:t>ซึ่งสินทรัพย์ภาษีเงินได้รอการตัดบัญชีไม่ได้รับการบันทึก</w:t>
      </w:r>
      <w:r w:rsidR="000463D0">
        <w:rPr>
          <w:rFonts w:ascii="Angsana New" w:hAnsi="Angsana New" w:hint="cs"/>
          <w:sz w:val="30"/>
          <w:szCs w:val="30"/>
          <w:cs/>
        </w:rPr>
        <w:t>เนื่องจากยังไม่มีกำไรทางภาษี</w:t>
      </w:r>
      <w:r w:rsidR="00DC2BA1" w:rsidRPr="00DC2BA1">
        <w:rPr>
          <w:rFonts w:ascii="Angsana New" w:hAnsi="Angsana New"/>
          <w:sz w:val="30"/>
          <w:szCs w:val="30"/>
          <w:cs/>
        </w:rPr>
        <w:t xml:space="preserve"> </w:t>
      </w:r>
    </w:p>
    <w:p w14:paraId="6BAB0319" w14:textId="5A57F8DC" w:rsidR="000859B9" w:rsidRDefault="000859B9" w:rsidP="000859B9">
      <w:pPr>
        <w:pStyle w:val="block"/>
        <w:spacing w:after="0" w:line="240" w:lineRule="auto"/>
        <w:ind w:left="900" w:right="-7"/>
        <w:jc w:val="both"/>
        <w:rPr>
          <w:rFonts w:ascii="Angsana New" w:hAnsi="Angsana New" w:cs="Angsana New"/>
          <w:sz w:val="16"/>
          <w:szCs w:val="16"/>
          <w:lang w:bidi="th-TH"/>
        </w:rPr>
      </w:pPr>
    </w:p>
    <w:p w14:paraId="7BF30542" w14:textId="351DA00D" w:rsidR="00DB13AE" w:rsidRDefault="00DB13AE" w:rsidP="000859B9">
      <w:pPr>
        <w:pStyle w:val="block"/>
        <w:spacing w:after="0" w:line="240" w:lineRule="auto"/>
        <w:ind w:left="900" w:right="-7"/>
        <w:jc w:val="both"/>
        <w:rPr>
          <w:rFonts w:ascii="Angsana New" w:hAnsi="Angsana New" w:cs="Angsana New"/>
          <w:sz w:val="16"/>
          <w:szCs w:val="16"/>
          <w:lang w:bidi="th-TH"/>
        </w:rPr>
      </w:pPr>
    </w:p>
    <w:p w14:paraId="4C91DBED" w14:textId="77777777" w:rsidR="00DB13AE" w:rsidRPr="004E1EE2" w:rsidRDefault="00DB13AE" w:rsidP="000859B9">
      <w:pPr>
        <w:pStyle w:val="block"/>
        <w:spacing w:after="0" w:line="240" w:lineRule="auto"/>
        <w:ind w:left="900" w:right="-7"/>
        <w:jc w:val="both"/>
        <w:rPr>
          <w:rFonts w:ascii="Angsana New" w:hAnsi="Angsana New" w:cs="Angsana New"/>
          <w:sz w:val="16"/>
          <w:szCs w:val="16"/>
          <w:lang w:bidi="th-TH"/>
        </w:rPr>
      </w:pPr>
    </w:p>
    <w:p w14:paraId="6BE6AEA9" w14:textId="77777777" w:rsidR="00417C15" w:rsidRDefault="00417C15" w:rsidP="00417C15">
      <w:pPr>
        <w:pStyle w:val="Heading5"/>
        <w:numPr>
          <w:ilvl w:val="0"/>
          <w:numId w:val="3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lastRenderedPageBreak/>
        <w:t>เงินปันผล</w:t>
      </w:r>
    </w:p>
    <w:p w14:paraId="0BC78D6C" w14:textId="77777777" w:rsidR="00417C15" w:rsidRPr="00A87005" w:rsidRDefault="00417C15" w:rsidP="00417C15">
      <w:pPr>
        <w:rPr>
          <w:rFonts w:ascii="Angsana New" w:hAnsi="Angsana New"/>
          <w:sz w:val="30"/>
          <w:szCs w:val="30"/>
        </w:rPr>
      </w:pPr>
    </w:p>
    <w:p w14:paraId="01891DD0" w14:textId="77777777" w:rsidR="00417C15" w:rsidRPr="00A87005" w:rsidRDefault="00417C15" w:rsidP="00417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        </w:t>
      </w:r>
      <w:r w:rsidRPr="00A87005">
        <w:rPr>
          <w:rFonts w:ascii="Angsana New" w:hAnsi="Angsana New"/>
          <w:sz w:val="30"/>
          <w:szCs w:val="30"/>
          <w:cs/>
        </w:rPr>
        <w:t>เงินปันผล</w:t>
      </w:r>
      <w:r w:rsidRPr="00A87005">
        <w:rPr>
          <w:rFonts w:ascii="Angsana New" w:hAnsi="Angsana New" w:hint="cs"/>
          <w:sz w:val="30"/>
          <w:szCs w:val="30"/>
          <w:cs/>
        </w:rPr>
        <w:t>ที่บริษัทจ่ายให้ผู้ถือหุ้น มี</w:t>
      </w:r>
      <w:r w:rsidRPr="00A87005">
        <w:rPr>
          <w:rFonts w:ascii="Angsana New" w:hAnsi="Angsana New"/>
          <w:sz w:val="30"/>
          <w:szCs w:val="30"/>
          <w:cs/>
        </w:rPr>
        <w:t>ดังนี้</w:t>
      </w:r>
      <w:r w:rsidRPr="00A8700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449632C" w14:textId="77777777" w:rsidR="00417C15" w:rsidRPr="00CA182A" w:rsidRDefault="00417C15" w:rsidP="00417C15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0"/>
        <w:gridCol w:w="1480"/>
        <w:gridCol w:w="232"/>
        <w:gridCol w:w="1658"/>
        <w:gridCol w:w="236"/>
        <w:gridCol w:w="1926"/>
        <w:gridCol w:w="236"/>
        <w:gridCol w:w="1472"/>
      </w:tblGrid>
      <w:tr w:rsidR="00417C15" w:rsidRPr="00A87005" w14:paraId="6D575244" w14:textId="77777777" w:rsidTr="009F36D9">
        <w:trPr>
          <w:trHeight w:val="824"/>
        </w:trPr>
        <w:tc>
          <w:tcPr>
            <w:tcW w:w="1940" w:type="dxa"/>
            <w:vAlign w:val="bottom"/>
          </w:tcPr>
          <w:p w14:paraId="0E6E41B7" w14:textId="77777777" w:rsidR="00417C15" w:rsidRPr="00A87005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36DBC754" w14:textId="77777777" w:rsidR="00417C15" w:rsidRPr="00A87005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32" w:type="dxa"/>
          </w:tcPr>
          <w:p w14:paraId="287AC4C7" w14:textId="77777777" w:rsidR="00417C15" w:rsidRPr="00A87005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8" w:type="dxa"/>
            <w:vAlign w:val="bottom"/>
          </w:tcPr>
          <w:p w14:paraId="08DBDB7D" w14:textId="77777777" w:rsidR="00417C15" w:rsidRPr="00A87005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7580120A" w14:textId="77777777" w:rsidR="00417C15" w:rsidRPr="00A87005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36" w:type="dxa"/>
          </w:tcPr>
          <w:p w14:paraId="4D40FC59" w14:textId="77777777" w:rsidR="00417C15" w:rsidRPr="00A87005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6" w:type="dxa"/>
            <w:vAlign w:val="bottom"/>
          </w:tcPr>
          <w:p w14:paraId="511DBFC4" w14:textId="22B8FACE" w:rsidR="00417C15" w:rsidRPr="00A87005" w:rsidRDefault="00417C15" w:rsidP="009F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</w:t>
            </w:r>
            <w:r w:rsidR="009F36D9">
              <w:rPr>
                <w:rFonts w:ascii="Angsana New" w:hAnsi="Angsana New" w:hint="cs"/>
                <w:sz w:val="30"/>
                <w:szCs w:val="30"/>
                <w:cs/>
              </w:rPr>
              <w:t>อ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</w:p>
        </w:tc>
        <w:tc>
          <w:tcPr>
            <w:tcW w:w="236" w:type="dxa"/>
          </w:tcPr>
          <w:p w14:paraId="7D52AF72" w14:textId="77777777" w:rsidR="00417C15" w:rsidRPr="00A87005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2" w:type="dxa"/>
            <w:vAlign w:val="bottom"/>
          </w:tcPr>
          <w:p w14:paraId="6821A22C" w14:textId="77777777" w:rsidR="00417C15" w:rsidRPr="00A87005" w:rsidDel="00D43E7A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417C15" w:rsidRPr="00A87005" w14:paraId="0DEB5398" w14:textId="77777777" w:rsidTr="009F36D9">
        <w:trPr>
          <w:trHeight w:val="416"/>
        </w:trPr>
        <w:tc>
          <w:tcPr>
            <w:tcW w:w="1940" w:type="dxa"/>
          </w:tcPr>
          <w:p w14:paraId="49FBE434" w14:textId="77777777" w:rsidR="00417C15" w:rsidRPr="00A87005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0" w:type="dxa"/>
          </w:tcPr>
          <w:p w14:paraId="5F6E6F23" w14:textId="77777777" w:rsidR="00417C15" w:rsidRPr="00A87005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2AAA8029" w14:textId="77777777" w:rsidR="00417C15" w:rsidRPr="00A87005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8" w:type="dxa"/>
          </w:tcPr>
          <w:p w14:paraId="6A0374B1" w14:textId="77777777" w:rsidR="00417C15" w:rsidRPr="00A87005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1A0954D" w14:textId="77777777" w:rsidR="00417C15" w:rsidRPr="00A87005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26" w:type="dxa"/>
          </w:tcPr>
          <w:p w14:paraId="288C6D23" w14:textId="77777777" w:rsidR="00417C15" w:rsidRPr="00A87005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2E439A1A" w14:textId="77777777" w:rsidR="00417C15" w:rsidRPr="00A87005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2" w:type="dxa"/>
          </w:tcPr>
          <w:p w14:paraId="727BAEBC" w14:textId="77777777" w:rsidR="00417C15" w:rsidRPr="00A87005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17C15" w:rsidRPr="00A87005" w14:paraId="782D7A91" w14:textId="77777777" w:rsidTr="009F36D9">
        <w:trPr>
          <w:trHeight w:val="406"/>
        </w:trPr>
        <w:tc>
          <w:tcPr>
            <w:tcW w:w="1940" w:type="dxa"/>
          </w:tcPr>
          <w:p w14:paraId="17F293E9" w14:textId="77777777" w:rsidR="00417C15" w:rsidRPr="00A87005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A87005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80" w:type="dxa"/>
          </w:tcPr>
          <w:p w14:paraId="50211322" w14:textId="77777777" w:rsidR="00417C15" w:rsidRPr="00A87005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1FE7CFC0" w14:textId="77777777" w:rsidR="00417C15" w:rsidRPr="00A87005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8" w:type="dxa"/>
          </w:tcPr>
          <w:p w14:paraId="1B19CEC5" w14:textId="77777777" w:rsidR="00417C15" w:rsidRPr="00A87005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1E231F" w14:textId="77777777" w:rsidR="00417C15" w:rsidRPr="00A87005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6" w:type="dxa"/>
          </w:tcPr>
          <w:p w14:paraId="47364802" w14:textId="77777777" w:rsidR="00417C15" w:rsidRPr="00A87005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755636" w14:textId="77777777" w:rsidR="00417C15" w:rsidRPr="00A87005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</w:tcPr>
          <w:p w14:paraId="18791529" w14:textId="77777777" w:rsidR="00417C15" w:rsidRPr="00A87005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7C15" w:rsidRPr="00A87005" w14:paraId="15942185" w14:textId="77777777" w:rsidTr="009F36D9">
        <w:trPr>
          <w:trHeight w:val="427"/>
        </w:trPr>
        <w:tc>
          <w:tcPr>
            <w:tcW w:w="1940" w:type="dxa"/>
          </w:tcPr>
          <w:p w14:paraId="03C4011E" w14:textId="5540D7BA" w:rsidR="00417C15" w:rsidRPr="00A87005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6A55D7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480" w:type="dxa"/>
          </w:tcPr>
          <w:p w14:paraId="116B99DE" w14:textId="77777777" w:rsidR="00417C15" w:rsidRPr="00A87005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A8700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เ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มษายน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8700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2" w:type="dxa"/>
          </w:tcPr>
          <w:p w14:paraId="67FA9570" w14:textId="77777777" w:rsidR="00417C15" w:rsidRPr="00A87005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8" w:type="dxa"/>
          </w:tcPr>
          <w:p w14:paraId="1343E7F2" w14:textId="77777777" w:rsidR="00417C15" w:rsidRPr="00A87005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A8700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A8700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2F25E4DD" w14:textId="77777777" w:rsidR="00417C15" w:rsidRPr="00875A1C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5BC9C3BB" w14:textId="77777777" w:rsidR="00417C15" w:rsidRPr="0004685E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85E">
              <w:rPr>
                <w:rFonts w:ascii="Angsana New" w:hAnsi="Angsana New"/>
                <w:sz w:val="30"/>
                <w:szCs w:val="30"/>
              </w:rPr>
              <w:t>0.14</w:t>
            </w:r>
          </w:p>
        </w:tc>
        <w:tc>
          <w:tcPr>
            <w:tcW w:w="236" w:type="dxa"/>
          </w:tcPr>
          <w:p w14:paraId="6666C7C8" w14:textId="77777777" w:rsidR="00417C15" w:rsidRPr="0004685E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100B1E3F" w14:textId="77777777" w:rsidR="00417C15" w:rsidRPr="0004685E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85E">
              <w:rPr>
                <w:rFonts w:ascii="Angsana New" w:hAnsi="Angsana New"/>
                <w:sz w:val="30"/>
                <w:szCs w:val="30"/>
              </w:rPr>
              <w:t>68.88</w:t>
            </w:r>
          </w:p>
        </w:tc>
      </w:tr>
      <w:tr w:rsidR="00417C15" w:rsidRPr="00A87005" w14:paraId="1F209E76" w14:textId="77777777" w:rsidTr="009F36D9">
        <w:trPr>
          <w:trHeight w:val="335"/>
        </w:trPr>
        <w:tc>
          <w:tcPr>
            <w:tcW w:w="1940" w:type="dxa"/>
          </w:tcPr>
          <w:p w14:paraId="6ED69B7E" w14:textId="77777777" w:rsidR="00417C15" w:rsidRPr="00A87005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0" w:type="dxa"/>
          </w:tcPr>
          <w:p w14:paraId="3A18291C" w14:textId="77777777" w:rsidR="00417C15" w:rsidRPr="00A87005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2" w:type="dxa"/>
          </w:tcPr>
          <w:p w14:paraId="4BEDE639" w14:textId="77777777" w:rsidR="00417C15" w:rsidRPr="00A87005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58" w:type="dxa"/>
          </w:tcPr>
          <w:p w14:paraId="00A5E464" w14:textId="77777777" w:rsidR="00417C15" w:rsidRPr="00A87005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7376EF9" w14:textId="77777777" w:rsidR="00417C15" w:rsidRPr="00875A1C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double" w:sz="4" w:space="0" w:color="auto"/>
            </w:tcBorders>
          </w:tcPr>
          <w:p w14:paraId="24A92B77" w14:textId="77777777" w:rsidR="00417C15" w:rsidRPr="00875A1C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8F52D8E" w14:textId="77777777" w:rsidR="00417C15" w:rsidRPr="00875A1C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double" w:sz="4" w:space="0" w:color="auto"/>
            </w:tcBorders>
          </w:tcPr>
          <w:p w14:paraId="40E15257" w14:textId="77777777" w:rsidR="00417C15" w:rsidRPr="00875A1C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17C15" w:rsidRPr="00A87005" w14:paraId="1E036027" w14:textId="77777777" w:rsidTr="009F36D9">
        <w:trPr>
          <w:trHeight w:val="416"/>
        </w:trPr>
        <w:tc>
          <w:tcPr>
            <w:tcW w:w="1940" w:type="dxa"/>
          </w:tcPr>
          <w:p w14:paraId="416BD9F4" w14:textId="77777777" w:rsidR="00417C15" w:rsidRPr="00A87005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A87005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80" w:type="dxa"/>
          </w:tcPr>
          <w:p w14:paraId="61952B3F" w14:textId="77777777" w:rsidR="00417C15" w:rsidRPr="00A87005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32A90646" w14:textId="77777777" w:rsidR="00417C15" w:rsidRPr="00A87005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8" w:type="dxa"/>
          </w:tcPr>
          <w:p w14:paraId="196284F9" w14:textId="77777777" w:rsidR="00417C15" w:rsidRPr="00A87005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93FA41" w14:textId="77777777" w:rsidR="00417C15" w:rsidRPr="00875A1C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26" w:type="dxa"/>
          </w:tcPr>
          <w:p w14:paraId="0EF4797E" w14:textId="77777777" w:rsidR="00417C15" w:rsidRPr="00875A1C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3E57D36" w14:textId="77777777" w:rsidR="00417C15" w:rsidRPr="00875A1C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2" w:type="dxa"/>
          </w:tcPr>
          <w:p w14:paraId="2601616D" w14:textId="77777777" w:rsidR="00417C15" w:rsidRPr="00875A1C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17C15" w:rsidRPr="00A87005" w14:paraId="24D005AD" w14:textId="77777777" w:rsidTr="009F36D9">
        <w:trPr>
          <w:trHeight w:val="427"/>
        </w:trPr>
        <w:tc>
          <w:tcPr>
            <w:tcW w:w="1940" w:type="dxa"/>
          </w:tcPr>
          <w:p w14:paraId="028C6B93" w14:textId="77777777" w:rsidR="00417C15" w:rsidRPr="00A87005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480" w:type="dxa"/>
          </w:tcPr>
          <w:p w14:paraId="60078ABE" w14:textId="77777777" w:rsidR="00417C15" w:rsidRPr="00A87005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เ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มษายน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8700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2" w:type="dxa"/>
          </w:tcPr>
          <w:p w14:paraId="1C62788A" w14:textId="77777777" w:rsidR="00417C15" w:rsidRPr="00A87005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8" w:type="dxa"/>
          </w:tcPr>
          <w:p w14:paraId="08B704A0" w14:textId="77777777" w:rsidR="00417C15" w:rsidRPr="00A87005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A8700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A8700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70393455" w14:textId="77777777" w:rsidR="00417C15" w:rsidRPr="00875A1C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26" w:type="dxa"/>
            <w:tcBorders>
              <w:bottom w:val="double" w:sz="4" w:space="0" w:color="auto"/>
            </w:tcBorders>
          </w:tcPr>
          <w:p w14:paraId="5D998249" w14:textId="77777777" w:rsidR="00417C15" w:rsidRPr="0004685E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85E">
              <w:rPr>
                <w:rFonts w:ascii="Angsana New" w:hAnsi="Angsana New"/>
                <w:sz w:val="30"/>
                <w:szCs w:val="30"/>
              </w:rPr>
              <w:t>0.16</w:t>
            </w:r>
          </w:p>
        </w:tc>
        <w:tc>
          <w:tcPr>
            <w:tcW w:w="236" w:type="dxa"/>
          </w:tcPr>
          <w:p w14:paraId="65280974" w14:textId="77777777" w:rsidR="00417C15" w:rsidRPr="0004685E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  <w:tcBorders>
              <w:bottom w:val="double" w:sz="4" w:space="0" w:color="auto"/>
            </w:tcBorders>
          </w:tcPr>
          <w:p w14:paraId="4BFF864D" w14:textId="77777777" w:rsidR="00417C15" w:rsidRPr="0004685E" w:rsidRDefault="00417C15" w:rsidP="004C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85E">
              <w:rPr>
                <w:rFonts w:ascii="Angsana New" w:hAnsi="Angsana New"/>
                <w:sz w:val="30"/>
                <w:szCs w:val="30"/>
              </w:rPr>
              <w:t>78.73</w:t>
            </w:r>
          </w:p>
        </w:tc>
      </w:tr>
    </w:tbl>
    <w:p w14:paraId="1FB567AE" w14:textId="77777777" w:rsidR="00417C15" w:rsidRDefault="00417C15" w:rsidP="00417C15">
      <w:pPr>
        <w:pStyle w:val="Heading5"/>
        <w:tabs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  <w:lang w:val="en-US"/>
        </w:rPr>
      </w:pPr>
    </w:p>
    <w:p w14:paraId="26D66886" w14:textId="5DDDC402" w:rsidR="00AB71A2" w:rsidRPr="00A87005" w:rsidRDefault="00AB71A2" w:rsidP="00FF4415">
      <w:pPr>
        <w:pStyle w:val="Heading5"/>
        <w:numPr>
          <w:ilvl w:val="0"/>
          <w:numId w:val="3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en-US"/>
        </w:rPr>
      </w:pPr>
      <w:r w:rsidRPr="00A87005">
        <w:rPr>
          <w:rFonts w:ascii="Angsana New" w:hAnsi="Angsana New"/>
          <w:sz w:val="30"/>
          <w:szCs w:val="30"/>
          <w:cs/>
          <w:lang w:val="en-US"/>
        </w:rPr>
        <w:t>เครื่องมือทางการเงิน</w:t>
      </w:r>
    </w:p>
    <w:p w14:paraId="14223573" w14:textId="4BAFAD27" w:rsidR="000859B9" w:rsidRPr="00623107" w:rsidRDefault="000859B9" w:rsidP="00623107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372F64A8" w14:textId="4E0BD69B" w:rsidR="00263A47" w:rsidRPr="00A87005" w:rsidRDefault="00AB71A2" w:rsidP="006B1BBD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A8700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0355EFE" w14:textId="77777777" w:rsidR="00AB71A2" w:rsidRPr="00623107" w:rsidRDefault="00AB71A2" w:rsidP="006B1BBD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0A8A0793" w14:textId="77777777" w:rsidR="00DB516E" w:rsidRPr="00A87005" w:rsidRDefault="00DB516E" w:rsidP="002B2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A87005">
        <w:rPr>
          <w:rFonts w:ascii="Angsana New" w:hAnsi="Angsana New"/>
          <w:spacing w:val="4"/>
          <w:sz w:val="30"/>
          <w:szCs w:val="30"/>
          <w:cs/>
          <w:lang w:val="th-TH"/>
        </w:rPr>
        <w:t>เงินสดและรายการเทียบเท่าเงินสด ลูกหนี้ เจ้าหนี้และเงินเบิกเกินบัญชีและเงินกู้ยืมระยะสั้นจากสถาบันการเงิน</w:t>
      </w:r>
      <w:r w:rsidRPr="00A87005">
        <w:rPr>
          <w:rFonts w:ascii="Angsana New" w:hAnsi="Angsana New"/>
          <w:sz w:val="30"/>
          <w:szCs w:val="30"/>
          <w:cs/>
          <w:lang w:val="th-TH"/>
        </w:rPr>
        <w:t>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6C5148F3" w14:textId="77777777" w:rsidR="00DB516E" w:rsidRPr="00623107" w:rsidRDefault="00DB516E" w:rsidP="00711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46FAC464" w14:textId="5CB694F3" w:rsidR="00315926" w:rsidRDefault="00FE7D2A" w:rsidP="00E13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A87005">
        <w:rPr>
          <w:rFonts w:ascii="Angsana New" w:hAnsi="Angsana New"/>
          <w:sz w:val="30"/>
          <w:szCs w:val="30"/>
          <w:cs/>
          <w:lang w:val="th-TH"/>
        </w:rPr>
        <w:t xml:space="preserve">เงินฝากประจำ </w:t>
      </w:r>
      <w:r w:rsidR="00A71615" w:rsidRPr="00A87005">
        <w:rPr>
          <w:rFonts w:ascii="Angsana New" w:hAnsi="Angsana New"/>
          <w:sz w:val="30"/>
          <w:szCs w:val="30"/>
          <w:cs/>
          <w:lang w:val="th-TH"/>
        </w:rPr>
        <w:t xml:space="preserve">ลูกหนี้การค้าที่ครบกำหนดชำระเกินกว่าหนึ่งปี </w:t>
      </w:r>
      <w:r w:rsidRPr="00A87005">
        <w:rPr>
          <w:rFonts w:ascii="Angsana New" w:hAnsi="Angsana New"/>
          <w:sz w:val="30"/>
          <w:szCs w:val="30"/>
          <w:cs/>
          <w:lang w:val="th-TH"/>
        </w:rPr>
        <w:t>เงินกู้ยืมระยะยาว</w:t>
      </w:r>
      <w:r w:rsidR="00DB516E" w:rsidRPr="00A87005">
        <w:rPr>
          <w:rFonts w:ascii="Angsana New" w:hAnsi="Angsana New"/>
          <w:sz w:val="30"/>
          <w:szCs w:val="30"/>
          <w:cs/>
          <w:lang w:val="th-TH"/>
        </w:rPr>
        <w:t>และหนี้สินตามสัญญาเช</w:t>
      </w:r>
      <w:r w:rsidR="00DB516E" w:rsidRPr="00A87005">
        <w:rPr>
          <w:rFonts w:ascii="Angsana New" w:hAnsi="Angsana New"/>
          <w:sz w:val="30"/>
          <w:szCs w:val="30"/>
          <w:cs/>
        </w:rPr>
        <w:t>่า</w:t>
      </w:r>
      <w:r w:rsidR="00DB516E" w:rsidRPr="00A87005">
        <w:rPr>
          <w:rFonts w:ascii="Angsana New" w:hAnsi="Angsana New"/>
          <w:sz w:val="30"/>
          <w:szCs w:val="30"/>
          <w:cs/>
          <w:lang w:val="th-TH"/>
        </w:rPr>
        <w:t>การเงิน  มีราคาตามบัญชีใกล้เคียงกับมูลค่ายุติธรรม เนื่องจากเครื่องมือทางการเงินเหล่านี้มีอัตราดอกเบี้ยในอัตราตลาด</w:t>
      </w:r>
    </w:p>
    <w:p w14:paraId="45F40A9B" w14:textId="571F5B3D" w:rsidR="000859B9" w:rsidRPr="00623107" w:rsidRDefault="000859B9" w:rsidP="00085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27CDD336" w14:textId="49866525" w:rsidR="000B5A80" w:rsidRPr="00D71C4E" w:rsidRDefault="000B5A80" w:rsidP="00D71C4E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D71C4E">
        <w:rPr>
          <w:rFonts w:ascii="Angsana New" w:hAnsi="Angsana New" w:cs="Angsana New"/>
          <w:b/>
          <w:bCs/>
          <w:sz w:val="30"/>
          <w:szCs w:val="30"/>
          <w:cs/>
        </w:rPr>
        <w:t>ผลขาดทุนจากการด้อยค่า</w:t>
      </w:r>
    </w:p>
    <w:p w14:paraId="68FC080D" w14:textId="6495A97B" w:rsidR="000B5A80" w:rsidRPr="00623107" w:rsidRDefault="000B5A80" w:rsidP="00085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293DF64D" w14:textId="2B1FE4FB" w:rsidR="000B5A80" w:rsidRPr="00D71C4E" w:rsidRDefault="000B5A80" w:rsidP="000B5A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pacing w:val="4"/>
          <w:sz w:val="30"/>
          <w:szCs w:val="30"/>
          <w:lang w:val="th-TH"/>
        </w:rPr>
      </w:pPr>
      <w:r w:rsidRPr="00D71C4E">
        <w:rPr>
          <w:rFonts w:ascii="Angsana New" w:hAnsi="Angsana New" w:hint="cs"/>
          <w:spacing w:val="4"/>
          <w:sz w:val="30"/>
          <w:szCs w:val="30"/>
          <w:cs/>
          <w:lang w:val="th-TH"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Pr="00D71C4E">
        <w:rPr>
          <w:rFonts w:ascii="Angsana New" w:hAnsi="Angsana New"/>
          <w:spacing w:val="4"/>
          <w:sz w:val="30"/>
          <w:szCs w:val="30"/>
          <w:lang w:val="th-TH"/>
        </w:rPr>
        <w:t>12</w:t>
      </w:r>
      <w:r w:rsidRPr="00D71C4E">
        <w:rPr>
          <w:rFonts w:ascii="Angsana New" w:hAnsi="Angsana New" w:hint="cs"/>
          <w:spacing w:val="4"/>
          <w:sz w:val="30"/>
          <w:szCs w:val="30"/>
          <w:cs/>
          <w:lang w:val="th-TH"/>
        </w:rPr>
        <w:t xml:space="preserve"> เดือนข้างหน้า ทั้งนี้ </w:t>
      </w:r>
      <w:r w:rsidRPr="00D71C4E">
        <w:rPr>
          <w:rFonts w:ascii="Angsana New" w:hAnsi="Angsana New"/>
          <w:spacing w:val="4"/>
          <w:sz w:val="30"/>
          <w:szCs w:val="30"/>
          <w:cs/>
          <w:lang w:val="th-TH"/>
        </w:rPr>
        <w:t>กลุ่มบริษัท</w:t>
      </w:r>
      <w:r w:rsidRPr="00D71C4E">
        <w:rPr>
          <w:rFonts w:ascii="Angsana New" w:hAnsi="Angsana New" w:hint="cs"/>
          <w:spacing w:val="4"/>
          <w:sz w:val="30"/>
          <w:szCs w:val="30"/>
          <w:cs/>
          <w:lang w:val="th-TH"/>
        </w:rPr>
        <w:t>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  <w:r w:rsidRPr="00D71C4E">
        <w:rPr>
          <w:rFonts w:ascii="Angsana New" w:hAnsi="Angsana New"/>
          <w:spacing w:val="4"/>
          <w:sz w:val="30"/>
          <w:szCs w:val="30"/>
          <w:lang w:val="th-TH"/>
        </w:rPr>
        <w:t xml:space="preserve"> </w:t>
      </w:r>
    </w:p>
    <w:p w14:paraId="491EAD6E" w14:textId="77777777" w:rsidR="000B5A80" w:rsidRPr="00D71C4E" w:rsidRDefault="000B5A80" w:rsidP="000B5A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pacing w:val="4"/>
          <w:sz w:val="30"/>
          <w:szCs w:val="30"/>
          <w:lang w:val="th-TH"/>
        </w:rPr>
      </w:pPr>
    </w:p>
    <w:p w14:paraId="21C714CF" w14:textId="7482A1E6" w:rsidR="009255F7" w:rsidRDefault="009255F7" w:rsidP="000B5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  <w:lang w:val="th-TH"/>
        </w:rPr>
      </w:pPr>
      <w:r w:rsidRPr="009255F7">
        <w:rPr>
          <w:rFonts w:ascii="Angsana New" w:hAnsi="Angsana New"/>
          <w:spacing w:val="4"/>
          <w:sz w:val="30"/>
          <w:szCs w:val="30"/>
          <w:cs/>
          <w:lang w:val="th-TH"/>
        </w:rPr>
        <w:t>ค่าเผื่อ</w:t>
      </w:r>
      <w:r w:rsidR="00F17562" w:rsidRPr="00D71C4E">
        <w:rPr>
          <w:rFonts w:ascii="Angsana New" w:hAnsi="Angsana New" w:hint="cs"/>
          <w:spacing w:val="4"/>
          <w:sz w:val="30"/>
          <w:szCs w:val="30"/>
          <w:cs/>
          <w:lang w:val="th-TH"/>
        </w:rPr>
        <w:t>ผลขาดทุนจาก</w:t>
      </w:r>
      <w:r w:rsidRPr="009255F7">
        <w:rPr>
          <w:rFonts w:ascii="Angsana New" w:hAnsi="Angsana New"/>
          <w:spacing w:val="4"/>
          <w:sz w:val="30"/>
          <w:szCs w:val="30"/>
          <w:cs/>
          <w:lang w:val="th-TH"/>
        </w:rPr>
        <w:t>การด้อยค่าของลูกหนี้การค้าคำนวณด้วยวิธีการอย่างง่ายในการประมาณการระยะเวลาการเก็บเงินจากลูกหนี้แต่ละ</w:t>
      </w:r>
      <w:r>
        <w:rPr>
          <w:rFonts w:ascii="Angsana New" w:hAnsi="Angsana New" w:hint="cs"/>
          <w:spacing w:val="4"/>
          <w:sz w:val="30"/>
          <w:szCs w:val="30"/>
          <w:cs/>
          <w:lang w:val="th-TH"/>
        </w:rPr>
        <w:t>ราย</w:t>
      </w:r>
      <w:r w:rsidRPr="009255F7">
        <w:rPr>
          <w:rFonts w:ascii="Angsana New" w:hAnsi="Angsana New"/>
          <w:spacing w:val="4"/>
          <w:sz w:val="30"/>
          <w:szCs w:val="30"/>
          <w:cs/>
          <w:lang w:val="th-TH"/>
        </w:rPr>
        <w:t xml:space="preserve"> และอ้างอิงระยะเวลาการเก็บเงินในอดีตแล้วนำมาคิดลดด้วยอัตราเงินกู้ยืม</w:t>
      </w:r>
      <w:r w:rsidR="00F17562">
        <w:rPr>
          <w:rFonts w:ascii="Angsana New" w:hAnsi="Angsana New" w:hint="cs"/>
          <w:spacing w:val="4"/>
          <w:sz w:val="30"/>
          <w:szCs w:val="30"/>
          <w:cs/>
          <w:lang w:val="th-TH"/>
        </w:rPr>
        <w:t xml:space="preserve"> </w:t>
      </w:r>
    </w:p>
    <w:tbl>
      <w:tblPr>
        <w:tblStyle w:val="TableGrid"/>
        <w:tblW w:w="93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620"/>
        <w:gridCol w:w="270"/>
        <w:gridCol w:w="1530"/>
        <w:gridCol w:w="270"/>
        <w:gridCol w:w="1718"/>
      </w:tblGrid>
      <w:tr w:rsidR="000B5A80" w:rsidRPr="002E2B73" w14:paraId="499268AB" w14:textId="77777777" w:rsidTr="000B5A80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7C41574D" w14:textId="1F345214" w:rsidR="000B5A80" w:rsidRPr="00BF776C" w:rsidRDefault="000B5A80" w:rsidP="0041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8" w:type="dxa"/>
            <w:gridSpan w:val="5"/>
            <w:vAlign w:val="bottom"/>
          </w:tcPr>
          <w:p w14:paraId="71BF0E3F" w14:textId="2755BCAF" w:rsidR="000B5A80" w:rsidRPr="00BF776C" w:rsidRDefault="000B5A80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77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B5A80" w:rsidRPr="002E2B73" w14:paraId="3A610744" w14:textId="77777777" w:rsidTr="000B5A80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10C6439D" w14:textId="3AF51AEC" w:rsidR="000B5A80" w:rsidRPr="00BF776C" w:rsidRDefault="000B5A80" w:rsidP="000B5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F77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F66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F666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BF77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F77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  <w:vAlign w:val="bottom"/>
          </w:tcPr>
          <w:p w14:paraId="211C8932" w14:textId="77777777" w:rsidR="000B5A80" w:rsidRPr="00BF776C" w:rsidRDefault="000B5A80" w:rsidP="000B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776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3CE75CE5" w14:textId="77777777" w:rsidR="000B5A80" w:rsidRPr="00BF776C" w:rsidRDefault="000B5A80" w:rsidP="000B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2E39B28" w14:textId="77777777" w:rsidR="000B5A80" w:rsidRPr="00BF776C" w:rsidRDefault="000B5A80" w:rsidP="000B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776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อัตราขาดทุน</w:t>
            </w:r>
          </w:p>
          <w:p w14:paraId="40C3F877" w14:textId="77777777" w:rsidR="000B5A80" w:rsidRPr="00BF776C" w:rsidRDefault="000B5A80" w:rsidP="000B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776C">
              <w:rPr>
                <w:rFonts w:asciiTheme="majorBidi" w:hAnsiTheme="majorBidi" w:cstheme="majorBidi"/>
                <w:sz w:val="30"/>
                <w:szCs w:val="30"/>
                <w:cs/>
              </w:rPr>
              <w:t>ถัวเฉลี่ย</w:t>
            </w:r>
          </w:p>
        </w:tc>
        <w:tc>
          <w:tcPr>
            <w:tcW w:w="270" w:type="dxa"/>
            <w:vAlign w:val="bottom"/>
          </w:tcPr>
          <w:p w14:paraId="391FCA24" w14:textId="77777777" w:rsidR="000B5A80" w:rsidRPr="00BF776C" w:rsidRDefault="000B5A80" w:rsidP="000B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8" w:type="dxa"/>
            <w:vAlign w:val="bottom"/>
          </w:tcPr>
          <w:p w14:paraId="139AA9E9" w14:textId="77777777" w:rsidR="000B5A80" w:rsidRPr="00BF776C" w:rsidRDefault="000B5A80" w:rsidP="000B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776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2F751986" w14:textId="77777777" w:rsidR="000B5A80" w:rsidRPr="00BF776C" w:rsidRDefault="000B5A80" w:rsidP="000B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776C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0B5A80" w:rsidRPr="00C96A13" w14:paraId="4C8B488C" w14:textId="77777777" w:rsidTr="000B5A80">
        <w:trPr>
          <w:trHeight w:val="164"/>
          <w:tblHeader/>
        </w:trPr>
        <w:tc>
          <w:tcPr>
            <w:tcW w:w="3960" w:type="dxa"/>
          </w:tcPr>
          <w:p w14:paraId="37609086" w14:textId="5F66F65D" w:rsidR="000B5A80" w:rsidRPr="00BF776C" w:rsidRDefault="000B5A80" w:rsidP="000B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4CECCDD" w14:textId="04342473" w:rsidR="000B5A80" w:rsidRPr="00BF776C" w:rsidRDefault="000B5A80" w:rsidP="000B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77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BF776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F77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70" w:type="dxa"/>
          </w:tcPr>
          <w:p w14:paraId="6685BB59" w14:textId="0ACEA64F" w:rsidR="000B5A80" w:rsidRPr="00BF776C" w:rsidRDefault="000B5A80" w:rsidP="000B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87CC1BB" w14:textId="37C657DC" w:rsidR="000B5A80" w:rsidRPr="00BF776C" w:rsidRDefault="000B5A80" w:rsidP="000B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77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7520F474" w14:textId="77777777" w:rsidR="000B5A80" w:rsidRPr="00BF776C" w:rsidRDefault="000B5A80" w:rsidP="000B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8" w:type="dxa"/>
          </w:tcPr>
          <w:p w14:paraId="0C4EF7F6" w14:textId="7812560D" w:rsidR="000B5A80" w:rsidRPr="00BF776C" w:rsidRDefault="000B5A80" w:rsidP="000B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77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BF776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F77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94758" w:rsidRPr="00C96A13" w14:paraId="0E3F0EDA" w14:textId="77777777" w:rsidTr="000B5A80">
        <w:trPr>
          <w:trHeight w:val="20"/>
        </w:trPr>
        <w:tc>
          <w:tcPr>
            <w:tcW w:w="3960" w:type="dxa"/>
          </w:tcPr>
          <w:p w14:paraId="166AF4D5" w14:textId="7777777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F776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203F5E48" w14:textId="3C807D5C" w:rsidR="00A94758" w:rsidRPr="00BF776C" w:rsidRDefault="00F2699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2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302,010</w:t>
            </w:r>
          </w:p>
        </w:tc>
        <w:tc>
          <w:tcPr>
            <w:tcW w:w="270" w:type="dxa"/>
          </w:tcPr>
          <w:p w14:paraId="3B135595" w14:textId="7777777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FC71808" w14:textId="499970E2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F1E21E" w14:textId="7777777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8" w:type="dxa"/>
          </w:tcPr>
          <w:p w14:paraId="317C7270" w14:textId="6816B13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4758" w:rsidRPr="00C96A13" w14:paraId="00995129" w14:textId="77777777" w:rsidTr="000B5A80">
        <w:trPr>
          <w:trHeight w:val="20"/>
        </w:trPr>
        <w:tc>
          <w:tcPr>
            <w:tcW w:w="3960" w:type="dxa"/>
          </w:tcPr>
          <w:p w14:paraId="242984B5" w14:textId="7777777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776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620" w:type="dxa"/>
          </w:tcPr>
          <w:p w14:paraId="67D4E07A" w14:textId="7777777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2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ECA1E0" w14:textId="7777777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40B0177" w14:textId="7777777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88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440C11" w14:textId="7777777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8" w:type="dxa"/>
          </w:tcPr>
          <w:p w14:paraId="4E8FE036" w14:textId="7777777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4758" w:rsidRPr="00C96A13" w14:paraId="68F3F6B3" w14:textId="77777777" w:rsidTr="000B5A80">
        <w:trPr>
          <w:trHeight w:val="20"/>
        </w:trPr>
        <w:tc>
          <w:tcPr>
            <w:tcW w:w="3960" w:type="dxa"/>
          </w:tcPr>
          <w:p w14:paraId="14CB47B2" w14:textId="715FCBE8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776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BF776C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BF776C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BF776C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620" w:type="dxa"/>
          </w:tcPr>
          <w:p w14:paraId="558A3B2D" w14:textId="3E645B25" w:rsidR="00A94758" w:rsidRPr="00BF776C" w:rsidRDefault="00F2699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2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193,962</w:t>
            </w:r>
          </w:p>
        </w:tc>
        <w:tc>
          <w:tcPr>
            <w:tcW w:w="270" w:type="dxa"/>
          </w:tcPr>
          <w:p w14:paraId="39B33E5A" w14:textId="7777777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C6BD258" w14:textId="2104B459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715708" w14:textId="7777777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8" w:type="dxa"/>
          </w:tcPr>
          <w:p w14:paraId="7A24984F" w14:textId="0BAA5828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4758" w:rsidRPr="00C96A13" w14:paraId="10690B0F" w14:textId="77777777" w:rsidTr="000B5A80">
        <w:trPr>
          <w:trHeight w:val="20"/>
        </w:trPr>
        <w:tc>
          <w:tcPr>
            <w:tcW w:w="3960" w:type="dxa"/>
          </w:tcPr>
          <w:p w14:paraId="403D50B2" w14:textId="77777777" w:rsidR="00A94758" w:rsidRPr="00BF776C" w:rsidRDefault="00A94758" w:rsidP="00A94758">
            <w:pPr>
              <w:pStyle w:val="Heading5"/>
              <w:spacing w:line="240" w:lineRule="auto"/>
              <w:outlineLvl w:val="4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F776C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  3 - 6 </w:t>
            </w:r>
            <w:r w:rsidRPr="00BF776C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เดือน</w:t>
            </w:r>
            <w:r w:rsidRPr="00BF776C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</w:t>
            </w:r>
          </w:p>
          <w:p w14:paraId="724C0F5C" w14:textId="0B4D85F3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776C">
              <w:rPr>
                <w:rFonts w:ascii="Angsana New" w:hAnsi="Angsana New"/>
                <w:sz w:val="30"/>
                <w:szCs w:val="30"/>
              </w:rPr>
              <w:t xml:space="preserve">   6</w:t>
            </w:r>
            <w:r w:rsidRPr="00BF776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F776C">
              <w:rPr>
                <w:rFonts w:ascii="Angsana New" w:hAnsi="Angsana New"/>
                <w:sz w:val="30"/>
                <w:szCs w:val="30"/>
              </w:rPr>
              <w:t>-</w:t>
            </w:r>
            <w:r w:rsidRPr="00BF776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F776C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BF776C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620" w:type="dxa"/>
          </w:tcPr>
          <w:p w14:paraId="295A0322" w14:textId="722BF3B5" w:rsidR="00A94758" w:rsidRDefault="00F2699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2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50,694</w:t>
            </w:r>
          </w:p>
          <w:p w14:paraId="6AF6308F" w14:textId="73D6A96D" w:rsidR="00F2261D" w:rsidRPr="00BF776C" w:rsidRDefault="00F2261D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2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26998">
              <w:rPr>
                <w:rFonts w:asciiTheme="majorBidi" w:hAnsiTheme="majorBidi" w:cstheme="majorBidi"/>
                <w:sz w:val="30"/>
                <w:szCs w:val="30"/>
              </w:rPr>
              <w:t>0,464</w:t>
            </w:r>
          </w:p>
        </w:tc>
        <w:tc>
          <w:tcPr>
            <w:tcW w:w="270" w:type="dxa"/>
          </w:tcPr>
          <w:p w14:paraId="1847F86F" w14:textId="7777777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0420DAF" w14:textId="43FCEBC8" w:rsidR="00A94758" w:rsidRDefault="00F2261D" w:rsidP="0067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1.0</w:t>
            </w:r>
            <w:r w:rsidR="00F2699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  <w:p w14:paraId="1C12749F" w14:textId="1964AE4F" w:rsidR="00F2261D" w:rsidRPr="002F53DF" w:rsidRDefault="00F2261D" w:rsidP="0067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11.</w:t>
            </w:r>
            <w:r w:rsidR="00F26998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0B10B761" w14:textId="77777777" w:rsidR="00A94758" w:rsidRPr="002F53DF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8" w:type="dxa"/>
          </w:tcPr>
          <w:p w14:paraId="3A1BA611" w14:textId="13805B06" w:rsidR="00A94758" w:rsidRDefault="00F2261D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26998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  <w:p w14:paraId="1B57BFE2" w14:textId="6DA0313C" w:rsidR="00F2261D" w:rsidRPr="002F53DF" w:rsidRDefault="00F2261D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4,55</w:t>
            </w:r>
            <w:r w:rsidR="00F2699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A94758" w:rsidRPr="00C96A13" w14:paraId="741233FE" w14:textId="77777777" w:rsidTr="000B5A80">
        <w:trPr>
          <w:trHeight w:val="20"/>
        </w:trPr>
        <w:tc>
          <w:tcPr>
            <w:tcW w:w="3960" w:type="dxa"/>
          </w:tcPr>
          <w:p w14:paraId="28D9FCA4" w14:textId="1DC5039F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776C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BF776C">
              <w:rPr>
                <w:rFonts w:ascii="Angsana New" w:hAnsi="Angsana New"/>
                <w:sz w:val="30"/>
                <w:szCs w:val="30"/>
              </w:rPr>
              <w:t>12</w:t>
            </w:r>
            <w:r w:rsidRPr="00BF776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4DBDF046" w14:textId="08C59A09" w:rsidR="00A94758" w:rsidRPr="00BF776C" w:rsidRDefault="00F2261D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2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26998">
              <w:rPr>
                <w:rFonts w:asciiTheme="majorBidi" w:hAnsiTheme="majorBidi" w:cstheme="majorBidi"/>
                <w:sz w:val="30"/>
                <w:szCs w:val="30"/>
              </w:rPr>
              <w:t>50,716</w:t>
            </w:r>
          </w:p>
        </w:tc>
        <w:tc>
          <w:tcPr>
            <w:tcW w:w="270" w:type="dxa"/>
          </w:tcPr>
          <w:p w14:paraId="0A648E7B" w14:textId="7777777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EBAC0DA" w14:textId="367C13DB" w:rsidR="00A94758" w:rsidRPr="002F53DF" w:rsidRDefault="00F2699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20.17</w:t>
            </w:r>
          </w:p>
        </w:tc>
        <w:tc>
          <w:tcPr>
            <w:tcW w:w="270" w:type="dxa"/>
          </w:tcPr>
          <w:p w14:paraId="6D853F90" w14:textId="77777777" w:rsidR="00A94758" w:rsidRPr="002F53DF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8" w:type="dxa"/>
          </w:tcPr>
          <w:p w14:paraId="2BE46562" w14:textId="16D7C89E" w:rsidR="00A94758" w:rsidRPr="002F53DF" w:rsidRDefault="00F2261D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</w:t>
            </w:r>
            <w:r w:rsidR="00E86F33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F2699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A94758" w:rsidRPr="00C96A13" w14:paraId="0B4CAD33" w14:textId="77777777" w:rsidTr="00B97F5D">
        <w:trPr>
          <w:trHeight w:val="20"/>
        </w:trPr>
        <w:tc>
          <w:tcPr>
            <w:tcW w:w="3960" w:type="dxa"/>
          </w:tcPr>
          <w:p w14:paraId="79619DD7" w14:textId="55D01CC0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F77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0F14A00" w14:textId="7BC4AD6B" w:rsidR="00A94758" w:rsidRPr="00D32EB5" w:rsidRDefault="00F2699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2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737,846</w:t>
            </w:r>
          </w:p>
        </w:tc>
        <w:tc>
          <w:tcPr>
            <w:tcW w:w="270" w:type="dxa"/>
          </w:tcPr>
          <w:p w14:paraId="205497A9" w14:textId="7777777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84AEDC8" w14:textId="14A1EABF" w:rsidR="00A94758" w:rsidRPr="002F53DF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910520" w14:textId="77777777" w:rsidR="00A94758" w:rsidRPr="002F53DF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8" w:type="dxa"/>
            <w:tcBorders>
              <w:top w:val="single" w:sz="4" w:space="0" w:color="auto"/>
              <w:bottom w:val="double" w:sz="4" w:space="0" w:color="auto"/>
            </w:tcBorders>
          </w:tcPr>
          <w:p w14:paraId="5F7E4C94" w14:textId="02099D9B" w:rsidR="00A94758" w:rsidRPr="002F53DF" w:rsidRDefault="00F2261D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</w:t>
            </w:r>
            <w:r w:rsidR="00E86F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476</w:t>
            </w:r>
          </w:p>
        </w:tc>
      </w:tr>
      <w:tr w:rsidR="00A94758" w:rsidRPr="00C96A13" w14:paraId="7A07F25C" w14:textId="77777777" w:rsidTr="007A69A6">
        <w:trPr>
          <w:trHeight w:val="20"/>
        </w:trPr>
        <w:tc>
          <w:tcPr>
            <w:tcW w:w="3960" w:type="dxa"/>
          </w:tcPr>
          <w:p w14:paraId="179D326E" w14:textId="5FBE9849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77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F77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F776C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620" w:type="dxa"/>
          </w:tcPr>
          <w:p w14:paraId="04A46295" w14:textId="0EDE05FB" w:rsidR="00A94758" w:rsidRPr="00F2261D" w:rsidRDefault="00F2261D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261D">
              <w:rPr>
                <w:rFonts w:asciiTheme="majorBidi" w:hAnsiTheme="majorBidi" w:cstheme="majorBidi"/>
                <w:sz w:val="30"/>
                <w:szCs w:val="30"/>
              </w:rPr>
              <w:t>(35,476)</w:t>
            </w:r>
          </w:p>
        </w:tc>
        <w:tc>
          <w:tcPr>
            <w:tcW w:w="270" w:type="dxa"/>
          </w:tcPr>
          <w:p w14:paraId="160CE448" w14:textId="7777777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79E5708" w14:textId="7777777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7D7C36" w14:textId="7777777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  <w:tcBorders>
              <w:top w:val="double" w:sz="4" w:space="0" w:color="auto"/>
            </w:tcBorders>
          </w:tcPr>
          <w:p w14:paraId="49130732" w14:textId="0C9CE868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94758" w:rsidRPr="00C96A13" w14:paraId="27243149" w14:textId="77777777" w:rsidTr="00B7462F">
        <w:trPr>
          <w:trHeight w:val="20"/>
        </w:trPr>
        <w:tc>
          <w:tcPr>
            <w:tcW w:w="3960" w:type="dxa"/>
          </w:tcPr>
          <w:p w14:paraId="4D83F1F4" w14:textId="6BADEE28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  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รายได้และดอกเบี้ยรอการรับรู้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9E60005" w14:textId="1A857CAC" w:rsidR="00A94758" w:rsidRDefault="00F2261D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6998">
              <w:rPr>
                <w:rFonts w:ascii="Angsana New" w:hAnsi="Angsana New"/>
                <w:sz w:val="30"/>
                <w:szCs w:val="30"/>
              </w:rPr>
              <w:t>5,725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79BAC9C" w14:textId="7777777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A39D2FB" w14:textId="7777777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5FE01D" w14:textId="7777777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</w:tcPr>
          <w:p w14:paraId="3425BF2F" w14:textId="7777777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94758" w:rsidRPr="00C96A13" w14:paraId="7842D002" w14:textId="77777777" w:rsidTr="00C85CA3">
        <w:trPr>
          <w:trHeight w:val="20"/>
        </w:trPr>
        <w:tc>
          <w:tcPr>
            <w:tcW w:w="3960" w:type="dxa"/>
          </w:tcPr>
          <w:p w14:paraId="1DE9B487" w14:textId="7FDDE96D" w:rsidR="00A94758" w:rsidRPr="00F1671E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67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9BF5152" w14:textId="07E99226" w:rsidR="00A94758" w:rsidRPr="00F2261D" w:rsidRDefault="00F2699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25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696,645</w:t>
            </w:r>
          </w:p>
        </w:tc>
        <w:tc>
          <w:tcPr>
            <w:tcW w:w="270" w:type="dxa"/>
          </w:tcPr>
          <w:p w14:paraId="5916D7A1" w14:textId="7777777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C5B24C3" w14:textId="7777777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9E2E8C" w14:textId="7777777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</w:tcPr>
          <w:p w14:paraId="626C854D" w14:textId="7777777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7462F" w:rsidRPr="00C96A13" w14:paraId="103BD66F" w14:textId="77777777" w:rsidTr="00C85CA3">
        <w:trPr>
          <w:trHeight w:val="20"/>
        </w:trPr>
        <w:tc>
          <w:tcPr>
            <w:tcW w:w="3960" w:type="dxa"/>
          </w:tcPr>
          <w:p w14:paraId="3CEDD167" w14:textId="6023F3BD" w:rsidR="00C85CA3" w:rsidRPr="00C85CA3" w:rsidRDefault="00C85CA3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5CA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C85CA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หนี้การค้า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–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สุทธิที่ครบ</w:t>
            </w:r>
          </w:p>
        </w:tc>
        <w:tc>
          <w:tcPr>
            <w:tcW w:w="1620" w:type="dxa"/>
          </w:tcPr>
          <w:p w14:paraId="0A873057" w14:textId="77777777" w:rsidR="00B7462F" w:rsidRDefault="00B7462F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25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563DDD" w14:textId="77777777" w:rsidR="00B7462F" w:rsidRPr="00BF776C" w:rsidRDefault="00B7462F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A903355" w14:textId="77777777" w:rsidR="00B7462F" w:rsidRPr="00BF776C" w:rsidRDefault="00B7462F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E1B04" w14:textId="77777777" w:rsidR="00B7462F" w:rsidRPr="00BF776C" w:rsidRDefault="00B7462F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</w:tcPr>
          <w:p w14:paraId="2D2F722C" w14:textId="77777777" w:rsidR="00B7462F" w:rsidRPr="00BF776C" w:rsidRDefault="00B7462F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85CA3" w:rsidRPr="00C96A13" w14:paraId="5B0314F1" w14:textId="77777777" w:rsidTr="00C85CA3">
        <w:trPr>
          <w:trHeight w:val="20"/>
        </w:trPr>
        <w:tc>
          <w:tcPr>
            <w:tcW w:w="3960" w:type="dxa"/>
          </w:tcPr>
          <w:p w14:paraId="0D5928EF" w14:textId="1C5C673A" w:rsidR="00C85CA3" w:rsidRPr="00C85CA3" w:rsidRDefault="00C85CA3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5CA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กำหนดชำระเกินกว่า </w:t>
            </w:r>
            <w:r w:rsidRPr="00C85CA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85CA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0842301" w14:textId="4B114BFB" w:rsidR="00C85CA3" w:rsidRPr="00000A2A" w:rsidRDefault="00000A2A" w:rsidP="00000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0A2A">
              <w:rPr>
                <w:rFonts w:ascii="Angsana New" w:hAnsi="Angsana New"/>
                <w:sz w:val="30"/>
                <w:szCs w:val="30"/>
              </w:rPr>
              <w:t>(19,132)</w:t>
            </w:r>
          </w:p>
        </w:tc>
        <w:tc>
          <w:tcPr>
            <w:tcW w:w="270" w:type="dxa"/>
          </w:tcPr>
          <w:p w14:paraId="583FB075" w14:textId="77777777" w:rsidR="00C85CA3" w:rsidRPr="00BF776C" w:rsidRDefault="00C85CA3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E616334" w14:textId="77777777" w:rsidR="00C85CA3" w:rsidRPr="00BF776C" w:rsidRDefault="00C85CA3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278E8C" w14:textId="77777777" w:rsidR="00C85CA3" w:rsidRPr="00BF776C" w:rsidRDefault="00C85CA3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</w:tcPr>
          <w:p w14:paraId="1D943D5F" w14:textId="77777777" w:rsidR="00C85CA3" w:rsidRPr="00BF776C" w:rsidRDefault="00C85CA3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7462F" w:rsidRPr="00C96A13" w14:paraId="1E27F067" w14:textId="77777777" w:rsidTr="00B7462F">
        <w:trPr>
          <w:trHeight w:val="20"/>
        </w:trPr>
        <w:tc>
          <w:tcPr>
            <w:tcW w:w="3960" w:type="dxa"/>
          </w:tcPr>
          <w:p w14:paraId="1BC97157" w14:textId="76A26E08" w:rsidR="00B7462F" w:rsidRPr="00F1671E" w:rsidRDefault="00C85CA3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5C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C85C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C85C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A0DD087" w14:textId="75E40801" w:rsidR="00B7462F" w:rsidRDefault="00000A2A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25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677,513</w:t>
            </w:r>
          </w:p>
        </w:tc>
        <w:tc>
          <w:tcPr>
            <w:tcW w:w="270" w:type="dxa"/>
          </w:tcPr>
          <w:p w14:paraId="1F058E2E" w14:textId="77777777" w:rsidR="00B7462F" w:rsidRPr="00BF776C" w:rsidRDefault="00B7462F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32C4AF6" w14:textId="77777777" w:rsidR="00B7462F" w:rsidRPr="00BF776C" w:rsidRDefault="00B7462F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448773" w14:textId="77777777" w:rsidR="00B7462F" w:rsidRPr="00BF776C" w:rsidRDefault="00B7462F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</w:tcPr>
          <w:p w14:paraId="710D1693" w14:textId="77777777" w:rsidR="00B7462F" w:rsidRPr="00BF776C" w:rsidRDefault="00B7462F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FB2750C" w14:textId="3D19622F" w:rsidR="00C85CA3" w:rsidRDefault="00C85CA3" w:rsidP="000B5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1D87E51" w14:textId="77777777" w:rsidR="000B5A80" w:rsidRPr="00623107" w:rsidRDefault="000B5A80" w:rsidP="000B5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3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620"/>
        <w:gridCol w:w="270"/>
        <w:gridCol w:w="1530"/>
        <w:gridCol w:w="270"/>
        <w:gridCol w:w="1718"/>
      </w:tblGrid>
      <w:tr w:rsidR="000B5A80" w:rsidRPr="002E2B73" w14:paraId="1B5AD49D" w14:textId="77777777" w:rsidTr="004114EA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6E4CF04F" w14:textId="77777777" w:rsidR="000B5A80" w:rsidRPr="000B5A80" w:rsidRDefault="000B5A80" w:rsidP="0041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8" w:type="dxa"/>
            <w:gridSpan w:val="5"/>
            <w:vAlign w:val="bottom"/>
          </w:tcPr>
          <w:p w14:paraId="18AC0C26" w14:textId="25401DA3" w:rsidR="000B5A80" w:rsidRPr="000B5A80" w:rsidRDefault="000B5A80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0B5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5A80" w:rsidRPr="00BC0EB2" w14:paraId="4A13F187" w14:textId="77777777" w:rsidTr="004E7078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069B5777" w14:textId="4D025E57" w:rsidR="000B5A80" w:rsidRPr="004E7078" w:rsidRDefault="000B5A80" w:rsidP="0041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E70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F66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F666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4E70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E70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0772E33" w14:textId="77777777" w:rsidR="000B5A80" w:rsidRPr="004E7078" w:rsidRDefault="000B5A80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07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341652" w14:textId="77777777" w:rsidR="000B5A80" w:rsidRPr="004E7078" w:rsidRDefault="000B5A80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4491FAE" w14:textId="77777777" w:rsidR="000B5A80" w:rsidRPr="004E7078" w:rsidRDefault="000B5A80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07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อัตราขาดทุน</w:t>
            </w:r>
          </w:p>
          <w:p w14:paraId="74513285" w14:textId="77777777" w:rsidR="000B5A80" w:rsidRPr="004E7078" w:rsidRDefault="000B5A80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078">
              <w:rPr>
                <w:rFonts w:asciiTheme="majorBidi" w:hAnsiTheme="majorBidi" w:cstheme="majorBidi"/>
                <w:sz w:val="30"/>
                <w:szCs w:val="30"/>
                <w:cs/>
              </w:rPr>
              <w:t>ถัวเฉลี่ย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0C1020" w14:textId="77777777" w:rsidR="000B5A80" w:rsidRPr="004E7078" w:rsidRDefault="000B5A80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8" w:type="dxa"/>
            <w:shd w:val="clear" w:color="auto" w:fill="auto"/>
            <w:vAlign w:val="bottom"/>
          </w:tcPr>
          <w:p w14:paraId="6BD3868C" w14:textId="77777777" w:rsidR="000B5A80" w:rsidRPr="004E7078" w:rsidRDefault="000B5A80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07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2CDD8A6B" w14:textId="77777777" w:rsidR="000B5A80" w:rsidRPr="004E7078" w:rsidRDefault="000B5A80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078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0B5A80" w:rsidRPr="00BC0EB2" w14:paraId="12FCA565" w14:textId="77777777" w:rsidTr="004E7078">
        <w:trPr>
          <w:trHeight w:val="164"/>
          <w:tblHeader/>
        </w:trPr>
        <w:tc>
          <w:tcPr>
            <w:tcW w:w="3960" w:type="dxa"/>
            <w:shd w:val="clear" w:color="auto" w:fill="auto"/>
          </w:tcPr>
          <w:p w14:paraId="7A25ACE5" w14:textId="77777777" w:rsidR="000B5A80" w:rsidRPr="004E7078" w:rsidRDefault="000B5A80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266B9C4" w14:textId="77777777" w:rsidR="000B5A80" w:rsidRPr="004E7078" w:rsidRDefault="000B5A80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0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E707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E70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70" w:type="dxa"/>
            <w:shd w:val="clear" w:color="auto" w:fill="auto"/>
          </w:tcPr>
          <w:p w14:paraId="09F14F53" w14:textId="77777777" w:rsidR="000B5A80" w:rsidRPr="004E7078" w:rsidRDefault="000B5A80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97CE2B2" w14:textId="77777777" w:rsidR="000B5A80" w:rsidRPr="004E7078" w:rsidRDefault="000B5A80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0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17117B57" w14:textId="77777777" w:rsidR="000B5A80" w:rsidRPr="004E7078" w:rsidRDefault="000B5A80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8" w:type="dxa"/>
            <w:shd w:val="clear" w:color="auto" w:fill="auto"/>
          </w:tcPr>
          <w:p w14:paraId="14B586AF" w14:textId="77777777" w:rsidR="000B5A80" w:rsidRPr="004E7078" w:rsidRDefault="000B5A80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0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E707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E70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365A9" w:rsidRPr="00BC0EB2" w14:paraId="5FDA6BEE" w14:textId="77777777" w:rsidTr="004E7078">
        <w:trPr>
          <w:trHeight w:val="20"/>
        </w:trPr>
        <w:tc>
          <w:tcPr>
            <w:tcW w:w="3960" w:type="dxa"/>
            <w:shd w:val="clear" w:color="auto" w:fill="auto"/>
          </w:tcPr>
          <w:p w14:paraId="0161C18D" w14:textId="77777777" w:rsidR="00C365A9" w:rsidRPr="004E7078" w:rsidRDefault="00C365A9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E707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620" w:type="dxa"/>
            <w:shd w:val="clear" w:color="auto" w:fill="auto"/>
          </w:tcPr>
          <w:p w14:paraId="1E4AF7FF" w14:textId="28E9282F" w:rsidR="00C365A9" w:rsidRPr="004E7078" w:rsidRDefault="00F2261D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2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5D1ACE">
              <w:rPr>
                <w:rFonts w:asciiTheme="majorBidi" w:hAnsiTheme="majorBidi" w:cstheme="majorBidi"/>
                <w:sz w:val="30"/>
                <w:szCs w:val="30"/>
              </w:rPr>
              <w:t>1,788</w:t>
            </w:r>
          </w:p>
        </w:tc>
        <w:tc>
          <w:tcPr>
            <w:tcW w:w="270" w:type="dxa"/>
            <w:shd w:val="clear" w:color="auto" w:fill="auto"/>
          </w:tcPr>
          <w:p w14:paraId="3D18A6D6" w14:textId="77777777" w:rsidR="00C365A9" w:rsidRPr="004E7078" w:rsidRDefault="00C365A9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5C543BB" w14:textId="26420C04" w:rsidR="00C365A9" w:rsidRPr="004E7078" w:rsidRDefault="00C365A9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C45951" w14:textId="77777777" w:rsidR="00C365A9" w:rsidRPr="004E7078" w:rsidRDefault="00C365A9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8" w:type="dxa"/>
            <w:shd w:val="clear" w:color="auto" w:fill="auto"/>
          </w:tcPr>
          <w:p w14:paraId="26A33FFC" w14:textId="6EEA1C06" w:rsidR="00C365A9" w:rsidRPr="004E7078" w:rsidRDefault="00C365A9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65A9" w:rsidRPr="00BC0EB2" w14:paraId="2543DA86" w14:textId="77777777" w:rsidTr="004E7078">
        <w:trPr>
          <w:trHeight w:val="20"/>
        </w:trPr>
        <w:tc>
          <w:tcPr>
            <w:tcW w:w="3960" w:type="dxa"/>
            <w:shd w:val="clear" w:color="auto" w:fill="auto"/>
          </w:tcPr>
          <w:p w14:paraId="596B6AF1" w14:textId="77777777" w:rsidR="00C365A9" w:rsidRPr="004E7078" w:rsidRDefault="00C365A9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07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620" w:type="dxa"/>
            <w:shd w:val="clear" w:color="auto" w:fill="auto"/>
          </w:tcPr>
          <w:p w14:paraId="08F28575" w14:textId="77777777" w:rsidR="00C365A9" w:rsidRPr="004E7078" w:rsidRDefault="00C365A9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2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AF68E2D" w14:textId="77777777" w:rsidR="00C365A9" w:rsidRPr="004E7078" w:rsidRDefault="00C365A9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FB948C9" w14:textId="77777777" w:rsidR="00C365A9" w:rsidRPr="004E7078" w:rsidRDefault="00C365A9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88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2A2B33" w14:textId="77777777" w:rsidR="00C365A9" w:rsidRPr="004E7078" w:rsidRDefault="00C365A9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8" w:type="dxa"/>
            <w:shd w:val="clear" w:color="auto" w:fill="auto"/>
          </w:tcPr>
          <w:p w14:paraId="66C817BF" w14:textId="77777777" w:rsidR="00C365A9" w:rsidRPr="004E7078" w:rsidRDefault="00C365A9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65A9" w:rsidRPr="00BC0EB2" w14:paraId="5F2339B4" w14:textId="77777777" w:rsidTr="004E7078">
        <w:trPr>
          <w:trHeight w:val="20"/>
        </w:trPr>
        <w:tc>
          <w:tcPr>
            <w:tcW w:w="3960" w:type="dxa"/>
            <w:shd w:val="clear" w:color="auto" w:fill="auto"/>
          </w:tcPr>
          <w:p w14:paraId="3722FBE1" w14:textId="0252AE33" w:rsidR="00C365A9" w:rsidRPr="004E7078" w:rsidRDefault="00C365A9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07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4E7078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4E7078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4E707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620" w:type="dxa"/>
            <w:shd w:val="clear" w:color="auto" w:fill="auto"/>
          </w:tcPr>
          <w:p w14:paraId="5425BF3A" w14:textId="2B75B68E" w:rsidR="00C365A9" w:rsidRPr="004E7078" w:rsidRDefault="00F2261D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2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193,9</w:t>
            </w:r>
            <w:r w:rsidR="005D1AC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D67F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72601C4" w14:textId="77777777" w:rsidR="00C365A9" w:rsidRPr="004E7078" w:rsidRDefault="00C365A9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81E930C" w14:textId="36D05A10" w:rsidR="00C365A9" w:rsidRPr="004E7078" w:rsidRDefault="00C365A9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7FBFAD7" w14:textId="77777777" w:rsidR="00C365A9" w:rsidRPr="004E7078" w:rsidRDefault="00C365A9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8" w:type="dxa"/>
            <w:shd w:val="clear" w:color="auto" w:fill="auto"/>
          </w:tcPr>
          <w:p w14:paraId="48D2EEE2" w14:textId="2B09ECDB" w:rsidR="00C365A9" w:rsidRPr="004E7078" w:rsidRDefault="00C365A9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65A9" w:rsidRPr="00BC0EB2" w14:paraId="1D1D5E1B" w14:textId="77777777" w:rsidTr="004E7078">
        <w:trPr>
          <w:trHeight w:val="20"/>
        </w:trPr>
        <w:tc>
          <w:tcPr>
            <w:tcW w:w="3960" w:type="dxa"/>
            <w:shd w:val="clear" w:color="auto" w:fill="auto"/>
          </w:tcPr>
          <w:p w14:paraId="27B618F6" w14:textId="77777777" w:rsidR="00C365A9" w:rsidRPr="004E7078" w:rsidRDefault="00C365A9" w:rsidP="00C365A9">
            <w:pPr>
              <w:pStyle w:val="Heading5"/>
              <w:spacing w:line="240" w:lineRule="auto"/>
              <w:outlineLvl w:val="4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E7078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  3 - 6 </w:t>
            </w:r>
            <w:r w:rsidRPr="004E7078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เดือน</w:t>
            </w:r>
            <w:r w:rsidRPr="004E7078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</w:t>
            </w:r>
          </w:p>
          <w:p w14:paraId="656993EB" w14:textId="0FE84BD8" w:rsidR="00C365A9" w:rsidRPr="004E7078" w:rsidRDefault="00C365A9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078">
              <w:rPr>
                <w:rFonts w:ascii="Angsana New" w:hAnsi="Angsana New"/>
                <w:sz w:val="30"/>
                <w:szCs w:val="30"/>
              </w:rPr>
              <w:t xml:space="preserve">   6</w:t>
            </w:r>
            <w:r w:rsidRPr="004E707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E7078">
              <w:rPr>
                <w:rFonts w:ascii="Angsana New" w:hAnsi="Angsana New"/>
                <w:sz w:val="30"/>
                <w:szCs w:val="30"/>
              </w:rPr>
              <w:t>-</w:t>
            </w:r>
            <w:r w:rsidRPr="004E707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E7078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4E7078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620" w:type="dxa"/>
            <w:shd w:val="clear" w:color="auto" w:fill="auto"/>
          </w:tcPr>
          <w:p w14:paraId="3CC8FAB4" w14:textId="492CFAE1" w:rsidR="009F2AA3" w:rsidRDefault="00F2261D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2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D1ACE">
              <w:rPr>
                <w:rFonts w:asciiTheme="majorBidi" w:hAnsiTheme="majorBidi" w:cstheme="majorBidi"/>
                <w:sz w:val="30"/>
                <w:szCs w:val="30"/>
              </w:rPr>
              <w:t>0,987</w:t>
            </w:r>
          </w:p>
          <w:p w14:paraId="1E5C7CEF" w14:textId="21AB2765" w:rsidR="00F2261D" w:rsidRPr="004E7078" w:rsidRDefault="00F2261D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2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</w:t>
            </w:r>
            <w:r w:rsidR="005D1ACE">
              <w:rPr>
                <w:rFonts w:asciiTheme="majorBidi" w:hAnsiTheme="majorBidi" w:cstheme="majorBidi"/>
                <w:sz w:val="30"/>
                <w:szCs w:val="30"/>
              </w:rPr>
              <w:t>675</w:t>
            </w:r>
          </w:p>
        </w:tc>
        <w:tc>
          <w:tcPr>
            <w:tcW w:w="270" w:type="dxa"/>
            <w:shd w:val="clear" w:color="auto" w:fill="auto"/>
          </w:tcPr>
          <w:p w14:paraId="5D319924" w14:textId="77777777" w:rsidR="00C365A9" w:rsidRPr="004E7078" w:rsidRDefault="00C365A9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FC6566D" w14:textId="6A9AA627" w:rsidR="004E7078" w:rsidRDefault="00F2261D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1.0</w:t>
            </w:r>
            <w:r w:rsidR="002F4CD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  <w:p w14:paraId="52CCDC62" w14:textId="39BA3944" w:rsidR="00586C69" w:rsidRPr="002F53DF" w:rsidRDefault="00586C69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11.</w:t>
            </w:r>
            <w:r w:rsidR="002F4CD6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182F816F" w14:textId="77777777" w:rsidR="00C365A9" w:rsidRPr="002F53DF" w:rsidRDefault="00C365A9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8" w:type="dxa"/>
            <w:shd w:val="clear" w:color="auto" w:fill="auto"/>
          </w:tcPr>
          <w:p w14:paraId="06C30B7C" w14:textId="77777777" w:rsidR="000265F3" w:rsidRDefault="00586C69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  <w:p w14:paraId="71852D07" w14:textId="092C09E2" w:rsidR="00E86F33" w:rsidRPr="002F53DF" w:rsidRDefault="00E86F33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86F33">
              <w:rPr>
                <w:rFonts w:asciiTheme="majorBidi" w:hAnsiTheme="majorBidi" w:cstheme="majorBidi"/>
                <w:sz w:val="30"/>
                <w:szCs w:val="30"/>
              </w:rPr>
              <w:t>4,555</w:t>
            </w:r>
          </w:p>
        </w:tc>
      </w:tr>
      <w:tr w:rsidR="00C365A9" w:rsidRPr="00BC0EB2" w14:paraId="59155112" w14:textId="77777777" w:rsidTr="004E7078">
        <w:trPr>
          <w:trHeight w:val="20"/>
        </w:trPr>
        <w:tc>
          <w:tcPr>
            <w:tcW w:w="3960" w:type="dxa"/>
            <w:shd w:val="clear" w:color="auto" w:fill="auto"/>
          </w:tcPr>
          <w:p w14:paraId="0AAFEF54" w14:textId="1D25C219" w:rsidR="00C365A9" w:rsidRPr="004E7078" w:rsidRDefault="00C365A9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078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4E7078">
              <w:rPr>
                <w:rFonts w:ascii="Angsana New" w:hAnsi="Angsana New"/>
                <w:sz w:val="30"/>
                <w:szCs w:val="30"/>
              </w:rPr>
              <w:t>12</w:t>
            </w:r>
            <w:r w:rsidRPr="004E707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</w:tcPr>
          <w:p w14:paraId="1A7D21DD" w14:textId="70E2CE18" w:rsidR="00C365A9" w:rsidRPr="004E7078" w:rsidRDefault="00F2261D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25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D1ACE">
              <w:rPr>
                <w:rFonts w:asciiTheme="majorBidi" w:hAnsiTheme="majorBidi" w:cstheme="majorBidi"/>
                <w:sz w:val="30"/>
                <w:szCs w:val="30"/>
              </w:rPr>
              <w:t>48,4</w:t>
            </w:r>
            <w:r w:rsidR="00ED67FC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70" w:type="dxa"/>
            <w:shd w:val="clear" w:color="auto" w:fill="auto"/>
          </w:tcPr>
          <w:p w14:paraId="4D88E58A" w14:textId="77777777" w:rsidR="00C365A9" w:rsidRPr="004E7078" w:rsidRDefault="00C365A9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7DAB933" w14:textId="12AB991B" w:rsidR="00C365A9" w:rsidRPr="002F53DF" w:rsidRDefault="002F4CD6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20.41</w:t>
            </w:r>
          </w:p>
        </w:tc>
        <w:tc>
          <w:tcPr>
            <w:tcW w:w="270" w:type="dxa"/>
            <w:shd w:val="clear" w:color="auto" w:fill="auto"/>
          </w:tcPr>
          <w:p w14:paraId="3CFF99BE" w14:textId="77777777" w:rsidR="00C365A9" w:rsidRPr="002F53DF" w:rsidRDefault="00C365A9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8" w:type="dxa"/>
            <w:shd w:val="clear" w:color="auto" w:fill="auto"/>
          </w:tcPr>
          <w:p w14:paraId="34B9DB0D" w14:textId="4EB9BCA4" w:rsidR="00C365A9" w:rsidRPr="009B57E2" w:rsidRDefault="00E86F33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B57E2">
              <w:rPr>
                <w:rFonts w:asciiTheme="majorBidi" w:hAnsiTheme="majorBidi" w:cstheme="majorBidi"/>
                <w:sz w:val="30"/>
                <w:szCs w:val="30"/>
              </w:rPr>
              <w:t>30,30</w:t>
            </w:r>
            <w:r w:rsidR="009070B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73B90" w:rsidRPr="00BC0EB2" w14:paraId="0B5F8EFD" w14:textId="77777777" w:rsidTr="004E7078">
        <w:trPr>
          <w:trHeight w:val="20"/>
        </w:trPr>
        <w:tc>
          <w:tcPr>
            <w:tcW w:w="3960" w:type="dxa"/>
            <w:shd w:val="clear" w:color="auto" w:fill="auto"/>
          </w:tcPr>
          <w:p w14:paraId="21D40718" w14:textId="38059AAD" w:rsidR="00473B90" w:rsidRPr="004E7078" w:rsidRDefault="00473B90" w:rsidP="0047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E70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E20D83E" w14:textId="5475D556" w:rsidR="00473B90" w:rsidRPr="002C7D7C" w:rsidRDefault="00F2261D" w:rsidP="0047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2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2F4C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35,89</w:t>
            </w:r>
            <w:r w:rsidR="00ED67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D14A907" w14:textId="77777777" w:rsidR="00473B90" w:rsidRPr="004E7078" w:rsidRDefault="00473B90" w:rsidP="0047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CA5379B" w14:textId="421F1E7C" w:rsidR="00473B90" w:rsidRPr="002F53DF" w:rsidRDefault="00473B90" w:rsidP="0047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952E26B" w14:textId="77777777" w:rsidR="00473B90" w:rsidRPr="002F53DF" w:rsidRDefault="00473B90" w:rsidP="0047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C4E3AF" w14:textId="3B6CB98F" w:rsidR="00473B90" w:rsidRPr="002F53DF" w:rsidRDefault="00E86F33" w:rsidP="0047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6F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35,39</w:t>
            </w:r>
            <w:r w:rsidR="009070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473B90" w:rsidRPr="00BC0EB2" w14:paraId="66C77159" w14:textId="77777777" w:rsidTr="00122DD8">
        <w:trPr>
          <w:trHeight w:val="20"/>
        </w:trPr>
        <w:tc>
          <w:tcPr>
            <w:tcW w:w="3960" w:type="dxa"/>
            <w:shd w:val="clear" w:color="auto" w:fill="auto"/>
          </w:tcPr>
          <w:p w14:paraId="6BFD2E4A" w14:textId="60694F6C" w:rsidR="00473B90" w:rsidRPr="004E7078" w:rsidRDefault="00473B90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E70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E70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E7078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620" w:type="dxa"/>
            <w:shd w:val="clear" w:color="auto" w:fill="auto"/>
          </w:tcPr>
          <w:p w14:paraId="6AE5B76E" w14:textId="6A5A01F4" w:rsidR="00473B90" w:rsidRPr="00F2261D" w:rsidRDefault="00F2261D" w:rsidP="002C7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261D">
              <w:rPr>
                <w:rFonts w:asciiTheme="majorBidi" w:hAnsiTheme="majorBidi" w:cstheme="majorBidi"/>
                <w:sz w:val="30"/>
                <w:szCs w:val="30"/>
              </w:rPr>
              <w:t>(35,39</w:t>
            </w:r>
            <w:r w:rsidR="00AD60F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2261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9BADC31" w14:textId="77777777" w:rsidR="00473B90" w:rsidRPr="004E7078" w:rsidRDefault="00473B90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09E068F" w14:textId="77777777" w:rsidR="00473B90" w:rsidRPr="004E7078" w:rsidRDefault="00473B90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6E9616" w14:textId="77777777" w:rsidR="00473B90" w:rsidRPr="004E7078" w:rsidRDefault="00473B90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  <w:tcBorders>
              <w:top w:val="double" w:sz="4" w:space="0" w:color="auto"/>
            </w:tcBorders>
            <w:shd w:val="clear" w:color="auto" w:fill="auto"/>
          </w:tcPr>
          <w:p w14:paraId="12808051" w14:textId="4FBA60E7" w:rsidR="00473B90" w:rsidRPr="004E7078" w:rsidRDefault="00473B90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22DD8" w:rsidRPr="00BC0EB2" w14:paraId="61D5F1C0" w14:textId="77777777" w:rsidTr="00122DD8">
        <w:trPr>
          <w:trHeight w:val="20"/>
        </w:trPr>
        <w:tc>
          <w:tcPr>
            <w:tcW w:w="3960" w:type="dxa"/>
            <w:shd w:val="clear" w:color="auto" w:fill="auto"/>
          </w:tcPr>
          <w:p w14:paraId="14D98987" w14:textId="18613BB9" w:rsidR="00122DD8" w:rsidRPr="004E7078" w:rsidRDefault="00122DD8" w:rsidP="0012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  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รายได้และดอกเบี้ยรอการรับรู้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87DB730" w14:textId="3CB79C7F" w:rsidR="00122DD8" w:rsidRDefault="00F2261D" w:rsidP="0012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F4CD6">
              <w:rPr>
                <w:rFonts w:ascii="Angsana New" w:hAnsi="Angsana New"/>
                <w:sz w:val="30"/>
                <w:szCs w:val="30"/>
              </w:rPr>
              <w:t>5,725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9E9A0A8" w14:textId="77777777" w:rsidR="00122DD8" w:rsidRPr="004E7078" w:rsidRDefault="00122DD8" w:rsidP="0012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2C4F604" w14:textId="77777777" w:rsidR="00122DD8" w:rsidRPr="004E7078" w:rsidRDefault="00122DD8" w:rsidP="0012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91EDF01" w14:textId="77777777" w:rsidR="00122DD8" w:rsidRPr="004E7078" w:rsidRDefault="00122DD8" w:rsidP="0012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  <w:shd w:val="clear" w:color="auto" w:fill="auto"/>
          </w:tcPr>
          <w:p w14:paraId="705E0440" w14:textId="77777777" w:rsidR="00122DD8" w:rsidRPr="004E7078" w:rsidRDefault="00122DD8" w:rsidP="0012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22DD8" w:rsidRPr="00BC0EB2" w14:paraId="3F39095C" w14:textId="77777777" w:rsidTr="00C85CA3">
        <w:trPr>
          <w:trHeight w:val="20"/>
        </w:trPr>
        <w:tc>
          <w:tcPr>
            <w:tcW w:w="3960" w:type="dxa"/>
            <w:shd w:val="clear" w:color="auto" w:fill="auto"/>
          </w:tcPr>
          <w:p w14:paraId="0C545FF1" w14:textId="297633AA" w:rsidR="00122DD8" w:rsidRPr="00F1671E" w:rsidRDefault="00122DD8" w:rsidP="0012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67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BF156A7" w14:textId="62B1CB10" w:rsidR="00122DD8" w:rsidRPr="009F2AA3" w:rsidRDefault="002F4CD6" w:rsidP="009F2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2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694,772</w:t>
            </w:r>
          </w:p>
        </w:tc>
        <w:tc>
          <w:tcPr>
            <w:tcW w:w="270" w:type="dxa"/>
            <w:shd w:val="clear" w:color="auto" w:fill="auto"/>
          </w:tcPr>
          <w:p w14:paraId="1495FDB1" w14:textId="77777777" w:rsidR="00122DD8" w:rsidRPr="004E7078" w:rsidRDefault="00122DD8" w:rsidP="0012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9322B8B" w14:textId="77777777" w:rsidR="00122DD8" w:rsidRPr="004E7078" w:rsidRDefault="00122DD8" w:rsidP="0012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4BD4ED5" w14:textId="77777777" w:rsidR="00122DD8" w:rsidRPr="004E7078" w:rsidRDefault="00122DD8" w:rsidP="0012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  <w:shd w:val="clear" w:color="auto" w:fill="auto"/>
          </w:tcPr>
          <w:p w14:paraId="1D862B54" w14:textId="77777777" w:rsidR="00122DD8" w:rsidRPr="004E7078" w:rsidRDefault="00122DD8" w:rsidP="0012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85CA3" w:rsidRPr="00BC0EB2" w14:paraId="585DE13B" w14:textId="77777777" w:rsidTr="00C85CA3">
        <w:trPr>
          <w:trHeight w:val="20"/>
        </w:trPr>
        <w:tc>
          <w:tcPr>
            <w:tcW w:w="3960" w:type="dxa"/>
            <w:shd w:val="clear" w:color="auto" w:fill="auto"/>
          </w:tcPr>
          <w:p w14:paraId="629E0463" w14:textId="503B3AE7" w:rsidR="00C85CA3" w:rsidRPr="00F1671E" w:rsidRDefault="00C85CA3" w:rsidP="00C85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5CA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C85CA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หนี้การค้า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–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สุทธิที่ครบ</w:t>
            </w:r>
          </w:p>
        </w:tc>
        <w:tc>
          <w:tcPr>
            <w:tcW w:w="1620" w:type="dxa"/>
            <w:shd w:val="clear" w:color="auto" w:fill="auto"/>
          </w:tcPr>
          <w:p w14:paraId="631B466B" w14:textId="77777777" w:rsidR="00C85CA3" w:rsidRDefault="00C85CA3" w:rsidP="00C85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2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696BC3" w14:textId="77777777" w:rsidR="00C85CA3" w:rsidRPr="004E7078" w:rsidRDefault="00C85CA3" w:rsidP="00C85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F57D91A" w14:textId="77777777" w:rsidR="00C85CA3" w:rsidRPr="004E7078" w:rsidRDefault="00C85CA3" w:rsidP="00C85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8309C4E" w14:textId="77777777" w:rsidR="00C85CA3" w:rsidRPr="004E7078" w:rsidRDefault="00C85CA3" w:rsidP="00C85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  <w:shd w:val="clear" w:color="auto" w:fill="auto"/>
          </w:tcPr>
          <w:p w14:paraId="1BE91882" w14:textId="77777777" w:rsidR="00C85CA3" w:rsidRPr="004E7078" w:rsidRDefault="00C85CA3" w:rsidP="00C85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85CA3" w:rsidRPr="00BC0EB2" w14:paraId="54983C9A" w14:textId="77777777" w:rsidTr="00C85CA3">
        <w:trPr>
          <w:trHeight w:val="20"/>
        </w:trPr>
        <w:tc>
          <w:tcPr>
            <w:tcW w:w="3960" w:type="dxa"/>
            <w:shd w:val="clear" w:color="auto" w:fill="auto"/>
          </w:tcPr>
          <w:p w14:paraId="0603A18D" w14:textId="6424588E" w:rsidR="00C85CA3" w:rsidRPr="00C85CA3" w:rsidRDefault="00C85CA3" w:rsidP="00C85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85CA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กำหนดชำระเกินกว่า </w:t>
            </w:r>
            <w:r w:rsidRPr="00C85CA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85CA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45961CF" w14:textId="73EC5E72" w:rsidR="00C85CA3" w:rsidRPr="00000A2A" w:rsidRDefault="00000A2A" w:rsidP="00C85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0A2A">
              <w:rPr>
                <w:rFonts w:ascii="Angsana New" w:hAnsi="Angsana New"/>
                <w:sz w:val="30"/>
                <w:szCs w:val="30"/>
              </w:rPr>
              <w:t>(19,132)</w:t>
            </w:r>
          </w:p>
        </w:tc>
        <w:tc>
          <w:tcPr>
            <w:tcW w:w="270" w:type="dxa"/>
            <w:shd w:val="clear" w:color="auto" w:fill="auto"/>
          </w:tcPr>
          <w:p w14:paraId="040A15E6" w14:textId="77777777" w:rsidR="00C85CA3" w:rsidRPr="004E7078" w:rsidRDefault="00C85CA3" w:rsidP="00C85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1F6C7EA" w14:textId="77777777" w:rsidR="00C85CA3" w:rsidRPr="004E7078" w:rsidRDefault="00C85CA3" w:rsidP="00C85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6007B1" w14:textId="77777777" w:rsidR="00C85CA3" w:rsidRPr="004E7078" w:rsidRDefault="00C85CA3" w:rsidP="00C85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  <w:shd w:val="clear" w:color="auto" w:fill="auto"/>
          </w:tcPr>
          <w:p w14:paraId="5613E72B" w14:textId="77777777" w:rsidR="00C85CA3" w:rsidRPr="004E7078" w:rsidRDefault="00C85CA3" w:rsidP="00C85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85CA3" w:rsidRPr="00BC0EB2" w14:paraId="07304576" w14:textId="77777777" w:rsidTr="00F1671E">
        <w:trPr>
          <w:trHeight w:val="20"/>
        </w:trPr>
        <w:tc>
          <w:tcPr>
            <w:tcW w:w="3960" w:type="dxa"/>
            <w:shd w:val="clear" w:color="auto" w:fill="auto"/>
          </w:tcPr>
          <w:p w14:paraId="365F6538" w14:textId="2E4B0F5E" w:rsidR="00C85CA3" w:rsidRPr="00C85CA3" w:rsidRDefault="00C85CA3" w:rsidP="00C85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5C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C85C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C85C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BAD736" w14:textId="19DCFCB0" w:rsidR="00C85CA3" w:rsidRDefault="00000A2A" w:rsidP="00C85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2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675,640</w:t>
            </w:r>
          </w:p>
        </w:tc>
        <w:tc>
          <w:tcPr>
            <w:tcW w:w="270" w:type="dxa"/>
            <w:shd w:val="clear" w:color="auto" w:fill="auto"/>
          </w:tcPr>
          <w:p w14:paraId="0EDED922" w14:textId="77777777" w:rsidR="00C85CA3" w:rsidRPr="004E7078" w:rsidRDefault="00C85CA3" w:rsidP="00C85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63CAEC4" w14:textId="77777777" w:rsidR="00C85CA3" w:rsidRPr="004E7078" w:rsidRDefault="00C85CA3" w:rsidP="00C85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1095EA2" w14:textId="77777777" w:rsidR="00C85CA3" w:rsidRPr="004E7078" w:rsidRDefault="00C85CA3" w:rsidP="00C85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  <w:shd w:val="clear" w:color="auto" w:fill="auto"/>
          </w:tcPr>
          <w:p w14:paraId="4F8046FD" w14:textId="77777777" w:rsidR="00C85CA3" w:rsidRPr="004E7078" w:rsidRDefault="00C85CA3" w:rsidP="00C85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096272AA" w14:textId="0351AE64" w:rsidR="008E1B23" w:rsidRDefault="008E1B23" w:rsidP="008E1B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</w:p>
    <w:p w14:paraId="6F9BE74D" w14:textId="4B055EEC" w:rsidR="00597428" w:rsidRDefault="00597428" w:rsidP="008E1B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</w:p>
    <w:tbl>
      <w:tblPr>
        <w:tblW w:w="96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169"/>
        <w:gridCol w:w="270"/>
        <w:gridCol w:w="1170"/>
        <w:gridCol w:w="270"/>
        <w:gridCol w:w="2969"/>
        <w:gridCol w:w="171"/>
        <w:gridCol w:w="1358"/>
        <w:gridCol w:w="270"/>
        <w:gridCol w:w="270"/>
        <w:gridCol w:w="1439"/>
        <w:gridCol w:w="270"/>
      </w:tblGrid>
      <w:tr w:rsidR="00834217" w:rsidRPr="00597428" w14:paraId="2C37B03B" w14:textId="77777777" w:rsidTr="004A062C">
        <w:trPr>
          <w:gridAfter w:val="1"/>
          <w:wAfter w:w="270" w:type="dxa"/>
          <w:cantSplit/>
          <w:tblHeader/>
        </w:trPr>
        <w:tc>
          <w:tcPr>
            <w:tcW w:w="5848" w:type="dxa"/>
            <w:gridSpan w:val="5"/>
          </w:tcPr>
          <w:p w14:paraId="1E2DEAB3" w14:textId="77777777" w:rsidR="00834217" w:rsidRPr="00597428" w:rsidRDefault="00834217" w:rsidP="008F5E5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529" w:type="dxa"/>
            <w:gridSpan w:val="2"/>
            <w:hideMark/>
          </w:tcPr>
          <w:p w14:paraId="0A70C53D" w14:textId="77777777" w:rsidR="0031495B" w:rsidRDefault="0031495B" w:rsidP="008F5E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DB027F4" w14:textId="7CE57970" w:rsidR="00834217" w:rsidRPr="00834217" w:rsidRDefault="00834217" w:rsidP="008F5E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42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A4384F" w14:textId="77777777" w:rsidR="00834217" w:rsidRPr="00597428" w:rsidRDefault="00834217" w:rsidP="008F5E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  <w:gridSpan w:val="2"/>
            <w:hideMark/>
          </w:tcPr>
          <w:p w14:paraId="0CA0325D" w14:textId="77777777" w:rsidR="006A55D7" w:rsidRDefault="00834217" w:rsidP="008F5E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42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210DE95" w14:textId="68D348E4" w:rsidR="00834217" w:rsidRPr="00834217" w:rsidRDefault="00834217" w:rsidP="008F5E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42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A062C" w:rsidRPr="00597428" w14:paraId="2C93554F" w14:textId="77777777" w:rsidTr="004A062C">
        <w:trPr>
          <w:gridAfter w:val="1"/>
          <w:wAfter w:w="270" w:type="dxa"/>
          <w:cantSplit/>
          <w:tblHeader/>
        </w:trPr>
        <w:tc>
          <w:tcPr>
            <w:tcW w:w="5848" w:type="dxa"/>
            <w:gridSpan w:val="5"/>
          </w:tcPr>
          <w:p w14:paraId="7D872262" w14:textId="77777777" w:rsidR="004A062C" w:rsidRPr="00597428" w:rsidRDefault="004A062C" w:rsidP="004A062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3508" w:type="dxa"/>
            <w:gridSpan w:val="5"/>
          </w:tcPr>
          <w:p w14:paraId="42A0C431" w14:textId="3FA43D0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A062C" w:rsidRPr="00597428" w14:paraId="59BD6211" w14:textId="77777777" w:rsidTr="004A062C">
        <w:trPr>
          <w:gridAfter w:val="1"/>
          <w:wAfter w:w="270" w:type="dxa"/>
          <w:cantSplit/>
          <w:tblHeader/>
        </w:trPr>
        <w:tc>
          <w:tcPr>
            <w:tcW w:w="5848" w:type="dxa"/>
            <w:gridSpan w:val="5"/>
          </w:tcPr>
          <w:p w14:paraId="6F708074" w14:textId="57D9B668" w:rsidR="004A062C" w:rsidRPr="0031495B" w:rsidRDefault="004A062C" w:rsidP="004A062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</w:pPr>
            <w:r w:rsidRPr="006A55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 xml:space="preserve">ณ วันที่ </w:t>
            </w:r>
            <w:r w:rsidR="003149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31 </w:t>
            </w:r>
            <w:r w:rsidR="0031495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ธันวาคม </w:t>
            </w:r>
            <w:r w:rsidR="003149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>2562</w:t>
            </w:r>
          </w:p>
        </w:tc>
        <w:tc>
          <w:tcPr>
            <w:tcW w:w="1529" w:type="dxa"/>
            <w:gridSpan w:val="2"/>
          </w:tcPr>
          <w:p w14:paraId="117FD929" w14:textId="3DA15DA4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72209E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  <w:gridSpan w:val="2"/>
          </w:tcPr>
          <w:p w14:paraId="4B5A13FB" w14:textId="0A035A06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062C" w:rsidRPr="00597428" w14:paraId="6DFEEED8" w14:textId="77777777" w:rsidTr="004A062C">
        <w:trPr>
          <w:gridAfter w:val="1"/>
          <w:wAfter w:w="270" w:type="dxa"/>
          <w:cantSplit/>
        </w:trPr>
        <w:tc>
          <w:tcPr>
            <w:tcW w:w="5848" w:type="dxa"/>
            <w:gridSpan w:val="5"/>
            <w:hideMark/>
          </w:tcPr>
          <w:p w14:paraId="4E6FE985" w14:textId="77777777" w:rsidR="004A062C" w:rsidRPr="00597428" w:rsidRDefault="004A062C" w:rsidP="004A062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  <w:r w:rsidRPr="005974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ลูกหนี้การค้า</w:t>
            </w:r>
          </w:p>
          <w:p w14:paraId="365E8582" w14:textId="77777777" w:rsidR="004A062C" w:rsidRPr="00597428" w:rsidRDefault="004A062C" w:rsidP="004A062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กิจการที่เกี่ยวข้องกัน</w:t>
            </w:r>
          </w:p>
        </w:tc>
        <w:tc>
          <w:tcPr>
            <w:tcW w:w="1529" w:type="dxa"/>
            <w:gridSpan w:val="2"/>
          </w:tcPr>
          <w:p w14:paraId="1B3BB88E" w14:textId="77777777" w:rsidR="004A062C" w:rsidRPr="00834217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240" w:lineRule="auto"/>
              <w:ind w:left="-193" w:firstLine="85"/>
              <w:rPr>
                <w:rFonts w:ascii="Angsana New" w:hAnsi="Angsana New"/>
                <w:sz w:val="30"/>
                <w:szCs w:val="30"/>
                <w:cs/>
                <w:lang w:val="x-none"/>
              </w:rPr>
            </w:pPr>
          </w:p>
        </w:tc>
        <w:tc>
          <w:tcPr>
            <w:tcW w:w="270" w:type="dxa"/>
          </w:tcPr>
          <w:p w14:paraId="2C86F3D2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709" w:type="dxa"/>
            <w:gridSpan w:val="2"/>
          </w:tcPr>
          <w:p w14:paraId="504479BC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A062C" w:rsidRPr="00597428" w14:paraId="55CD18A5" w14:textId="77777777" w:rsidTr="004A062C">
        <w:trPr>
          <w:gridAfter w:val="1"/>
          <w:wAfter w:w="270" w:type="dxa"/>
          <w:cantSplit/>
        </w:trPr>
        <w:tc>
          <w:tcPr>
            <w:tcW w:w="5848" w:type="dxa"/>
            <w:gridSpan w:val="5"/>
            <w:hideMark/>
          </w:tcPr>
          <w:p w14:paraId="681DD498" w14:textId="77777777" w:rsidR="004A062C" w:rsidRPr="00597428" w:rsidRDefault="004A062C" w:rsidP="004A062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1529" w:type="dxa"/>
            <w:gridSpan w:val="2"/>
            <w:hideMark/>
          </w:tcPr>
          <w:p w14:paraId="5FED4689" w14:textId="5122712A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5974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9C52B4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09" w:type="dxa"/>
            <w:gridSpan w:val="2"/>
            <w:hideMark/>
          </w:tcPr>
          <w:p w14:paraId="261D86E7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1,275</w:t>
            </w:r>
          </w:p>
        </w:tc>
      </w:tr>
      <w:tr w:rsidR="004A062C" w:rsidRPr="00597428" w14:paraId="04967D6A" w14:textId="77777777" w:rsidTr="004A062C">
        <w:trPr>
          <w:gridAfter w:val="1"/>
          <w:wAfter w:w="270" w:type="dxa"/>
          <w:cantSplit/>
        </w:trPr>
        <w:tc>
          <w:tcPr>
            <w:tcW w:w="5848" w:type="dxa"/>
            <w:gridSpan w:val="5"/>
            <w:hideMark/>
          </w:tcPr>
          <w:p w14:paraId="38374BC8" w14:textId="77777777" w:rsidR="004A062C" w:rsidRPr="00597428" w:rsidRDefault="004A062C" w:rsidP="004A062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เกิน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วันครบ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กำหนดชำระ </w:t>
            </w:r>
          </w:p>
        </w:tc>
        <w:tc>
          <w:tcPr>
            <w:tcW w:w="1529" w:type="dxa"/>
            <w:gridSpan w:val="2"/>
          </w:tcPr>
          <w:p w14:paraId="784DF681" w14:textId="77777777" w:rsidR="004A062C" w:rsidRPr="00834217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x-none"/>
              </w:rPr>
            </w:pPr>
          </w:p>
        </w:tc>
        <w:tc>
          <w:tcPr>
            <w:tcW w:w="270" w:type="dxa"/>
          </w:tcPr>
          <w:p w14:paraId="55B6CEA6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709" w:type="dxa"/>
            <w:gridSpan w:val="2"/>
          </w:tcPr>
          <w:p w14:paraId="612286B3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A062C" w:rsidRPr="00597428" w14:paraId="4055BA3D" w14:textId="77777777" w:rsidTr="004A062C">
        <w:trPr>
          <w:gridAfter w:val="1"/>
          <w:wAfter w:w="270" w:type="dxa"/>
          <w:cantSplit/>
        </w:trPr>
        <w:tc>
          <w:tcPr>
            <w:tcW w:w="5848" w:type="dxa"/>
            <w:gridSpan w:val="5"/>
            <w:hideMark/>
          </w:tcPr>
          <w:p w14:paraId="1C55ECB4" w14:textId="77777777" w:rsidR="004A062C" w:rsidRPr="00597428" w:rsidRDefault="004A062C" w:rsidP="004A062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น้อยกว่า </w:t>
            </w:r>
            <w:r w:rsidRPr="0059742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3 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เดือน</w:t>
            </w:r>
          </w:p>
        </w:tc>
        <w:tc>
          <w:tcPr>
            <w:tcW w:w="1529" w:type="dxa"/>
            <w:gridSpan w:val="2"/>
            <w:hideMark/>
          </w:tcPr>
          <w:p w14:paraId="6807A50B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8A892B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  <w:gridSpan w:val="2"/>
            <w:hideMark/>
          </w:tcPr>
          <w:p w14:paraId="05BD0AD8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163</w:t>
            </w:r>
          </w:p>
        </w:tc>
      </w:tr>
      <w:tr w:rsidR="004A062C" w:rsidRPr="00597428" w14:paraId="705982CA" w14:textId="77777777" w:rsidTr="004A062C">
        <w:trPr>
          <w:gridAfter w:val="1"/>
          <w:wAfter w:w="270" w:type="dxa"/>
          <w:cantSplit/>
        </w:trPr>
        <w:tc>
          <w:tcPr>
            <w:tcW w:w="5848" w:type="dxa"/>
            <w:gridSpan w:val="5"/>
            <w:hideMark/>
          </w:tcPr>
          <w:p w14:paraId="33D691B9" w14:textId="77777777" w:rsidR="004A062C" w:rsidRPr="00597428" w:rsidRDefault="004A062C" w:rsidP="004A062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3 - 6 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เดือน </w:t>
            </w:r>
          </w:p>
          <w:p w14:paraId="49A13EB2" w14:textId="77777777" w:rsidR="004A062C" w:rsidRPr="00597428" w:rsidRDefault="004A062C" w:rsidP="004A062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6 - 12 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เดือน</w:t>
            </w:r>
          </w:p>
        </w:tc>
        <w:tc>
          <w:tcPr>
            <w:tcW w:w="1529" w:type="dxa"/>
            <w:gridSpan w:val="2"/>
            <w:hideMark/>
          </w:tcPr>
          <w:p w14:paraId="4DEF4801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-</w:t>
            </w:r>
          </w:p>
          <w:p w14:paraId="6FAA1B89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07298D" w14:textId="77777777" w:rsidR="004A062C" w:rsidRPr="00597428" w:rsidRDefault="004A062C" w:rsidP="004A062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09" w:type="dxa"/>
            <w:gridSpan w:val="2"/>
            <w:hideMark/>
          </w:tcPr>
          <w:p w14:paraId="60D1EC0C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201</w:t>
            </w:r>
            <w:r w:rsidRPr="00597428">
              <w:rPr>
                <w:rFonts w:ascii="Angsana New" w:hAnsi="Angsana New" w:hint="cs"/>
                <w:sz w:val="30"/>
                <w:szCs w:val="30"/>
              </w:rPr>
              <w:br/>
              <w:t>23</w:t>
            </w:r>
          </w:p>
        </w:tc>
      </w:tr>
      <w:tr w:rsidR="004A062C" w:rsidRPr="00597428" w14:paraId="0F0EAF4F" w14:textId="77777777" w:rsidTr="004A062C">
        <w:trPr>
          <w:gridAfter w:val="1"/>
          <w:wAfter w:w="270" w:type="dxa"/>
          <w:cantSplit/>
        </w:trPr>
        <w:tc>
          <w:tcPr>
            <w:tcW w:w="5848" w:type="dxa"/>
            <w:gridSpan w:val="5"/>
            <w:hideMark/>
          </w:tcPr>
          <w:p w14:paraId="34FB77F2" w14:textId="77777777" w:rsidR="004A062C" w:rsidRPr="00597428" w:rsidRDefault="004A062C" w:rsidP="004A062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มากกว่า </w:t>
            </w:r>
            <w:r w:rsidRPr="00597428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1529" w:type="dxa"/>
            <w:gridSpan w:val="2"/>
            <w:hideMark/>
          </w:tcPr>
          <w:p w14:paraId="29445EBD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1C110C" w14:textId="77777777" w:rsidR="004A062C" w:rsidRPr="00597428" w:rsidRDefault="004A062C" w:rsidP="004A062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09" w:type="dxa"/>
            <w:gridSpan w:val="2"/>
            <w:hideMark/>
          </w:tcPr>
          <w:p w14:paraId="32C6C8B6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52,261</w:t>
            </w:r>
          </w:p>
        </w:tc>
      </w:tr>
      <w:tr w:rsidR="004A062C" w:rsidRPr="00597428" w14:paraId="55DCA6E5" w14:textId="77777777" w:rsidTr="004A062C">
        <w:trPr>
          <w:gridAfter w:val="1"/>
          <w:wAfter w:w="270" w:type="dxa"/>
          <w:cantSplit/>
        </w:trPr>
        <w:tc>
          <w:tcPr>
            <w:tcW w:w="5848" w:type="dxa"/>
            <w:gridSpan w:val="5"/>
          </w:tcPr>
          <w:p w14:paraId="41681E39" w14:textId="77777777" w:rsidR="004A062C" w:rsidRPr="00597428" w:rsidRDefault="004A062C" w:rsidP="004A062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445851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35F3CD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D6EA05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53,923</w:t>
            </w:r>
          </w:p>
        </w:tc>
      </w:tr>
      <w:tr w:rsidR="004A062C" w:rsidRPr="00597428" w14:paraId="76E4BC62" w14:textId="77777777" w:rsidTr="004A062C">
        <w:trPr>
          <w:gridAfter w:val="1"/>
          <w:wAfter w:w="270" w:type="dxa"/>
          <w:cantSplit/>
        </w:trPr>
        <w:tc>
          <w:tcPr>
            <w:tcW w:w="5848" w:type="dxa"/>
            <w:gridSpan w:val="5"/>
            <w:hideMark/>
          </w:tcPr>
          <w:p w14:paraId="0CFB7A4F" w14:textId="77777777" w:rsidR="004A062C" w:rsidRPr="00597428" w:rsidRDefault="004A062C" w:rsidP="004A062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หัก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ค่าเผื่อผลขาดทุนจากการด้อยค่า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4E2C34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87868C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415EF5" w14:textId="6CA4033E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A062C" w:rsidRPr="00597428" w14:paraId="69736137" w14:textId="77777777" w:rsidTr="004A062C">
        <w:trPr>
          <w:gridAfter w:val="1"/>
          <w:wAfter w:w="270" w:type="dxa"/>
          <w:cantSplit/>
        </w:trPr>
        <w:tc>
          <w:tcPr>
            <w:tcW w:w="5848" w:type="dxa"/>
            <w:gridSpan w:val="5"/>
            <w:hideMark/>
          </w:tcPr>
          <w:p w14:paraId="401C0492" w14:textId="77777777" w:rsidR="004A062C" w:rsidRPr="00597428" w:rsidRDefault="004A062C" w:rsidP="004A062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สุทธิ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1CBE59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A7D182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1D4F2D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53,923</w:t>
            </w:r>
          </w:p>
        </w:tc>
      </w:tr>
      <w:tr w:rsidR="004A062C" w:rsidRPr="00597428" w14:paraId="68A5B90A" w14:textId="77777777" w:rsidTr="004A062C">
        <w:trPr>
          <w:gridAfter w:val="6"/>
          <w:wAfter w:w="3778" w:type="dxa"/>
          <w:cantSplit/>
        </w:trPr>
        <w:tc>
          <w:tcPr>
            <w:tcW w:w="5848" w:type="dxa"/>
            <w:gridSpan w:val="5"/>
          </w:tcPr>
          <w:p w14:paraId="0A655C2B" w14:textId="77777777" w:rsidR="004A062C" w:rsidRPr="00597428" w:rsidRDefault="004A062C" w:rsidP="004A062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</w:tr>
      <w:tr w:rsidR="004A062C" w:rsidRPr="00597428" w14:paraId="059DBA25" w14:textId="77777777" w:rsidTr="004A062C">
        <w:trPr>
          <w:gridAfter w:val="6"/>
          <w:wAfter w:w="3778" w:type="dxa"/>
          <w:cantSplit/>
        </w:trPr>
        <w:tc>
          <w:tcPr>
            <w:tcW w:w="5848" w:type="dxa"/>
            <w:gridSpan w:val="5"/>
            <w:hideMark/>
          </w:tcPr>
          <w:p w14:paraId="38B8A7A6" w14:textId="77777777" w:rsidR="004A062C" w:rsidRPr="00597428" w:rsidRDefault="004A062C" w:rsidP="004A062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บุคคลหรือกิจการอื่นๆ</w:t>
            </w:r>
          </w:p>
        </w:tc>
      </w:tr>
      <w:tr w:rsidR="004A062C" w:rsidRPr="00597428" w14:paraId="0B6747AF" w14:textId="77777777" w:rsidTr="004A062C">
        <w:trPr>
          <w:gridAfter w:val="1"/>
          <w:wAfter w:w="270" w:type="dxa"/>
          <w:cantSplit/>
        </w:trPr>
        <w:tc>
          <w:tcPr>
            <w:tcW w:w="5848" w:type="dxa"/>
            <w:gridSpan w:val="5"/>
            <w:hideMark/>
          </w:tcPr>
          <w:p w14:paraId="0EFAD019" w14:textId="77777777" w:rsidR="004A062C" w:rsidRPr="00597428" w:rsidRDefault="004A062C" w:rsidP="004A062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1529" w:type="dxa"/>
            <w:gridSpan w:val="2"/>
            <w:hideMark/>
          </w:tcPr>
          <w:p w14:paraId="25B475F6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523,837</w:t>
            </w:r>
          </w:p>
        </w:tc>
        <w:tc>
          <w:tcPr>
            <w:tcW w:w="270" w:type="dxa"/>
          </w:tcPr>
          <w:p w14:paraId="5E898763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709" w:type="dxa"/>
            <w:gridSpan w:val="2"/>
            <w:hideMark/>
          </w:tcPr>
          <w:p w14:paraId="5D1BB7CE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523,529</w:t>
            </w:r>
          </w:p>
        </w:tc>
      </w:tr>
      <w:tr w:rsidR="004A062C" w:rsidRPr="00597428" w14:paraId="3404CE11" w14:textId="77777777" w:rsidTr="004A062C">
        <w:trPr>
          <w:gridAfter w:val="1"/>
          <w:wAfter w:w="270" w:type="dxa"/>
          <w:cantSplit/>
        </w:trPr>
        <w:tc>
          <w:tcPr>
            <w:tcW w:w="5848" w:type="dxa"/>
            <w:gridSpan w:val="5"/>
            <w:hideMark/>
          </w:tcPr>
          <w:p w14:paraId="1435C2FE" w14:textId="77777777" w:rsidR="004A062C" w:rsidRPr="00597428" w:rsidRDefault="004A062C" w:rsidP="004A062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เกินกำหนดชำระ </w:t>
            </w:r>
          </w:p>
        </w:tc>
        <w:tc>
          <w:tcPr>
            <w:tcW w:w="1529" w:type="dxa"/>
            <w:gridSpan w:val="2"/>
          </w:tcPr>
          <w:p w14:paraId="6340B988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A7F7844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709" w:type="dxa"/>
            <w:gridSpan w:val="2"/>
          </w:tcPr>
          <w:p w14:paraId="0735BF9E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A062C" w:rsidRPr="00597428" w14:paraId="1D02A401" w14:textId="77777777" w:rsidTr="004A062C">
        <w:trPr>
          <w:gridAfter w:val="1"/>
          <w:wAfter w:w="270" w:type="dxa"/>
          <w:cantSplit/>
        </w:trPr>
        <w:tc>
          <w:tcPr>
            <w:tcW w:w="5848" w:type="dxa"/>
            <w:gridSpan w:val="5"/>
            <w:hideMark/>
          </w:tcPr>
          <w:p w14:paraId="37622876" w14:textId="2A020310" w:rsidR="004A062C" w:rsidRPr="00597428" w:rsidRDefault="004A062C" w:rsidP="004A062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น้อยกว่า 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3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1529" w:type="dxa"/>
            <w:gridSpan w:val="2"/>
            <w:hideMark/>
          </w:tcPr>
          <w:p w14:paraId="7479C2C1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309,282</w:t>
            </w:r>
          </w:p>
        </w:tc>
        <w:tc>
          <w:tcPr>
            <w:tcW w:w="270" w:type="dxa"/>
          </w:tcPr>
          <w:p w14:paraId="471FFC24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709" w:type="dxa"/>
            <w:gridSpan w:val="2"/>
            <w:hideMark/>
          </w:tcPr>
          <w:p w14:paraId="3118BC75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305,638</w:t>
            </w:r>
          </w:p>
        </w:tc>
      </w:tr>
      <w:tr w:rsidR="004A062C" w:rsidRPr="00597428" w14:paraId="05C1CE11" w14:textId="77777777" w:rsidTr="004A062C">
        <w:trPr>
          <w:gridAfter w:val="1"/>
          <w:wAfter w:w="270" w:type="dxa"/>
          <w:cantSplit/>
        </w:trPr>
        <w:tc>
          <w:tcPr>
            <w:tcW w:w="5848" w:type="dxa"/>
            <w:gridSpan w:val="5"/>
            <w:hideMark/>
          </w:tcPr>
          <w:p w14:paraId="095A897E" w14:textId="5C52055B" w:rsidR="004A062C" w:rsidRPr="00597428" w:rsidRDefault="004A062C" w:rsidP="004A062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3 </w:t>
            </w:r>
            <w:r w:rsidRPr="00597428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6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1529" w:type="dxa"/>
            <w:gridSpan w:val="2"/>
            <w:hideMark/>
          </w:tcPr>
          <w:p w14:paraId="07F5F3C6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30,212</w:t>
            </w:r>
          </w:p>
        </w:tc>
        <w:tc>
          <w:tcPr>
            <w:tcW w:w="270" w:type="dxa"/>
          </w:tcPr>
          <w:p w14:paraId="631B0BA4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709" w:type="dxa"/>
            <w:gridSpan w:val="2"/>
            <w:hideMark/>
          </w:tcPr>
          <w:p w14:paraId="1F9A83DF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29,542</w:t>
            </w:r>
          </w:p>
        </w:tc>
      </w:tr>
      <w:tr w:rsidR="004A062C" w:rsidRPr="00597428" w14:paraId="2A0975A1" w14:textId="77777777" w:rsidTr="004A062C">
        <w:trPr>
          <w:gridAfter w:val="1"/>
          <w:wAfter w:w="270" w:type="dxa"/>
          <w:cantSplit/>
        </w:trPr>
        <w:tc>
          <w:tcPr>
            <w:tcW w:w="5848" w:type="dxa"/>
            <w:gridSpan w:val="5"/>
            <w:hideMark/>
          </w:tcPr>
          <w:p w14:paraId="770B23A9" w14:textId="77777777" w:rsidR="004A062C" w:rsidRPr="00597428" w:rsidRDefault="004A062C" w:rsidP="004A062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6 - 12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1529" w:type="dxa"/>
            <w:gridSpan w:val="2"/>
            <w:hideMark/>
          </w:tcPr>
          <w:p w14:paraId="67B595A6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69,668</w:t>
            </w:r>
          </w:p>
        </w:tc>
        <w:tc>
          <w:tcPr>
            <w:tcW w:w="270" w:type="dxa"/>
          </w:tcPr>
          <w:p w14:paraId="6667BCF7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709" w:type="dxa"/>
            <w:gridSpan w:val="2"/>
            <w:hideMark/>
          </w:tcPr>
          <w:p w14:paraId="34C94FDC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69,296</w:t>
            </w:r>
          </w:p>
        </w:tc>
      </w:tr>
      <w:tr w:rsidR="004A062C" w:rsidRPr="00597428" w14:paraId="41C997DC" w14:textId="77777777" w:rsidTr="004A062C">
        <w:trPr>
          <w:gridAfter w:val="1"/>
          <w:wAfter w:w="270" w:type="dxa"/>
          <w:cantSplit/>
        </w:trPr>
        <w:tc>
          <w:tcPr>
            <w:tcW w:w="5848" w:type="dxa"/>
            <w:gridSpan w:val="5"/>
            <w:hideMark/>
          </w:tcPr>
          <w:p w14:paraId="47F258A3" w14:textId="77777777" w:rsidR="004A062C" w:rsidRPr="00597428" w:rsidRDefault="004A062C" w:rsidP="004A062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มากกว่า </w:t>
            </w:r>
            <w:r w:rsidRPr="00597428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7A365C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143,498</w:t>
            </w:r>
          </w:p>
        </w:tc>
        <w:tc>
          <w:tcPr>
            <w:tcW w:w="270" w:type="dxa"/>
          </w:tcPr>
          <w:p w14:paraId="1ED1CBF0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8977E6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80,240</w:t>
            </w:r>
          </w:p>
        </w:tc>
      </w:tr>
      <w:tr w:rsidR="004A062C" w:rsidRPr="00597428" w14:paraId="1FE6DB1C" w14:textId="77777777" w:rsidTr="004A062C">
        <w:trPr>
          <w:gridAfter w:val="1"/>
          <w:wAfter w:w="270" w:type="dxa"/>
          <w:cantSplit/>
        </w:trPr>
        <w:tc>
          <w:tcPr>
            <w:tcW w:w="5848" w:type="dxa"/>
            <w:gridSpan w:val="5"/>
          </w:tcPr>
          <w:p w14:paraId="6DD39C93" w14:textId="77777777" w:rsidR="004A062C" w:rsidRPr="00597428" w:rsidRDefault="004A062C" w:rsidP="004A062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29" w:type="dxa"/>
            <w:gridSpan w:val="2"/>
            <w:hideMark/>
          </w:tcPr>
          <w:p w14:paraId="1AA3075B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1,076,497</w:t>
            </w:r>
          </w:p>
        </w:tc>
        <w:tc>
          <w:tcPr>
            <w:tcW w:w="270" w:type="dxa"/>
          </w:tcPr>
          <w:p w14:paraId="3CA520DA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709" w:type="dxa"/>
            <w:gridSpan w:val="2"/>
            <w:hideMark/>
          </w:tcPr>
          <w:p w14:paraId="25EA12FB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1,008,245</w:t>
            </w:r>
          </w:p>
        </w:tc>
      </w:tr>
      <w:tr w:rsidR="004A062C" w:rsidRPr="00597428" w14:paraId="2AE9FC34" w14:textId="77777777" w:rsidTr="004A062C">
        <w:trPr>
          <w:gridAfter w:val="1"/>
          <w:wAfter w:w="270" w:type="dxa"/>
          <w:cantSplit/>
        </w:trPr>
        <w:tc>
          <w:tcPr>
            <w:tcW w:w="5848" w:type="dxa"/>
            <w:gridSpan w:val="5"/>
            <w:hideMark/>
          </w:tcPr>
          <w:p w14:paraId="7670964A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74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รายได้และดอกเบี้ยรอการรับรู้</w:t>
            </w:r>
          </w:p>
        </w:tc>
        <w:tc>
          <w:tcPr>
            <w:tcW w:w="1529" w:type="dxa"/>
            <w:gridSpan w:val="2"/>
            <w:hideMark/>
          </w:tcPr>
          <w:p w14:paraId="372EBDC2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(3,041)</w:t>
            </w:r>
          </w:p>
        </w:tc>
        <w:tc>
          <w:tcPr>
            <w:tcW w:w="270" w:type="dxa"/>
          </w:tcPr>
          <w:p w14:paraId="63D9292D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 w:cs="Arial"/>
                <w:sz w:val="30"/>
                <w:szCs w:val="30"/>
              </w:rPr>
            </w:pPr>
          </w:p>
        </w:tc>
        <w:tc>
          <w:tcPr>
            <w:tcW w:w="1709" w:type="dxa"/>
            <w:gridSpan w:val="2"/>
            <w:hideMark/>
          </w:tcPr>
          <w:p w14:paraId="1D0D8668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(3,041)</w:t>
            </w:r>
          </w:p>
        </w:tc>
      </w:tr>
      <w:tr w:rsidR="004A062C" w:rsidRPr="00597428" w14:paraId="002E92B0" w14:textId="77777777" w:rsidTr="004A062C">
        <w:trPr>
          <w:gridAfter w:val="1"/>
          <w:wAfter w:w="270" w:type="dxa"/>
          <w:cantSplit/>
        </w:trPr>
        <w:tc>
          <w:tcPr>
            <w:tcW w:w="5848" w:type="dxa"/>
            <w:gridSpan w:val="5"/>
            <w:hideMark/>
          </w:tcPr>
          <w:p w14:paraId="6ADEBA63" w14:textId="77777777" w:rsidR="004A062C" w:rsidRPr="00597428" w:rsidRDefault="004A062C" w:rsidP="004A062C">
            <w:pPr>
              <w:tabs>
                <w:tab w:val="clear" w:pos="227"/>
                <w:tab w:val="left" w:pos="342"/>
              </w:tabs>
              <w:spacing w:line="240" w:lineRule="auto"/>
              <w:ind w:left="30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EA8449" w14:textId="735917F4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787E">
              <w:rPr>
                <w:rFonts w:ascii="Angsana New" w:hAnsi="Angsana New"/>
                <w:sz w:val="30"/>
                <w:szCs w:val="30"/>
              </w:rPr>
              <w:t>(25,156)</w:t>
            </w:r>
          </w:p>
        </w:tc>
        <w:tc>
          <w:tcPr>
            <w:tcW w:w="270" w:type="dxa"/>
          </w:tcPr>
          <w:p w14:paraId="69DF3AC6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DEAA0D" w14:textId="3EAE50E9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"/>
                <w:tab w:val="decimal" w:pos="967"/>
              </w:tabs>
              <w:spacing w:line="240" w:lineRule="auto"/>
              <w:ind w:left="-108" w:right="-3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787E">
              <w:rPr>
                <w:rFonts w:ascii="Angsana New" w:hAnsi="Angsana New"/>
                <w:sz w:val="30"/>
                <w:szCs w:val="30"/>
              </w:rPr>
              <w:t>(25,156)</w:t>
            </w:r>
          </w:p>
        </w:tc>
      </w:tr>
      <w:tr w:rsidR="004A062C" w:rsidRPr="00597428" w14:paraId="3CCCDD7B" w14:textId="77777777" w:rsidTr="004A062C">
        <w:trPr>
          <w:gridAfter w:val="1"/>
          <w:wAfter w:w="270" w:type="dxa"/>
          <w:cantSplit/>
        </w:trPr>
        <w:tc>
          <w:tcPr>
            <w:tcW w:w="5848" w:type="dxa"/>
            <w:gridSpan w:val="5"/>
            <w:hideMark/>
          </w:tcPr>
          <w:p w14:paraId="15BE14E0" w14:textId="77777777" w:rsidR="004A062C" w:rsidRPr="00597428" w:rsidRDefault="004A062C" w:rsidP="004A062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สุทธิ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6816C7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1,048,300</w:t>
            </w:r>
          </w:p>
        </w:tc>
        <w:tc>
          <w:tcPr>
            <w:tcW w:w="270" w:type="dxa"/>
          </w:tcPr>
          <w:p w14:paraId="0BEADB0C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E21F05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1,033,971</w:t>
            </w:r>
          </w:p>
        </w:tc>
      </w:tr>
      <w:tr w:rsidR="004A062C" w:rsidRPr="00597428" w14:paraId="3BDAB636" w14:textId="77777777" w:rsidTr="004A062C">
        <w:trPr>
          <w:gridAfter w:val="1"/>
          <w:wAfter w:w="270" w:type="dxa"/>
          <w:cantSplit/>
        </w:trPr>
        <w:tc>
          <w:tcPr>
            <w:tcW w:w="5848" w:type="dxa"/>
            <w:gridSpan w:val="5"/>
          </w:tcPr>
          <w:p w14:paraId="1A598948" w14:textId="77777777" w:rsidR="004A062C" w:rsidRPr="00597428" w:rsidRDefault="004A062C" w:rsidP="004A062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454CFD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615476F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62516E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A062C" w:rsidRPr="00597428" w14:paraId="3E523A81" w14:textId="77777777" w:rsidTr="004A062C">
        <w:trPr>
          <w:gridAfter w:val="5"/>
          <w:wAfter w:w="3607" w:type="dxa"/>
          <w:cantSplit/>
        </w:trPr>
        <w:tc>
          <w:tcPr>
            <w:tcW w:w="1169" w:type="dxa"/>
          </w:tcPr>
          <w:p w14:paraId="14A78636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9D490EB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6AC87643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76DE1F3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3140" w:type="dxa"/>
            <w:gridSpan w:val="2"/>
          </w:tcPr>
          <w:p w14:paraId="3D81F9A0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A062C" w:rsidRPr="00597428" w14:paraId="7630D0C8" w14:textId="77777777" w:rsidTr="004A062C">
        <w:trPr>
          <w:gridAfter w:val="5"/>
          <w:wAfter w:w="3607" w:type="dxa"/>
          <w:cantSplit/>
        </w:trPr>
        <w:tc>
          <w:tcPr>
            <w:tcW w:w="1169" w:type="dxa"/>
          </w:tcPr>
          <w:p w14:paraId="11D6294B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FFAE322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36E874BB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D2FA8F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3140" w:type="dxa"/>
            <w:gridSpan w:val="2"/>
          </w:tcPr>
          <w:p w14:paraId="4EE30482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A062C" w:rsidRPr="00597428" w14:paraId="4D4C8BDE" w14:textId="77777777" w:rsidTr="004A062C">
        <w:trPr>
          <w:cantSplit/>
        </w:trPr>
        <w:tc>
          <w:tcPr>
            <w:tcW w:w="5848" w:type="dxa"/>
            <w:gridSpan w:val="5"/>
          </w:tcPr>
          <w:p w14:paraId="49C67587" w14:textId="77777777" w:rsidR="004A062C" w:rsidRPr="00597428" w:rsidRDefault="004A062C" w:rsidP="004A062C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9" w:type="dxa"/>
            <w:gridSpan w:val="2"/>
          </w:tcPr>
          <w:p w14:paraId="1AAB5D7A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B2DD14F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70" w:type="dxa"/>
          </w:tcPr>
          <w:p w14:paraId="5731C0C9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709" w:type="dxa"/>
            <w:gridSpan w:val="2"/>
          </w:tcPr>
          <w:p w14:paraId="2ABDC573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A062C" w:rsidRPr="00597428" w14:paraId="290A4233" w14:textId="77777777" w:rsidTr="004A062C">
        <w:trPr>
          <w:gridAfter w:val="1"/>
          <w:wAfter w:w="270" w:type="dxa"/>
          <w:cantSplit/>
        </w:trPr>
        <w:tc>
          <w:tcPr>
            <w:tcW w:w="5848" w:type="dxa"/>
            <w:gridSpan w:val="5"/>
          </w:tcPr>
          <w:p w14:paraId="775650CA" w14:textId="77777777" w:rsidR="004A062C" w:rsidRPr="00597428" w:rsidRDefault="004A062C" w:rsidP="004A062C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9" w:type="dxa"/>
            <w:gridSpan w:val="2"/>
          </w:tcPr>
          <w:p w14:paraId="45664A0C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0338129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709" w:type="dxa"/>
            <w:gridSpan w:val="2"/>
          </w:tcPr>
          <w:p w14:paraId="52EEAA5B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A062C" w:rsidRPr="00597428" w14:paraId="3B3F5A1A" w14:textId="77777777" w:rsidTr="004A062C">
        <w:trPr>
          <w:gridAfter w:val="1"/>
          <w:wAfter w:w="270" w:type="dxa"/>
          <w:cantSplit/>
        </w:trPr>
        <w:tc>
          <w:tcPr>
            <w:tcW w:w="5848" w:type="dxa"/>
            <w:gridSpan w:val="5"/>
            <w:hideMark/>
          </w:tcPr>
          <w:p w14:paraId="0C9E9B3E" w14:textId="77777777" w:rsidR="004A062C" w:rsidRPr="00597428" w:rsidRDefault="004A062C" w:rsidP="004A062C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974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บุคคลหรือกิจการอื่นๆ</w:t>
            </w:r>
          </w:p>
        </w:tc>
        <w:tc>
          <w:tcPr>
            <w:tcW w:w="1529" w:type="dxa"/>
            <w:gridSpan w:val="2"/>
          </w:tcPr>
          <w:p w14:paraId="476590F5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C874D2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709" w:type="dxa"/>
            <w:gridSpan w:val="2"/>
          </w:tcPr>
          <w:p w14:paraId="4D3667F7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A062C" w:rsidRPr="00597428" w14:paraId="03D01AF5" w14:textId="77777777" w:rsidTr="004A062C">
        <w:trPr>
          <w:gridAfter w:val="1"/>
          <w:wAfter w:w="270" w:type="dxa"/>
          <w:cantSplit/>
        </w:trPr>
        <w:tc>
          <w:tcPr>
            <w:tcW w:w="5848" w:type="dxa"/>
            <w:gridSpan w:val="5"/>
            <w:hideMark/>
          </w:tcPr>
          <w:p w14:paraId="08707C74" w14:textId="77777777" w:rsidR="004A062C" w:rsidRPr="00597428" w:rsidRDefault="004A062C" w:rsidP="004A062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1529" w:type="dxa"/>
            <w:gridSpan w:val="2"/>
            <w:hideMark/>
          </w:tcPr>
          <w:p w14:paraId="0F76283E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29,082</w:t>
            </w:r>
          </w:p>
        </w:tc>
        <w:tc>
          <w:tcPr>
            <w:tcW w:w="270" w:type="dxa"/>
          </w:tcPr>
          <w:p w14:paraId="04DA3F64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709" w:type="dxa"/>
            <w:gridSpan w:val="2"/>
            <w:hideMark/>
          </w:tcPr>
          <w:p w14:paraId="43BEA516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29,082</w:t>
            </w:r>
          </w:p>
        </w:tc>
      </w:tr>
      <w:tr w:rsidR="004A062C" w:rsidRPr="00597428" w14:paraId="61A98F90" w14:textId="77777777" w:rsidTr="004A062C">
        <w:trPr>
          <w:gridAfter w:val="1"/>
          <w:wAfter w:w="270" w:type="dxa"/>
          <w:cantSplit/>
          <w:trHeight w:val="434"/>
        </w:trPr>
        <w:tc>
          <w:tcPr>
            <w:tcW w:w="5848" w:type="dxa"/>
            <w:gridSpan w:val="5"/>
            <w:hideMark/>
          </w:tcPr>
          <w:p w14:paraId="61A6D3F0" w14:textId="77777777" w:rsidR="004A062C" w:rsidRPr="00597428" w:rsidRDefault="004A062C" w:rsidP="004A062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รายได้และดอกเบี้ยรอการรับรู้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14EAE4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(4,297)</w:t>
            </w:r>
          </w:p>
        </w:tc>
        <w:tc>
          <w:tcPr>
            <w:tcW w:w="270" w:type="dxa"/>
          </w:tcPr>
          <w:p w14:paraId="6578C26E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C7D7AA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(4,297)</w:t>
            </w:r>
          </w:p>
        </w:tc>
      </w:tr>
      <w:tr w:rsidR="004A062C" w:rsidRPr="00597428" w14:paraId="5D9E9EA3" w14:textId="77777777" w:rsidTr="004A062C">
        <w:trPr>
          <w:gridAfter w:val="1"/>
          <w:wAfter w:w="270" w:type="dxa"/>
          <w:cantSplit/>
        </w:trPr>
        <w:tc>
          <w:tcPr>
            <w:tcW w:w="5848" w:type="dxa"/>
            <w:gridSpan w:val="5"/>
            <w:hideMark/>
          </w:tcPr>
          <w:p w14:paraId="40F57C5A" w14:textId="77777777" w:rsidR="004A062C" w:rsidRPr="00597428" w:rsidRDefault="004A062C" w:rsidP="004A062C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974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3952F7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24,785</w:t>
            </w:r>
          </w:p>
        </w:tc>
        <w:tc>
          <w:tcPr>
            <w:tcW w:w="270" w:type="dxa"/>
          </w:tcPr>
          <w:p w14:paraId="7668AD1E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C661B1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24,785</w:t>
            </w:r>
          </w:p>
        </w:tc>
      </w:tr>
      <w:tr w:rsidR="004A062C" w:rsidRPr="00597428" w14:paraId="39ADB401" w14:textId="77777777" w:rsidTr="004A062C">
        <w:trPr>
          <w:gridAfter w:val="1"/>
          <w:wAfter w:w="270" w:type="dxa"/>
          <w:cantSplit/>
        </w:trPr>
        <w:tc>
          <w:tcPr>
            <w:tcW w:w="5848" w:type="dxa"/>
            <w:gridSpan w:val="5"/>
            <w:hideMark/>
          </w:tcPr>
          <w:p w14:paraId="2938BD2A" w14:textId="77777777" w:rsidR="004A062C" w:rsidRPr="00597428" w:rsidRDefault="004A062C" w:rsidP="004A062C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74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B1CE877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1,073,085</w:t>
            </w:r>
          </w:p>
        </w:tc>
        <w:tc>
          <w:tcPr>
            <w:tcW w:w="270" w:type="dxa"/>
          </w:tcPr>
          <w:p w14:paraId="4CE49DF9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98D3817" w14:textId="77777777" w:rsidR="004A062C" w:rsidRPr="00597428" w:rsidRDefault="004A062C" w:rsidP="004A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1,058,756</w:t>
            </w:r>
          </w:p>
        </w:tc>
      </w:tr>
    </w:tbl>
    <w:p w14:paraId="28176E82" w14:textId="77777777" w:rsidR="00597428" w:rsidRPr="00A87005" w:rsidRDefault="00597428" w:rsidP="008E1B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</w:p>
    <w:p w14:paraId="20D58999" w14:textId="352BBA5F" w:rsidR="008E1B23" w:rsidRDefault="008E1B23" w:rsidP="008E1B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A87005">
        <w:rPr>
          <w:rFonts w:ascii="Angsana New" w:hAnsi="Angsana New"/>
          <w:sz w:val="30"/>
          <w:szCs w:val="30"/>
        </w:rPr>
        <w:t xml:space="preserve">30 </w:t>
      </w:r>
      <w:r w:rsidRPr="00A87005">
        <w:rPr>
          <w:rFonts w:ascii="Angsana New" w:hAnsi="Angsana New"/>
          <w:sz w:val="30"/>
          <w:szCs w:val="30"/>
          <w:cs/>
        </w:rPr>
        <w:t xml:space="preserve">วัน ถึง </w:t>
      </w:r>
      <w:r w:rsidRPr="00A87005">
        <w:rPr>
          <w:rFonts w:ascii="Angsana New" w:hAnsi="Angsana New"/>
          <w:sz w:val="30"/>
          <w:szCs w:val="30"/>
        </w:rPr>
        <w:t xml:space="preserve">120 </w:t>
      </w:r>
      <w:r w:rsidRPr="00A87005">
        <w:rPr>
          <w:rFonts w:ascii="Angsana New" w:hAnsi="Angsana New"/>
          <w:sz w:val="30"/>
          <w:szCs w:val="30"/>
          <w:cs/>
        </w:rPr>
        <w:t>วัน ยกเว้นรายได้จากการขายตามสัญญาระยะยาว</w:t>
      </w:r>
    </w:p>
    <w:p w14:paraId="6999A44D" w14:textId="46411D5A" w:rsidR="008E1B23" w:rsidRDefault="008E1B23" w:rsidP="008E1B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5220"/>
        <w:gridCol w:w="1080"/>
        <w:gridCol w:w="1440"/>
        <w:gridCol w:w="270"/>
        <w:gridCol w:w="1350"/>
      </w:tblGrid>
      <w:tr w:rsidR="008E1B23" w:rsidRPr="003C6606" w14:paraId="616240D7" w14:textId="77777777" w:rsidTr="008E1B23">
        <w:trPr>
          <w:tblHeader/>
        </w:trPr>
        <w:tc>
          <w:tcPr>
            <w:tcW w:w="5220" w:type="dxa"/>
            <w:vAlign w:val="bottom"/>
          </w:tcPr>
          <w:p w14:paraId="39C8EA69" w14:textId="0D131A8B" w:rsidR="008E1B23" w:rsidRPr="00507672" w:rsidRDefault="008E1B23" w:rsidP="0041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5076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5076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076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- วิธีการอย่างง่าย</w:t>
            </w:r>
            <w:r w:rsidRPr="005076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6BD5883F" w14:textId="77777777" w:rsidR="008E1B23" w:rsidRPr="00507672" w:rsidRDefault="008E1B23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9D8CB60" w14:textId="0ECB505C" w:rsidR="008E1B23" w:rsidRPr="00507672" w:rsidRDefault="008E1B23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76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0CFF10B3" w14:textId="77777777" w:rsidR="008E1B23" w:rsidRPr="00507672" w:rsidRDefault="008E1B23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0304904" w14:textId="77777777" w:rsidR="008E1B23" w:rsidRPr="00507672" w:rsidRDefault="008E1B23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76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76DFBD0" w14:textId="0AF8CF31" w:rsidR="008E1B23" w:rsidRPr="00507672" w:rsidRDefault="008E1B23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76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8E1B23" w:rsidRPr="003C6606" w14:paraId="59422F0A" w14:textId="77777777" w:rsidTr="008E1B23">
        <w:trPr>
          <w:tblHeader/>
        </w:trPr>
        <w:tc>
          <w:tcPr>
            <w:tcW w:w="5220" w:type="dxa"/>
          </w:tcPr>
          <w:p w14:paraId="115E4FA0" w14:textId="77777777" w:rsidR="008E1B23" w:rsidRPr="00507672" w:rsidRDefault="008E1B23" w:rsidP="0041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216698" w14:textId="77777777" w:rsidR="008E1B23" w:rsidRPr="00507672" w:rsidRDefault="008E1B23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0767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060" w:type="dxa"/>
            <w:gridSpan w:val="3"/>
            <w:vAlign w:val="center"/>
          </w:tcPr>
          <w:p w14:paraId="1E69BB46" w14:textId="6BB89117" w:rsidR="008E1B23" w:rsidRPr="00507672" w:rsidRDefault="008E1B23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0767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1B23" w:rsidRPr="003C6606" w14:paraId="2F1C451A" w14:textId="77777777" w:rsidTr="00A02261">
        <w:trPr>
          <w:tblHeader/>
        </w:trPr>
        <w:tc>
          <w:tcPr>
            <w:tcW w:w="5220" w:type="dxa"/>
          </w:tcPr>
          <w:p w14:paraId="5B137ED4" w14:textId="77777777" w:rsidR="008E1B23" w:rsidRPr="00507672" w:rsidRDefault="008E1B23" w:rsidP="0041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5076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507672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5076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5076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0767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5076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0767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0767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ปรับปรุงใหม่</w:t>
            </w:r>
            <w:r w:rsidRPr="005076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15F56FF2" w14:textId="77777777" w:rsidR="008E1B23" w:rsidRPr="00507672" w:rsidRDefault="008E1B23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076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D46418" w14:textId="238FBA22" w:rsidR="008E1B23" w:rsidRPr="00507672" w:rsidRDefault="00586C69" w:rsidP="0058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  <w:tab w:val="center" w:pos="4536"/>
                <w:tab w:val="right" w:pos="9072"/>
              </w:tabs>
              <w:ind w:right="2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="00E36E7F">
              <w:rPr>
                <w:rFonts w:asciiTheme="majorBidi" w:hAnsiTheme="majorBidi" w:cstheme="majorBidi"/>
                <w:sz w:val="30"/>
                <w:szCs w:val="30"/>
              </w:rPr>
              <w:t>35,010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610A3A5" w14:textId="77777777" w:rsidR="008E1B23" w:rsidRPr="00507672" w:rsidRDefault="008E1B23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62A9E3" w14:textId="7CFFC2D5" w:rsidR="008E1B23" w:rsidRPr="00507672" w:rsidRDefault="00E36E7F" w:rsidP="00781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center" w:pos="4536"/>
                <w:tab w:val="right" w:pos="9072"/>
              </w:tabs>
              <w:ind w:right="2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34,447</w:t>
            </w:r>
          </w:p>
        </w:tc>
      </w:tr>
      <w:tr w:rsidR="008E1B23" w:rsidRPr="003C6606" w14:paraId="65BCFEB8" w14:textId="77777777" w:rsidTr="00A02261">
        <w:trPr>
          <w:tblHeader/>
        </w:trPr>
        <w:tc>
          <w:tcPr>
            <w:tcW w:w="5220" w:type="dxa"/>
          </w:tcPr>
          <w:p w14:paraId="6A93D5E7" w14:textId="77777777" w:rsidR="008E1B23" w:rsidRPr="00507672" w:rsidRDefault="008E1B23" w:rsidP="0041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767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4481E87E" w14:textId="77777777" w:rsidR="008E1B23" w:rsidRPr="00507672" w:rsidRDefault="008E1B23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C100FD" w14:textId="496D8584" w:rsidR="008E1B23" w:rsidRPr="00507672" w:rsidRDefault="00586C69" w:rsidP="0058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1,824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54FD43B" w14:textId="77777777" w:rsidR="008E1B23" w:rsidRPr="00507672" w:rsidRDefault="008E1B23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8DD1F9" w14:textId="70916399" w:rsidR="008E1B23" w:rsidRPr="00507672" w:rsidRDefault="00586C69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1,824</w:t>
            </w:r>
          </w:p>
        </w:tc>
      </w:tr>
      <w:tr w:rsidR="008E1B23" w:rsidRPr="003C6606" w14:paraId="361DDC28" w14:textId="77777777" w:rsidTr="00A02261">
        <w:trPr>
          <w:tblHeader/>
        </w:trPr>
        <w:tc>
          <w:tcPr>
            <w:tcW w:w="5220" w:type="dxa"/>
          </w:tcPr>
          <w:p w14:paraId="1E84BAB4" w14:textId="77777777" w:rsidR="008E1B23" w:rsidRPr="00507672" w:rsidRDefault="008E1B23" w:rsidP="0041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767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</w:t>
            </w:r>
            <w:r w:rsidRPr="00507672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1080" w:type="dxa"/>
          </w:tcPr>
          <w:p w14:paraId="64FB4768" w14:textId="77777777" w:rsidR="008E1B23" w:rsidRPr="00507672" w:rsidRDefault="008E1B23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EF4D94" w14:textId="59338DA7" w:rsidR="008E1B23" w:rsidRPr="00507672" w:rsidRDefault="00586C69" w:rsidP="0058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8"/>
                <w:tab w:val="center" w:pos="4536"/>
                <w:tab w:val="right" w:pos="9072"/>
              </w:tabs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(1,358)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57FF6B6" w14:textId="77777777" w:rsidR="008E1B23" w:rsidRPr="00507672" w:rsidRDefault="008E1B23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9289D0D" w14:textId="0E55498A" w:rsidR="008E1B23" w:rsidRPr="00507672" w:rsidRDefault="0030197B" w:rsidP="00BA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center" w:pos="4536"/>
                <w:tab w:val="right" w:pos="9072"/>
              </w:tabs>
              <w:ind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86C69">
              <w:rPr>
                <w:rFonts w:asciiTheme="majorBidi" w:hAnsiTheme="majorBidi" w:cstheme="majorBidi"/>
                <w:sz w:val="30"/>
                <w:szCs w:val="30"/>
              </w:rPr>
              <w:t>(878)</w:t>
            </w:r>
          </w:p>
        </w:tc>
      </w:tr>
      <w:tr w:rsidR="008E1B23" w:rsidRPr="003C6606" w14:paraId="4559EA9C" w14:textId="77777777" w:rsidTr="00A02261">
        <w:trPr>
          <w:tblHeader/>
        </w:trPr>
        <w:tc>
          <w:tcPr>
            <w:tcW w:w="5220" w:type="dxa"/>
          </w:tcPr>
          <w:p w14:paraId="24AD9387" w14:textId="253E9E3C" w:rsidR="008E1B23" w:rsidRPr="00507672" w:rsidRDefault="008E1B23" w:rsidP="0041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076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F5E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8F5E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5076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5076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14:paraId="32017211" w14:textId="77777777" w:rsidR="008E1B23" w:rsidRPr="00507672" w:rsidRDefault="008E1B23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81CFB6" w14:textId="0946BE96" w:rsidR="008E1B23" w:rsidRPr="0078177A" w:rsidRDefault="00586C69" w:rsidP="0058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ind w:right="1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35,476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B0A7BA5" w14:textId="77777777" w:rsidR="008E1B23" w:rsidRPr="00507672" w:rsidRDefault="008E1B23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362C99" w14:textId="106A45F2" w:rsidR="008E1B23" w:rsidRPr="0078177A" w:rsidRDefault="00586C69" w:rsidP="00781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ind w:right="2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35,393</w:t>
            </w:r>
          </w:p>
        </w:tc>
      </w:tr>
    </w:tbl>
    <w:p w14:paraId="4B0FD771" w14:textId="77777777" w:rsidR="008E1B23" w:rsidRPr="00A87005" w:rsidRDefault="008E1B23" w:rsidP="008E1B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335D0AF" w14:textId="157AD073" w:rsidR="00CA182A" w:rsidRPr="00417C15" w:rsidRDefault="009255F7" w:rsidP="00417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E0A192E" w14:textId="1839EE18" w:rsidR="00677CD3" w:rsidRPr="00A87005" w:rsidRDefault="00A42423" w:rsidP="00FF4415">
      <w:pPr>
        <w:pStyle w:val="Heading5"/>
        <w:numPr>
          <w:ilvl w:val="0"/>
          <w:numId w:val="3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en-US"/>
        </w:rPr>
      </w:pPr>
      <w:r w:rsidRPr="00A87005">
        <w:rPr>
          <w:rFonts w:ascii="Angsana New" w:hAnsi="Angsana New"/>
          <w:sz w:val="30"/>
          <w:szCs w:val="30"/>
          <w:cs/>
          <w:lang w:val="en-US"/>
        </w:rPr>
        <w:lastRenderedPageBreak/>
        <w:t>ภาระผูกพันกับบุคคลหรือกิจการที่ไม่เกี่ยวข้องกัน</w:t>
      </w:r>
    </w:p>
    <w:p w14:paraId="0474CA6A" w14:textId="77777777" w:rsidR="009E7A30" w:rsidRPr="00CA182A" w:rsidRDefault="009E7A30" w:rsidP="009E7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left="1260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260"/>
        <w:gridCol w:w="11"/>
        <w:gridCol w:w="1076"/>
        <w:gridCol w:w="270"/>
        <w:gridCol w:w="1176"/>
        <w:gridCol w:w="277"/>
        <w:gridCol w:w="1067"/>
        <w:gridCol w:w="13"/>
        <w:gridCol w:w="270"/>
        <w:gridCol w:w="1144"/>
        <w:gridCol w:w="17"/>
      </w:tblGrid>
      <w:tr w:rsidR="00854539" w:rsidRPr="00A87005" w14:paraId="237BAE2C" w14:textId="77777777" w:rsidTr="000602BF">
        <w:trPr>
          <w:tblHeader/>
        </w:trPr>
        <w:tc>
          <w:tcPr>
            <w:tcW w:w="2019" w:type="pct"/>
          </w:tcPr>
          <w:p w14:paraId="0F85E9AD" w14:textId="77777777" w:rsidR="009E7A30" w:rsidRPr="00A87005" w:rsidRDefault="009E7A30" w:rsidP="00C4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1F6248EC" w14:textId="77777777" w:rsidR="009E7A30" w:rsidRPr="00A87005" w:rsidRDefault="009E7A30" w:rsidP="00C4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pct"/>
            <w:gridSpan w:val="3"/>
          </w:tcPr>
          <w:p w14:paraId="18944C9F" w14:textId="77777777" w:rsidR="009E7A30" w:rsidRPr="00A87005" w:rsidRDefault="009E7A30" w:rsidP="00C4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C4C1CCC" w14:textId="77777777" w:rsidR="009E7A30" w:rsidRPr="00A87005" w:rsidRDefault="009E7A30" w:rsidP="00C4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pct"/>
            <w:gridSpan w:val="5"/>
          </w:tcPr>
          <w:p w14:paraId="5EF977F4" w14:textId="77777777" w:rsidR="009E7A30" w:rsidRPr="00A87005" w:rsidRDefault="009E7A30" w:rsidP="00C4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5E56" w:rsidRPr="00A87005" w14:paraId="39BA4000" w14:textId="77777777" w:rsidTr="000602BF">
        <w:trPr>
          <w:trHeight w:val="380"/>
          <w:tblHeader/>
        </w:trPr>
        <w:tc>
          <w:tcPr>
            <w:tcW w:w="2019" w:type="pct"/>
          </w:tcPr>
          <w:p w14:paraId="5AD5A25A" w14:textId="77777777" w:rsidR="008F5E56" w:rsidRPr="00A87005" w:rsidRDefault="008F5E56" w:rsidP="008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50C244C4" w14:textId="77777777" w:rsidR="008F5E56" w:rsidRPr="00A87005" w:rsidRDefault="008F5E56" w:rsidP="008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" w:type="pct"/>
            <w:shd w:val="clear" w:color="auto" w:fill="auto"/>
          </w:tcPr>
          <w:p w14:paraId="47D4E686" w14:textId="37851E9B" w:rsidR="008F5E56" w:rsidRPr="00A87005" w:rsidRDefault="008F5E56" w:rsidP="008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4" w:type="pct"/>
            <w:shd w:val="clear" w:color="auto" w:fill="auto"/>
          </w:tcPr>
          <w:p w14:paraId="4D9C7BEB" w14:textId="77777777" w:rsidR="008F5E56" w:rsidRPr="00A87005" w:rsidRDefault="008F5E56" w:rsidP="008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074ACD07" w14:textId="1F6E9874" w:rsidR="008F5E56" w:rsidRPr="00A87005" w:rsidRDefault="008F5E56" w:rsidP="008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  <w:shd w:val="clear" w:color="auto" w:fill="auto"/>
          </w:tcPr>
          <w:p w14:paraId="5BA8332C" w14:textId="77777777" w:rsidR="008F5E56" w:rsidRPr="00A87005" w:rsidRDefault="008F5E56" w:rsidP="008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shd w:val="clear" w:color="auto" w:fill="auto"/>
          </w:tcPr>
          <w:p w14:paraId="5EC01093" w14:textId="1ACD2E41" w:rsidR="008F5E56" w:rsidRPr="00A87005" w:rsidRDefault="008F5E56" w:rsidP="008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4" w:type="pct"/>
            <w:shd w:val="clear" w:color="auto" w:fill="auto"/>
          </w:tcPr>
          <w:p w14:paraId="0948BF55" w14:textId="77777777" w:rsidR="008F5E56" w:rsidRPr="00A87005" w:rsidRDefault="008F5E56" w:rsidP="008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shd w:val="clear" w:color="auto" w:fill="auto"/>
          </w:tcPr>
          <w:p w14:paraId="46E0D0E2" w14:textId="1D4F0D25" w:rsidR="008F5E56" w:rsidRPr="00A87005" w:rsidRDefault="008F5E56" w:rsidP="008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F5E56" w:rsidRPr="00A87005" w14:paraId="1F29B509" w14:textId="77777777" w:rsidTr="000602BF">
        <w:trPr>
          <w:trHeight w:val="380"/>
          <w:tblHeader/>
        </w:trPr>
        <w:tc>
          <w:tcPr>
            <w:tcW w:w="2019" w:type="pct"/>
          </w:tcPr>
          <w:p w14:paraId="393607EF" w14:textId="77777777" w:rsidR="008F5E56" w:rsidRPr="00A87005" w:rsidRDefault="008F5E56" w:rsidP="008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68DB1DAF" w14:textId="77777777" w:rsidR="008F5E56" w:rsidRPr="00A87005" w:rsidRDefault="008F5E56" w:rsidP="008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" w:type="pct"/>
            <w:shd w:val="clear" w:color="auto" w:fill="auto"/>
          </w:tcPr>
          <w:p w14:paraId="390EB5D1" w14:textId="3AD6AB37" w:rsidR="008F5E56" w:rsidRPr="00A87005" w:rsidRDefault="008F5E56" w:rsidP="008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" w:type="pct"/>
            <w:shd w:val="clear" w:color="auto" w:fill="auto"/>
          </w:tcPr>
          <w:p w14:paraId="0461D458" w14:textId="77777777" w:rsidR="008F5E56" w:rsidRPr="00A87005" w:rsidRDefault="008F5E56" w:rsidP="008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381BD709" w14:textId="536791DD" w:rsidR="008F5E56" w:rsidRPr="00A87005" w:rsidRDefault="008F5E56" w:rsidP="008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  <w:shd w:val="clear" w:color="auto" w:fill="auto"/>
          </w:tcPr>
          <w:p w14:paraId="1F154E69" w14:textId="77777777" w:rsidR="008F5E56" w:rsidRPr="00A87005" w:rsidRDefault="008F5E56" w:rsidP="008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shd w:val="clear" w:color="auto" w:fill="auto"/>
          </w:tcPr>
          <w:p w14:paraId="0F6DD954" w14:textId="237BDBF2" w:rsidR="008F5E56" w:rsidRPr="00A87005" w:rsidRDefault="008F5E56" w:rsidP="008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" w:type="pct"/>
            <w:shd w:val="clear" w:color="auto" w:fill="auto"/>
          </w:tcPr>
          <w:p w14:paraId="0437346D" w14:textId="77777777" w:rsidR="008F5E56" w:rsidRPr="00A87005" w:rsidRDefault="008F5E56" w:rsidP="008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shd w:val="clear" w:color="auto" w:fill="auto"/>
          </w:tcPr>
          <w:p w14:paraId="54E2E2F5" w14:textId="4F973FCE" w:rsidR="008F5E56" w:rsidRPr="00A87005" w:rsidRDefault="008F5E56" w:rsidP="008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F5E56" w:rsidRPr="00A87005" w14:paraId="61881B39" w14:textId="77777777" w:rsidTr="004E1EE2">
        <w:trPr>
          <w:tblHeader/>
        </w:trPr>
        <w:tc>
          <w:tcPr>
            <w:tcW w:w="2019" w:type="pct"/>
          </w:tcPr>
          <w:p w14:paraId="1E12E08E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553D6999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7" w:type="pct"/>
            <w:gridSpan w:val="9"/>
          </w:tcPr>
          <w:p w14:paraId="3008ED65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870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F5E56" w:rsidRPr="00A87005" w14:paraId="2DE2A416" w14:textId="77777777" w:rsidTr="000602BF">
        <w:trPr>
          <w:trHeight w:val="443"/>
        </w:trPr>
        <w:tc>
          <w:tcPr>
            <w:tcW w:w="2019" w:type="pct"/>
          </w:tcPr>
          <w:p w14:paraId="3D894A40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56F24C58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2867B6AB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DD78AC6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40F3A0CD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D6CAE44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2D663FB8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6A74797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1A724C37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5E56" w:rsidRPr="00A87005" w14:paraId="1D2CAEE3" w14:textId="77777777" w:rsidTr="000602BF">
        <w:tc>
          <w:tcPr>
            <w:tcW w:w="2019" w:type="pct"/>
          </w:tcPr>
          <w:p w14:paraId="6ABDAC1E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0980E9B9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3193041F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011EFA7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B23C410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6259752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0B2AE1DC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72769D3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0E138046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5E56" w:rsidRPr="00A87005" w14:paraId="713305BD" w14:textId="77777777" w:rsidTr="000602BF">
        <w:tc>
          <w:tcPr>
            <w:tcW w:w="2019" w:type="pct"/>
          </w:tcPr>
          <w:p w14:paraId="7230AC5D" w14:textId="77777777" w:rsidR="008F5E56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ที่ดิน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  <w:p w14:paraId="3A4904AB" w14:textId="50516B76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การก่อสร้างที่เกี่ยวข้อง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1E44E007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7A953E46" w14:textId="77777777" w:rsidR="008F5E56" w:rsidRDefault="008F5E56" w:rsidP="008F5E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3532018" w14:textId="4987A817" w:rsidR="00242AE9" w:rsidRPr="00A87005" w:rsidRDefault="00242AE9" w:rsidP="008F5E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21,395</w:t>
            </w:r>
          </w:p>
        </w:tc>
        <w:tc>
          <w:tcPr>
            <w:tcW w:w="144" w:type="pct"/>
          </w:tcPr>
          <w:p w14:paraId="3703115C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158A69F1" w14:textId="77777777" w:rsidR="008F5E56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14:paraId="0BBDCBB2" w14:textId="7A0EF5A6" w:rsidR="008F5E56" w:rsidRPr="00A87005" w:rsidRDefault="008F5E56" w:rsidP="008F5E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26,192</w:t>
            </w:r>
          </w:p>
        </w:tc>
        <w:tc>
          <w:tcPr>
            <w:tcW w:w="148" w:type="pct"/>
          </w:tcPr>
          <w:p w14:paraId="0B3C13E7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15D89395" w14:textId="77777777" w:rsidR="008F5E56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14:paraId="1AD44D27" w14:textId="66F9DD5A" w:rsidR="00242AE9" w:rsidRPr="00A87005" w:rsidRDefault="00242AE9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2,143</w:t>
            </w:r>
          </w:p>
        </w:tc>
        <w:tc>
          <w:tcPr>
            <w:tcW w:w="144" w:type="pct"/>
          </w:tcPr>
          <w:p w14:paraId="5DA0888A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7AA3C91B" w14:textId="77777777" w:rsidR="008F5E56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14:paraId="72A2F8E3" w14:textId="786715CE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6,940</w:t>
            </w:r>
          </w:p>
        </w:tc>
      </w:tr>
      <w:tr w:rsidR="008F5E56" w:rsidRPr="00A87005" w14:paraId="7F39AED3" w14:textId="77777777" w:rsidTr="005A2FC3">
        <w:tc>
          <w:tcPr>
            <w:tcW w:w="2019" w:type="pct"/>
          </w:tcPr>
          <w:p w14:paraId="563DE972" w14:textId="4D700571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20318FFC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286D7AA9" w14:textId="26AE021E" w:rsidR="008F5E56" w:rsidRPr="00A87005" w:rsidRDefault="00242AE9" w:rsidP="008F5E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1,243</w:t>
            </w:r>
          </w:p>
        </w:tc>
        <w:tc>
          <w:tcPr>
            <w:tcW w:w="144" w:type="pct"/>
          </w:tcPr>
          <w:p w14:paraId="0B075D25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348D0D50" w14:textId="2AF2DCDD" w:rsidR="008F5E56" w:rsidRPr="00A87005" w:rsidRDefault="008F5E56" w:rsidP="008F5E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241</w:t>
            </w:r>
          </w:p>
        </w:tc>
        <w:tc>
          <w:tcPr>
            <w:tcW w:w="148" w:type="pct"/>
          </w:tcPr>
          <w:p w14:paraId="22448ABC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bottom w:val="single" w:sz="4" w:space="0" w:color="auto"/>
            </w:tcBorders>
          </w:tcPr>
          <w:p w14:paraId="3A8B0B84" w14:textId="30A265EA" w:rsidR="008F5E56" w:rsidRPr="00A87005" w:rsidRDefault="00242AE9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1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34589CB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bottom w:val="single" w:sz="4" w:space="0" w:color="auto"/>
            </w:tcBorders>
          </w:tcPr>
          <w:p w14:paraId="1DC3E520" w14:textId="25BC6990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5E56" w:rsidRPr="00A87005" w14:paraId="5C64904A" w14:textId="77777777" w:rsidTr="005A2FC3">
        <w:tc>
          <w:tcPr>
            <w:tcW w:w="2019" w:type="pct"/>
          </w:tcPr>
          <w:p w14:paraId="62F4E051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674E7371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47AFA518" w14:textId="7FFB40A8" w:rsidR="008F5E56" w:rsidRPr="00A87005" w:rsidRDefault="00242AE9" w:rsidP="008F5E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22,638</w:t>
            </w:r>
          </w:p>
        </w:tc>
        <w:tc>
          <w:tcPr>
            <w:tcW w:w="144" w:type="pct"/>
          </w:tcPr>
          <w:p w14:paraId="385D6AE7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72DAE9F2" w14:textId="420FD1FE" w:rsidR="008F5E56" w:rsidRPr="00A87005" w:rsidRDefault="008F5E56" w:rsidP="008F5E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26,433</w:t>
            </w:r>
          </w:p>
        </w:tc>
        <w:tc>
          <w:tcPr>
            <w:tcW w:w="148" w:type="pct"/>
          </w:tcPr>
          <w:p w14:paraId="534DD46F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DB9956" w14:textId="340374B3" w:rsidR="008F5E56" w:rsidRPr="00A87005" w:rsidRDefault="00242AE9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2,143</w:t>
            </w:r>
          </w:p>
        </w:tc>
        <w:tc>
          <w:tcPr>
            <w:tcW w:w="144" w:type="pct"/>
          </w:tcPr>
          <w:p w14:paraId="62967179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8C2B43" w14:textId="482A782D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6,940</w:t>
            </w:r>
          </w:p>
        </w:tc>
      </w:tr>
      <w:tr w:rsidR="008F5E56" w:rsidRPr="00A87005" w14:paraId="55A5A6D9" w14:textId="77777777" w:rsidTr="005A2FC3">
        <w:tc>
          <w:tcPr>
            <w:tcW w:w="2019" w:type="pct"/>
          </w:tcPr>
          <w:p w14:paraId="047D9CDC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61F753B9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14:paraId="6853DC10" w14:textId="77777777" w:rsidR="008F5E56" w:rsidRDefault="008F5E56" w:rsidP="008F5E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742E3550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2BC046A9" w14:textId="77777777" w:rsidR="008F5E56" w:rsidRDefault="008F5E56" w:rsidP="008F5E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A6379F8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top w:val="double" w:sz="4" w:space="0" w:color="auto"/>
            </w:tcBorders>
          </w:tcPr>
          <w:p w14:paraId="254AD7E4" w14:textId="77777777" w:rsidR="008F5E56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3491387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top w:val="double" w:sz="4" w:space="0" w:color="auto"/>
            </w:tcBorders>
          </w:tcPr>
          <w:p w14:paraId="657F09BE" w14:textId="77777777" w:rsidR="008F5E56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F5E56" w:rsidRPr="00A87005" w14:paraId="367E9A93" w14:textId="77777777" w:rsidTr="000602BF">
        <w:trPr>
          <w:gridAfter w:val="1"/>
          <w:wAfter w:w="9" w:type="pct"/>
        </w:trPr>
        <w:tc>
          <w:tcPr>
            <w:tcW w:w="2019" w:type="pct"/>
          </w:tcPr>
          <w:p w14:paraId="17E27993" w14:textId="70BCBC97" w:rsidR="008F5E56" w:rsidRPr="005A2FC3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39" w:type="pct"/>
            <w:shd w:val="clear" w:color="auto" w:fill="auto"/>
          </w:tcPr>
          <w:p w14:paraId="665EC9F3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</w:tcPr>
          <w:p w14:paraId="5D766F67" w14:textId="77777777" w:rsidR="008F5E56" w:rsidRPr="00A87005" w:rsidRDefault="008F5E56" w:rsidP="008F5E5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39CB37D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4D9E798F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3AA30CD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31EF7BF" w14:textId="77777777" w:rsidR="008F5E56" w:rsidRPr="00A87005" w:rsidRDefault="008F5E56" w:rsidP="008F5E56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16133AF9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7ACA1B19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5E56" w:rsidRPr="00A87005" w14:paraId="06657C21" w14:textId="77777777" w:rsidTr="000602BF">
        <w:trPr>
          <w:gridAfter w:val="1"/>
          <w:wAfter w:w="9" w:type="pct"/>
        </w:trPr>
        <w:tc>
          <w:tcPr>
            <w:tcW w:w="2019" w:type="pct"/>
          </w:tcPr>
          <w:p w14:paraId="3EBD6395" w14:textId="16178B3D" w:rsidR="008F5E56" w:rsidRPr="005A2FC3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39" w:type="pct"/>
            <w:shd w:val="clear" w:color="auto" w:fill="auto"/>
          </w:tcPr>
          <w:p w14:paraId="02A22CC4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</w:tcPr>
          <w:p w14:paraId="229C0251" w14:textId="77777777" w:rsidR="008F5E56" w:rsidRPr="00A87005" w:rsidRDefault="008F5E56" w:rsidP="008F5E5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611B039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FA26088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35E3BD8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12A7974" w14:textId="77777777" w:rsidR="008F5E56" w:rsidRPr="00A87005" w:rsidRDefault="008F5E56" w:rsidP="008F5E56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75822284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1C7317D1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5E56" w:rsidRPr="00A87005" w14:paraId="63998ADC" w14:textId="77777777" w:rsidTr="000602BF">
        <w:trPr>
          <w:gridAfter w:val="1"/>
          <w:wAfter w:w="9" w:type="pct"/>
        </w:trPr>
        <w:tc>
          <w:tcPr>
            <w:tcW w:w="2019" w:type="pct"/>
          </w:tcPr>
          <w:p w14:paraId="012CAD5A" w14:textId="3D39963C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39" w:type="pct"/>
            <w:shd w:val="clear" w:color="auto" w:fill="auto"/>
          </w:tcPr>
          <w:p w14:paraId="2A02F684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</w:tcPr>
          <w:p w14:paraId="4EB7EEDC" w14:textId="7BF5896C" w:rsidR="008F5E56" w:rsidRPr="00E62F80" w:rsidRDefault="009A2D86" w:rsidP="008F5E5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959</w:t>
            </w:r>
          </w:p>
        </w:tc>
        <w:tc>
          <w:tcPr>
            <w:tcW w:w="144" w:type="pct"/>
          </w:tcPr>
          <w:p w14:paraId="01534927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32A0314" w14:textId="1DCDDEA0" w:rsidR="008F5E56" w:rsidRPr="00A128DA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128DA">
              <w:rPr>
                <w:rFonts w:ascii="Angsana New" w:hAnsi="Angsana New"/>
                <w:sz w:val="30"/>
                <w:szCs w:val="30"/>
              </w:rPr>
              <w:t>41,993</w:t>
            </w:r>
          </w:p>
        </w:tc>
        <w:tc>
          <w:tcPr>
            <w:tcW w:w="148" w:type="pct"/>
          </w:tcPr>
          <w:p w14:paraId="2DC51306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C779CD3" w14:textId="2818478C" w:rsidR="008F5E56" w:rsidRPr="009220BE" w:rsidRDefault="009A2D86" w:rsidP="008F5E56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151" w:type="pct"/>
            <w:gridSpan w:val="2"/>
          </w:tcPr>
          <w:p w14:paraId="13C84E14" w14:textId="77777777" w:rsidR="008F5E56" w:rsidRPr="00A87005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06681FD3" w14:textId="4115AE7E" w:rsidR="008F5E56" w:rsidRPr="00A128DA" w:rsidRDefault="008F5E56" w:rsidP="008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128DA">
              <w:rPr>
                <w:rFonts w:ascii="Angsana New" w:hAnsi="Angsana New"/>
                <w:sz w:val="30"/>
                <w:szCs w:val="30"/>
              </w:rPr>
              <w:t>40,094</w:t>
            </w:r>
          </w:p>
        </w:tc>
      </w:tr>
      <w:tr w:rsidR="009A2D86" w:rsidRPr="00A87005" w14:paraId="564D0261" w14:textId="77777777" w:rsidTr="009220BE">
        <w:trPr>
          <w:gridAfter w:val="1"/>
          <w:wAfter w:w="9" w:type="pct"/>
        </w:trPr>
        <w:tc>
          <w:tcPr>
            <w:tcW w:w="2019" w:type="pct"/>
          </w:tcPr>
          <w:p w14:paraId="1B494992" w14:textId="214E70B1" w:rsidR="009A2D86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39" w:type="pct"/>
            <w:shd w:val="clear" w:color="auto" w:fill="auto"/>
          </w:tcPr>
          <w:p w14:paraId="6598226E" w14:textId="77777777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</w:tcPr>
          <w:p w14:paraId="186DBF3D" w14:textId="6293D60F" w:rsidR="009A2D86" w:rsidRPr="00A87005" w:rsidRDefault="009A2D86" w:rsidP="009A2D86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62F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-</w:t>
            </w:r>
          </w:p>
        </w:tc>
        <w:tc>
          <w:tcPr>
            <w:tcW w:w="144" w:type="pct"/>
          </w:tcPr>
          <w:p w14:paraId="454E4281" w14:textId="77777777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665A234E" w14:textId="7DE25FE3" w:rsidR="009A2D86" w:rsidRPr="00A128DA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128DA">
              <w:rPr>
                <w:rFonts w:ascii="Angsana New" w:hAnsi="Angsana New"/>
                <w:sz w:val="30"/>
                <w:szCs w:val="30"/>
              </w:rPr>
              <w:t>23,588</w:t>
            </w:r>
          </w:p>
        </w:tc>
        <w:tc>
          <w:tcPr>
            <w:tcW w:w="148" w:type="pct"/>
          </w:tcPr>
          <w:p w14:paraId="2B095C60" w14:textId="77777777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21299E14" w14:textId="3EB20379" w:rsidR="009A2D86" w:rsidRPr="00A87005" w:rsidRDefault="009A2D86" w:rsidP="009A2D86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62F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-</w:t>
            </w:r>
          </w:p>
        </w:tc>
        <w:tc>
          <w:tcPr>
            <w:tcW w:w="151" w:type="pct"/>
            <w:gridSpan w:val="2"/>
          </w:tcPr>
          <w:p w14:paraId="54A21884" w14:textId="77777777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69936315" w14:textId="77D3E6E5" w:rsidR="009A2D86" w:rsidRPr="00A128DA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128DA">
              <w:rPr>
                <w:rFonts w:ascii="Angsana New" w:hAnsi="Angsana New"/>
                <w:sz w:val="30"/>
                <w:szCs w:val="30"/>
              </w:rPr>
              <w:t>22,837</w:t>
            </w:r>
          </w:p>
        </w:tc>
      </w:tr>
      <w:tr w:rsidR="009A2D86" w:rsidRPr="00A87005" w14:paraId="55A64E4C" w14:textId="77777777" w:rsidTr="009220BE">
        <w:trPr>
          <w:gridAfter w:val="1"/>
          <w:wAfter w:w="9" w:type="pct"/>
        </w:trPr>
        <w:tc>
          <w:tcPr>
            <w:tcW w:w="2019" w:type="pct"/>
          </w:tcPr>
          <w:p w14:paraId="6DA205AB" w14:textId="2323EE9B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" w:type="pct"/>
            <w:shd w:val="clear" w:color="auto" w:fill="auto"/>
          </w:tcPr>
          <w:p w14:paraId="7BC06CF9" w14:textId="77777777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0219667" w14:textId="2A90090A" w:rsidR="009A2D86" w:rsidRPr="009220BE" w:rsidRDefault="009A2D86" w:rsidP="009A2D8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D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959</w:t>
            </w:r>
          </w:p>
        </w:tc>
        <w:tc>
          <w:tcPr>
            <w:tcW w:w="144" w:type="pct"/>
          </w:tcPr>
          <w:p w14:paraId="4393B054" w14:textId="77777777" w:rsidR="009A2D86" w:rsidRPr="009220BE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13E0683A" w14:textId="4F5C2A41" w:rsidR="009A2D86" w:rsidRPr="00A128DA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A128DA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65,581</w:t>
            </w:r>
          </w:p>
        </w:tc>
        <w:tc>
          <w:tcPr>
            <w:tcW w:w="148" w:type="pct"/>
          </w:tcPr>
          <w:p w14:paraId="230B2727" w14:textId="77777777" w:rsidR="009A2D86" w:rsidRPr="009220BE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7DE9D1D7" w14:textId="1B95D621" w:rsidR="009A2D86" w:rsidRPr="009220BE" w:rsidRDefault="009A2D86" w:rsidP="009A2D86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151" w:type="pct"/>
            <w:gridSpan w:val="2"/>
          </w:tcPr>
          <w:p w14:paraId="0E241AAC" w14:textId="77777777" w:rsidR="009A2D86" w:rsidRPr="009220BE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1A1FEBD0" w14:textId="663CAF15" w:rsidR="009A2D86" w:rsidRPr="00A128DA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A128DA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62,931</w:t>
            </w:r>
          </w:p>
        </w:tc>
      </w:tr>
      <w:tr w:rsidR="009A2D86" w:rsidRPr="00A87005" w14:paraId="6E968ACE" w14:textId="77777777" w:rsidTr="009220BE">
        <w:trPr>
          <w:gridAfter w:val="1"/>
          <w:wAfter w:w="9" w:type="pct"/>
        </w:trPr>
        <w:tc>
          <w:tcPr>
            <w:tcW w:w="2019" w:type="pct"/>
          </w:tcPr>
          <w:p w14:paraId="12B2C76B" w14:textId="75D4DB65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6F991A27" w14:textId="77777777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  <w:tcBorders>
              <w:top w:val="double" w:sz="4" w:space="0" w:color="auto"/>
            </w:tcBorders>
          </w:tcPr>
          <w:p w14:paraId="5F8D328B" w14:textId="77777777" w:rsidR="009A2D86" w:rsidRPr="00A87005" w:rsidRDefault="009A2D86" w:rsidP="009A2D8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6D8D962" w14:textId="77777777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08186B1B" w14:textId="77777777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BD1B0DE" w14:textId="77777777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267B081F" w14:textId="77777777" w:rsidR="009A2D86" w:rsidRPr="00A87005" w:rsidRDefault="009A2D86" w:rsidP="009A2D86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58F34E13" w14:textId="77777777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double" w:sz="4" w:space="0" w:color="auto"/>
            </w:tcBorders>
          </w:tcPr>
          <w:p w14:paraId="09070D51" w14:textId="77777777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2D86" w:rsidRPr="00A87005" w14:paraId="08D96F50" w14:textId="77777777" w:rsidTr="000602BF">
        <w:trPr>
          <w:gridAfter w:val="1"/>
          <w:wAfter w:w="9" w:type="pct"/>
        </w:trPr>
        <w:tc>
          <w:tcPr>
            <w:tcW w:w="2019" w:type="pct"/>
          </w:tcPr>
          <w:p w14:paraId="6B30D940" w14:textId="6E74ED11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39" w:type="pct"/>
            <w:shd w:val="clear" w:color="auto" w:fill="auto"/>
          </w:tcPr>
          <w:p w14:paraId="4C0B59CB" w14:textId="77777777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</w:tcPr>
          <w:p w14:paraId="6A80B02A" w14:textId="77777777" w:rsidR="009A2D86" w:rsidRPr="00A87005" w:rsidRDefault="009A2D86" w:rsidP="009A2D8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5F318EB" w14:textId="77777777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3A0FCB29" w14:textId="77777777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AF1AAEE" w14:textId="77777777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437276D" w14:textId="77777777" w:rsidR="009A2D86" w:rsidRPr="00A87005" w:rsidRDefault="009A2D86" w:rsidP="009A2D86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02F07EEE" w14:textId="77777777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5F422D87" w14:textId="77777777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2D86" w:rsidRPr="00A87005" w14:paraId="177CA943" w14:textId="77777777" w:rsidTr="000602BF">
        <w:trPr>
          <w:gridAfter w:val="1"/>
          <w:wAfter w:w="9" w:type="pct"/>
        </w:trPr>
        <w:tc>
          <w:tcPr>
            <w:tcW w:w="2019" w:type="pct"/>
          </w:tcPr>
          <w:p w14:paraId="000C9B57" w14:textId="77777777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139" w:type="pct"/>
            <w:shd w:val="clear" w:color="auto" w:fill="auto"/>
          </w:tcPr>
          <w:p w14:paraId="7EB0014A" w14:textId="77777777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</w:tcPr>
          <w:p w14:paraId="412E65ED" w14:textId="6C0AF5DD" w:rsidR="009A2D86" w:rsidRPr="00A87005" w:rsidRDefault="009A2D86" w:rsidP="009A2D8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103,754</w:t>
            </w:r>
          </w:p>
        </w:tc>
        <w:tc>
          <w:tcPr>
            <w:tcW w:w="144" w:type="pct"/>
          </w:tcPr>
          <w:p w14:paraId="2C0907E5" w14:textId="77777777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180AB03" w14:textId="5B7A0C05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103,715</w:t>
            </w:r>
          </w:p>
        </w:tc>
        <w:tc>
          <w:tcPr>
            <w:tcW w:w="148" w:type="pct"/>
          </w:tcPr>
          <w:p w14:paraId="702D9596" w14:textId="77777777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FD0934E" w14:textId="110528CC" w:rsidR="009A2D86" w:rsidRPr="00A87005" w:rsidRDefault="009A2D86" w:rsidP="009A2D86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102,061</w:t>
            </w:r>
          </w:p>
        </w:tc>
        <w:tc>
          <w:tcPr>
            <w:tcW w:w="151" w:type="pct"/>
            <w:gridSpan w:val="2"/>
          </w:tcPr>
          <w:p w14:paraId="1FAFDBE6" w14:textId="77777777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3893C1C0" w14:textId="7AB767B2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102,023</w:t>
            </w:r>
          </w:p>
        </w:tc>
      </w:tr>
      <w:tr w:rsidR="009A2D86" w:rsidRPr="00A87005" w14:paraId="0FC68A2A" w14:textId="77777777" w:rsidTr="000602BF">
        <w:trPr>
          <w:gridAfter w:val="1"/>
          <w:wAfter w:w="9" w:type="pct"/>
        </w:trPr>
        <w:tc>
          <w:tcPr>
            <w:tcW w:w="2019" w:type="pct"/>
          </w:tcPr>
          <w:p w14:paraId="4254E859" w14:textId="34E968FB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553C4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C553C4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39" w:type="pct"/>
            <w:shd w:val="clear" w:color="auto" w:fill="auto"/>
          </w:tcPr>
          <w:p w14:paraId="4E6275EC" w14:textId="77777777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</w:tcPr>
          <w:p w14:paraId="3252C58A" w14:textId="1BAA656C" w:rsidR="009A2D86" w:rsidRDefault="009A2D86" w:rsidP="009A2D8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144" w:type="pct"/>
          </w:tcPr>
          <w:p w14:paraId="2C70FAB4" w14:textId="77777777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054E8E61" w14:textId="73018E76" w:rsidR="009A2D86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1B8E18D" w14:textId="77777777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CB1AE8C" w14:textId="317BE87F" w:rsidR="009A2D86" w:rsidRPr="00C553C4" w:rsidRDefault="009A2D86" w:rsidP="009A2D86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151" w:type="pct"/>
            <w:gridSpan w:val="2"/>
          </w:tcPr>
          <w:p w14:paraId="6781FFE8" w14:textId="77777777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01435954" w14:textId="1DC347D8" w:rsidR="009A2D86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2D86" w:rsidRPr="00A87005" w14:paraId="171E8918" w14:textId="77777777" w:rsidTr="000602BF">
        <w:trPr>
          <w:gridAfter w:val="1"/>
          <w:wAfter w:w="9" w:type="pct"/>
        </w:trPr>
        <w:tc>
          <w:tcPr>
            <w:tcW w:w="2019" w:type="pct"/>
          </w:tcPr>
          <w:p w14:paraId="24761FE5" w14:textId="77777777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39" w:type="pct"/>
            <w:shd w:val="clear" w:color="auto" w:fill="auto"/>
          </w:tcPr>
          <w:p w14:paraId="62B262A4" w14:textId="77777777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</w:tcPr>
          <w:p w14:paraId="707F0E3C" w14:textId="41E11E21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7,414</w:t>
            </w:r>
          </w:p>
        </w:tc>
        <w:tc>
          <w:tcPr>
            <w:tcW w:w="144" w:type="pct"/>
          </w:tcPr>
          <w:p w14:paraId="5551F9C6" w14:textId="77777777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44E80303" w14:textId="742BFB32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7,655</w:t>
            </w:r>
          </w:p>
        </w:tc>
        <w:tc>
          <w:tcPr>
            <w:tcW w:w="148" w:type="pct"/>
          </w:tcPr>
          <w:p w14:paraId="13C85B04" w14:textId="77777777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778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8586287" w14:textId="260C4E4C" w:rsidR="009A2D86" w:rsidRPr="00C553C4" w:rsidRDefault="009A2D86" w:rsidP="009A2D86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gridSpan w:val="2"/>
          </w:tcPr>
          <w:p w14:paraId="41C87FC1" w14:textId="77777777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43D9D71F" w14:textId="69120595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2D86" w:rsidRPr="00A87005" w14:paraId="576595A2" w14:textId="77777777" w:rsidTr="000602BF">
        <w:trPr>
          <w:gridAfter w:val="1"/>
          <w:wAfter w:w="9" w:type="pct"/>
        </w:trPr>
        <w:tc>
          <w:tcPr>
            <w:tcW w:w="2158" w:type="pct"/>
            <w:gridSpan w:val="2"/>
          </w:tcPr>
          <w:p w14:paraId="097E267A" w14:textId="77777777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เลตเตอร์ออฟเครดิตสำหรับซื้อสินค้าและวัสดุ</w:t>
            </w:r>
          </w:p>
        </w:tc>
        <w:tc>
          <w:tcPr>
            <w:tcW w:w="581" w:type="pct"/>
            <w:gridSpan w:val="2"/>
          </w:tcPr>
          <w:p w14:paraId="4796D81B" w14:textId="77777777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0ED7016" w14:textId="77777777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2FF19B2A" w14:textId="77777777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2DA6350" w14:textId="77777777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F20DD39" w14:textId="77777777" w:rsidR="009A2D86" w:rsidRPr="00A87005" w:rsidRDefault="009A2D86" w:rsidP="009A2D86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5AD3BE1B" w14:textId="77777777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0830E8F4" w14:textId="77777777" w:rsidR="009A2D86" w:rsidRPr="00A87005" w:rsidRDefault="009A2D86" w:rsidP="009A2D86">
            <w:pPr>
              <w:pStyle w:val="acctfourfigures"/>
              <w:tabs>
                <w:tab w:val="clear" w:pos="765"/>
                <w:tab w:val="decimal" w:pos="770"/>
                <w:tab w:val="decimal" w:pos="88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A2D86" w:rsidRPr="00A87005" w14:paraId="7830BBF3" w14:textId="77777777" w:rsidTr="000602BF">
        <w:trPr>
          <w:gridAfter w:val="1"/>
          <w:wAfter w:w="9" w:type="pct"/>
        </w:trPr>
        <w:tc>
          <w:tcPr>
            <w:tcW w:w="2158" w:type="pct"/>
            <w:gridSpan w:val="2"/>
          </w:tcPr>
          <w:p w14:paraId="6F2A3C25" w14:textId="77777777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ที่เปิดแล้วแต่ยังไม่เข้าเงื่อนไขการเป็นหนี้สิน</w:t>
            </w:r>
          </w:p>
        </w:tc>
        <w:tc>
          <w:tcPr>
            <w:tcW w:w="581" w:type="pct"/>
            <w:gridSpan w:val="2"/>
          </w:tcPr>
          <w:p w14:paraId="42523E8B" w14:textId="24B28CA7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5,638</w:t>
            </w:r>
          </w:p>
        </w:tc>
        <w:tc>
          <w:tcPr>
            <w:tcW w:w="144" w:type="pct"/>
          </w:tcPr>
          <w:p w14:paraId="683631EF" w14:textId="77777777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02269D0E" w14:textId="1AECB274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7,412</w:t>
            </w:r>
          </w:p>
        </w:tc>
        <w:tc>
          <w:tcPr>
            <w:tcW w:w="148" w:type="pct"/>
          </w:tcPr>
          <w:p w14:paraId="1E63E5E6" w14:textId="77777777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79776ACA" w14:textId="3DFDF9FD" w:rsidR="009A2D86" w:rsidRPr="00A87005" w:rsidRDefault="009A2D86" w:rsidP="009A2D86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</w:tcPr>
          <w:p w14:paraId="7548CE1A" w14:textId="77777777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0517AC11" w14:textId="416E228F" w:rsidR="009A2D86" w:rsidRPr="00A87005" w:rsidRDefault="009A2D86" w:rsidP="009A2D86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A2D86" w:rsidRPr="00A87005" w14:paraId="75935B9D" w14:textId="77777777" w:rsidTr="000602BF">
        <w:trPr>
          <w:gridAfter w:val="1"/>
          <w:wAfter w:w="9" w:type="pct"/>
          <w:trHeight w:val="379"/>
        </w:trPr>
        <w:tc>
          <w:tcPr>
            <w:tcW w:w="2019" w:type="pct"/>
          </w:tcPr>
          <w:p w14:paraId="00A746D4" w14:textId="77777777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" w:type="pct"/>
            <w:shd w:val="clear" w:color="auto" w:fill="auto"/>
          </w:tcPr>
          <w:p w14:paraId="2C54D5B5" w14:textId="77777777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975E6A" w14:textId="1E344819" w:rsidR="009A2D86" w:rsidRPr="00A87005" w:rsidRDefault="009A2D86" w:rsidP="009A2D86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116,819</w:t>
            </w:r>
          </w:p>
        </w:tc>
        <w:tc>
          <w:tcPr>
            <w:tcW w:w="144" w:type="pct"/>
          </w:tcPr>
          <w:p w14:paraId="430DEFCC" w14:textId="77777777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08B53AD5" w14:textId="0D25185A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118,782</w:t>
            </w:r>
          </w:p>
        </w:tc>
        <w:tc>
          <w:tcPr>
            <w:tcW w:w="148" w:type="pct"/>
          </w:tcPr>
          <w:p w14:paraId="2B9EA910" w14:textId="77777777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0C8A0AF" w14:textId="62A99CEF" w:rsidR="009A2D86" w:rsidRPr="00A87005" w:rsidRDefault="009A2D86" w:rsidP="009A2D86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102,074</w:t>
            </w:r>
          </w:p>
        </w:tc>
        <w:tc>
          <w:tcPr>
            <w:tcW w:w="151" w:type="pct"/>
            <w:gridSpan w:val="2"/>
          </w:tcPr>
          <w:p w14:paraId="2BC91332" w14:textId="77777777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5BF232CA" w14:textId="1F2D8762" w:rsidR="009A2D86" w:rsidRPr="00A87005" w:rsidRDefault="009A2D86" w:rsidP="009A2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102,023</w:t>
            </w:r>
          </w:p>
        </w:tc>
      </w:tr>
    </w:tbl>
    <w:p w14:paraId="312E91AB" w14:textId="77777777" w:rsidR="00A83311" w:rsidRPr="00A87005" w:rsidRDefault="00A83311" w:rsidP="00DC4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72"/>
        <w:jc w:val="thaiDistribute"/>
        <w:rPr>
          <w:rFonts w:ascii="Angsana New" w:hAnsi="Angsana New"/>
          <w:sz w:val="30"/>
          <w:szCs w:val="30"/>
        </w:rPr>
      </w:pPr>
    </w:p>
    <w:p w14:paraId="64AB65D8" w14:textId="0A6D9E36" w:rsidR="009220BE" w:rsidRPr="00CA182A" w:rsidRDefault="009220BE" w:rsidP="00CA182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72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E36E7F">
        <w:rPr>
          <w:rFonts w:ascii="Angsana New" w:hAnsi="Angsana New"/>
          <w:sz w:val="30"/>
          <w:szCs w:val="30"/>
        </w:rPr>
        <w:t xml:space="preserve">30 </w:t>
      </w:r>
      <w:r w:rsidR="00E36E7F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>กลุ่มบริษัทมีสัญญาเช่าหลายฉบับกับบริษัทในประเทศหลายแห่ง ซึ่งครอบคลุมการเช่าสิ่งอำนวยความสะดวก โดยมี</w:t>
      </w:r>
      <w:r w:rsidRPr="007A602E">
        <w:rPr>
          <w:rFonts w:ascii="Angsana New" w:hAnsi="Angsana New" w:hint="cs"/>
          <w:sz w:val="30"/>
          <w:szCs w:val="30"/>
          <w:cs/>
        </w:rPr>
        <w:t xml:space="preserve">ระยะเวลา </w:t>
      </w:r>
      <w:r w:rsidRPr="007A602E">
        <w:rPr>
          <w:rFonts w:ascii="Angsana New" w:hAnsi="Angsana New" w:hint="cs"/>
          <w:sz w:val="30"/>
          <w:szCs w:val="30"/>
        </w:rPr>
        <w:t xml:space="preserve">1 </w:t>
      </w:r>
      <w:r w:rsidRPr="007A602E">
        <w:rPr>
          <w:rFonts w:ascii="Angsana New" w:hAnsi="Angsana New" w:hint="cs"/>
          <w:sz w:val="30"/>
          <w:szCs w:val="30"/>
          <w:cs/>
        </w:rPr>
        <w:t xml:space="preserve">ถึง </w:t>
      </w:r>
      <w:r w:rsidRPr="007A602E">
        <w:rPr>
          <w:rFonts w:ascii="Angsana New" w:hAnsi="Angsana New" w:hint="cs"/>
          <w:sz w:val="30"/>
          <w:szCs w:val="30"/>
        </w:rPr>
        <w:t xml:space="preserve">5 </w:t>
      </w:r>
      <w:r w:rsidRPr="007A602E">
        <w:rPr>
          <w:rFonts w:ascii="Angsana New" w:hAnsi="Angsana New" w:hint="cs"/>
          <w:sz w:val="30"/>
          <w:szCs w:val="30"/>
          <w:cs/>
        </w:rPr>
        <w:t xml:space="preserve">ปี ซึ่งจะสิ้นสุดในปี </w:t>
      </w:r>
      <w:r w:rsidRPr="007A602E">
        <w:rPr>
          <w:rFonts w:ascii="Angsana New" w:hAnsi="Angsana New" w:hint="cs"/>
          <w:sz w:val="30"/>
          <w:szCs w:val="30"/>
        </w:rPr>
        <w:t>256</w:t>
      </w:r>
      <w:r w:rsidR="00CE5DA3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</w:rPr>
        <w:t xml:space="preserve"> </w:t>
      </w:r>
    </w:p>
    <w:p w14:paraId="71E20BC9" w14:textId="77777777" w:rsidR="009C38DB" w:rsidRDefault="009C38DB" w:rsidP="00DB7E42">
      <w:pPr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7F723261" w14:textId="77777777" w:rsidR="006D460A" w:rsidRPr="0026794D" w:rsidRDefault="006D460A" w:rsidP="00DB7E4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80E210A" w14:textId="0B07CF99" w:rsidR="0026794D" w:rsidRPr="004A062C" w:rsidRDefault="001F330C" w:rsidP="0026794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062C">
        <w:rPr>
          <w:rFonts w:asciiTheme="majorBidi" w:hAnsiTheme="majorBidi" w:cstheme="majorBidi"/>
          <w:sz w:val="30"/>
          <w:szCs w:val="30"/>
          <w:cs/>
        </w:rPr>
        <w:lastRenderedPageBreak/>
        <w:t>บริษัทมีสัญญา</w:t>
      </w:r>
      <w:r w:rsidR="006D460A" w:rsidRPr="004A062C">
        <w:rPr>
          <w:rFonts w:asciiTheme="majorBidi" w:hAnsiTheme="majorBidi" w:cstheme="majorBidi"/>
          <w:sz w:val="30"/>
          <w:szCs w:val="30"/>
          <w:cs/>
        </w:rPr>
        <w:t>ขาย</w:t>
      </w:r>
      <w:r w:rsidRPr="004A062C">
        <w:rPr>
          <w:rFonts w:asciiTheme="majorBidi" w:hAnsiTheme="majorBidi" w:cstheme="majorBidi"/>
          <w:sz w:val="30"/>
          <w:szCs w:val="30"/>
          <w:cs/>
        </w:rPr>
        <w:t>เงินตราต่างประเทศล่วงหน้า</w:t>
      </w:r>
      <w:r w:rsidR="0026794D" w:rsidRPr="004A062C">
        <w:rPr>
          <w:rFonts w:asciiTheme="majorBidi" w:hAnsiTheme="majorBidi" w:cstheme="majorBidi"/>
          <w:spacing w:val="6"/>
          <w:sz w:val="30"/>
          <w:szCs w:val="30"/>
          <w:cs/>
        </w:rPr>
        <w:t>คงเหลือ</w:t>
      </w:r>
      <w:r w:rsidR="0026794D" w:rsidRPr="004A062C">
        <w:rPr>
          <w:rFonts w:asciiTheme="majorBidi" w:hAnsiTheme="majorBidi" w:cstheme="majorBidi"/>
          <w:spacing w:val="6"/>
          <w:sz w:val="30"/>
          <w:szCs w:val="30"/>
        </w:rPr>
        <w:t xml:space="preserve"> 437</w:t>
      </w:r>
      <w:r w:rsidR="0026794D" w:rsidRPr="004A062C">
        <w:rPr>
          <w:rFonts w:asciiTheme="majorBidi" w:hAnsiTheme="majorBidi" w:cstheme="majorBidi"/>
          <w:spacing w:val="6"/>
          <w:sz w:val="30"/>
          <w:szCs w:val="30"/>
          <w:cs/>
        </w:rPr>
        <w:t xml:space="preserve"> เหรียญสหรัฐอเมริกา</w:t>
      </w:r>
      <w:r w:rsidR="00671317" w:rsidRPr="004A062C">
        <w:rPr>
          <w:rFonts w:asciiTheme="majorBidi" w:hAnsiTheme="majorBidi" w:cstheme="majorBidi"/>
          <w:spacing w:val="6"/>
          <w:sz w:val="30"/>
          <w:szCs w:val="30"/>
          <w:cs/>
        </w:rPr>
        <w:t xml:space="preserve"> สหรัฐอเมริกา เทียบเท่าจำนวนเงิน</w:t>
      </w:r>
      <w:r w:rsidR="000072FF" w:rsidRPr="004A062C">
        <w:rPr>
          <w:rFonts w:asciiTheme="majorBidi" w:hAnsiTheme="majorBidi" w:cstheme="majorBidi"/>
          <w:spacing w:val="6"/>
          <w:sz w:val="30"/>
          <w:szCs w:val="30"/>
        </w:rPr>
        <w:t xml:space="preserve"> 13,414</w:t>
      </w:r>
      <w:r w:rsidR="00671317" w:rsidRPr="004A062C">
        <w:rPr>
          <w:rFonts w:asciiTheme="majorBidi" w:hAnsiTheme="majorBidi" w:cstheme="majorBidi"/>
          <w:spacing w:val="6"/>
          <w:sz w:val="30"/>
          <w:szCs w:val="30"/>
          <w:cs/>
        </w:rPr>
        <w:t xml:space="preserve"> บาท</w:t>
      </w:r>
      <w:r w:rsidR="0026794D" w:rsidRPr="004A062C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26794D" w:rsidRPr="004A062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0072FF" w:rsidRPr="004A062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31 </w:t>
      </w:r>
      <w:r w:rsidR="0026794D" w:rsidRPr="004A062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ธันวาคม</w:t>
      </w:r>
      <w:r w:rsidR="000072FF" w:rsidRPr="004A062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2562</w:t>
      </w:r>
      <w:r w:rsidR="0026794D" w:rsidRPr="004A062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: บริษัทไม่มีสัญญาขายเงินตราต่างประเทศล่วงหน้า</w:t>
      </w:r>
      <w:r w:rsidR="0026794D" w:rsidRPr="004A062C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  <w:r w:rsidR="0026794D" w:rsidRPr="004A062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="0026794D" w:rsidRPr="004A062C">
        <w:rPr>
          <w:rFonts w:asciiTheme="majorBidi" w:hAnsiTheme="majorBidi" w:cstheme="majorBidi"/>
          <w:sz w:val="30"/>
          <w:szCs w:val="30"/>
          <w:cs/>
        </w:rPr>
        <w:t xml:space="preserve">ซึ่งจะสิ้นสุดในเดือนสิงหาคม </w:t>
      </w:r>
      <w:r w:rsidR="0026794D" w:rsidRPr="004A062C">
        <w:rPr>
          <w:rFonts w:asciiTheme="majorBidi" w:hAnsiTheme="majorBidi" w:cstheme="majorBidi"/>
          <w:sz w:val="30"/>
          <w:szCs w:val="30"/>
        </w:rPr>
        <w:t>2563</w:t>
      </w:r>
    </w:p>
    <w:p w14:paraId="5E176367" w14:textId="11164371" w:rsidR="006D460A" w:rsidRPr="004A062C" w:rsidRDefault="001F330C" w:rsidP="0026794D">
      <w:pPr>
        <w:tabs>
          <w:tab w:val="clear" w:pos="227"/>
          <w:tab w:val="clear" w:pos="680"/>
          <w:tab w:val="clear" w:pos="907"/>
          <w:tab w:val="left" w:pos="540"/>
          <w:tab w:val="left" w:pos="63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A06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5D1942CF" w14:textId="4CEB5657" w:rsidR="006D460A" w:rsidRPr="004A062C" w:rsidRDefault="006D460A" w:rsidP="006D460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062C">
        <w:rPr>
          <w:rFonts w:asciiTheme="majorBidi" w:hAnsiTheme="majorBidi" w:cstheme="majorBidi"/>
          <w:spacing w:val="6"/>
          <w:sz w:val="30"/>
          <w:szCs w:val="30"/>
          <w:cs/>
        </w:rPr>
        <w:t>กลุ่มบริษัทมีสัญญาซื้อเงินตราต่างประเทศล่วงหน้าคงเหลือ</w:t>
      </w:r>
      <w:r w:rsidRPr="004A062C">
        <w:rPr>
          <w:rFonts w:asciiTheme="majorBidi" w:hAnsiTheme="majorBidi" w:cstheme="majorBidi"/>
          <w:spacing w:val="6"/>
          <w:sz w:val="30"/>
          <w:szCs w:val="30"/>
        </w:rPr>
        <w:t xml:space="preserve"> 0.</w:t>
      </w:r>
      <w:r w:rsidR="00450009" w:rsidRPr="004A062C">
        <w:rPr>
          <w:rFonts w:asciiTheme="majorBidi" w:hAnsiTheme="majorBidi" w:cstheme="majorBidi"/>
          <w:spacing w:val="6"/>
          <w:sz w:val="30"/>
          <w:szCs w:val="30"/>
        </w:rPr>
        <w:t>0</w:t>
      </w:r>
      <w:r w:rsidRPr="004A062C">
        <w:rPr>
          <w:rFonts w:asciiTheme="majorBidi" w:hAnsiTheme="majorBidi" w:cstheme="majorBidi"/>
          <w:spacing w:val="6"/>
          <w:sz w:val="30"/>
          <w:szCs w:val="30"/>
        </w:rPr>
        <w:t>5</w:t>
      </w:r>
      <w:r w:rsidRPr="004A062C">
        <w:rPr>
          <w:rFonts w:asciiTheme="majorBidi" w:hAnsiTheme="majorBidi" w:cstheme="majorBidi"/>
          <w:spacing w:val="6"/>
          <w:sz w:val="30"/>
          <w:szCs w:val="30"/>
          <w:cs/>
        </w:rPr>
        <w:t xml:space="preserve"> ล้านเหรียญสหรัฐอเมริกา</w:t>
      </w:r>
      <w:r w:rsidRPr="004A062C">
        <w:rPr>
          <w:rFonts w:asciiTheme="majorBidi" w:hAnsiTheme="majorBidi" w:cstheme="majorBidi"/>
          <w:spacing w:val="6"/>
          <w:sz w:val="30"/>
          <w:szCs w:val="30"/>
        </w:rPr>
        <w:t xml:space="preserve"> 0.1</w:t>
      </w:r>
      <w:r w:rsidR="00450009" w:rsidRPr="004A062C">
        <w:rPr>
          <w:rFonts w:asciiTheme="majorBidi" w:hAnsiTheme="majorBidi" w:cstheme="majorBidi"/>
          <w:spacing w:val="6"/>
          <w:sz w:val="30"/>
          <w:szCs w:val="30"/>
        </w:rPr>
        <w:t>7</w:t>
      </w:r>
      <w:r w:rsidRPr="004A062C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4A062C">
        <w:rPr>
          <w:rFonts w:asciiTheme="majorBidi" w:hAnsiTheme="majorBidi" w:cstheme="majorBidi"/>
          <w:spacing w:val="6"/>
          <w:sz w:val="30"/>
          <w:szCs w:val="30"/>
          <w:cs/>
        </w:rPr>
        <w:t>ล้านยูโร</w:t>
      </w:r>
      <w:r w:rsidRPr="004A062C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4A062C">
        <w:rPr>
          <w:rFonts w:asciiTheme="majorBidi" w:hAnsiTheme="majorBidi" w:cstheme="majorBidi"/>
          <w:spacing w:val="-2"/>
          <w:sz w:val="30"/>
          <w:szCs w:val="30"/>
          <w:cs/>
        </w:rPr>
        <w:t>เทียบเท่าจำนวนเงิน</w:t>
      </w:r>
      <w:r w:rsidRPr="004A062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50009" w:rsidRPr="004A062C">
        <w:rPr>
          <w:rFonts w:asciiTheme="majorBidi" w:hAnsiTheme="majorBidi" w:cstheme="majorBidi"/>
          <w:spacing w:val="-2"/>
          <w:sz w:val="30"/>
          <w:szCs w:val="30"/>
        </w:rPr>
        <w:t>7.4</w:t>
      </w:r>
      <w:r w:rsidRPr="004A062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A062C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4A062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Pr="004A062C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Pr="004A062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ธันวาคม </w:t>
      </w:r>
      <w:r w:rsidRPr="004A062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2562: 0.1 </w:t>
      </w:r>
      <w:r w:rsidRPr="004A062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ล้านเหรียญสหรัฐอเมริกา</w:t>
      </w:r>
      <w:r w:rsidRPr="004A062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0.1</w:t>
      </w:r>
      <w:r w:rsidRPr="004A062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ล้านยูโร</w:t>
      </w:r>
      <w:r w:rsidRPr="004A062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4A062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เทียบเท่าจำนวนเงิน</w:t>
      </w:r>
      <w:r w:rsidRPr="004A062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7.7 </w:t>
      </w:r>
      <w:r w:rsidRPr="004A062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Pr="004A062C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  <w:r w:rsidRPr="004A062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Pr="004A062C">
        <w:rPr>
          <w:rFonts w:asciiTheme="majorBidi" w:hAnsiTheme="majorBidi" w:cstheme="majorBidi"/>
          <w:sz w:val="30"/>
          <w:szCs w:val="30"/>
          <w:cs/>
        </w:rPr>
        <w:t>ซึ่งจะสิ้นสุดในระหว่างเดือน</w:t>
      </w:r>
      <w:r w:rsidR="00450009" w:rsidRPr="004A062C">
        <w:rPr>
          <w:rFonts w:asciiTheme="majorBidi" w:hAnsiTheme="majorBidi" w:cstheme="majorBidi"/>
          <w:sz w:val="30"/>
          <w:szCs w:val="30"/>
          <w:cs/>
        </w:rPr>
        <w:t>กรกฎาคม</w:t>
      </w:r>
      <w:r w:rsidRPr="004A062C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450009" w:rsidRPr="004A062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4A06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062C">
        <w:rPr>
          <w:rFonts w:asciiTheme="majorBidi" w:hAnsiTheme="majorBidi" w:cstheme="majorBidi"/>
          <w:sz w:val="30"/>
          <w:szCs w:val="30"/>
        </w:rPr>
        <w:t>2563</w:t>
      </w:r>
    </w:p>
    <w:p w14:paraId="39FD0098" w14:textId="77777777" w:rsidR="00D078A4" w:rsidRPr="004A062C" w:rsidRDefault="00D078A4" w:rsidP="006D460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A0C9F6A" w14:textId="70AA9043" w:rsidR="00036597" w:rsidRPr="004A062C" w:rsidRDefault="00700E93" w:rsidP="000765CB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A062C">
        <w:rPr>
          <w:rFonts w:asciiTheme="majorBidi" w:hAnsiTheme="majorBidi" w:cstheme="majorBidi"/>
          <w:spacing w:val="14"/>
          <w:sz w:val="30"/>
          <w:szCs w:val="30"/>
          <w:cs/>
        </w:rPr>
        <w:t>กลุ่มบริษัทมีภาระผูกพันภายใต้หนังสือค้ำประกันที่ออกโดยสถาบันการเงินหลายแห่งเพื่อการใช้ไฟฟ้า</w:t>
      </w:r>
      <w:r w:rsidRPr="004A062C">
        <w:rPr>
          <w:rFonts w:asciiTheme="majorBidi" w:hAnsiTheme="majorBidi" w:cstheme="majorBidi"/>
          <w:spacing w:val="-4"/>
          <w:sz w:val="30"/>
          <w:szCs w:val="30"/>
          <w:cs/>
        </w:rPr>
        <w:t>เป็นจำนวนเงิน</w:t>
      </w:r>
      <w:bookmarkStart w:id="2" w:name="_Hlk15140887"/>
      <w:r w:rsidR="00E273A6" w:rsidRPr="004A062C">
        <w:rPr>
          <w:rFonts w:asciiTheme="majorBidi" w:hAnsiTheme="majorBidi" w:cstheme="majorBidi"/>
          <w:spacing w:val="-4"/>
          <w:sz w:val="30"/>
          <w:szCs w:val="30"/>
        </w:rPr>
        <w:t xml:space="preserve"> 13.</w:t>
      </w:r>
      <w:r w:rsidR="00812572" w:rsidRPr="004A062C">
        <w:rPr>
          <w:rFonts w:asciiTheme="majorBidi" w:hAnsiTheme="majorBidi" w:cstheme="majorBidi"/>
          <w:spacing w:val="-4"/>
          <w:sz w:val="30"/>
          <w:szCs w:val="30"/>
        </w:rPr>
        <w:t>7</w:t>
      </w:r>
      <w:r w:rsidR="00430D19" w:rsidRPr="004A062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bookmarkEnd w:id="2"/>
      <w:r w:rsidRPr="004A062C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4A062C">
        <w:rPr>
          <w:rFonts w:asciiTheme="majorBidi" w:hAnsiTheme="majorBidi" w:cstheme="majorBidi"/>
          <w:spacing w:val="-4"/>
          <w:sz w:val="30"/>
          <w:szCs w:val="30"/>
        </w:rPr>
        <w:t> </w:t>
      </w:r>
      <w:r w:rsidRPr="004A062C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(31 </w:t>
      </w:r>
      <w:r w:rsidRPr="004A062C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Pr="004A062C">
        <w:rPr>
          <w:rFonts w:asciiTheme="majorBidi" w:hAnsiTheme="majorBidi" w:cstheme="majorBidi"/>
          <w:i/>
          <w:iCs/>
          <w:spacing w:val="-4"/>
          <w:sz w:val="30"/>
          <w:szCs w:val="30"/>
        </w:rPr>
        <w:t>25</w:t>
      </w:r>
      <w:r w:rsidR="004F72D3" w:rsidRPr="004A062C">
        <w:rPr>
          <w:rFonts w:asciiTheme="majorBidi" w:hAnsiTheme="majorBidi" w:cstheme="majorBidi"/>
          <w:i/>
          <w:iCs/>
          <w:spacing w:val="-4"/>
          <w:sz w:val="30"/>
          <w:szCs w:val="30"/>
        </w:rPr>
        <w:t>6</w:t>
      </w:r>
      <w:r w:rsidR="00A1114E" w:rsidRPr="004A062C">
        <w:rPr>
          <w:rFonts w:asciiTheme="majorBidi" w:hAnsiTheme="majorBidi" w:cstheme="majorBidi"/>
          <w:i/>
          <w:iCs/>
          <w:spacing w:val="-4"/>
          <w:sz w:val="30"/>
          <w:szCs w:val="30"/>
        </w:rPr>
        <w:t>2</w:t>
      </w:r>
      <w:r w:rsidR="004F72D3" w:rsidRPr="004A062C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A1114E" w:rsidRPr="004A062C">
        <w:rPr>
          <w:rFonts w:asciiTheme="majorBidi" w:hAnsiTheme="majorBidi" w:cstheme="majorBidi"/>
          <w:i/>
          <w:iCs/>
          <w:spacing w:val="-4"/>
          <w:sz w:val="30"/>
          <w:szCs w:val="30"/>
        </w:rPr>
        <w:t>13.2</w:t>
      </w:r>
      <w:r w:rsidRPr="004A062C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4A062C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ล้านบาท) </w:t>
      </w:r>
      <w:r w:rsidRPr="004A062C">
        <w:rPr>
          <w:rFonts w:asciiTheme="majorBidi" w:hAnsiTheme="majorBidi" w:cstheme="majorBidi"/>
          <w:spacing w:val="-4"/>
          <w:sz w:val="30"/>
          <w:szCs w:val="30"/>
          <w:cs/>
        </w:rPr>
        <w:t>และค้ำประกัน</w:t>
      </w:r>
      <w:r w:rsidR="0092705F" w:rsidRPr="004A062C">
        <w:rPr>
          <w:rFonts w:asciiTheme="majorBidi" w:hAnsiTheme="majorBidi" w:cstheme="majorBidi"/>
          <w:spacing w:val="-4"/>
          <w:sz w:val="30"/>
          <w:szCs w:val="30"/>
          <w:cs/>
        </w:rPr>
        <w:t>ผลงาน</w:t>
      </w:r>
      <w:r w:rsidRPr="004A062C">
        <w:rPr>
          <w:rFonts w:asciiTheme="majorBidi" w:hAnsiTheme="majorBidi" w:cstheme="majorBidi"/>
          <w:spacing w:val="-4"/>
          <w:sz w:val="30"/>
          <w:szCs w:val="30"/>
          <w:cs/>
        </w:rPr>
        <w:t>เป็นจำนวนเงิน</w:t>
      </w:r>
      <w:bookmarkStart w:id="3" w:name="_Hlk15140898"/>
      <w:r w:rsidR="00E273A6" w:rsidRPr="004A062C">
        <w:rPr>
          <w:rFonts w:asciiTheme="majorBidi" w:hAnsiTheme="majorBidi" w:cstheme="majorBidi"/>
          <w:spacing w:val="-4"/>
          <w:sz w:val="30"/>
          <w:szCs w:val="30"/>
        </w:rPr>
        <w:t xml:space="preserve"> 9</w:t>
      </w:r>
      <w:r w:rsidR="00812572" w:rsidRPr="004A062C">
        <w:rPr>
          <w:rFonts w:asciiTheme="majorBidi" w:hAnsiTheme="majorBidi" w:cstheme="majorBidi"/>
          <w:spacing w:val="-4"/>
          <w:sz w:val="30"/>
          <w:szCs w:val="30"/>
        </w:rPr>
        <w:t>0.1</w:t>
      </w:r>
      <w:r w:rsidR="001F330C" w:rsidRPr="004A062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bookmarkEnd w:id="3"/>
      <w:r w:rsidR="00A1114E" w:rsidRPr="004A062C">
        <w:rPr>
          <w:rFonts w:asciiTheme="majorBidi" w:hAnsiTheme="majorBidi" w:cstheme="majorBidi"/>
          <w:sz w:val="30"/>
          <w:szCs w:val="30"/>
        </w:rPr>
        <w:br/>
      </w:r>
      <w:r w:rsidR="00782ED8" w:rsidRPr="004A062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782ED8" w:rsidRPr="004A06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4A062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4A062C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4A06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92705F" w:rsidRPr="004A062C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4F72D3" w:rsidRPr="004A062C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A1114E" w:rsidRPr="004A062C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AD58B5" w:rsidRPr="004A062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1114E" w:rsidRPr="004A062C">
        <w:rPr>
          <w:rFonts w:asciiTheme="majorBidi" w:hAnsiTheme="majorBidi" w:cstheme="majorBidi"/>
          <w:i/>
          <w:iCs/>
          <w:sz w:val="30"/>
          <w:szCs w:val="30"/>
        </w:rPr>
        <w:t>90.</w:t>
      </w:r>
      <w:r w:rsidR="00680314" w:rsidRPr="004A062C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92705F" w:rsidRPr="004A062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A06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</w:p>
    <w:p w14:paraId="114C67F9" w14:textId="77777777" w:rsidR="00BF6CF1" w:rsidRPr="004A062C" w:rsidRDefault="00BF6CF1" w:rsidP="000765C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3D735B" w14:textId="091456E1" w:rsidR="00036597" w:rsidRPr="004A062C" w:rsidRDefault="00D24A09" w:rsidP="00E039EA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A062C">
        <w:rPr>
          <w:rFonts w:asciiTheme="majorBidi" w:hAnsiTheme="majorBidi" w:cstheme="majorBidi"/>
          <w:spacing w:val="18"/>
          <w:sz w:val="30"/>
          <w:szCs w:val="30"/>
          <w:cs/>
        </w:rPr>
        <w:t>บริษัทมีภาระผูกพันภายใต้หนังสือค้ำประกันที่ออกโดยสถาบันการเงินหลายแ</w:t>
      </w:r>
      <w:r w:rsidR="00B85C33" w:rsidRPr="004A062C">
        <w:rPr>
          <w:rFonts w:asciiTheme="majorBidi" w:hAnsiTheme="majorBidi" w:cstheme="majorBidi"/>
          <w:spacing w:val="18"/>
          <w:sz w:val="30"/>
          <w:szCs w:val="30"/>
          <w:cs/>
        </w:rPr>
        <w:t>ห่</w:t>
      </w:r>
      <w:r w:rsidRPr="004A062C">
        <w:rPr>
          <w:rFonts w:asciiTheme="majorBidi" w:hAnsiTheme="majorBidi" w:cstheme="majorBidi"/>
          <w:spacing w:val="18"/>
          <w:sz w:val="30"/>
          <w:szCs w:val="30"/>
          <w:cs/>
        </w:rPr>
        <w:t>งเพื่อการใช้ไฟฟ้า</w:t>
      </w:r>
      <w:r w:rsidRPr="004A062C">
        <w:rPr>
          <w:rFonts w:asciiTheme="majorBidi" w:hAnsiTheme="majorBidi" w:cstheme="majorBidi"/>
          <w:sz w:val="30"/>
          <w:szCs w:val="30"/>
        </w:rPr>
        <w:t xml:space="preserve"> </w:t>
      </w:r>
      <w:r w:rsidRPr="004A062C">
        <w:rPr>
          <w:rFonts w:asciiTheme="majorBidi" w:hAnsiTheme="majorBidi" w:cstheme="majorBidi"/>
          <w:spacing w:val="-2"/>
          <w:sz w:val="30"/>
          <w:szCs w:val="30"/>
          <w:cs/>
        </w:rPr>
        <w:t>เป็นจำนวน</w:t>
      </w:r>
      <w:r w:rsidRPr="004A062C">
        <w:rPr>
          <w:rFonts w:asciiTheme="majorBidi" w:hAnsiTheme="majorBidi" w:cstheme="majorBidi"/>
          <w:spacing w:val="8"/>
          <w:sz w:val="30"/>
          <w:szCs w:val="30"/>
          <w:cs/>
        </w:rPr>
        <w:t>เงิน</w:t>
      </w:r>
      <w:bookmarkStart w:id="4" w:name="_Hlk15140909"/>
      <w:r w:rsidR="00E273A6" w:rsidRPr="004A062C">
        <w:rPr>
          <w:rFonts w:asciiTheme="majorBidi" w:hAnsiTheme="majorBidi" w:cstheme="majorBidi"/>
          <w:spacing w:val="8"/>
          <w:sz w:val="30"/>
          <w:szCs w:val="30"/>
        </w:rPr>
        <w:t xml:space="preserve"> 12</w:t>
      </w:r>
      <w:r w:rsidR="00AE535D" w:rsidRPr="004A062C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bookmarkEnd w:id="4"/>
      <w:r w:rsidRPr="004A062C">
        <w:rPr>
          <w:rFonts w:asciiTheme="majorBidi" w:hAnsiTheme="majorBidi" w:cstheme="majorBidi"/>
          <w:spacing w:val="8"/>
          <w:sz w:val="30"/>
          <w:szCs w:val="30"/>
          <w:cs/>
        </w:rPr>
        <w:t>ล้านบาท</w:t>
      </w:r>
      <w:r w:rsidRPr="004A062C">
        <w:rPr>
          <w:rFonts w:asciiTheme="majorBidi" w:hAnsiTheme="majorBidi" w:cstheme="majorBidi"/>
          <w:spacing w:val="8"/>
          <w:sz w:val="30"/>
          <w:szCs w:val="30"/>
        </w:rPr>
        <w:t> </w:t>
      </w:r>
      <w:r w:rsidRPr="004A062C">
        <w:rPr>
          <w:rFonts w:asciiTheme="majorBidi" w:hAnsiTheme="majorBidi" w:cstheme="majorBidi"/>
          <w:i/>
          <w:iCs/>
          <w:spacing w:val="8"/>
          <w:sz w:val="30"/>
          <w:szCs w:val="30"/>
        </w:rPr>
        <w:t>(</w:t>
      </w:r>
      <w:r w:rsidR="00985882" w:rsidRPr="004A062C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>3</w:t>
      </w:r>
      <w:r w:rsidR="00D3459C" w:rsidRPr="004A062C">
        <w:rPr>
          <w:rFonts w:asciiTheme="majorBidi" w:hAnsiTheme="majorBidi" w:cstheme="majorBidi"/>
          <w:i/>
          <w:iCs/>
          <w:spacing w:val="8"/>
          <w:sz w:val="30"/>
          <w:szCs w:val="30"/>
        </w:rPr>
        <w:t>1</w:t>
      </w:r>
      <w:r w:rsidR="00985882" w:rsidRPr="004A062C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 xml:space="preserve"> ธันวาคม</w:t>
      </w:r>
      <w:r w:rsidR="00D078A4" w:rsidRPr="004A062C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 xml:space="preserve"> </w:t>
      </w:r>
      <w:r w:rsidR="00A1114E" w:rsidRPr="004A062C">
        <w:rPr>
          <w:rFonts w:asciiTheme="majorBidi" w:hAnsiTheme="majorBidi" w:cstheme="majorBidi"/>
          <w:i/>
          <w:iCs/>
          <w:spacing w:val="8"/>
          <w:sz w:val="30"/>
          <w:szCs w:val="30"/>
        </w:rPr>
        <w:t>25</w:t>
      </w:r>
      <w:r w:rsidR="00017B92" w:rsidRPr="004A062C">
        <w:rPr>
          <w:rFonts w:asciiTheme="majorBidi" w:hAnsiTheme="majorBidi" w:cstheme="majorBidi"/>
          <w:i/>
          <w:iCs/>
          <w:spacing w:val="8"/>
          <w:sz w:val="30"/>
          <w:szCs w:val="30"/>
        </w:rPr>
        <w:t>6</w:t>
      </w:r>
      <w:r w:rsidR="00A1114E" w:rsidRPr="004A062C">
        <w:rPr>
          <w:rFonts w:asciiTheme="majorBidi" w:hAnsiTheme="majorBidi" w:cstheme="majorBidi"/>
          <w:i/>
          <w:iCs/>
          <w:spacing w:val="8"/>
          <w:sz w:val="30"/>
          <w:szCs w:val="30"/>
        </w:rPr>
        <w:t>2</w:t>
      </w:r>
      <w:r w:rsidR="00D3459C" w:rsidRPr="004A062C">
        <w:rPr>
          <w:rFonts w:asciiTheme="majorBidi" w:hAnsiTheme="majorBidi" w:cstheme="majorBidi"/>
          <w:i/>
          <w:iCs/>
          <w:spacing w:val="8"/>
          <w:sz w:val="30"/>
          <w:szCs w:val="30"/>
        </w:rPr>
        <w:t>: 11</w:t>
      </w:r>
      <w:r w:rsidRPr="004A062C">
        <w:rPr>
          <w:rFonts w:asciiTheme="majorBidi" w:hAnsiTheme="majorBidi" w:cstheme="majorBidi"/>
          <w:i/>
          <w:iCs/>
          <w:spacing w:val="8"/>
          <w:sz w:val="30"/>
          <w:szCs w:val="30"/>
        </w:rPr>
        <w:t>.</w:t>
      </w:r>
      <w:r w:rsidR="00A1114E" w:rsidRPr="004A062C">
        <w:rPr>
          <w:rFonts w:asciiTheme="majorBidi" w:hAnsiTheme="majorBidi" w:cstheme="majorBidi"/>
          <w:i/>
          <w:iCs/>
          <w:spacing w:val="8"/>
          <w:sz w:val="30"/>
          <w:szCs w:val="30"/>
        </w:rPr>
        <w:t>5</w:t>
      </w:r>
      <w:r w:rsidRPr="004A062C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 </w:t>
      </w:r>
      <w:r w:rsidRPr="004A062C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 xml:space="preserve">ล้านบาท) </w:t>
      </w:r>
      <w:r w:rsidRPr="004A062C">
        <w:rPr>
          <w:rFonts w:asciiTheme="majorBidi" w:hAnsiTheme="majorBidi" w:cstheme="majorBidi"/>
          <w:spacing w:val="8"/>
          <w:sz w:val="30"/>
          <w:szCs w:val="30"/>
          <w:cs/>
        </w:rPr>
        <w:t xml:space="preserve">และค้ำประกันผลงานเป็นจำนวนเงิน </w:t>
      </w:r>
      <w:r w:rsidR="00E273A6" w:rsidRPr="004A062C">
        <w:rPr>
          <w:rFonts w:asciiTheme="majorBidi" w:hAnsiTheme="majorBidi" w:cstheme="majorBidi"/>
          <w:spacing w:val="8"/>
          <w:sz w:val="30"/>
          <w:szCs w:val="30"/>
        </w:rPr>
        <w:t>9</w:t>
      </w:r>
      <w:r w:rsidR="00812572" w:rsidRPr="004A062C">
        <w:rPr>
          <w:rFonts w:asciiTheme="majorBidi" w:hAnsiTheme="majorBidi" w:cstheme="majorBidi"/>
          <w:spacing w:val="8"/>
          <w:sz w:val="30"/>
          <w:szCs w:val="30"/>
        </w:rPr>
        <w:t>0.1</w:t>
      </w:r>
      <w:r w:rsidRPr="004A062C">
        <w:rPr>
          <w:rFonts w:asciiTheme="majorBidi" w:hAnsiTheme="majorBidi" w:cstheme="majorBidi"/>
          <w:spacing w:val="8"/>
          <w:sz w:val="30"/>
          <w:szCs w:val="30"/>
          <w:cs/>
        </w:rPr>
        <w:t>ล้านบาท</w:t>
      </w:r>
      <w:r w:rsidRPr="004A062C">
        <w:rPr>
          <w:rFonts w:asciiTheme="majorBidi" w:hAnsiTheme="majorBidi" w:cstheme="majorBidi"/>
          <w:sz w:val="30"/>
          <w:szCs w:val="30"/>
        </w:rPr>
        <w:t xml:space="preserve"> </w:t>
      </w:r>
      <w:r w:rsidRPr="004A062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81069" w:rsidRPr="004A062C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D3459C" w:rsidRPr="004A062C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281069" w:rsidRPr="004A062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85882" w:rsidRPr="004A062C">
        <w:rPr>
          <w:rFonts w:asciiTheme="majorBidi" w:hAnsiTheme="majorBidi" w:cstheme="majorBidi"/>
          <w:i/>
          <w:iCs/>
          <w:sz w:val="30"/>
          <w:szCs w:val="30"/>
          <w:cs/>
        </w:rPr>
        <w:t>ธันวาคม</w:t>
      </w:r>
      <w:r w:rsidR="00D078A4" w:rsidRPr="004A06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1114E" w:rsidRPr="004A062C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D3459C" w:rsidRPr="004A062C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1A3309" w:rsidRPr="004A062C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D3459C" w:rsidRPr="004A062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1114E" w:rsidRPr="004A062C">
        <w:rPr>
          <w:rFonts w:asciiTheme="majorBidi" w:hAnsiTheme="majorBidi" w:cstheme="majorBidi"/>
          <w:i/>
          <w:iCs/>
          <w:sz w:val="30"/>
          <w:szCs w:val="30"/>
        </w:rPr>
        <w:t>90.5</w:t>
      </w:r>
      <w:r w:rsidRPr="004A062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A06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</w:p>
    <w:p w14:paraId="3F7F30DE" w14:textId="77777777" w:rsidR="009D7487" w:rsidRPr="004A062C" w:rsidRDefault="009D7487" w:rsidP="00E039EA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65B36C6" w14:textId="77777777" w:rsidR="00E67CE5" w:rsidRPr="004A062C" w:rsidRDefault="00E67CE5" w:rsidP="00E67CE5">
      <w:pPr>
        <w:pStyle w:val="Heading5"/>
        <w:numPr>
          <w:ilvl w:val="0"/>
          <w:numId w:val="36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en-US"/>
        </w:rPr>
      </w:pPr>
      <w:r w:rsidRPr="004A06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หนี้สินที่อาจเกิดขึ้น    </w:t>
      </w:r>
    </w:p>
    <w:p w14:paraId="24514A49" w14:textId="77777777" w:rsidR="00E67CE5" w:rsidRPr="004A062C" w:rsidRDefault="00E67CE5" w:rsidP="00E67CE5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9B8BD7" w14:textId="69BB3EF6" w:rsidR="00E67CE5" w:rsidRPr="004A062C" w:rsidRDefault="00E67CE5" w:rsidP="00E6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A062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4A062C">
        <w:rPr>
          <w:rFonts w:asciiTheme="majorBidi" w:hAnsiTheme="majorBidi" w:cstheme="majorBidi"/>
          <w:sz w:val="30"/>
          <w:szCs w:val="30"/>
        </w:rPr>
        <w:t>3</w:t>
      </w:r>
      <w:r w:rsidR="00E36E7F" w:rsidRPr="004A062C">
        <w:rPr>
          <w:rFonts w:asciiTheme="majorBidi" w:hAnsiTheme="majorBidi" w:cstheme="majorBidi"/>
          <w:sz w:val="30"/>
          <w:szCs w:val="30"/>
        </w:rPr>
        <w:t xml:space="preserve">0 </w:t>
      </w:r>
      <w:r w:rsidR="00E36E7F" w:rsidRPr="004A062C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4A062C">
        <w:rPr>
          <w:rFonts w:asciiTheme="majorBidi" w:hAnsiTheme="majorBidi" w:cstheme="majorBidi"/>
          <w:sz w:val="30"/>
          <w:szCs w:val="30"/>
        </w:rPr>
        <w:t xml:space="preserve"> </w:t>
      </w:r>
      <w:r w:rsidRPr="004A062C">
        <w:rPr>
          <w:rFonts w:asciiTheme="majorBidi" w:hAnsiTheme="majorBidi" w:cstheme="majorBidi"/>
          <w:sz w:val="30"/>
          <w:szCs w:val="30"/>
          <w:cs/>
        </w:rPr>
        <w:t>25</w:t>
      </w:r>
      <w:r w:rsidRPr="004A062C">
        <w:rPr>
          <w:rFonts w:asciiTheme="majorBidi" w:hAnsiTheme="majorBidi" w:cstheme="majorBidi"/>
          <w:sz w:val="30"/>
          <w:szCs w:val="30"/>
        </w:rPr>
        <w:t xml:space="preserve">63 </w:t>
      </w:r>
      <w:r w:rsidRPr="004A062C">
        <w:rPr>
          <w:rFonts w:asciiTheme="majorBidi" w:hAnsiTheme="majorBidi" w:cstheme="majorBidi"/>
          <w:sz w:val="30"/>
          <w:szCs w:val="30"/>
          <w:cs/>
        </w:rPr>
        <w:t>บริษัทมีหนี้สินที่อาจเกิดขึ้นกับสถาบันการเงินเพื่อค้ำประกันวงเงินสินเชื่อของบริษัทย่อยบางแห่งเป็นจำนวนวงเงินรวม</w:t>
      </w:r>
      <w:r w:rsidRPr="004A062C">
        <w:rPr>
          <w:rFonts w:asciiTheme="majorBidi" w:hAnsiTheme="majorBidi" w:cstheme="majorBidi"/>
          <w:sz w:val="30"/>
          <w:szCs w:val="30"/>
        </w:rPr>
        <w:t xml:space="preserve"> 91</w:t>
      </w:r>
      <w:r w:rsidR="007F38BF" w:rsidRPr="004A062C">
        <w:rPr>
          <w:rFonts w:asciiTheme="majorBidi" w:hAnsiTheme="majorBidi" w:cstheme="majorBidi"/>
          <w:sz w:val="30"/>
          <w:szCs w:val="30"/>
        </w:rPr>
        <w:t>1</w:t>
      </w:r>
      <w:r w:rsidRPr="004A062C">
        <w:rPr>
          <w:rFonts w:asciiTheme="majorBidi" w:hAnsiTheme="majorBidi" w:cstheme="majorBidi"/>
          <w:sz w:val="30"/>
          <w:szCs w:val="30"/>
        </w:rPr>
        <w:t xml:space="preserve"> </w:t>
      </w:r>
      <w:r w:rsidRPr="004A062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4A062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4A062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4A06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4A062C">
        <w:rPr>
          <w:rFonts w:asciiTheme="majorBidi" w:hAnsiTheme="majorBidi" w:cstheme="majorBidi"/>
          <w:i/>
          <w:iCs/>
          <w:sz w:val="30"/>
          <w:szCs w:val="30"/>
        </w:rPr>
        <w:t xml:space="preserve">2562: 918 </w:t>
      </w:r>
      <w:r w:rsidRPr="004A062C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4A062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A062C">
        <w:rPr>
          <w:rFonts w:asciiTheme="majorBidi" w:hAnsiTheme="majorBidi" w:cstheme="majorBidi"/>
          <w:sz w:val="30"/>
          <w:szCs w:val="30"/>
          <w:cs/>
        </w:rPr>
        <w:t>ทั้งนี้บริษัทย่อยได้เบิกใช้วงเงินสินเชื่อดังกล่าวจำนวน</w:t>
      </w:r>
      <w:r w:rsidRPr="004A062C">
        <w:rPr>
          <w:rFonts w:asciiTheme="majorBidi" w:hAnsiTheme="majorBidi" w:cstheme="majorBidi"/>
          <w:sz w:val="30"/>
          <w:szCs w:val="30"/>
        </w:rPr>
        <w:t xml:space="preserve"> 1</w:t>
      </w:r>
      <w:r w:rsidR="007F38BF" w:rsidRPr="004A062C">
        <w:rPr>
          <w:rFonts w:asciiTheme="majorBidi" w:hAnsiTheme="majorBidi" w:cstheme="majorBidi"/>
          <w:sz w:val="30"/>
          <w:szCs w:val="30"/>
        </w:rPr>
        <w:t>42</w:t>
      </w:r>
      <w:r w:rsidRPr="004A062C">
        <w:rPr>
          <w:rFonts w:asciiTheme="majorBidi" w:hAnsiTheme="majorBidi" w:cstheme="majorBidi"/>
          <w:sz w:val="30"/>
          <w:szCs w:val="30"/>
        </w:rPr>
        <w:t xml:space="preserve"> </w:t>
      </w:r>
      <w:r w:rsidRPr="004A062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4A062C">
        <w:rPr>
          <w:rFonts w:asciiTheme="majorBidi" w:hAnsiTheme="majorBidi" w:cstheme="majorBidi"/>
          <w:sz w:val="30"/>
          <w:szCs w:val="30"/>
        </w:rPr>
        <w:t>(</w:t>
      </w:r>
      <w:r w:rsidRPr="004A062C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4A06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4A062C">
        <w:rPr>
          <w:rFonts w:asciiTheme="majorBidi" w:hAnsiTheme="majorBidi" w:cstheme="majorBidi"/>
          <w:i/>
          <w:iCs/>
          <w:sz w:val="30"/>
          <w:szCs w:val="30"/>
        </w:rPr>
        <w:t xml:space="preserve">2562: 160 </w:t>
      </w:r>
      <w:r w:rsidRPr="004A062C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4A062C">
        <w:rPr>
          <w:rFonts w:asciiTheme="majorBidi" w:hAnsiTheme="majorBidi" w:cstheme="majorBidi"/>
          <w:sz w:val="30"/>
          <w:szCs w:val="30"/>
          <w:cs/>
        </w:rPr>
        <w:t>)</w:t>
      </w:r>
    </w:p>
    <w:p w14:paraId="5DB84B28" w14:textId="77777777" w:rsidR="009C38DB" w:rsidRPr="00A87005" w:rsidRDefault="009C38DB" w:rsidP="00E6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933DD94" w14:textId="77777777" w:rsidR="000859B9" w:rsidRPr="000859B9" w:rsidRDefault="000859B9" w:rsidP="000859B9">
      <w:pPr>
        <w:rPr>
          <w:lang w:val="x-none" w:eastAsia="x-none"/>
        </w:rPr>
      </w:pPr>
    </w:p>
    <w:p w14:paraId="4B661BF0" w14:textId="77777777" w:rsidR="00826782" w:rsidRDefault="00826782" w:rsidP="00FB3094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274AB0BD" w14:textId="77777777" w:rsidR="001F0146" w:rsidRDefault="001F0146" w:rsidP="00255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sectPr w:rsidR="001F0146" w:rsidSect="001F538F">
      <w:headerReference w:type="default" r:id="rId11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6CFFDD" w14:textId="77777777" w:rsidR="004E03CF" w:rsidRDefault="004E03CF" w:rsidP="00FC04D5">
      <w:r>
        <w:separator/>
      </w:r>
    </w:p>
  </w:endnote>
  <w:endnote w:type="continuationSeparator" w:id="0">
    <w:p w14:paraId="4DDC0741" w14:textId="77777777" w:rsidR="004E03CF" w:rsidRDefault="004E03CF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669562" w14:textId="77777777" w:rsidR="004E03CF" w:rsidRPr="004D76EF" w:rsidRDefault="004E03CF" w:rsidP="008673AC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0260CD">
      <w:rPr>
        <w:rFonts w:ascii="Angsana New" w:hAnsi="Angsana New"/>
        <w:sz w:val="30"/>
        <w:szCs w:val="30"/>
      </w:rPr>
      <w:fldChar w:fldCharType="begin"/>
    </w:r>
    <w:r w:rsidRPr="000260CD">
      <w:rPr>
        <w:rFonts w:ascii="Angsana New" w:hAnsi="Angsana New"/>
        <w:sz w:val="30"/>
        <w:szCs w:val="30"/>
      </w:rPr>
      <w:instrText xml:space="preserve"> PAGE   \* MERGEFORMAT </w:instrText>
    </w:r>
    <w:r w:rsidRPr="000260C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34</w:t>
    </w:r>
    <w:r w:rsidRPr="000260CD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026AC0" w14:textId="77777777" w:rsidR="004E03CF" w:rsidRDefault="004E03CF" w:rsidP="00FC04D5">
      <w:r>
        <w:separator/>
      </w:r>
    </w:p>
  </w:footnote>
  <w:footnote w:type="continuationSeparator" w:id="0">
    <w:p w14:paraId="7E08D83F" w14:textId="77777777" w:rsidR="004E03CF" w:rsidRDefault="004E03CF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28A8F" w14:textId="77777777" w:rsidR="004E03CF" w:rsidRPr="0025431C" w:rsidRDefault="004E03CF" w:rsidP="002543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5431C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25431C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25431C">
      <w:rPr>
        <w:rFonts w:ascii="Angsana New" w:hAnsi="Angsana New"/>
        <w:b/>
        <w:bCs/>
        <w:sz w:val="32"/>
        <w:szCs w:val="32"/>
      </w:rPr>
      <w:t xml:space="preserve"> </w:t>
    </w:r>
    <w:r w:rsidRPr="0025431C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EBA6E36" w14:textId="77777777" w:rsidR="004E03CF" w:rsidRPr="0025431C" w:rsidRDefault="004E03CF" w:rsidP="002543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5431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5431C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4421959" w14:textId="7F5A23D4" w:rsidR="004E03CF" w:rsidRDefault="004E03CF" w:rsidP="0025431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 w:rsidRPr="0025431C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</w:t>
    </w:r>
    <w:r w:rsidRPr="0025431C">
      <w:rPr>
        <w:rFonts w:ascii="Angsana New" w:hAnsi="Angsana New"/>
        <w:b/>
        <w:bCs/>
        <w:sz w:val="32"/>
        <w:szCs w:val="32"/>
        <w:cs/>
      </w:rPr>
      <w:t>วันที่</w:t>
    </w:r>
    <w:r w:rsidRPr="0025431C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30</w:t>
    </w:r>
    <w:r w:rsidRPr="0025431C">
      <w:rPr>
        <w:rFonts w:ascii="Angsana New" w:hAnsi="Angsana New" w:hint="cs"/>
        <w:b/>
        <w:bCs/>
        <w:sz w:val="32"/>
        <w:szCs w:val="32"/>
        <w:cs/>
        <w:lang w:val="th-TH"/>
      </w:rPr>
      <w:t xml:space="preserve"> มิถุนายน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2563</w:t>
    </w:r>
    <w:r w:rsidRPr="0025431C">
      <w:rPr>
        <w:rFonts w:ascii="Angsana New" w:hAnsi="Angsana New" w:hint="cs"/>
        <w:b/>
        <w:bCs/>
        <w:sz w:val="32"/>
        <w:szCs w:val="32"/>
        <w:cs/>
        <w:lang w:val="th-TH"/>
      </w:rPr>
      <w:t xml:space="preserve"> (ไม่ได้ตรวจสอบ)</w:t>
    </w:r>
  </w:p>
  <w:p w14:paraId="5BE9DC83" w14:textId="77777777" w:rsidR="004E03CF" w:rsidRDefault="004E03CF" w:rsidP="0025431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E480C" w14:textId="77777777" w:rsidR="004E03CF" w:rsidRPr="0025431C" w:rsidRDefault="004E03CF" w:rsidP="002543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5431C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25431C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25431C">
      <w:rPr>
        <w:rFonts w:ascii="Angsana New" w:hAnsi="Angsana New"/>
        <w:b/>
        <w:bCs/>
        <w:sz w:val="32"/>
        <w:szCs w:val="32"/>
      </w:rPr>
      <w:t xml:space="preserve"> </w:t>
    </w:r>
    <w:r w:rsidRPr="0025431C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A9ECECC" w14:textId="77777777" w:rsidR="004E03CF" w:rsidRPr="0025431C" w:rsidRDefault="004E03CF" w:rsidP="002543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5431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5431C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9704B29" w14:textId="4E371358" w:rsidR="004E03CF" w:rsidRDefault="004E03CF" w:rsidP="0025431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 w:rsidRPr="0025431C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</w:t>
    </w:r>
    <w:r w:rsidRPr="0025431C">
      <w:rPr>
        <w:rFonts w:ascii="Angsana New" w:hAnsi="Angsana New"/>
        <w:b/>
        <w:bCs/>
        <w:sz w:val="32"/>
        <w:szCs w:val="32"/>
        <w:cs/>
      </w:rPr>
      <w:t>วันที่</w:t>
    </w:r>
    <w:r w:rsidRPr="0025431C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30</w:t>
    </w:r>
    <w:r w:rsidRPr="0025431C">
      <w:rPr>
        <w:rFonts w:ascii="Angsana New" w:hAnsi="Angsana New" w:hint="cs"/>
        <w:b/>
        <w:bCs/>
        <w:sz w:val="32"/>
        <w:szCs w:val="32"/>
        <w:cs/>
        <w:lang w:val="th-TH"/>
      </w:rPr>
      <w:t xml:space="preserve"> มิถุนายน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2563</w:t>
    </w:r>
    <w:r w:rsidRPr="0025431C">
      <w:rPr>
        <w:rFonts w:ascii="Angsana New" w:hAnsi="Angsana New" w:hint="cs"/>
        <w:b/>
        <w:bCs/>
        <w:sz w:val="32"/>
        <w:szCs w:val="32"/>
        <w:cs/>
        <w:lang w:val="th-TH"/>
      </w:rPr>
      <w:t xml:space="preserve"> (ไม่ได้ตรวจสอบ)</w:t>
    </w:r>
  </w:p>
  <w:p w14:paraId="6400690A" w14:textId="77777777" w:rsidR="004E03CF" w:rsidRDefault="004E03CF" w:rsidP="0025431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5C615" w14:textId="77777777" w:rsidR="004E03CF" w:rsidRPr="003B5EBA" w:rsidRDefault="004E03CF" w:rsidP="00B60D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17D0B71" w14:textId="77777777" w:rsidR="004E03CF" w:rsidRPr="003B5EBA" w:rsidRDefault="004E03CF" w:rsidP="00B60D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F7B6F8A" w14:textId="77777777" w:rsidR="004E03CF" w:rsidRDefault="004E03CF" w:rsidP="0085583A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 w:rsidRPr="0025431C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</w:t>
    </w:r>
    <w:r w:rsidRPr="0025431C">
      <w:rPr>
        <w:rFonts w:ascii="Angsana New" w:hAnsi="Angsana New"/>
        <w:b/>
        <w:bCs/>
        <w:sz w:val="32"/>
        <w:szCs w:val="32"/>
        <w:cs/>
      </w:rPr>
      <w:t>วันที่</w:t>
    </w:r>
    <w:r w:rsidRPr="0025431C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30</w:t>
    </w:r>
    <w:r w:rsidRPr="0025431C">
      <w:rPr>
        <w:rFonts w:ascii="Angsana New" w:hAnsi="Angsana New" w:hint="cs"/>
        <w:b/>
        <w:bCs/>
        <w:sz w:val="32"/>
        <w:szCs w:val="32"/>
        <w:cs/>
        <w:lang w:val="th-TH"/>
      </w:rPr>
      <w:t xml:space="preserve"> มิถุนายน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2563</w:t>
    </w:r>
    <w:r w:rsidRPr="0025431C">
      <w:rPr>
        <w:rFonts w:ascii="Angsana New" w:hAnsi="Angsana New" w:hint="cs"/>
        <w:b/>
        <w:bCs/>
        <w:sz w:val="32"/>
        <w:szCs w:val="32"/>
        <w:cs/>
        <w:lang w:val="th-TH"/>
      </w:rPr>
      <w:t xml:space="preserve"> (ไม่ได้ตรวจสอบ)</w:t>
    </w:r>
  </w:p>
  <w:p w14:paraId="2ECA0C5C" w14:textId="77777777" w:rsidR="004E03CF" w:rsidRPr="0021561A" w:rsidRDefault="004E03CF" w:rsidP="00B60D31">
    <w:pPr>
      <w:pStyle w:val="Header"/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7D2008"/>
    <w:multiLevelType w:val="hybridMultilevel"/>
    <w:tmpl w:val="44222206"/>
    <w:lvl w:ilvl="0" w:tplc="8A58C4A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6966AC"/>
    <w:multiLevelType w:val="hybridMultilevel"/>
    <w:tmpl w:val="8C4255A2"/>
    <w:lvl w:ilvl="0" w:tplc="49CEF96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30E2CBB"/>
    <w:multiLevelType w:val="hybridMultilevel"/>
    <w:tmpl w:val="2BD27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E4AA2"/>
    <w:multiLevelType w:val="hybridMultilevel"/>
    <w:tmpl w:val="542ED7F8"/>
    <w:lvl w:ilvl="0" w:tplc="6616B23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A833BE"/>
    <w:multiLevelType w:val="hybridMultilevel"/>
    <w:tmpl w:val="84F417B4"/>
    <w:lvl w:ilvl="0" w:tplc="089A46C4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3EC4F07"/>
    <w:multiLevelType w:val="hybridMultilevel"/>
    <w:tmpl w:val="E7927C6A"/>
    <w:lvl w:ilvl="0" w:tplc="C8C4C078">
      <w:start w:val="16"/>
      <w:numFmt w:val="decimal"/>
      <w:lvlText w:val="%1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BE2F8C"/>
    <w:multiLevelType w:val="hybridMultilevel"/>
    <w:tmpl w:val="802480BA"/>
    <w:lvl w:ilvl="0" w:tplc="CA9440A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45965CE"/>
    <w:multiLevelType w:val="hybridMultilevel"/>
    <w:tmpl w:val="ACC0F024"/>
    <w:lvl w:ilvl="0" w:tplc="D54A352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7B8411F"/>
    <w:multiLevelType w:val="hybridMultilevel"/>
    <w:tmpl w:val="1D20A956"/>
    <w:lvl w:ilvl="0" w:tplc="E6BC4AF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877D3B"/>
    <w:multiLevelType w:val="hybridMultilevel"/>
    <w:tmpl w:val="DFBE098C"/>
    <w:lvl w:ilvl="0" w:tplc="C51A303C">
      <w:numFmt w:val="bullet"/>
      <w:lvlText w:val="-"/>
      <w:lvlJc w:val="left"/>
      <w:pPr>
        <w:ind w:left="6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7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05C2E51"/>
    <w:multiLevelType w:val="hybridMultilevel"/>
    <w:tmpl w:val="58BEFF9A"/>
    <w:lvl w:ilvl="0" w:tplc="66D8C714">
      <w:start w:val="1"/>
      <w:numFmt w:val="thaiLetters"/>
      <w:lvlText w:val="(%1.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1F208A5"/>
    <w:multiLevelType w:val="hybridMultilevel"/>
    <w:tmpl w:val="F5601AC8"/>
    <w:lvl w:ilvl="0" w:tplc="0AB62B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8934FAC"/>
    <w:multiLevelType w:val="hybridMultilevel"/>
    <w:tmpl w:val="3C222D32"/>
    <w:lvl w:ilvl="0" w:tplc="049E72D8">
      <w:start w:val="28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39263A"/>
    <w:multiLevelType w:val="hybridMultilevel"/>
    <w:tmpl w:val="E7CAEE20"/>
    <w:lvl w:ilvl="0" w:tplc="D5325A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55105D"/>
    <w:multiLevelType w:val="hybridMultilevel"/>
    <w:tmpl w:val="3E1AF710"/>
    <w:lvl w:ilvl="0" w:tplc="CA9EB148">
      <w:start w:val="1"/>
      <w:numFmt w:val="decimal"/>
      <w:lvlText w:val="%1"/>
      <w:lvlJc w:val="left"/>
      <w:pPr>
        <w:ind w:left="4950" w:hanging="1260"/>
      </w:pPr>
      <w:rPr>
        <w:rFonts w:hint="default"/>
      </w:rPr>
    </w:lvl>
    <w:lvl w:ilvl="1" w:tplc="8D64D220">
      <w:start w:val="1"/>
      <w:numFmt w:val="lowerLetter"/>
      <w:lvlText w:val="%2."/>
      <w:lvlJc w:val="left"/>
      <w:pPr>
        <w:ind w:left="1440" w:hanging="360"/>
      </w:pPr>
    </w:lvl>
    <w:lvl w:ilvl="2" w:tplc="AA3E9180" w:tentative="1">
      <w:start w:val="1"/>
      <w:numFmt w:val="lowerRoman"/>
      <w:lvlText w:val="%3."/>
      <w:lvlJc w:val="right"/>
      <w:pPr>
        <w:ind w:left="2160" w:hanging="180"/>
      </w:pPr>
    </w:lvl>
    <w:lvl w:ilvl="3" w:tplc="67B02982" w:tentative="1">
      <w:start w:val="1"/>
      <w:numFmt w:val="decimal"/>
      <w:lvlText w:val="%4."/>
      <w:lvlJc w:val="left"/>
      <w:pPr>
        <w:ind w:left="2880" w:hanging="360"/>
      </w:pPr>
    </w:lvl>
    <w:lvl w:ilvl="4" w:tplc="E990D5CC" w:tentative="1">
      <w:start w:val="1"/>
      <w:numFmt w:val="lowerLetter"/>
      <w:lvlText w:val="%5."/>
      <w:lvlJc w:val="left"/>
      <w:pPr>
        <w:ind w:left="3600" w:hanging="360"/>
      </w:pPr>
    </w:lvl>
    <w:lvl w:ilvl="5" w:tplc="96F48F98" w:tentative="1">
      <w:start w:val="1"/>
      <w:numFmt w:val="lowerRoman"/>
      <w:lvlText w:val="%6."/>
      <w:lvlJc w:val="right"/>
      <w:pPr>
        <w:ind w:left="4320" w:hanging="180"/>
      </w:pPr>
    </w:lvl>
    <w:lvl w:ilvl="6" w:tplc="59A8DD1C" w:tentative="1">
      <w:start w:val="1"/>
      <w:numFmt w:val="decimal"/>
      <w:lvlText w:val="%7."/>
      <w:lvlJc w:val="left"/>
      <w:pPr>
        <w:ind w:left="5040" w:hanging="360"/>
      </w:pPr>
    </w:lvl>
    <w:lvl w:ilvl="7" w:tplc="3C366E38" w:tentative="1">
      <w:start w:val="1"/>
      <w:numFmt w:val="lowerLetter"/>
      <w:lvlText w:val="%8."/>
      <w:lvlJc w:val="left"/>
      <w:pPr>
        <w:ind w:left="5760" w:hanging="360"/>
      </w:pPr>
    </w:lvl>
    <w:lvl w:ilvl="8" w:tplc="DC1A57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D026E7"/>
    <w:multiLevelType w:val="singleLevel"/>
    <w:tmpl w:val="35464318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9"/>
  </w:num>
  <w:num w:numId="13">
    <w:abstractNumId w:val="34"/>
  </w:num>
  <w:num w:numId="14">
    <w:abstractNumId w:val="20"/>
  </w:num>
  <w:num w:numId="15">
    <w:abstractNumId w:val="24"/>
  </w:num>
  <w:num w:numId="16">
    <w:abstractNumId w:val="37"/>
  </w:num>
  <w:num w:numId="17">
    <w:abstractNumId w:val="36"/>
  </w:num>
  <w:num w:numId="18">
    <w:abstractNumId w:val="14"/>
  </w:num>
  <w:num w:numId="19">
    <w:abstractNumId w:val="26"/>
  </w:num>
  <w:num w:numId="20">
    <w:abstractNumId w:val="31"/>
  </w:num>
  <w:num w:numId="21">
    <w:abstractNumId w:val="13"/>
  </w:num>
  <w:num w:numId="22">
    <w:abstractNumId w:val="10"/>
  </w:num>
  <w:num w:numId="23">
    <w:abstractNumId w:val="15"/>
  </w:num>
  <w:num w:numId="24">
    <w:abstractNumId w:val="12"/>
  </w:num>
  <w:num w:numId="25">
    <w:abstractNumId w:val="11"/>
  </w:num>
  <w:num w:numId="26">
    <w:abstractNumId w:val="28"/>
  </w:num>
  <w:num w:numId="27">
    <w:abstractNumId w:val="21"/>
  </w:num>
  <w:num w:numId="28">
    <w:abstractNumId w:val="29"/>
  </w:num>
  <w:num w:numId="29">
    <w:abstractNumId w:val="16"/>
  </w:num>
  <w:num w:numId="30">
    <w:abstractNumId w:val="38"/>
  </w:num>
  <w:num w:numId="31">
    <w:abstractNumId w:val="33"/>
  </w:num>
  <w:num w:numId="32">
    <w:abstractNumId w:val="35"/>
  </w:num>
  <w:num w:numId="33">
    <w:abstractNumId w:val="27"/>
  </w:num>
  <w:num w:numId="34">
    <w:abstractNumId w:val="22"/>
  </w:num>
  <w:num w:numId="35">
    <w:abstractNumId w:val="30"/>
  </w:num>
  <w:num w:numId="36">
    <w:abstractNumId w:val="18"/>
  </w:num>
  <w:num w:numId="37">
    <w:abstractNumId w:val="25"/>
  </w:num>
  <w:num w:numId="38">
    <w:abstractNumId w:val="32"/>
  </w:num>
  <w:num w:numId="39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214"/>
    <w:rsid w:val="00000937"/>
    <w:rsid w:val="00000A2A"/>
    <w:rsid w:val="00000A70"/>
    <w:rsid w:val="00001206"/>
    <w:rsid w:val="00001317"/>
    <w:rsid w:val="00001E75"/>
    <w:rsid w:val="00001FF1"/>
    <w:rsid w:val="000026D6"/>
    <w:rsid w:val="000027CE"/>
    <w:rsid w:val="0000387E"/>
    <w:rsid w:val="000039D2"/>
    <w:rsid w:val="000045AE"/>
    <w:rsid w:val="000049F5"/>
    <w:rsid w:val="00004D45"/>
    <w:rsid w:val="00004DAA"/>
    <w:rsid w:val="00005630"/>
    <w:rsid w:val="00005923"/>
    <w:rsid w:val="00005AE4"/>
    <w:rsid w:val="00005DFA"/>
    <w:rsid w:val="00005EFC"/>
    <w:rsid w:val="000072FF"/>
    <w:rsid w:val="00007B11"/>
    <w:rsid w:val="00007ED1"/>
    <w:rsid w:val="0001026D"/>
    <w:rsid w:val="00010376"/>
    <w:rsid w:val="00010997"/>
    <w:rsid w:val="00011197"/>
    <w:rsid w:val="000112E1"/>
    <w:rsid w:val="000114C0"/>
    <w:rsid w:val="00011827"/>
    <w:rsid w:val="00011A11"/>
    <w:rsid w:val="00011B60"/>
    <w:rsid w:val="0001204A"/>
    <w:rsid w:val="0001222E"/>
    <w:rsid w:val="00012E89"/>
    <w:rsid w:val="000135F4"/>
    <w:rsid w:val="00014D44"/>
    <w:rsid w:val="00014E37"/>
    <w:rsid w:val="00014F80"/>
    <w:rsid w:val="00015358"/>
    <w:rsid w:val="000155AA"/>
    <w:rsid w:val="00015D1B"/>
    <w:rsid w:val="0001625B"/>
    <w:rsid w:val="00016872"/>
    <w:rsid w:val="00017290"/>
    <w:rsid w:val="00017822"/>
    <w:rsid w:val="00017B92"/>
    <w:rsid w:val="00020899"/>
    <w:rsid w:val="0002090B"/>
    <w:rsid w:val="00020D48"/>
    <w:rsid w:val="00020F3F"/>
    <w:rsid w:val="00021930"/>
    <w:rsid w:val="00021A9B"/>
    <w:rsid w:val="00021FF3"/>
    <w:rsid w:val="0002228A"/>
    <w:rsid w:val="00022622"/>
    <w:rsid w:val="000229E9"/>
    <w:rsid w:val="00022ACD"/>
    <w:rsid w:val="00022BA1"/>
    <w:rsid w:val="00023329"/>
    <w:rsid w:val="00023D95"/>
    <w:rsid w:val="000242DB"/>
    <w:rsid w:val="00024770"/>
    <w:rsid w:val="000252B5"/>
    <w:rsid w:val="000252BB"/>
    <w:rsid w:val="00025CA9"/>
    <w:rsid w:val="000260CD"/>
    <w:rsid w:val="000260F1"/>
    <w:rsid w:val="000265F3"/>
    <w:rsid w:val="00026AFD"/>
    <w:rsid w:val="00027EE0"/>
    <w:rsid w:val="00030044"/>
    <w:rsid w:val="0003009C"/>
    <w:rsid w:val="00030198"/>
    <w:rsid w:val="00030960"/>
    <w:rsid w:val="00030FE8"/>
    <w:rsid w:val="00031EDC"/>
    <w:rsid w:val="00032492"/>
    <w:rsid w:val="00032DC4"/>
    <w:rsid w:val="00032E3F"/>
    <w:rsid w:val="000330CF"/>
    <w:rsid w:val="00033A54"/>
    <w:rsid w:val="00033D2E"/>
    <w:rsid w:val="00034834"/>
    <w:rsid w:val="0003507F"/>
    <w:rsid w:val="000352C7"/>
    <w:rsid w:val="00035B49"/>
    <w:rsid w:val="00036597"/>
    <w:rsid w:val="00036D78"/>
    <w:rsid w:val="00037A19"/>
    <w:rsid w:val="00040E04"/>
    <w:rsid w:val="00041BBD"/>
    <w:rsid w:val="000424E5"/>
    <w:rsid w:val="000427C8"/>
    <w:rsid w:val="00042945"/>
    <w:rsid w:val="00043241"/>
    <w:rsid w:val="000447DF"/>
    <w:rsid w:val="00044A1D"/>
    <w:rsid w:val="00044FB0"/>
    <w:rsid w:val="00045B2C"/>
    <w:rsid w:val="00045C1E"/>
    <w:rsid w:val="00045F31"/>
    <w:rsid w:val="000463D0"/>
    <w:rsid w:val="0004685E"/>
    <w:rsid w:val="00046A12"/>
    <w:rsid w:val="00046A1B"/>
    <w:rsid w:val="000477EB"/>
    <w:rsid w:val="00047E8D"/>
    <w:rsid w:val="00050599"/>
    <w:rsid w:val="00051978"/>
    <w:rsid w:val="00051BEC"/>
    <w:rsid w:val="00051F12"/>
    <w:rsid w:val="00052250"/>
    <w:rsid w:val="000524F2"/>
    <w:rsid w:val="0005255E"/>
    <w:rsid w:val="000527E9"/>
    <w:rsid w:val="00052CDA"/>
    <w:rsid w:val="0005347F"/>
    <w:rsid w:val="00053875"/>
    <w:rsid w:val="00054143"/>
    <w:rsid w:val="00054417"/>
    <w:rsid w:val="00054A14"/>
    <w:rsid w:val="00054A6F"/>
    <w:rsid w:val="00055263"/>
    <w:rsid w:val="0005527C"/>
    <w:rsid w:val="00055C43"/>
    <w:rsid w:val="000560F0"/>
    <w:rsid w:val="00056885"/>
    <w:rsid w:val="00056D41"/>
    <w:rsid w:val="000571CC"/>
    <w:rsid w:val="0005737A"/>
    <w:rsid w:val="00057CF9"/>
    <w:rsid w:val="00057F75"/>
    <w:rsid w:val="000601B2"/>
    <w:rsid w:val="000602BF"/>
    <w:rsid w:val="00060338"/>
    <w:rsid w:val="0006074D"/>
    <w:rsid w:val="00060856"/>
    <w:rsid w:val="000608FC"/>
    <w:rsid w:val="00060B30"/>
    <w:rsid w:val="00061403"/>
    <w:rsid w:val="0006150B"/>
    <w:rsid w:val="000615BC"/>
    <w:rsid w:val="000616E4"/>
    <w:rsid w:val="000623A8"/>
    <w:rsid w:val="00062E02"/>
    <w:rsid w:val="00063A45"/>
    <w:rsid w:val="000646CC"/>
    <w:rsid w:val="0006528F"/>
    <w:rsid w:val="0006578C"/>
    <w:rsid w:val="000657CF"/>
    <w:rsid w:val="000659CA"/>
    <w:rsid w:val="00065CE5"/>
    <w:rsid w:val="000660D1"/>
    <w:rsid w:val="00066F96"/>
    <w:rsid w:val="00067A04"/>
    <w:rsid w:val="00067A2B"/>
    <w:rsid w:val="00067DA3"/>
    <w:rsid w:val="0007004B"/>
    <w:rsid w:val="00070612"/>
    <w:rsid w:val="000707D7"/>
    <w:rsid w:val="00070B78"/>
    <w:rsid w:val="00070CA6"/>
    <w:rsid w:val="000711A5"/>
    <w:rsid w:val="00071291"/>
    <w:rsid w:val="0007182F"/>
    <w:rsid w:val="000723A8"/>
    <w:rsid w:val="0007288B"/>
    <w:rsid w:val="00072AAA"/>
    <w:rsid w:val="00072EA4"/>
    <w:rsid w:val="00072EF4"/>
    <w:rsid w:val="00073387"/>
    <w:rsid w:val="00073842"/>
    <w:rsid w:val="00073D51"/>
    <w:rsid w:val="00073E51"/>
    <w:rsid w:val="00074310"/>
    <w:rsid w:val="00074536"/>
    <w:rsid w:val="00074A2B"/>
    <w:rsid w:val="000750F6"/>
    <w:rsid w:val="00075E1C"/>
    <w:rsid w:val="000765CB"/>
    <w:rsid w:val="00076F39"/>
    <w:rsid w:val="00076FB2"/>
    <w:rsid w:val="00077E82"/>
    <w:rsid w:val="000808E0"/>
    <w:rsid w:val="00080A15"/>
    <w:rsid w:val="00080AB0"/>
    <w:rsid w:val="00080C86"/>
    <w:rsid w:val="00081A97"/>
    <w:rsid w:val="00081BA0"/>
    <w:rsid w:val="00081EAC"/>
    <w:rsid w:val="00082213"/>
    <w:rsid w:val="00082945"/>
    <w:rsid w:val="00082C9D"/>
    <w:rsid w:val="00082EBA"/>
    <w:rsid w:val="00083D52"/>
    <w:rsid w:val="0008418B"/>
    <w:rsid w:val="000843DE"/>
    <w:rsid w:val="000847DC"/>
    <w:rsid w:val="000848EF"/>
    <w:rsid w:val="00084AAE"/>
    <w:rsid w:val="000856C4"/>
    <w:rsid w:val="000859B9"/>
    <w:rsid w:val="00085CED"/>
    <w:rsid w:val="000862F6"/>
    <w:rsid w:val="000866AB"/>
    <w:rsid w:val="00086BDC"/>
    <w:rsid w:val="0008701B"/>
    <w:rsid w:val="000878C3"/>
    <w:rsid w:val="00087A5A"/>
    <w:rsid w:val="000901EA"/>
    <w:rsid w:val="00090702"/>
    <w:rsid w:val="00090979"/>
    <w:rsid w:val="00092147"/>
    <w:rsid w:val="00092A03"/>
    <w:rsid w:val="00092B02"/>
    <w:rsid w:val="00092B27"/>
    <w:rsid w:val="00093F16"/>
    <w:rsid w:val="00093FE5"/>
    <w:rsid w:val="000942CA"/>
    <w:rsid w:val="000946F0"/>
    <w:rsid w:val="0009496F"/>
    <w:rsid w:val="00094E56"/>
    <w:rsid w:val="00095435"/>
    <w:rsid w:val="00095712"/>
    <w:rsid w:val="00095777"/>
    <w:rsid w:val="00095950"/>
    <w:rsid w:val="00095A3E"/>
    <w:rsid w:val="00095BE8"/>
    <w:rsid w:val="00095BE9"/>
    <w:rsid w:val="00095CC4"/>
    <w:rsid w:val="00096AFB"/>
    <w:rsid w:val="00097243"/>
    <w:rsid w:val="000979C5"/>
    <w:rsid w:val="00097A75"/>
    <w:rsid w:val="000A0193"/>
    <w:rsid w:val="000A02FD"/>
    <w:rsid w:val="000A0DA5"/>
    <w:rsid w:val="000A1025"/>
    <w:rsid w:val="000A153B"/>
    <w:rsid w:val="000A222A"/>
    <w:rsid w:val="000A2779"/>
    <w:rsid w:val="000A28DD"/>
    <w:rsid w:val="000A2BCD"/>
    <w:rsid w:val="000A2CEC"/>
    <w:rsid w:val="000A2F93"/>
    <w:rsid w:val="000A3587"/>
    <w:rsid w:val="000A3749"/>
    <w:rsid w:val="000A3C65"/>
    <w:rsid w:val="000A42D8"/>
    <w:rsid w:val="000A4461"/>
    <w:rsid w:val="000A459A"/>
    <w:rsid w:val="000A45E8"/>
    <w:rsid w:val="000A47A5"/>
    <w:rsid w:val="000A49EA"/>
    <w:rsid w:val="000A4B78"/>
    <w:rsid w:val="000A4F3E"/>
    <w:rsid w:val="000A5732"/>
    <w:rsid w:val="000A5C99"/>
    <w:rsid w:val="000A5D36"/>
    <w:rsid w:val="000A623E"/>
    <w:rsid w:val="000A650D"/>
    <w:rsid w:val="000A66A3"/>
    <w:rsid w:val="000A679F"/>
    <w:rsid w:val="000A713D"/>
    <w:rsid w:val="000A7609"/>
    <w:rsid w:val="000A7F22"/>
    <w:rsid w:val="000B0B25"/>
    <w:rsid w:val="000B106D"/>
    <w:rsid w:val="000B117E"/>
    <w:rsid w:val="000B1A70"/>
    <w:rsid w:val="000B2972"/>
    <w:rsid w:val="000B300C"/>
    <w:rsid w:val="000B3061"/>
    <w:rsid w:val="000B3137"/>
    <w:rsid w:val="000B32EC"/>
    <w:rsid w:val="000B3394"/>
    <w:rsid w:val="000B3C47"/>
    <w:rsid w:val="000B4F1B"/>
    <w:rsid w:val="000B560E"/>
    <w:rsid w:val="000B5A80"/>
    <w:rsid w:val="000B5C68"/>
    <w:rsid w:val="000B5E50"/>
    <w:rsid w:val="000B60B8"/>
    <w:rsid w:val="000B6421"/>
    <w:rsid w:val="000B677C"/>
    <w:rsid w:val="000B6805"/>
    <w:rsid w:val="000B7067"/>
    <w:rsid w:val="000B71BA"/>
    <w:rsid w:val="000B72E6"/>
    <w:rsid w:val="000B7655"/>
    <w:rsid w:val="000B76F2"/>
    <w:rsid w:val="000B77CB"/>
    <w:rsid w:val="000B7D09"/>
    <w:rsid w:val="000B7DB8"/>
    <w:rsid w:val="000C0454"/>
    <w:rsid w:val="000C11D2"/>
    <w:rsid w:val="000C182A"/>
    <w:rsid w:val="000C1902"/>
    <w:rsid w:val="000C1B51"/>
    <w:rsid w:val="000C1C7E"/>
    <w:rsid w:val="000C228F"/>
    <w:rsid w:val="000C2699"/>
    <w:rsid w:val="000C2944"/>
    <w:rsid w:val="000C2F27"/>
    <w:rsid w:val="000C3025"/>
    <w:rsid w:val="000C404D"/>
    <w:rsid w:val="000C5126"/>
    <w:rsid w:val="000C5234"/>
    <w:rsid w:val="000C525C"/>
    <w:rsid w:val="000C55AF"/>
    <w:rsid w:val="000C5A7F"/>
    <w:rsid w:val="000C5E24"/>
    <w:rsid w:val="000C60CC"/>
    <w:rsid w:val="000C6956"/>
    <w:rsid w:val="000C7DC8"/>
    <w:rsid w:val="000D06FB"/>
    <w:rsid w:val="000D0746"/>
    <w:rsid w:val="000D0A36"/>
    <w:rsid w:val="000D0C70"/>
    <w:rsid w:val="000D14DB"/>
    <w:rsid w:val="000D2225"/>
    <w:rsid w:val="000D28F3"/>
    <w:rsid w:val="000D31F9"/>
    <w:rsid w:val="000D3899"/>
    <w:rsid w:val="000D3B0D"/>
    <w:rsid w:val="000D49A6"/>
    <w:rsid w:val="000D528B"/>
    <w:rsid w:val="000D5656"/>
    <w:rsid w:val="000D6C57"/>
    <w:rsid w:val="000D7074"/>
    <w:rsid w:val="000D7776"/>
    <w:rsid w:val="000D783C"/>
    <w:rsid w:val="000D7DE2"/>
    <w:rsid w:val="000E0E0E"/>
    <w:rsid w:val="000E0F49"/>
    <w:rsid w:val="000E0FDE"/>
    <w:rsid w:val="000E1158"/>
    <w:rsid w:val="000E18E1"/>
    <w:rsid w:val="000E297D"/>
    <w:rsid w:val="000E37C0"/>
    <w:rsid w:val="000E3FA7"/>
    <w:rsid w:val="000E414E"/>
    <w:rsid w:val="000E419D"/>
    <w:rsid w:val="000E4B01"/>
    <w:rsid w:val="000E4D8E"/>
    <w:rsid w:val="000E5DA0"/>
    <w:rsid w:val="000E5F39"/>
    <w:rsid w:val="000E60CB"/>
    <w:rsid w:val="000E7143"/>
    <w:rsid w:val="000E74CA"/>
    <w:rsid w:val="000E76B7"/>
    <w:rsid w:val="000E7A6B"/>
    <w:rsid w:val="000E7F82"/>
    <w:rsid w:val="000F0038"/>
    <w:rsid w:val="000F0374"/>
    <w:rsid w:val="000F0877"/>
    <w:rsid w:val="000F0B20"/>
    <w:rsid w:val="000F10E6"/>
    <w:rsid w:val="000F178D"/>
    <w:rsid w:val="000F256A"/>
    <w:rsid w:val="000F2BCB"/>
    <w:rsid w:val="000F3589"/>
    <w:rsid w:val="000F3746"/>
    <w:rsid w:val="000F3F60"/>
    <w:rsid w:val="000F4727"/>
    <w:rsid w:val="000F4828"/>
    <w:rsid w:val="000F4CBB"/>
    <w:rsid w:val="000F50B1"/>
    <w:rsid w:val="000F56B9"/>
    <w:rsid w:val="000F5755"/>
    <w:rsid w:val="000F610B"/>
    <w:rsid w:val="000F6668"/>
    <w:rsid w:val="000F6944"/>
    <w:rsid w:val="000F6967"/>
    <w:rsid w:val="000F7136"/>
    <w:rsid w:val="000F77A2"/>
    <w:rsid w:val="000F7BF9"/>
    <w:rsid w:val="00100005"/>
    <w:rsid w:val="0010007E"/>
    <w:rsid w:val="0010081C"/>
    <w:rsid w:val="00100B58"/>
    <w:rsid w:val="00101573"/>
    <w:rsid w:val="001020FC"/>
    <w:rsid w:val="001024CA"/>
    <w:rsid w:val="00102E4B"/>
    <w:rsid w:val="00103C6F"/>
    <w:rsid w:val="00103DD2"/>
    <w:rsid w:val="00104C9B"/>
    <w:rsid w:val="001062D8"/>
    <w:rsid w:val="00106592"/>
    <w:rsid w:val="00106B86"/>
    <w:rsid w:val="001072B5"/>
    <w:rsid w:val="00107EA3"/>
    <w:rsid w:val="00110EF0"/>
    <w:rsid w:val="00111062"/>
    <w:rsid w:val="001113BB"/>
    <w:rsid w:val="001122B6"/>
    <w:rsid w:val="00112755"/>
    <w:rsid w:val="00112C97"/>
    <w:rsid w:val="00112DAA"/>
    <w:rsid w:val="00112FA9"/>
    <w:rsid w:val="00113ABA"/>
    <w:rsid w:val="00113E19"/>
    <w:rsid w:val="00114633"/>
    <w:rsid w:val="00115778"/>
    <w:rsid w:val="00115D9F"/>
    <w:rsid w:val="001168CD"/>
    <w:rsid w:val="00116D6C"/>
    <w:rsid w:val="00117191"/>
    <w:rsid w:val="001179A6"/>
    <w:rsid w:val="00117C30"/>
    <w:rsid w:val="00120EC3"/>
    <w:rsid w:val="001214AB"/>
    <w:rsid w:val="00121BA2"/>
    <w:rsid w:val="00122106"/>
    <w:rsid w:val="00122431"/>
    <w:rsid w:val="00122766"/>
    <w:rsid w:val="0012281E"/>
    <w:rsid w:val="00122A96"/>
    <w:rsid w:val="00122DD8"/>
    <w:rsid w:val="00123917"/>
    <w:rsid w:val="00123D2A"/>
    <w:rsid w:val="00124EE0"/>
    <w:rsid w:val="001252FB"/>
    <w:rsid w:val="00125CCF"/>
    <w:rsid w:val="00125F2E"/>
    <w:rsid w:val="00126275"/>
    <w:rsid w:val="00126AB9"/>
    <w:rsid w:val="00126FE0"/>
    <w:rsid w:val="00127659"/>
    <w:rsid w:val="0012768E"/>
    <w:rsid w:val="00127917"/>
    <w:rsid w:val="00130AAD"/>
    <w:rsid w:val="00130E32"/>
    <w:rsid w:val="001313E8"/>
    <w:rsid w:val="0013147E"/>
    <w:rsid w:val="00131729"/>
    <w:rsid w:val="00132159"/>
    <w:rsid w:val="0013247B"/>
    <w:rsid w:val="00132897"/>
    <w:rsid w:val="0013339E"/>
    <w:rsid w:val="001341FB"/>
    <w:rsid w:val="0013420E"/>
    <w:rsid w:val="001347F7"/>
    <w:rsid w:val="001357BC"/>
    <w:rsid w:val="00135FC7"/>
    <w:rsid w:val="0013622B"/>
    <w:rsid w:val="00137AC6"/>
    <w:rsid w:val="00137CA7"/>
    <w:rsid w:val="00140B82"/>
    <w:rsid w:val="001426C4"/>
    <w:rsid w:val="00142A31"/>
    <w:rsid w:val="00142A5A"/>
    <w:rsid w:val="00142B15"/>
    <w:rsid w:val="0014438D"/>
    <w:rsid w:val="00144716"/>
    <w:rsid w:val="00144833"/>
    <w:rsid w:val="00144901"/>
    <w:rsid w:val="00144C51"/>
    <w:rsid w:val="00144FC6"/>
    <w:rsid w:val="0014552C"/>
    <w:rsid w:val="0014555F"/>
    <w:rsid w:val="0014558B"/>
    <w:rsid w:val="0014571A"/>
    <w:rsid w:val="001457EF"/>
    <w:rsid w:val="00145F74"/>
    <w:rsid w:val="00146666"/>
    <w:rsid w:val="00146736"/>
    <w:rsid w:val="00146BFA"/>
    <w:rsid w:val="00146C15"/>
    <w:rsid w:val="00146D41"/>
    <w:rsid w:val="001476EC"/>
    <w:rsid w:val="00150CA8"/>
    <w:rsid w:val="001513B9"/>
    <w:rsid w:val="001513BD"/>
    <w:rsid w:val="001514AC"/>
    <w:rsid w:val="00151EA7"/>
    <w:rsid w:val="00151FF0"/>
    <w:rsid w:val="00152900"/>
    <w:rsid w:val="00153379"/>
    <w:rsid w:val="001544F5"/>
    <w:rsid w:val="0015451D"/>
    <w:rsid w:val="0015457F"/>
    <w:rsid w:val="001546DF"/>
    <w:rsid w:val="0015484C"/>
    <w:rsid w:val="0015500A"/>
    <w:rsid w:val="0015515F"/>
    <w:rsid w:val="0015528E"/>
    <w:rsid w:val="001555AE"/>
    <w:rsid w:val="001556EB"/>
    <w:rsid w:val="00155BE6"/>
    <w:rsid w:val="00155ED5"/>
    <w:rsid w:val="001560E2"/>
    <w:rsid w:val="00156242"/>
    <w:rsid w:val="0015630D"/>
    <w:rsid w:val="00156C17"/>
    <w:rsid w:val="001571A7"/>
    <w:rsid w:val="001604AD"/>
    <w:rsid w:val="001608A4"/>
    <w:rsid w:val="00160BA7"/>
    <w:rsid w:val="00161900"/>
    <w:rsid w:val="001619A9"/>
    <w:rsid w:val="00161C8B"/>
    <w:rsid w:val="00161CBA"/>
    <w:rsid w:val="001633F6"/>
    <w:rsid w:val="001648CC"/>
    <w:rsid w:val="0016501E"/>
    <w:rsid w:val="00165215"/>
    <w:rsid w:val="0016555D"/>
    <w:rsid w:val="00165DD8"/>
    <w:rsid w:val="00165F15"/>
    <w:rsid w:val="0016687D"/>
    <w:rsid w:val="00166E17"/>
    <w:rsid w:val="001671DA"/>
    <w:rsid w:val="0016722E"/>
    <w:rsid w:val="001672FC"/>
    <w:rsid w:val="00167F6C"/>
    <w:rsid w:val="001703E0"/>
    <w:rsid w:val="00170782"/>
    <w:rsid w:val="00171F22"/>
    <w:rsid w:val="001721D3"/>
    <w:rsid w:val="00172729"/>
    <w:rsid w:val="001736AA"/>
    <w:rsid w:val="00173B83"/>
    <w:rsid w:val="00173B86"/>
    <w:rsid w:val="00174829"/>
    <w:rsid w:val="001751E0"/>
    <w:rsid w:val="00175210"/>
    <w:rsid w:val="00175234"/>
    <w:rsid w:val="0017539D"/>
    <w:rsid w:val="001753E5"/>
    <w:rsid w:val="00175936"/>
    <w:rsid w:val="00175D62"/>
    <w:rsid w:val="0017691E"/>
    <w:rsid w:val="00176F07"/>
    <w:rsid w:val="0017701A"/>
    <w:rsid w:val="0017709F"/>
    <w:rsid w:val="00177381"/>
    <w:rsid w:val="001774BF"/>
    <w:rsid w:val="00177912"/>
    <w:rsid w:val="0018092C"/>
    <w:rsid w:val="001814B3"/>
    <w:rsid w:val="00181911"/>
    <w:rsid w:val="001824BD"/>
    <w:rsid w:val="001835CA"/>
    <w:rsid w:val="0018382F"/>
    <w:rsid w:val="00183BB8"/>
    <w:rsid w:val="001844D9"/>
    <w:rsid w:val="001846F5"/>
    <w:rsid w:val="00185426"/>
    <w:rsid w:val="001856B9"/>
    <w:rsid w:val="00186959"/>
    <w:rsid w:val="00186B0F"/>
    <w:rsid w:val="00186B1E"/>
    <w:rsid w:val="00186BE7"/>
    <w:rsid w:val="00186C00"/>
    <w:rsid w:val="00186CE8"/>
    <w:rsid w:val="00186FA7"/>
    <w:rsid w:val="001872E2"/>
    <w:rsid w:val="00187DEA"/>
    <w:rsid w:val="00190E53"/>
    <w:rsid w:val="001915AC"/>
    <w:rsid w:val="001918B9"/>
    <w:rsid w:val="001918EE"/>
    <w:rsid w:val="00191A51"/>
    <w:rsid w:val="00191F03"/>
    <w:rsid w:val="00191F41"/>
    <w:rsid w:val="00192016"/>
    <w:rsid w:val="00192666"/>
    <w:rsid w:val="001927FA"/>
    <w:rsid w:val="001937EA"/>
    <w:rsid w:val="00193AD7"/>
    <w:rsid w:val="00193CC1"/>
    <w:rsid w:val="00193F21"/>
    <w:rsid w:val="001941A8"/>
    <w:rsid w:val="0019465C"/>
    <w:rsid w:val="00194D3C"/>
    <w:rsid w:val="0019508F"/>
    <w:rsid w:val="0019623F"/>
    <w:rsid w:val="001965DB"/>
    <w:rsid w:val="0019660E"/>
    <w:rsid w:val="001966F9"/>
    <w:rsid w:val="0019673B"/>
    <w:rsid w:val="00196782"/>
    <w:rsid w:val="00197261"/>
    <w:rsid w:val="00197361"/>
    <w:rsid w:val="001973BB"/>
    <w:rsid w:val="0019748C"/>
    <w:rsid w:val="0019782B"/>
    <w:rsid w:val="001A00E1"/>
    <w:rsid w:val="001A0CFB"/>
    <w:rsid w:val="001A0FC6"/>
    <w:rsid w:val="001A16BA"/>
    <w:rsid w:val="001A196E"/>
    <w:rsid w:val="001A1B56"/>
    <w:rsid w:val="001A1D99"/>
    <w:rsid w:val="001A21D5"/>
    <w:rsid w:val="001A279C"/>
    <w:rsid w:val="001A3309"/>
    <w:rsid w:val="001A3CDE"/>
    <w:rsid w:val="001A47BB"/>
    <w:rsid w:val="001A5388"/>
    <w:rsid w:val="001A5416"/>
    <w:rsid w:val="001A56B6"/>
    <w:rsid w:val="001A5788"/>
    <w:rsid w:val="001A58E8"/>
    <w:rsid w:val="001A5907"/>
    <w:rsid w:val="001A5FF5"/>
    <w:rsid w:val="001A611E"/>
    <w:rsid w:val="001A69ED"/>
    <w:rsid w:val="001A6B7C"/>
    <w:rsid w:val="001A6C77"/>
    <w:rsid w:val="001A6CCD"/>
    <w:rsid w:val="001A6E13"/>
    <w:rsid w:val="001B01BA"/>
    <w:rsid w:val="001B0A86"/>
    <w:rsid w:val="001B0B91"/>
    <w:rsid w:val="001B1067"/>
    <w:rsid w:val="001B10BD"/>
    <w:rsid w:val="001B11DF"/>
    <w:rsid w:val="001B2C37"/>
    <w:rsid w:val="001B302D"/>
    <w:rsid w:val="001B37C0"/>
    <w:rsid w:val="001B39BD"/>
    <w:rsid w:val="001B3AD8"/>
    <w:rsid w:val="001B3DE0"/>
    <w:rsid w:val="001B3F86"/>
    <w:rsid w:val="001B419E"/>
    <w:rsid w:val="001B446D"/>
    <w:rsid w:val="001B4936"/>
    <w:rsid w:val="001B4D57"/>
    <w:rsid w:val="001B4F53"/>
    <w:rsid w:val="001B52C9"/>
    <w:rsid w:val="001B52E9"/>
    <w:rsid w:val="001B6EA7"/>
    <w:rsid w:val="001B6F8E"/>
    <w:rsid w:val="001B7010"/>
    <w:rsid w:val="001B75D2"/>
    <w:rsid w:val="001B77A1"/>
    <w:rsid w:val="001B7809"/>
    <w:rsid w:val="001B7B84"/>
    <w:rsid w:val="001B7F98"/>
    <w:rsid w:val="001C0503"/>
    <w:rsid w:val="001C0EFA"/>
    <w:rsid w:val="001C10D2"/>
    <w:rsid w:val="001C13E3"/>
    <w:rsid w:val="001C1494"/>
    <w:rsid w:val="001C14E9"/>
    <w:rsid w:val="001C1664"/>
    <w:rsid w:val="001C18C1"/>
    <w:rsid w:val="001C2688"/>
    <w:rsid w:val="001C2908"/>
    <w:rsid w:val="001C2E39"/>
    <w:rsid w:val="001C3739"/>
    <w:rsid w:val="001C39D0"/>
    <w:rsid w:val="001C3E44"/>
    <w:rsid w:val="001C4F8F"/>
    <w:rsid w:val="001C53A4"/>
    <w:rsid w:val="001C59A8"/>
    <w:rsid w:val="001D0278"/>
    <w:rsid w:val="001D0497"/>
    <w:rsid w:val="001D097C"/>
    <w:rsid w:val="001D168A"/>
    <w:rsid w:val="001D1B7E"/>
    <w:rsid w:val="001D23BA"/>
    <w:rsid w:val="001D2DE0"/>
    <w:rsid w:val="001D3149"/>
    <w:rsid w:val="001D38AD"/>
    <w:rsid w:val="001D3923"/>
    <w:rsid w:val="001D40FE"/>
    <w:rsid w:val="001D4892"/>
    <w:rsid w:val="001D53FB"/>
    <w:rsid w:val="001D57D4"/>
    <w:rsid w:val="001D5CB3"/>
    <w:rsid w:val="001D6378"/>
    <w:rsid w:val="001D7050"/>
    <w:rsid w:val="001D7167"/>
    <w:rsid w:val="001D728A"/>
    <w:rsid w:val="001D73F2"/>
    <w:rsid w:val="001D7738"/>
    <w:rsid w:val="001D7F1D"/>
    <w:rsid w:val="001E01B6"/>
    <w:rsid w:val="001E01F6"/>
    <w:rsid w:val="001E0511"/>
    <w:rsid w:val="001E1154"/>
    <w:rsid w:val="001E13A2"/>
    <w:rsid w:val="001E189A"/>
    <w:rsid w:val="001E1A58"/>
    <w:rsid w:val="001E1BC8"/>
    <w:rsid w:val="001E2A35"/>
    <w:rsid w:val="001E3784"/>
    <w:rsid w:val="001E3845"/>
    <w:rsid w:val="001E48D6"/>
    <w:rsid w:val="001E492B"/>
    <w:rsid w:val="001E5824"/>
    <w:rsid w:val="001E5C4D"/>
    <w:rsid w:val="001E60AF"/>
    <w:rsid w:val="001E6650"/>
    <w:rsid w:val="001E6FC0"/>
    <w:rsid w:val="001E75B2"/>
    <w:rsid w:val="001E7C8F"/>
    <w:rsid w:val="001F0146"/>
    <w:rsid w:val="001F0C9A"/>
    <w:rsid w:val="001F0DF5"/>
    <w:rsid w:val="001F0FDE"/>
    <w:rsid w:val="001F153B"/>
    <w:rsid w:val="001F1CA9"/>
    <w:rsid w:val="001F1DBF"/>
    <w:rsid w:val="001F330C"/>
    <w:rsid w:val="001F3818"/>
    <w:rsid w:val="001F401F"/>
    <w:rsid w:val="001F52F1"/>
    <w:rsid w:val="001F538F"/>
    <w:rsid w:val="001F544F"/>
    <w:rsid w:val="001F5906"/>
    <w:rsid w:val="001F596A"/>
    <w:rsid w:val="001F5D25"/>
    <w:rsid w:val="001F622E"/>
    <w:rsid w:val="001F63E7"/>
    <w:rsid w:val="001F6667"/>
    <w:rsid w:val="001F66DC"/>
    <w:rsid w:val="001F6796"/>
    <w:rsid w:val="001F6B29"/>
    <w:rsid w:val="001F6EB9"/>
    <w:rsid w:val="001F7B41"/>
    <w:rsid w:val="001F7F83"/>
    <w:rsid w:val="00200218"/>
    <w:rsid w:val="002006C6"/>
    <w:rsid w:val="00201D6D"/>
    <w:rsid w:val="00201EBA"/>
    <w:rsid w:val="00202022"/>
    <w:rsid w:val="00202BFF"/>
    <w:rsid w:val="00202CD2"/>
    <w:rsid w:val="0020333D"/>
    <w:rsid w:val="0020337E"/>
    <w:rsid w:val="0020349D"/>
    <w:rsid w:val="00203917"/>
    <w:rsid w:val="002040E4"/>
    <w:rsid w:val="00204847"/>
    <w:rsid w:val="0020501F"/>
    <w:rsid w:val="00205079"/>
    <w:rsid w:val="00205831"/>
    <w:rsid w:val="0020597B"/>
    <w:rsid w:val="00205A03"/>
    <w:rsid w:val="00205C60"/>
    <w:rsid w:val="00206B36"/>
    <w:rsid w:val="002073C9"/>
    <w:rsid w:val="002074B4"/>
    <w:rsid w:val="002076E8"/>
    <w:rsid w:val="00207720"/>
    <w:rsid w:val="00207EB3"/>
    <w:rsid w:val="002100E8"/>
    <w:rsid w:val="002103C0"/>
    <w:rsid w:val="002103EA"/>
    <w:rsid w:val="002107C8"/>
    <w:rsid w:val="00210CD4"/>
    <w:rsid w:val="00210DFB"/>
    <w:rsid w:val="00211333"/>
    <w:rsid w:val="00211A0C"/>
    <w:rsid w:val="00211C7B"/>
    <w:rsid w:val="00211F37"/>
    <w:rsid w:val="00212781"/>
    <w:rsid w:val="00212799"/>
    <w:rsid w:val="00212EC2"/>
    <w:rsid w:val="00212EE5"/>
    <w:rsid w:val="00214AA2"/>
    <w:rsid w:val="00214C9C"/>
    <w:rsid w:val="0021561A"/>
    <w:rsid w:val="00215AD5"/>
    <w:rsid w:val="00215C1A"/>
    <w:rsid w:val="00215E6C"/>
    <w:rsid w:val="00215E92"/>
    <w:rsid w:val="00216232"/>
    <w:rsid w:val="00216E9E"/>
    <w:rsid w:val="002174E0"/>
    <w:rsid w:val="002174EA"/>
    <w:rsid w:val="00217FB0"/>
    <w:rsid w:val="002201C1"/>
    <w:rsid w:val="0022027C"/>
    <w:rsid w:val="00220C08"/>
    <w:rsid w:val="00220D7D"/>
    <w:rsid w:val="00221305"/>
    <w:rsid w:val="00221BEB"/>
    <w:rsid w:val="00221D78"/>
    <w:rsid w:val="00222212"/>
    <w:rsid w:val="00222497"/>
    <w:rsid w:val="00222C99"/>
    <w:rsid w:val="00223908"/>
    <w:rsid w:val="00223989"/>
    <w:rsid w:val="00223C06"/>
    <w:rsid w:val="00223CD1"/>
    <w:rsid w:val="00223D27"/>
    <w:rsid w:val="00224A69"/>
    <w:rsid w:val="00224FE5"/>
    <w:rsid w:val="0022563D"/>
    <w:rsid w:val="00225640"/>
    <w:rsid w:val="00225E8B"/>
    <w:rsid w:val="00226967"/>
    <w:rsid w:val="00226B42"/>
    <w:rsid w:val="00226F23"/>
    <w:rsid w:val="002270DB"/>
    <w:rsid w:val="00230271"/>
    <w:rsid w:val="00230BC9"/>
    <w:rsid w:val="002314E3"/>
    <w:rsid w:val="00231705"/>
    <w:rsid w:val="00232A51"/>
    <w:rsid w:val="002332B4"/>
    <w:rsid w:val="0023356C"/>
    <w:rsid w:val="00233908"/>
    <w:rsid w:val="002349C3"/>
    <w:rsid w:val="0023547E"/>
    <w:rsid w:val="00235A31"/>
    <w:rsid w:val="0023684F"/>
    <w:rsid w:val="002369D9"/>
    <w:rsid w:val="00236C3D"/>
    <w:rsid w:val="00236D80"/>
    <w:rsid w:val="00237254"/>
    <w:rsid w:val="0023775C"/>
    <w:rsid w:val="00237908"/>
    <w:rsid w:val="00240565"/>
    <w:rsid w:val="00240D54"/>
    <w:rsid w:val="0024149C"/>
    <w:rsid w:val="002414D8"/>
    <w:rsid w:val="00241BA8"/>
    <w:rsid w:val="00241C58"/>
    <w:rsid w:val="002421C9"/>
    <w:rsid w:val="0024235B"/>
    <w:rsid w:val="00242AE9"/>
    <w:rsid w:val="00242B7E"/>
    <w:rsid w:val="00243225"/>
    <w:rsid w:val="002434EE"/>
    <w:rsid w:val="0024398A"/>
    <w:rsid w:val="00243C8B"/>
    <w:rsid w:val="0024505F"/>
    <w:rsid w:val="00245635"/>
    <w:rsid w:val="00245966"/>
    <w:rsid w:val="0024622A"/>
    <w:rsid w:val="0024660C"/>
    <w:rsid w:val="002467D9"/>
    <w:rsid w:val="00246AB1"/>
    <w:rsid w:val="0024744E"/>
    <w:rsid w:val="0024782F"/>
    <w:rsid w:val="00250782"/>
    <w:rsid w:val="00250854"/>
    <w:rsid w:val="00250AEA"/>
    <w:rsid w:val="00250B51"/>
    <w:rsid w:val="00250FE2"/>
    <w:rsid w:val="00251DC0"/>
    <w:rsid w:val="002520E9"/>
    <w:rsid w:val="0025255A"/>
    <w:rsid w:val="00253864"/>
    <w:rsid w:val="0025431C"/>
    <w:rsid w:val="00254AE1"/>
    <w:rsid w:val="00255417"/>
    <w:rsid w:val="00256520"/>
    <w:rsid w:val="00257284"/>
    <w:rsid w:val="00257486"/>
    <w:rsid w:val="00257C8B"/>
    <w:rsid w:val="0026037F"/>
    <w:rsid w:val="002606F0"/>
    <w:rsid w:val="0026198D"/>
    <w:rsid w:val="002627B6"/>
    <w:rsid w:val="002628E2"/>
    <w:rsid w:val="00262C99"/>
    <w:rsid w:val="00263A47"/>
    <w:rsid w:val="002642D4"/>
    <w:rsid w:val="0026474B"/>
    <w:rsid w:val="0026478A"/>
    <w:rsid w:val="00264B53"/>
    <w:rsid w:val="00264B59"/>
    <w:rsid w:val="002652FA"/>
    <w:rsid w:val="002657D7"/>
    <w:rsid w:val="00265AFF"/>
    <w:rsid w:val="00265B1E"/>
    <w:rsid w:val="00265D6B"/>
    <w:rsid w:val="00265E08"/>
    <w:rsid w:val="00265EC5"/>
    <w:rsid w:val="002661B1"/>
    <w:rsid w:val="00266294"/>
    <w:rsid w:val="00266642"/>
    <w:rsid w:val="00266728"/>
    <w:rsid w:val="00267136"/>
    <w:rsid w:val="0026744D"/>
    <w:rsid w:val="0026794D"/>
    <w:rsid w:val="0027157A"/>
    <w:rsid w:val="00271B47"/>
    <w:rsid w:val="00271B8A"/>
    <w:rsid w:val="00271FED"/>
    <w:rsid w:val="00272809"/>
    <w:rsid w:val="00272A2C"/>
    <w:rsid w:val="00272E3E"/>
    <w:rsid w:val="00272F38"/>
    <w:rsid w:val="0027314C"/>
    <w:rsid w:val="00273ABE"/>
    <w:rsid w:val="00273CEE"/>
    <w:rsid w:val="00273E0B"/>
    <w:rsid w:val="00273F36"/>
    <w:rsid w:val="00274904"/>
    <w:rsid w:val="00274B09"/>
    <w:rsid w:val="00274CD6"/>
    <w:rsid w:val="002756C7"/>
    <w:rsid w:val="00275FC4"/>
    <w:rsid w:val="0027630E"/>
    <w:rsid w:val="002778BF"/>
    <w:rsid w:val="002778F6"/>
    <w:rsid w:val="00277C4E"/>
    <w:rsid w:val="00277C81"/>
    <w:rsid w:val="00277CAF"/>
    <w:rsid w:val="00277ED3"/>
    <w:rsid w:val="002800CF"/>
    <w:rsid w:val="0028018C"/>
    <w:rsid w:val="0028056A"/>
    <w:rsid w:val="00280762"/>
    <w:rsid w:val="0028083E"/>
    <w:rsid w:val="00280A16"/>
    <w:rsid w:val="00280B5F"/>
    <w:rsid w:val="00280D10"/>
    <w:rsid w:val="00281069"/>
    <w:rsid w:val="0028141B"/>
    <w:rsid w:val="00281BB7"/>
    <w:rsid w:val="00281CCC"/>
    <w:rsid w:val="0028224F"/>
    <w:rsid w:val="00282782"/>
    <w:rsid w:val="00282A00"/>
    <w:rsid w:val="00282DB2"/>
    <w:rsid w:val="002836B7"/>
    <w:rsid w:val="0028371D"/>
    <w:rsid w:val="0028375A"/>
    <w:rsid w:val="00283BB2"/>
    <w:rsid w:val="00284157"/>
    <w:rsid w:val="00284EDD"/>
    <w:rsid w:val="00284FB8"/>
    <w:rsid w:val="0028531F"/>
    <w:rsid w:val="0028550A"/>
    <w:rsid w:val="00285D30"/>
    <w:rsid w:val="00285E11"/>
    <w:rsid w:val="002862FF"/>
    <w:rsid w:val="002871E4"/>
    <w:rsid w:val="00290099"/>
    <w:rsid w:val="00290824"/>
    <w:rsid w:val="00290EF1"/>
    <w:rsid w:val="002912DB"/>
    <w:rsid w:val="00293054"/>
    <w:rsid w:val="00293A16"/>
    <w:rsid w:val="002941BD"/>
    <w:rsid w:val="002945F9"/>
    <w:rsid w:val="002946BD"/>
    <w:rsid w:val="002947D6"/>
    <w:rsid w:val="00294AB7"/>
    <w:rsid w:val="00294B8C"/>
    <w:rsid w:val="00294F1A"/>
    <w:rsid w:val="0029516B"/>
    <w:rsid w:val="002953D0"/>
    <w:rsid w:val="002953D7"/>
    <w:rsid w:val="0029774E"/>
    <w:rsid w:val="002A0525"/>
    <w:rsid w:val="002A05DB"/>
    <w:rsid w:val="002A0A8D"/>
    <w:rsid w:val="002A102F"/>
    <w:rsid w:val="002A181B"/>
    <w:rsid w:val="002A1A1E"/>
    <w:rsid w:val="002A1A34"/>
    <w:rsid w:val="002A1E98"/>
    <w:rsid w:val="002A2760"/>
    <w:rsid w:val="002A3C40"/>
    <w:rsid w:val="002A3FA2"/>
    <w:rsid w:val="002A4CEF"/>
    <w:rsid w:val="002A4D0D"/>
    <w:rsid w:val="002A4D8F"/>
    <w:rsid w:val="002A5278"/>
    <w:rsid w:val="002A6863"/>
    <w:rsid w:val="002A6B74"/>
    <w:rsid w:val="002A6C68"/>
    <w:rsid w:val="002A74AE"/>
    <w:rsid w:val="002A7814"/>
    <w:rsid w:val="002A7E4D"/>
    <w:rsid w:val="002B0165"/>
    <w:rsid w:val="002B1319"/>
    <w:rsid w:val="002B1514"/>
    <w:rsid w:val="002B161A"/>
    <w:rsid w:val="002B1EA5"/>
    <w:rsid w:val="002B2A3A"/>
    <w:rsid w:val="002B3266"/>
    <w:rsid w:val="002B36C7"/>
    <w:rsid w:val="002B36CF"/>
    <w:rsid w:val="002B3B38"/>
    <w:rsid w:val="002B3BE7"/>
    <w:rsid w:val="002B401C"/>
    <w:rsid w:val="002B410D"/>
    <w:rsid w:val="002B4AF6"/>
    <w:rsid w:val="002B5564"/>
    <w:rsid w:val="002B6149"/>
    <w:rsid w:val="002B645C"/>
    <w:rsid w:val="002B6AC4"/>
    <w:rsid w:val="002B6E11"/>
    <w:rsid w:val="002C0C44"/>
    <w:rsid w:val="002C1451"/>
    <w:rsid w:val="002C22D1"/>
    <w:rsid w:val="002C22E5"/>
    <w:rsid w:val="002C4260"/>
    <w:rsid w:val="002C42A2"/>
    <w:rsid w:val="002C518B"/>
    <w:rsid w:val="002C554E"/>
    <w:rsid w:val="002C670A"/>
    <w:rsid w:val="002C6AAD"/>
    <w:rsid w:val="002C7101"/>
    <w:rsid w:val="002C71C3"/>
    <w:rsid w:val="002C725B"/>
    <w:rsid w:val="002C7D7C"/>
    <w:rsid w:val="002C7FED"/>
    <w:rsid w:val="002D00E4"/>
    <w:rsid w:val="002D17FF"/>
    <w:rsid w:val="002D2575"/>
    <w:rsid w:val="002D298A"/>
    <w:rsid w:val="002D3F71"/>
    <w:rsid w:val="002D4C3C"/>
    <w:rsid w:val="002D4C94"/>
    <w:rsid w:val="002D585C"/>
    <w:rsid w:val="002D5B0C"/>
    <w:rsid w:val="002D5FBC"/>
    <w:rsid w:val="002D61AB"/>
    <w:rsid w:val="002D6A19"/>
    <w:rsid w:val="002D6FC7"/>
    <w:rsid w:val="002D7D30"/>
    <w:rsid w:val="002D7D53"/>
    <w:rsid w:val="002E01D9"/>
    <w:rsid w:val="002E0822"/>
    <w:rsid w:val="002E191E"/>
    <w:rsid w:val="002E205E"/>
    <w:rsid w:val="002E25F9"/>
    <w:rsid w:val="002E2AD0"/>
    <w:rsid w:val="002E30E3"/>
    <w:rsid w:val="002E3564"/>
    <w:rsid w:val="002E3C69"/>
    <w:rsid w:val="002E3CC1"/>
    <w:rsid w:val="002E3D12"/>
    <w:rsid w:val="002E475B"/>
    <w:rsid w:val="002E4D76"/>
    <w:rsid w:val="002E5832"/>
    <w:rsid w:val="002E5976"/>
    <w:rsid w:val="002E5FD2"/>
    <w:rsid w:val="002E6A1A"/>
    <w:rsid w:val="002E702B"/>
    <w:rsid w:val="002E785A"/>
    <w:rsid w:val="002E7C54"/>
    <w:rsid w:val="002F0485"/>
    <w:rsid w:val="002F0D3A"/>
    <w:rsid w:val="002F1A6E"/>
    <w:rsid w:val="002F2CAA"/>
    <w:rsid w:val="002F2CF9"/>
    <w:rsid w:val="002F3174"/>
    <w:rsid w:val="002F3583"/>
    <w:rsid w:val="002F410E"/>
    <w:rsid w:val="002F46CD"/>
    <w:rsid w:val="002F4CD6"/>
    <w:rsid w:val="002F53DF"/>
    <w:rsid w:val="002F54D1"/>
    <w:rsid w:val="002F559A"/>
    <w:rsid w:val="002F6057"/>
    <w:rsid w:val="002F69C2"/>
    <w:rsid w:val="002F7773"/>
    <w:rsid w:val="002F77BD"/>
    <w:rsid w:val="002F78A0"/>
    <w:rsid w:val="002F7CCD"/>
    <w:rsid w:val="003002C0"/>
    <w:rsid w:val="003003CC"/>
    <w:rsid w:val="00300489"/>
    <w:rsid w:val="00300EC8"/>
    <w:rsid w:val="003011FE"/>
    <w:rsid w:val="00301558"/>
    <w:rsid w:val="0030197B"/>
    <w:rsid w:val="00301A31"/>
    <w:rsid w:val="00301A33"/>
    <w:rsid w:val="0030259E"/>
    <w:rsid w:val="00302734"/>
    <w:rsid w:val="00303538"/>
    <w:rsid w:val="00303694"/>
    <w:rsid w:val="003037D7"/>
    <w:rsid w:val="00303C6A"/>
    <w:rsid w:val="00304512"/>
    <w:rsid w:val="00304532"/>
    <w:rsid w:val="003049A1"/>
    <w:rsid w:val="00304B76"/>
    <w:rsid w:val="00304FDB"/>
    <w:rsid w:val="003051A9"/>
    <w:rsid w:val="00305400"/>
    <w:rsid w:val="00306103"/>
    <w:rsid w:val="00306E70"/>
    <w:rsid w:val="00307017"/>
    <w:rsid w:val="00307BDD"/>
    <w:rsid w:val="00307E98"/>
    <w:rsid w:val="00310194"/>
    <w:rsid w:val="0031019C"/>
    <w:rsid w:val="00310869"/>
    <w:rsid w:val="003108BE"/>
    <w:rsid w:val="00310A2A"/>
    <w:rsid w:val="00311002"/>
    <w:rsid w:val="003110A0"/>
    <w:rsid w:val="003114DD"/>
    <w:rsid w:val="003117F7"/>
    <w:rsid w:val="00311C57"/>
    <w:rsid w:val="00311F4F"/>
    <w:rsid w:val="00312455"/>
    <w:rsid w:val="003132C6"/>
    <w:rsid w:val="00313A16"/>
    <w:rsid w:val="00313FA1"/>
    <w:rsid w:val="00314246"/>
    <w:rsid w:val="003144CD"/>
    <w:rsid w:val="0031470A"/>
    <w:rsid w:val="0031495B"/>
    <w:rsid w:val="00315926"/>
    <w:rsid w:val="00315B88"/>
    <w:rsid w:val="00315BE1"/>
    <w:rsid w:val="00315DA2"/>
    <w:rsid w:val="00315E72"/>
    <w:rsid w:val="00315FC3"/>
    <w:rsid w:val="0031656A"/>
    <w:rsid w:val="003178EE"/>
    <w:rsid w:val="00317C8C"/>
    <w:rsid w:val="00317FFE"/>
    <w:rsid w:val="003201E3"/>
    <w:rsid w:val="003204A6"/>
    <w:rsid w:val="003206F7"/>
    <w:rsid w:val="00320C76"/>
    <w:rsid w:val="003210B0"/>
    <w:rsid w:val="003211F5"/>
    <w:rsid w:val="003220FD"/>
    <w:rsid w:val="00322328"/>
    <w:rsid w:val="00322F02"/>
    <w:rsid w:val="003232E4"/>
    <w:rsid w:val="00323540"/>
    <w:rsid w:val="003237CD"/>
    <w:rsid w:val="00323846"/>
    <w:rsid w:val="00323B22"/>
    <w:rsid w:val="00324248"/>
    <w:rsid w:val="003246D3"/>
    <w:rsid w:val="00324E7E"/>
    <w:rsid w:val="003252E1"/>
    <w:rsid w:val="0032576B"/>
    <w:rsid w:val="00325B55"/>
    <w:rsid w:val="00325C41"/>
    <w:rsid w:val="00330844"/>
    <w:rsid w:val="00330FD7"/>
    <w:rsid w:val="0033190B"/>
    <w:rsid w:val="00331DED"/>
    <w:rsid w:val="00331FDF"/>
    <w:rsid w:val="003320BB"/>
    <w:rsid w:val="00332BC9"/>
    <w:rsid w:val="00333238"/>
    <w:rsid w:val="0033342D"/>
    <w:rsid w:val="00333BFF"/>
    <w:rsid w:val="003341DD"/>
    <w:rsid w:val="00334457"/>
    <w:rsid w:val="00334727"/>
    <w:rsid w:val="00334FE6"/>
    <w:rsid w:val="003359DC"/>
    <w:rsid w:val="00335A66"/>
    <w:rsid w:val="00336A4F"/>
    <w:rsid w:val="00336B52"/>
    <w:rsid w:val="00336B69"/>
    <w:rsid w:val="00336B9B"/>
    <w:rsid w:val="00340289"/>
    <w:rsid w:val="003404F2"/>
    <w:rsid w:val="003408E3"/>
    <w:rsid w:val="00340BA9"/>
    <w:rsid w:val="00340BD6"/>
    <w:rsid w:val="0034117D"/>
    <w:rsid w:val="00341736"/>
    <w:rsid w:val="00341D3E"/>
    <w:rsid w:val="00341D7F"/>
    <w:rsid w:val="0034231D"/>
    <w:rsid w:val="00342B1F"/>
    <w:rsid w:val="0034308F"/>
    <w:rsid w:val="00343143"/>
    <w:rsid w:val="00343408"/>
    <w:rsid w:val="00343712"/>
    <w:rsid w:val="00344CC4"/>
    <w:rsid w:val="0034571A"/>
    <w:rsid w:val="00345AFD"/>
    <w:rsid w:val="00345DEC"/>
    <w:rsid w:val="00346133"/>
    <w:rsid w:val="00346163"/>
    <w:rsid w:val="0034674E"/>
    <w:rsid w:val="00346AFC"/>
    <w:rsid w:val="00347034"/>
    <w:rsid w:val="0034714F"/>
    <w:rsid w:val="00347169"/>
    <w:rsid w:val="003471E1"/>
    <w:rsid w:val="003478E9"/>
    <w:rsid w:val="00350299"/>
    <w:rsid w:val="0035140E"/>
    <w:rsid w:val="003515B0"/>
    <w:rsid w:val="00351E7A"/>
    <w:rsid w:val="00351F43"/>
    <w:rsid w:val="00352501"/>
    <w:rsid w:val="00352591"/>
    <w:rsid w:val="00352798"/>
    <w:rsid w:val="0035280F"/>
    <w:rsid w:val="00352932"/>
    <w:rsid w:val="003535B6"/>
    <w:rsid w:val="00353D26"/>
    <w:rsid w:val="00354073"/>
    <w:rsid w:val="00354125"/>
    <w:rsid w:val="00354A85"/>
    <w:rsid w:val="00354EE2"/>
    <w:rsid w:val="00355C43"/>
    <w:rsid w:val="00356E26"/>
    <w:rsid w:val="00357638"/>
    <w:rsid w:val="00357839"/>
    <w:rsid w:val="00360720"/>
    <w:rsid w:val="00360B30"/>
    <w:rsid w:val="00360C2A"/>
    <w:rsid w:val="00360F1A"/>
    <w:rsid w:val="0036153F"/>
    <w:rsid w:val="003617A1"/>
    <w:rsid w:val="00362397"/>
    <w:rsid w:val="00362661"/>
    <w:rsid w:val="00362AA7"/>
    <w:rsid w:val="00362C83"/>
    <w:rsid w:val="003632F8"/>
    <w:rsid w:val="00363783"/>
    <w:rsid w:val="00363C92"/>
    <w:rsid w:val="003641D7"/>
    <w:rsid w:val="003644B7"/>
    <w:rsid w:val="003646A0"/>
    <w:rsid w:val="00364C8B"/>
    <w:rsid w:val="0036542E"/>
    <w:rsid w:val="00365A4D"/>
    <w:rsid w:val="00365BE7"/>
    <w:rsid w:val="00367145"/>
    <w:rsid w:val="00367373"/>
    <w:rsid w:val="00370665"/>
    <w:rsid w:val="0037119F"/>
    <w:rsid w:val="003719F2"/>
    <w:rsid w:val="00372779"/>
    <w:rsid w:val="00372C28"/>
    <w:rsid w:val="00372CE1"/>
    <w:rsid w:val="00372D4B"/>
    <w:rsid w:val="003730F9"/>
    <w:rsid w:val="00373AD4"/>
    <w:rsid w:val="00373CBE"/>
    <w:rsid w:val="00374681"/>
    <w:rsid w:val="00374752"/>
    <w:rsid w:val="00374C6B"/>
    <w:rsid w:val="0037523D"/>
    <w:rsid w:val="0037531B"/>
    <w:rsid w:val="00375ECF"/>
    <w:rsid w:val="00376718"/>
    <w:rsid w:val="00376A45"/>
    <w:rsid w:val="00376C1D"/>
    <w:rsid w:val="00376CE1"/>
    <w:rsid w:val="00376D94"/>
    <w:rsid w:val="00376FF9"/>
    <w:rsid w:val="003773EF"/>
    <w:rsid w:val="0037742B"/>
    <w:rsid w:val="00377B1A"/>
    <w:rsid w:val="0038031C"/>
    <w:rsid w:val="0038088A"/>
    <w:rsid w:val="00380DC0"/>
    <w:rsid w:val="00381331"/>
    <w:rsid w:val="00382145"/>
    <w:rsid w:val="003824FC"/>
    <w:rsid w:val="003825E6"/>
    <w:rsid w:val="00383405"/>
    <w:rsid w:val="00383F0E"/>
    <w:rsid w:val="0038407F"/>
    <w:rsid w:val="0038412B"/>
    <w:rsid w:val="00384359"/>
    <w:rsid w:val="00384B9A"/>
    <w:rsid w:val="00384F96"/>
    <w:rsid w:val="0038556F"/>
    <w:rsid w:val="00385822"/>
    <w:rsid w:val="00385BEF"/>
    <w:rsid w:val="00385DAB"/>
    <w:rsid w:val="003864F7"/>
    <w:rsid w:val="00386702"/>
    <w:rsid w:val="00386710"/>
    <w:rsid w:val="00386AA0"/>
    <w:rsid w:val="00387476"/>
    <w:rsid w:val="003908DD"/>
    <w:rsid w:val="003909EA"/>
    <w:rsid w:val="00390D48"/>
    <w:rsid w:val="00390DE2"/>
    <w:rsid w:val="00390FD4"/>
    <w:rsid w:val="00390FED"/>
    <w:rsid w:val="003911D5"/>
    <w:rsid w:val="003917AC"/>
    <w:rsid w:val="00391A94"/>
    <w:rsid w:val="00392EC6"/>
    <w:rsid w:val="00393103"/>
    <w:rsid w:val="0039365B"/>
    <w:rsid w:val="00393AA9"/>
    <w:rsid w:val="00393C12"/>
    <w:rsid w:val="00393C3D"/>
    <w:rsid w:val="0039412C"/>
    <w:rsid w:val="00394577"/>
    <w:rsid w:val="00394F5D"/>
    <w:rsid w:val="0039673C"/>
    <w:rsid w:val="0039756F"/>
    <w:rsid w:val="00397AF1"/>
    <w:rsid w:val="00397C82"/>
    <w:rsid w:val="003A039E"/>
    <w:rsid w:val="003A07BE"/>
    <w:rsid w:val="003A177F"/>
    <w:rsid w:val="003A18D9"/>
    <w:rsid w:val="003A1A98"/>
    <w:rsid w:val="003A2286"/>
    <w:rsid w:val="003A2855"/>
    <w:rsid w:val="003A28AB"/>
    <w:rsid w:val="003A33A8"/>
    <w:rsid w:val="003A33B3"/>
    <w:rsid w:val="003A4A9D"/>
    <w:rsid w:val="003A4DF5"/>
    <w:rsid w:val="003A4FEE"/>
    <w:rsid w:val="003A52F3"/>
    <w:rsid w:val="003A5B81"/>
    <w:rsid w:val="003A61C9"/>
    <w:rsid w:val="003A6EDF"/>
    <w:rsid w:val="003A77C3"/>
    <w:rsid w:val="003A77E4"/>
    <w:rsid w:val="003B03B9"/>
    <w:rsid w:val="003B0A28"/>
    <w:rsid w:val="003B0C82"/>
    <w:rsid w:val="003B11D8"/>
    <w:rsid w:val="003B185D"/>
    <w:rsid w:val="003B27DD"/>
    <w:rsid w:val="003B2E56"/>
    <w:rsid w:val="003B351B"/>
    <w:rsid w:val="003B362F"/>
    <w:rsid w:val="003B3B27"/>
    <w:rsid w:val="003B4582"/>
    <w:rsid w:val="003B48A9"/>
    <w:rsid w:val="003B4A60"/>
    <w:rsid w:val="003B4FCF"/>
    <w:rsid w:val="003B5013"/>
    <w:rsid w:val="003B539A"/>
    <w:rsid w:val="003B53D2"/>
    <w:rsid w:val="003B59F5"/>
    <w:rsid w:val="003B5C6F"/>
    <w:rsid w:val="003B5EBA"/>
    <w:rsid w:val="003B6D37"/>
    <w:rsid w:val="003B71A9"/>
    <w:rsid w:val="003B71FC"/>
    <w:rsid w:val="003B727C"/>
    <w:rsid w:val="003B75AB"/>
    <w:rsid w:val="003B77AC"/>
    <w:rsid w:val="003B77AE"/>
    <w:rsid w:val="003B7893"/>
    <w:rsid w:val="003B798E"/>
    <w:rsid w:val="003C035B"/>
    <w:rsid w:val="003C0887"/>
    <w:rsid w:val="003C11D6"/>
    <w:rsid w:val="003C1315"/>
    <w:rsid w:val="003C1F51"/>
    <w:rsid w:val="003C212A"/>
    <w:rsid w:val="003C2439"/>
    <w:rsid w:val="003C2A5D"/>
    <w:rsid w:val="003C2D75"/>
    <w:rsid w:val="003C2E60"/>
    <w:rsid w:val="003C34C7"/>
    <w:rsid w:val="003C3852"/>
    <w:rsid w:val="003C3AD5"/>
    <w:rsid w:val="003C3B20"/>
    <w:rsid w:val="003C3BBE"/>
    <w:rsid w:val="003C45F7"/>
    <w:rsid w:val="003C47D5"/>
    <w:rsid w:val="003C4C9B"/>
    <w:rsid w:val="003C5259"/>
    <w:rsid w:val="003C5B3D"/>
    <w:rsid w:val="003C6606"/>
    <w:rsid w:val="003C663D"/>
    <w:rsid w:val="003C752E"/>
    <w:rsid w:val="003C7875"/>
    <w:rsid w:val="003C78B3"/>
    <w:rsid w:val="003D09AB"/>
    <w:rsid w:val="003D0A9F"/>
    <w:rsid w:val="003D0DE9"/>
    <w:rsid w:val="003D0F8E"/>
    <w:rsid w:val="003D1B06"/>
    <w:rsid w:val="003D1BE3"/>
    <w:rsid w:val="003D1D13"/>
    <w:rsid w:val="003D21EB"/>
    <w:rsid w:val="003D2A41"/>
    <w:rsid w:val="003D2B61"/>
    <w:rsid w:val="003D3554"/>
    <w:rsid w:val="003D3F93"/>
    <w:rsid w:val="003D50CA"/>
    <w:rsid w:val="003D69E6"/>
    <w:rsid w:val="003D7BCA"/>
    <w:rsid w:val="003D7E3B"/>
    <w:rsid w:val="003E05AE"/>
    <w:rsid w:val="003E0844"/>
    <w:rsid w:val="003E091C"/>
    <w:rsid w:val="003E195F"/>
    <w:rsid w:val="003E19FB"/>
    <w:rsid w:val="003E2309"/>
    <w:rsid w:val="003E2593"/>
    <w:rsid w:val="003E2BE0"/>
    <w:rsid w:val="003E2DA4"/>
    <w:rsid w:val="003E35DF"/>
    <w:rsid w:val="003E3602"/>
    <w:rsid w:val="003E4384"/>
    <w:rsid w:val="003E49DC"/>
    <w:rsid w:val="003E5660"/>
    <w:rsid w:val="003E5C6D"/>
    <w:rsid w:val="003E5F88"/>
    <w:rsid w:val="003E6479"/>
    <w:rsid w:val="003E65B3"/>
    <w:rsid w:val="003E683E"/>
    <w:rsid w:val="003E70D0"/>
    <w:rsid w:val="003E71F9"/>
    <w:rsid w:val="003E74AE"/>
    <w:rsid w:val="003E77F8"/>
    <w:rsid w:val="003F0253"/>
    <w:rsid w:val="003F051A"/>
    <w:rsid w:val="003F0CFA"/>
    <w:rsid w:val="003F1129"/>
    <w:rsid w:val="003F19FF"/>
    <w:rsid w:val="003F1B2F"/>
    <w:rsid w:val="003F2D12"/>
    <w:rsid w:val="003F3A69"/>
    <w:rsid w:val="003F3F0F"/>
    <w:rsid w:val="003F3F78"/>
    <w:rsid w:val="003F44FF"/>
    <w:rsid w:val="003F4BA0"/>
    <w:rsid w:val="003F4DA6"/>
    <w:rsid w:val="003F502A"/>
    <w:rsid w:val="003F550A"/>
    <w:rsid w:val="003F6149"/>
    <w:rsid w:val="003F6BF5"/>
    <w:rsid w:val="003F6DC6"/>
    <w:rsid w:val="003F792F"/>
    <w:rsid w:val="003F7C17"/>
    <w:rsid w:val="003F7FA6"/>
    <w:rsid w:val="0040013A"/>
    <w:rsid w:val="004001CC"/>
    <w:rsid w:val="004001CF"/>
    <w:rsid w:val="004001E2"/>
    <w:rsid w:val="00400A23"/>
    <w:rsid w:val="004017C3"/>
    <w:rsid w:val="004018CE"/>
    <w:rsid w:val="0040205B"/>
    <w:rsid w:val="00402622"/>
    <w:rsid w:val="004026E6"/>
    <w:rsid w:val="004029DB"/>
    <w:rsid w:val="00403275"/>
    <w:rsid w:val="004033D0"/>
    <w:rsid w:val="00405CD3"/>
    <w:rsid w:val="00405D8A"/>
    <w:rsid w:val="00405FB1"/>
    <w:rsid w:val="00406275"/>
    <w:rsid w:val="00406820"/>
    <w:rsid w:val="004076C8"/>
    <w:rsid w:val="00407769"/>
    <w:rsid w:val="00407EFE"/>
    <w:rsid w:val="0041097F"/>
    <w:rsid w:val="00410D8F"/>
    <w:rsid w:val="004114EA"/>
    <w:rsid w:val="00411F0C"/>
    <w:rsid w:val="0041215B"/>
    <w:rsid w:val="00412B24"/>
    <w:rsid w:val="00412B32"/>
    <w:rsid w:val="00412FF0"/>
    <w:rsid w:val="00413117"/>
    <w:rsid w:val="004132FB"/>
    <w:rsid w:val="00413516"/>
    <w:rsid w:val="00413706"/>
    <w:rsid w:val="00413C98"/>
    <w:rsid w:val="00414EB9"/>
    <w:rsid w:val="00414ECE"/>
    <w:rsid w:val="0041555F"/>
    <w:rsid w:val="00416933"/>
    <w:rsid w:val="004169AA"/>
    <w:rsid w:val="00416DB5"/>
    <w:rsid w:val="00417164"/>
    <w:rsid w:val="004177FB"/>
    <w:rsid w:val="00417C15"/>
    <w:rsid w:val="00417E2C"/>
    <w:rsid w:val="00417EB5"/>
    <w:rsid w:val="00420901"/>
    <w:rsid w:val="0042099D"/>
    <w:rsid w:val="00420BCE"/>
    <w:rsid w:val="00421490"/>
    <w:rsid w:val="00421B27"/>
    <w:rsid w:val="00421E00"/>
    <w:rsid w:val="00421E68"/>
    <w:rsid w:val="00422E29"/>
    <w:rsid w:val="004250BA"/>
    <w:rsid w:val="004253C3"/>
    <w:rsid w:val="004255F2"/>
    <w:rsid w:val="0042596B"/>
    <w:rsid w:val="00425A0F"/>
    <w:rsid w:val="00425D37"/>
    <w:rsid w:val="00425EBF"/>
    <w:rsid w:val="00425F15"/>
    <w:rsid w:val="0042603E"/>
    <w:rsid w:val="00426102"/>
    <w:rsid w:val="00426BFE"/>
    <w:rsid w:val="00426EF4"/>
    <w:rsid w:val="00426FF7"/>
    <w:rsid w:val="004276B0"/>
    <w:rsid w:val="004278E3"/>
    <w:rsid w:val="00430625"/>
    <w:rsid w:val="0043078D"/>
    <w:rsid w:val="00430D19"/>
    <w:rsid w:val="00431052"/>
    <w:rsid w:val="004310F4"/>
    <w:rsid w:val="00431100"/>
    <w:rsid w:val="0043154A"/>
    <w:rsid w:val="00431592"/>
    <w:rsid w:val="00431C01"/>
    <w:rsid w:val="00431C13"/>
    <w:rsid w:val="0043229D"/>
    <w:rsid w:val="004322B5"/>
    <w:rsid w:val="00432458"/>
    <w:rsid w:val="004328D3"/>
    <w:rsid w:val="0043311A"/>
    <w:rsid w:val="00433B55"/>
    <w:rsid w:val="00433D10"/>
    <w:rsid w:val="00433E10"/>
    <w:rsid w:val="004340FF"/>
    <w:rsid w:val="0043485A"/>
    <w:rsid w:val="00434878"/>
    <w:rsid w:val="00435094"/>
    <w:rsid w:val="00435247"/>
    <w:rsid w:val="00435B4B"/>
    <w:rsid w:val="00436039"/>
    <w:rsid w:val="00436347"/>
    <w:rsid w:val="00436B66"/>
    <w:rsid w:val="00436F53"/>
    <w:rsid w:val="0043736E"/>
    <w:rsid w:val="00437625"/>
    <w:rsid w:val="00437797"/>
    <w:rsid w:val="00440BF2"/>
    <w:rsid w:val="00441037"/>
    <w:rsid w:val="0044123C"/>
    <w:rsid w:val="00441A07"/>
    <w:rsid w:val="00441FAF"/>
    <w:rsid w:val="0044268B"/>
    <w:rsid w:val="00442903"/>
    <w:rsid w:val="00442C26"/>
    <w:rsid w:val="00442C99"/>
    <w:rsid w:val="00442E91"/>
    <w:rsid w:val="0044366E"/>
    <w:rsid w:val="0044370E"/>
    <w:rsid w:val="00443A8D"/>
    <w:rsid w:val="00443C30"/>
    <w:rsid w:val="00443D20"/>
    <w:rsid w:val="00444C00"/>
    <w:rsid w:val="00444F81"/>
    <w:rsid w:val="004455EA"/>
    <w:rsid w:val="0044589F"/>
    <w:rsid w:val="004463E8"/>
    <w:rsid w:val="004466F3"/>
    <w:rsid w:val="004468E1"/>
    <w:rsid w:val="00447003"/>
    <w:rsid w:val="004470B8"/>
    <w:rsid w:val="0044720D"/>
    <w:rsid w:val="004474F1"/>
    <w:rsid w:val="004479C8"/>
    <w:rsid w:val="00450009"/>
    <w:rsid w:val="004500BB"/>
    <w:rsid w:val="00450896"/>
    <w:rsid w:val="004516C2"/>
    <w:rsid w:val="00451CAE"/>
    <w:rsid w:val="00451ED3"/>
    <w:rsid w:val="004522B0"/>
    <w:rsid w:val="00452320"/>
    <w:rsid w:val="0045241C"/>
    <w:rsid w:val="00452EEE"/>
    <w:rsid w:val="00453203"/>
    <w:rsid w:val="0045349D"/>
    <w:rsid w:val="004536FD"/>
    <w:rsid w:val="00453947"/>
    <w:rsid w:val="00454083"/>
    <w:rsid w:val="004540E4"/>
    <w:rsid w:val="00454D8F"/>
    <w:rsid w:val="00455183"/>
    <w:rsid w:val="00455E5A"/>
    <w:rsid w:val="00456018"/>
    <w:rsid w:val="00457C38"/>
    <w:rsid w:val="004603FE"/>
    <w:rsid w:val="004605B0"/>
    <w:rsid w:val="004607DD"/>
    <w:rsid w:val="00460C9B"/>
    <w:rsid w:val="00461625"/>
    <w:rsid w:val="00461A30"/>
    <w:rsid w:val="00461F56"/>
    <w:rsid w:val="00462C33"/>
    <w:rsid w:val="00462D6B"/>
    <w:rsid w:val="0046388A"/>
    <w:rsid w:val="00463BDF"/>
    <w:rsid w:val="00463C0A"/>
    <w:rsid w:val="00463EA5"/>
    <w:rsid w:val="004646F1"/>
    <w:rsid w:val="00464958"/>
    <w:rsid w:val="004654BD"/>
    <w:rsid w:val="00465B68"/>
    <w:rsid w:val="004668A5"/>
    <w:rsid w:val="00466CFE"/>
    <w:rsid w:val="0046763A"/>
    <w:rsid w:val="004700B0"/>
    <w:rsid w:val="0047025B"/>
    <w:rsid w:val="0047061E"/>
    <w:rsid w:val="004709C1"/>
    <w:rsid w:val="00470C49"/>
    <w:rsid w:val="00471350"/>
    <w:rsid w:val="004724CF"/>
    <w:rsid w:val="00472D52"/>
    <w:rsid w:val="00473281"/>
    <w:rsid w:val="004738FF"/>
    <w:rsid w:val="004739AB"/>
    <w:rsid w:val="00473B90"/>
    <w:rsid w:val="004743A5"/>
    <w:rsid w:val="004747E8"/>
    <w:rsid w:val="004752BE"/>
    <w:rsid w:val="004753E8"/>
    <w:rsid w:val="004760E3"/>
    <w:rsid w:val="00477A02"/>
    <w:rsid w:val="00477BEC"/>
    <w:rsid w:val="00480D22"/>
    <w:rsid w:val="00483133"/>
    <w:rsid w:val="00483538"/>
    <w:rsid w:val="00483BCB"/>
    <w:rsid w:val="004849DE"/>
    <w:rsid w:val="00484DFA"/>
    <w:rsid w:val="0048520F"/>
    <w:rsid w:val="004853B6"/>
    <w:rsid w:val="004853CE"/>
    <w:rsid w:val="00485680"/>
    <w:rsid w:val="00485794"/>
    <w:rsid w:val="00485DC7"/>
    <w:rsid w:val="00486689"/>
    <w:rsid w:val="004869AA"/>
    <w:rsid w:val="0048751A"/>
    <w:rsid w:val="00487FDB"/>
    <w:rsid w:val="004901EF"/>
    <w:rsid w:val="0049034F"/>
    <w:rsid w:val="00490D7A"/>
    <w:rsid w:val="00490FCE"/>
    <w:rsid w:val="004911CE"/>
    <w:rsid w:val="00491C53"/>
    <w:rsid w:val="004939C0"/>
    <w:rsid w:val="00493DF9"/>
    <w:rsid w:val="00493FE7"/>
    <w:rsid w:val="00494A1E"/>
    <w:rsid w:val="0049548B"/>
    <w:rsid w:val="004957B6"/>
    <w:rsid w:val="004963C3"/>
    <w:rsid w:val="00496E23"/>
    <w:rsid w:val="0049707D"/>
    <w:rsid w:val="004974DE"/>
    <w:rsid w:val="00497944"/>
    <w:rsid w:val="0049795C"/>
    <w:rsid w:val="00497CF0"/>
    <w:rsid w:val="004A00F5"/>
    <w:rsid w:val="004A062C"/>
    <w:rsid w:val="004A0F94"/>
    <w:rsid w:val="004A1D96"/>
    <w:rsid w:val="004A1F2C"/>
    <w:rsid w:val="004A2885"/>
    <w:rsid w:val="004A3246"/>
    <w:rsid w:val="004A32E2"/>
    <w:rsid w:val="004A34A0"/>
    <w:rsid w:val="004A444A"/>
    <w:rsid w:val="004A45D6"/>
    <w:rsid w:val="004A4FBF"/>
    <w:rsid w:val="004A56C4"/>
    <w:rsid w:val="004A57D8"/>
    <w:rsid w:val="004A59EE"/>
    <w:rsid w:val="004A5D97"/>
    <w:rsid w:val="004A5E8F"/>
    <w:rsid w:val="004A68F0"/>
    <w:rsid w:val="004A6B1A"/>
    <w:rsid w:val="004A6BBC"/>
    <w:rsid w:val="004A7589"/>
    <w:rsid w:val="004A78CC"/>
    <w:rsid w:val="004A7B0A"/>
    <w:rsid w:val="004A7F22"/>
    <w:rsid w:val="004B020A"/>
    <w:rsid w:val="004B032F"/>
    <w:rsid w:val="004B0567"/>
    <w:rsid w:val="004B05CC"/>
    <w:rsid w:val="004B063C"/>
    <w:rsid w:val="004B0811"/>
    <w:rsid w:val="004B10C1"/>
    <w:rsid w:val="004B1157"/>
    <w:rsid w:val="004B1755"/>
    <w:rsid w:val="004B1847"/>
    <w:rsid w:val="004B1A06"/>
    <w:rsid w:val="004B4272"/>
    <w:rsid w:val="004B4290"/>
    <w:rsid w:val="004B48EA"/>
    <w:rsid w:val="004B5B61"/>
    <w:rsid w:val="004B6D36"/>
    <w:rsid w:val="004B6E6B"/>
    <w:rsid w:val="004B71BE"/>
    <w:rsid w:val="004C03BE"/>
    <w:rsid w:val="004C03C2"/>
    <w:rsid w:val="004C0A09"/>
    <w:rsid w:val="004C0A72"/>
    <w:rsid w:val="004C1062"/>
    <w:rsid w:val="004C1322"/>
    <w:rsid w:val="004C1BF8"/>
    <w:rsid w:val="004C2BE2"/>
    <w:rsid w:val="004C2CCD"/>
    <w:rsid w:val="004C2E01"/>
    <w:rsid w:val="004C3093"/>
    <w:rsid w:val="004C32CC"/>
    <w:rsid w:val="004C3551"/>
    <w:rsid w:val="004C378C"/>
    <w:rsid w:val="004C407F"/>
    <w:rsid w:val="004C51F5"/>
    <w:rsid w:val="004C582F"/>
    <w:rsid w:val="004C5A38"/>
    <w:rsid w:val="004C5C98"/>
    <w:rsid w:val="004C656E"/>
    <w:rsid w:val="004C6922"/>
    <w:rsid w:val="004C6A9D"/>
    <w:rsid w:val="004C6D86"/>
    <w:rsid w:val="004C7581"/>
    <w:rsid w:val="004C7DC7"/>
    <w:rsid w:val="004D02B8"/>
    <w:rsid w:val="004D126C"/>
    <w:rsid w:val="004D1A27"/>
    <w:rsid w:val="004D1CAC"/>
    <w:rsid w:val="004D2114"/>
    <w:rsid w:val="004D26C9"/>
    <w:rsid w:val="004D2770"/>
    <w:rsid w:val="004D29B7"/>
    <w:rsid w:val="004D2B33"/>
    <w:rsid w:val="004D30D3"/>
    <w:rsid w:val="004D36F2"/>
    <w:rsid w:val="004D3FD9"/>
    <w:rsid w:val="004D4AB1"/>
    <w:rsid w:val="004D4AC4"/>
    <w:rsid w:val="004D53E5"/>
    <w:rsid w:val="004D53F9"/>
    <w:rsid w:val="004D5CB3"/>
    <w:rsid w:val="004D5EB4"/>
    <w:rsid w:val="004D656D"/>
    <w:rsid w:val="004D66E4"/>
    <w:rsid w:val="004D6728"/>
    <w:rsid w:val="004D6E57"/>
    <w:rsid w:val="004D6F4F"/>
    <w:rsid w:val="004D6FCA"/>
    <w:rsid w:val="004D71FF"/>
    <w:rsid w:val="004D72E9"/>
    <w:rsid w:val="004D76EF"/>
    <w:rsid w:val="004D7B28"/>
    <w:rsid w:val="004E03CF"/>
    <w:rsid w:val="004E0494"/>
    <w:rsid w:val="004E0C06"/>
    <w:rsid w:val="004E1368"/>
    <w:rsid w:val="004E1729"/>
    <w:rsid w:val="004E19D9"/>
    <w:rsid w:val="004E1EE2"/>
    <w:rsid w:val="004E1FD1"/>
    <w:rsid w:val="004E1FF4"/>
    <w:rsid w:val="004E24B1"/>
    <w:rsid w:val="004E27B7"/>
    <w:rsid w:val="004E2AF2"/>
    <w:rsid w:val="004E2BEA"/>
    <w:rsid w:val="004E3228"/>
    <w:rsid w:val="004E337B"/>
    <w:rsid w:val="004E5089"/>
    <w:rsid w:val="004E5097"/>
    <w:rsid w:val="004E5337"/>
    <w:rsid w:val="004E5820"/>
    <w:rsid w:val="004E625E"/>
    <w:rsid w:val="004E666F"/>
    <w:rsid w:val="004E687A"/>
    <w:rsid w:val="004E6CE8"/>
    <w:rsid w:val="004E701E"/>
    <w:rsid w:val="004E7078"/>
    <w:rsid w:val="004E7D40"/>
    <w:rsid w:val="004F0119"/>
    <w:rsid w:val="004F03C1"/>
    <w:rsid w:val="004F0C15"/>
    <w:rsid w:val="004F139B"/>
    <w:rsid w:val="004F16EA"/>
    <w:rsid w:val="004F172D"/>
    <w:rsid w:val="004F206D"/>
    <w:rsid w:val="004F2118"/>
    <w:rsid w:val="004F37C1"/>
    <w:rsid w:val="004F4550"/>
    <w:rsid w:val="004F5D34"/>
    <w:rsid w:val="004F63B7"/>
    <w:rsid w:val="004F673F"/>
    <w:rsid w:val="004F68F0"/>
    <w:rsid w:val="004F7020"/>
    <w:rsid w:val="004F72D3"/>
    <w:rsid w:val="004F7793"/>
    <w:rsid w:val="004F7FB5"/>
    <w:rsid w:val="0050052E"/>
    <w:rsid w:val="00500C91"/>
    <w:rsid w:val="00500DD2"/>
    <w:rsid w:val="00500E6E"/>
    <w:rsid w:val="00501220"/>
    <w:rsid w:val="00502251"/>
    <w:rsid w:val="00502335"/>
    <w:rsid w:val="005023A0"/>
    <w:rsid w:val="0050257B"/>
    <w:rsid w:val="005026D6"/>
    <w:rsid w:val="00502F94"/>
    <w:rsid w:val="00503009"/>
    <w:rsid w:val="005031CB"/>
    <w:rsid w:val="0050335F"/>
    <w:rsid w:val="00503450"/>
    <w:rsid w:val="00503C30"/>
    <w:rsid w:val="0050454D"/>
    <w:rsid w:val="00504793"/>
    <w:rsid w:val="00504D92"/>
    <w:rsid w:val="00505358"/>
    <w:rsid w:val="00505F4D"/>
    <w:rsid w:val="005061DE"/>
    <w:rsid w:val="00506279"/>
    <w:rsid w:val="005066C1"/>
    <w:rsid w:val="00506816"/>
    <w:rsid w:val="00507672"/>
    <w:rsid w:val="00507A3B"/>
    <w:rsid w:val="00507F77"/>
    <w:rsid w:val="00507FE5"/>
    <w:rsid w:val="005105FA"/>
    <w:rsid w:val="00510EB4"/>
    <w:rsid w:val="00511A50"/>
    <w:rsid w:val="00511E9B"/>
    <w:rsid w:val="005120B0"/>
    <w:rsid w:val="005125F2"/>
    <w:rsid w:val="00512B45"/>
    <w:rsid w:val="00514453"/>
    <w:rsid w:val="005148B2"/>
    <w:rsid w:val="005149E0"/>
    <w:rsid w:val="00515B57"/>
    <w:rsid w:val="005167F7"/>
    <w:rsid w:val="005168D8"/>
    <w:rsid w:val="00516C87"/>
    <w:rsid w:val="0051751D"/>
    <w:rsid w:val="00517B1B"/>
    <w:rsid w:val="00517F14"/>
    <w:rsid w:val="0052002F"/>
    <w:rsid w:val="00520041"/>
    <w:rsid w:val="005207E4"/>
    <w:rsid w:val="005212A4"/>
    <w:rsid w:val="00521330"/>
    <w:rsid w:val="00521DF0"/>
    <w:rsid w:val="00521EC3"/>
    <w:rsid w:val="00521FA2"/>
    <w:rsid w:val="005227AF"/>
    <w:rsid w:val="00522A75"/>
    <w:rsid w:val="00522A89"/>
    <w:rsid w:val="00522CBF"/>
    <w:rsid w:val="0052337D"/>
    <w:rsid w:val="00523773"/>
    <w:rsid w:val="00523E18"/>
    <w:rsid w:val="0052455F"/>
    <w:rsid w:val="00524BF2"/>
    <w:rsid w:val="00524C28"/>
    <w:rsid w:val="00525A21"/>
    <w:rsid w:val="00525FB6"/>
    <w:rsid w:val="005260C4"/>
    <w:rsid w:val="00526715"/>
    <w:rsid w:val="00526DC2"/>
    <w:rsid w:val="005276EC"/>
    <w:rsid w:val="00527E79"/>
    <w:rsid w:val="005304CB"/>
    <w:rsid w:val="00530E04"/>
    <w:rsid w:val="00530E88"/>
    <w:rsid w:val="00531665"/>
    <w:rsid w:val="00532246"/>
    <w:rsid w:val="005325EA"/>
    <w:rsid w:val="00533136"/>
    <w:rsid w:val="00533245"/>
    <w:rsid w:val="0053403B"/>
    <w:rsid w:val="00534BDA"/>
    <w:rsid w:val="00535699"/>
    <w:rsid w:val="00535AFB"/>
    <w:rsid w:val="00535D88"/>
    <w:rsid w:val="0053627C"/>
    <w:rsid w:val="00536B2B"/>
    <w:rsid w:val="00536F1F"/>
    <w:rsid w:val="00540382"/>
    <w:rsid w:val="0054092A"/>
    <w:rsid w:val="00540E07"/>
    <w:rsid w:val="00540EF7"/>
    <w:rsid w:val="00541D09"/>
    <w:rsid w:val="00541D24"/>
    <w:rsid w:val="005427F5"/>
    <w:rsid w:val="0054302C"/>
    <w:rsid w:val="0054323D"/>
    <w:rsid w:val="005434A2"/>
    <w:rsid w:val="00545119"/>
    <w:rsid w:val="0054590D"/>
    <w:rsid w:val="00546058"/>
    <w:rsid w:val="00546C85"/>
    <w:rsid w:val="00547389"/>
    <w:rsid w:val="0055005E"/>
    <w:rsid w:val="005500FF"/>
    <w:rsid w:val="00550258"/>
    <w:rsid w:val="00550893"/>
    <w:rsid w:val="00550E63"/>
    <w:rsid w:val="00550EA7"/>
    <w:rsid w:val="00551457"/>
    <w:rsid w:val="0055166E"/>
    <w:rsid w:val="00551830"/>
    <w:rsid w:val="005518E9"/>
    <w:rsid w:val="00551DF0"/>
    <w:rsid w:val="00552052"/>
    <w:rsid w:val="005527D3"/>
    <w:rsid w:val="005535DF"/>
    <w:rsid w:val="00553D32"/>
    <w:rsid w:val="00553FDF"/>
    <w:rsid w:val="00554140"/>
    <w:rsid w:val="005543A1"/>
    <w:rsid w:val="00554DB8"/>
    <w:rsid w:val="005556B0"/>
    <w:rsid w:val="00555A95"/>
    <w:rsid w:val="00555B8F"/>
    <w:rsid w:val="00556BBD"/>
    <w:rsid w:val="005573D7"/>
    <w:rsid w:val="005574E4"/>
    <w:rsid w:val="005579EF"/>
    <w:rsid w:val="00560671"/>
    <w:rsid w:val="00560708"/>
    <w:rsid w:val="00560B36"/>
    <w:rsid w:val="00560E43"/>
    <w:rsid w:val="00560EEC"/>
    <w:rsid w:val="00561044"/>
    <w:rsid w:val="0056130A"/>
    <w:rsid w:val="0056156A"/>
    <w:rsid w:val="005619D4"/>
    <w:rsid w:val="00561AF3"/>
    <w:rsid w:val="00562328"/>
    <w:rsid w:val="00562758"/>
    <w:rsid w:val="00563E3C"/>
    <w:rsid w:val="00564094"/>
    <w:rsid w:val="00564A75"/>
    <w:rsid w:val="00564D2E"/>
    <w:rsid w:val="005650A7"/>
    <w:rsid w:val="005658D5"/>
    <w:rsid w:val="00565CEF"/>
    <w:rsid w:val="00565E06"/>
    <w:rsid w:val="005661DB"/>
    <w:rsid w:val="00566651"/>
    <w:rsid w:val="005667B8"/>
    <w:rsid w:val="005678D1"/>
    <w:rsid w:val="00570386"/>
    <w:rsid w:val="0057070A"/>
    <w:rsid w:val="00570866"/>
    <w:rsid w:val="005708B9"/>
    <w:rsid w:val="005709AA"/>
    <w:rsid w:val="00570E3B"/>
    <w:rsid w:val="005711B5"/>
    <w:rsid w:val="005717F9"/>
    <w:rsid w:val="00572639"/>
    <w:rsid w:val="005731A9"/>
    <w:rsid w:val="005731F0"/>
    <w:rsid w:val="00573ACC"/>
    <w:rsid w:val="00573D39"/>
    <w:rsid w:val="00573E6D"/>
    <w:rsid w:val="00574528"/>
    <w:rsid w:val="005748EA"/>
    <w:rsid w:val="00574B42"/>
    <w:rsid w:val="00574FD7"/>
    <w:rsid w:val="00575534"/>
    <w:rsid w:val="0057581D"/>
    <w:rsid w:val="005759D7"/>
    <w:rsid w:val="0057607F"/>
    <w:rsid w:val="00577976"/>
    <w:rsid w:val="00577C6A"/>
    <w:rsid w:val="00577F53"/>
    <w:rsid w:val="00580285"/>
    <w:rsid w:val="00580563"/>
    <w:rsid w:val="00580612"/>
    <w:rsid w:val="00580861"/>
    <w:rsid w:val="00580A46"/>
    <w:rsid w:val="00581285"/>
    <w:rsid w:val="005813D4"/>
    <w:rsid w:val="00581D30"/>
    <w:rsid w:val="0058207F"/>
    <w:rsid w:val="005827D8"/>
    <w:rsid w:val="0058296E"/>
    <w:rsid w:val="00582C3E"/>
    <w:rsid w:val="00582F25"/>
    <w:rsid w:val="00582FF4"/>
    <w:rsid w:val="005838DA"/>
    <w:rsid w:val="00583AE2"/>
    <w:rsid w:val="00584A37"/>
    <w:rsid w:val="00585077"/>
    <w:rsid w:val="005851FF"/>
    <w:rsid w:val="005854B5"/>
    <w:rsid w:val="00585D12"/>
    <w:rsid w:val="005860F8"/>
    <w:rsid w:val="005862A4"/>
    <w:rsid w:val="00586C69"/>
    <w:rsid w:val="00586F63"/>
    <w:rsid w:val="00587343"/>
    <w:rsid w:val="00587358"/>
    <w:rsid w:val="00587C73"/>
    <w:rsid w:val="005902CF"/>
    <w:rsid w:val="005904ED"/>
    <w:rsid w:val="0059081E"/>
    <w:rsid w:val="0059095A"/>
    <w:rsid w:val="00590B70"/>
    <w:rsid w:val="0059125B"/>
    <w:rsid w:val="0059160B"/>
    <w:rsid w:val="0059237A"/>
    <w:rsid w:val="005924E0"/>
    <w:rsid w:val="005925BB"/>
    <w:rsid w:val="00592BF4"/>
    <w:rsid w:val="0059316B"/>
    <w:rsid w:val="00593384"/>
    <w:rsid w:val="0059343D"/>
    <w:rsid w:val="0059389C"/>
    <w:rsid w:val="005942E6"/>
    <w:rsid w:val="00594F21"/>
    <w:rsid w:val="00595008"/>
    <w:rsid w:val="00595683"/>
    <w:rsid w:val="00595AF3"/>
    <w:rsid w:val="0059648D"/>
    <w:rsid w:val="00596974"/>
    <w:rsid w:val="005971DC"/>
    <w:rsid w:val="00597428"/>
    <w:rsid w:val="005975B5"/>
    <w:rsid w:val="00597AE6"/>
    <w:rsid w:val="005A0333"/>
    <w:rsid w:val="005A0A8C"/>
    <w:rsid w:val="005A13EC"/>
    <w:rsid w:val="005A239B"/>
    <w:rsid w:val="005A2FC3"/>
    <w:rsid w:val="005A3529"/>
    <w:rsid w:val="005A3577"/>
    <w:rsid w:val="005A3624"/>
    <w:rsid w:val="005A376B"/>
    <w:rsid w:val="005A3903"/>
    <w:rsid w:val="005A4687"/>
    <w:rsid w:val="005A4B1B"/>
    <w:rsid w:val="005A4BEE"/>
    <w:rsid w:val="005A56B6"/>
    <w:rsid w:val="005A5F8B"/>
    <w:rsid w:val="005A6531"/>
    <w:rsid w:val="005A690B"/>
    <w:rsid w:val="005A74B2"/>
    <w:rsid w:val="005A7549"/>
    <w:rsid w:val="005A774E"/>
    <w:rsid w:val="005A7A13"/>
    <w:rsid w:val="005B01DC"/>
    <w:rsid w:val="005B022F"/>
    <w:rsid w:val="005B07CC"/>
    <w:rsid w:val="005B0C0F"/>
    <w:rsid w:val="005B0F95"/>
    <w:rsid w:val="005B1897"/>
    <w:rsid w:val="005B1FD8"/>
    <w:rsid w:val="005B32B7"/>
    <w:rsid w:val="005B389A"/>
    <w:rsid w:val="005B43A4"/>
    <w:rsid w:val="005B445D"/>
    <w:rsid w:val="005B46C8"/>
    <w:rsid w:val="005B46F2"/>
    <w:rsid w:val="005B4BD2"/>
    <w:rsid w:val="005B4D29"/>
    <w:rsid w:val="005B4E9E"/>
    <w:rsid w:val="005B54A7"/>
    <w:rsid w:val="005B615E"/>
    <w:rsid w:val="005B70A7"/>
    <w:rsid w:val="005B7EAF"/>
    <w:rsid w:val="005C006B"/>
    <w:rsid w:val="005C04F3"/>
    <w:rsid w:val="005C0904"/>
    <w:rsid w:val="005C0D58"/>
    <w:rsid w:val="005C0F73"/>
    <w:rsid w:val="005C1C99"/>
    <w:rsid w:val="005C1D93"/>
    <w:rsid w:val="005C1F24"/>
    <w:rsid w:val="005C207B"/>
    <w:rsid w:val="005C222E"/>
    <w:rsid w:val="005C2384"/>
    <w:rsid w:val="005C23B8"/>
    <w:rsid w:val="005C23ED"/>
    <w:rsid w:val="005C2C00"/>
    <w:rsid w:val="005C3D86"/>
    <w:rsid w:val="005C40A3"/>
    <w:rsid w:val="005C45FF"/>
    <w:rsid w:val="005C505B"/>
    <w:rsid w:val="005C64C1"/>
    <w:rsid w:val="005C6CF1"/>
    <w:rsid w:val="005C72D8"/>
    <w:rsid w:val="005D188D"/>
    <w:rsid w:val="005D1ACE"/>
    <w:rsid w:val="005D1D86"/>
    <w:rsid w:val="005D28A2"/>
    <w:rsid w:val="005D2BDA"/>
    <w:rsid w:val="005D399B"/>
    <w:rsid w:val="005D3F9C"/>
    <w:rsid w:val="005D413C"/>
    <w:rsid w:val="005D47C7"/>
    <w:rsid w:val="005D53DB"/>
    <w:rsid w:val="005D5D95"/>
    <w:rsid w:val="005D5ECC"/>
    <w:rsid w:val="005D652E"/>
    <w:rsid w:val="005D65F6"/>
    <w:rsid w:val="005D68B2"/>
    <w:rsid w:val="005D6F7C"/>
    <w:rsid w:val="005D77D5"/>
    <w:rsid w:val="005D7C2A"/>
    <w:rsid w:val="005D7D94"/>
    <w:rsid w:val="005E0857"/>
    <w:rsid w:val="005E0AD3"/>
    <w:rsid w:val="005E0C40"/>
    <w:rsid w:val="005E0F41"/>
    <w:rsid w:val="005E11B5"/>
    <w:rsid w:val="005E15BA"/>
    <w:rsid w:val="005E1CFA"/>
    <w:rsid w:val="005E20C8"/>
    <w:rsid w:val="005E2115"/>
    <w:rsid w:val="005E2868"/>
    <w:rsid w:val="005E3111"/>
    <w:rsid w:val="005E31B8"/>
    <w:rsid w:val="005E38C1"/>
    <w:rsid w:val="005E4457"/>
    <w:rsid w:val="005E45A2"/>
    <w:rsid w:val="005E55B9"/>
    <w:rsid w:val="005E5C35"/>
    <w:rsid w:val="005E5E9C"/>
    <w:rsid w:val="005E6052"/>
    <w:rsid w:val="005E6306"/>
    <w:rsid w:val="005E65BB"/>
    <w:rsid w:val="005E6909"/>
    <w:rsid w:val="005E7A7E"/>
    <w:rsid w:val="005F01AB"/>
    <w:rsid w:val="005F0582"/>
    <w:rsid w:val="005F06AA"/>
    <w:rsid w:val="005F0792"/>
    <w:rsid w:val="005F1258"/>
    <w:rsid w:val="005F1B0E"/>
    <w:rsid w:val="005F1CEC"/>
    <w:rsid w:val="005F2409"/>
    <w:rsid w:val="005F2529"/>
    <w:rsid w:val="005F2AEA"/>
    <w:rsid w:val="005F2CD6"/>
    <w:rsid w:val="005F2F3C"/>
    <w:rsid w:val="005F30F7"/>
    <w:rsid w:val="005F35FC"/>
    <w:rsid w:val="005F3E1C"/>
    <w:rsid w:val="005F439A"/>
    <w:rsid w:val="005F4BBB"/>
    <w:rsid w:val="005F4EB2"/>
    <w:rsid w:val="005F50D9"/>
    <w:rsid w:val="005F510C"/>
    <w:rsid w:val="005F5AB1"/>
    <w:rsid w:val="005F5DBB"/>
    <w:rsid w:val="005F6CAF"/>
    <w:rsid w:val="005F6F01"/>
    <w:rsid w:val="005F736F"/>
    <w:rsid w:val="005F7D8E"/>
    <w:rsid w:val="006010DE"/>
    <w:rsid w:val="0060186E"/>
    <w:rsid w:val="00601885"/>
    <w:rsid w:val="00601A22"/>
    <w:rsid w:val="0060241F"/>
    <w:rsid w:val="00602F94"/>
    <w:rsid w:val="006031A9"/>
    <w:rsid w:val="00603B39"/>
    <w:rsid w:val="006040CE"/>
    <w:rsid w:val="006040FB"/>
    <w:rsid w:val="0060432B"/>
    <w:rsid w:val="00604855"/>
    <w:rsid w:val="00605D38"/>
    <w:rsid w:val="00605E00"/>
    <w:rsid w:val="00606226"/>
    <w:rsid w:val="00606AFE"/>
    <w:rsid w:val="00606D84"/>
    <w:rsid w:val="00606DDF"/>
    <w:rsid w:val="00607019"/>
    <w:rsid w:val="00607545"/>
    <w:rsid w:val="0061094B"/>
    <w:rsid w:val="00611BFF"/>
    <w:rsid w:val="00611CEE"/>
    <w:rsid w:val="006120CD"/>
    <w:rsid w:val="006125E6"/>
    <w:rsid w:val="0061272B"/>
    <w:rsid w:val="00612EB8"/>
    <w:rsid w:val="00613871"/>
    <w:rsid w:val="006138B3"/>
    <w:rsid w:val="00613B32"/>
    <w:rsid w:val="006140B4"/>
    <w:rsid w:val="0061435E"/>
    <w:rsid w:val="00614877"/>
    <w:rsid w:val="00614E23"/>
    <w:rsid w:val="00615A35"/>
    <w:rsid w:val="00615B95"/>
    <w:rsid w:val="006161CA"/>
    <w:rsid w:val="006164EA"/>
    <w:rsid w:val="00617216"/>
    <w:rsid w:val="006172C7"/>
    <w:rsid w:val="006175CF"/>
    <w:rsid w:val="00617690"/>
    <w:rsid w:val="00617B5C"/>
    <w:rsid w:val="00620048"/>
    <w:rsid w:val="00620606"/>
    <w:rsid w:val="00622C88"/>
    <w:rsid w:val="00623107"/>
    <w:rsid w:val="00624B17"/>
    <w:rsid w:val="00624B27"/>
    <w:rsid w:val="00624BFF"/>
    <w:rsid w:val="00625608"/>
    <w:rsid w:val="0062589E"/>
    <w:rsid w:val="00626761"/>
    <w:rsid w:val="00626A0E"/>
    <w:rsid w:val="00627025"/>
    <w:rsid w:val="006279B8"/>
    <w:rsid w:val="00627C12"/>
    <w:rsid w:val="006301AC"/>
    <w:rsid w:val="00631377"/>
    <w:rsid w:val="0063147B"/>
    <w:rsid w:val="0063158D"/>
    <w:rsid w:val="00631694"/>
    <w:rsid w:val="00631754"/>
    <w:rsid w:val="00631E83"/>
    <w:rsid w:val="0063303B"/>
    <w:rsid w:val="0063373F"/>
    <w:rsid w:val="00633BE6"/>
    <w:rsid w:val="00634A38"/>
    <w:rsid w:val="00634D68"/>
    <w:rsid w:val="006353F2"/>
    <w:rsid w:val="00635696"/>
    <w:rsid w:val="00635D8A"/>
    <w:rsid w:val="00635DC5"/>
    <w:rsid w:val="006372DC"/>
    <w:rsid w:val="00637411"/>
    <w:rsid w:val="006415BF"/>
    <w:rsid w:val="00641B0B"/>
    <w:rsid w:val="00642144"/>
    <w:rsid w:val="00642280"/>
    <w:rsid w:val="00642539"/>
    <w:rsid w:val="006426CF"/>
    <w:rsid w:val="006427D4"/>
    <w:rsid w:val="0064316D"/>
    <w:rsid w:val="00643E70"/>
    <w:rsid w:val="006440CF"/>
    <w:rsid w:val="00644987"/>
    <w:rsid w:val="00645BF8"/>
    <w:rsid w:val="00645C7F"/>
    <w:rsid w:val="00646152"/>
    <w:rsid w:val="006462ED"/>
    <w:rsid w:val="00646582"/>
    <w:rsid w:val="00646984"/>
    <w:rsid w:val="00646C59"/>
    <w:rsid w:val="00647158"/>
    <w:rsid w:val="0064732A"/>
    <w:rsid w:val="006474EA"/>
    <w:rsid w:val="00647610"/>
    <w:rsid w:val="0064787E"/>
    <w:rsid w:val="00647E1E"/>
    <w:rsid w:val="00650999"/>
    <w:rsid w:val="00650CCC"/>
    <w:rsid w:val="006511D0"/>
    <w:rsid w:val="00651E6B"/>
    <w:rsid w:val="0065221D"/>
    <w:rsid w:val="00652488"/>
    <w:rsid w:val="0065272A"/>
    <w:rsid w:val="00652864"/>
    <w:rsid w:val="00652FBB"/>
    <w:rsid w:val="0065309A"/>
    <w:rsid w:val="00653E46"/>
    <w:rsid w:val="006540F0"/>
    <w:rsid w:val="006544B3"/>
    <w:rsid w:val="00654B5E"/>
    <w:rsid w:val="0065592D"/>
    <w:rsid w:val="00655C5A"/>
    <w:rsid w:val="006567D3"/>
    <w:rsid w:val="00657BC6"/>
    <w:rsid w:val="00657EFB"/>
    <w:rsid w:val="006602DC"/>
    <w:rsid w:val="0066038D"/>
    <w:rsid w:val="00660750"/>
    <w:rsid w:val="00660784"/>
    <w:rsid w:val="00660E60"/>
    <w:rsid w:val="00660F49"/>
    <w:rsid w:val="0066121D"/>
    <w:rsid w:val="00662127"/>
    <w:rsid w:val="006627BD"/>
    <w:rsid w:val="0066297C"/>
    <w:rsid w:val="0066298B"/>
    <w:rsid w:val="006647F2"/>
    <w:rsid w:val="00664B22"/>
    <w:rsid w:val="0066519D"/>
    <w:rsid w:val="006655A7"/>
    <w:rsid w:val="0066581E"/>
    <w:rsid w:val="006658AB"/>
    <w:rsid w:val="0066599F"/>
    <w:rsid w:val="00665D14"/>
    <w:rsid w:val="00666062"/>
    <w:rsid w:val="00666219"/>
    <w:rsid w:val="00666680"/>
    <w:rsid w:val="00667BC7"/>
    <w:rsid w:val="0067013E"/>
    <w:rsid w:val="006701EE"/>
    <w:rsid w:val="00670866"/>
    <w:rsid w:val="00670B0C"/>
    <w:rsid w:val="00670F95"/>
    <w:rsid w:val="00671317"/>
    <w:rsid w:val="0067157C"/>
    <w:rsid w:val="006718B3"/>
    <w:rsid w:val="006730E4"/>
    <w:rsid w:val="00673504"/>
    <w:rsid w:val="006746D0"/>
    <w:rsid w:val="006747BD"/>
    <w:rsid w:val="00674C33"/>
    <w:rsid w:val="00674FAD"/>
    <w:rsid w:val="0067587C"/>
    <w:rsid w:val="00675906"/>
    <w:rsid w:val="00675909"/>
    <w:rsid w:val="00675A4E"/>
    <w:rsid w:val="00675C9A"/>
    <w:rsid w:val="00675F19"/>
    <w:rsid w:val="006769A0"/>
    <w:rsid w:val="00677C12"/>
    <w:rsid w:val="00677C4D"/>
    <w:rsid w:val="00677CD3"/>
    <w:rsid w:val="00680314"/>
    <w:rsid w:val="00680D2C"/>
    <w:rsid w:val="00681106"/>
    <w:rsid w:val="00681293"/>
    <w:rsid w:val="00681809"/>
    <w:rsid w:val="00681AC8"/>
    <w:rsid w:val="00681AF4"/>
    <w:rsid w:val="00681D97"/>
    <w:rsid w:val="00682131"/>
    <w:rsid w:val="0068319B"/>
    <w:rsid w:val="0068393E"/>
    <w:rsid w:val="00683F02"/>
    <w:rsid w:val="0068456D"/>
    <w:rsid w:val="006846CF"/>
    <w:rsid w:val="00684817"/>
    <w:rsid w:val="00684848"/>
    <w:rsid w:val="00684B35"/>
    <w:rsid w:val="006853E0"/>
    <w:rsid w:val="00685598"/>
    <w:rsid w:val="00685C83"/>
    <w:rsid w:val="006862AD"/>
    <w:rsid w:val="006878BD"/>
    <w:rsid w:val="006879E8"/>
    <w:rsid w:val="00687F34"/>
    <w:rsid w:val="00690245"/>
    <w:rsid w:val="0069077C"/>
    <w:rsid w:val="00690D94"/>
    <w:rsid w:val="00690EE2"/>
    <w:rsid w:val="00690F69"/>
    <w:rsid w:val="006913CD"/>
    <w:rsid w:val="00691758"/>
    <w:rsid w:val="00691C75"/>
    <w:rsid w:val="00691C8D"/>
    <w:rsid w:val="00691CEA"/>
    <w:rsid w:val="00691F25"/>
    <w:rsid w:val="00692009"/>
    <w:rsid w:val="00692BE0"/>
    <w:rsid w:val="00692CE7"/>
    <w:rsid w:val="0069333C"/>
    <w:rsid w:val="006942B5"/>
    <w:rsid w:val="00694349"/>
    <w:rsid w:val="00694773"/>
    <w:rsid w:val="006948BC"/>
    <w:rsid w:val="00694E2B"/>
    <w:rsid w:val="00695731"/>
    <w:rsid w:val="006958E8"/>
    <w:rsid w:val="00695C69"/>
    <w:rsid w:val="00695DF2"/>
    <w:rsid w:val="006961FF"/>
    <w:rsid w:val="00696D89"/>
    <w:rsid w:val="00696EF0"/>
    <w:rsid w:val="00697428"/>
    <w:rsid w:val="0069757B"/>
    <w:rsid w:val="006976A3"/>
    <w:rsid w:val="00697E46"/>
    <w:rsid w:val="006A07B2"/>
    <w:rsid w:val="006A0E83"/>
    <w:rsid w:val="006A1601"/>
    <w:rsid w:val="006A2876"/>
    <w:rsid w:val="006A34DA"/>
    <w:rsid w:val="006A3D91"/>
    <w:rsid w:val="006A3F0B"/>
    <w:rsid w:val="006A42F0"/>
    <w:rsid w:val="006A4B50"/>
    <w:rsid w:val="006A4C4E"/>
    <w:rsid w:val="006A4F71"/>
    <w:rsid w:val="006A5075"/>
    <w:rsid w:val="006A55D7"/>
    <w:rsid w:val="006A582F"/>
    <w:rsid w:val="006A5E0E"/>
    <w:rsid w:val="006A5E1D"/>
    <w:rsid w:val="006A5E75"/>
    <w:rsid w:val="006A5FCD"/>
    <w:rsid w:val="006A6805"/>
    <w:rsid w:val="006A6892"/>
    <w:rsid w:val="006A68F8"/>
    <w:rsid w:val="006A6C25"/>
    <w:rsid w:val="006A6DA3"/>
    <w:rsid w:val="006A7157"/>
    <w:rsid w:val="006A719B"/>
    <w:rsid w:val="006B1B41"/>
    <w:rsid w:val="006B1BBD"/>
    <w:rsid w:val="006B1F98"/>
    <w:rsid w:val="006B2319"/>
    <w:rsid w:val="006B256C"/>
    <w:rsid w:val="006B27C2"/>
    <w:rsid w:val="006B2FE4"/>
    <w:rsid w:val="006B30D7"/>
    <w:rsid w:val="006B36CD"/>
    <w:rsid w:val="006B397A"/>
    <w:rsid w:val="006B3C4A"/>
    <w:rsid w:val="006B4542"/>
    <w:rsid w:val="006B4FD0"/>
    <w:rsid w:val="006B507D"/>
    <w:rsid w:val="006B50B4"/>
    <w:rsid w:val="006B5545"/>
    <w:rsid w:val="006B672E"/>
    <w:rsid w:val="006B6ED3"/>
    <w:rsid w:val="006B7813"/>
    <w:rsid w:val="006B7ABD"/>
    <w:rsid w:val="006C024C"/>
    <w:rsid w:val="006C024F"/>
    <w:rsid w:val="006C03FA"/>
    <w:rsid w:val="006C0A62"/>
    <w:rsid w:val="006C0F91"/>
    <w:rsid w:val="006C1069"/>
    <w:rsid w:val="006C114E"/>
    <w:rsid w:val="006C11D3"/>
    <w:rsid w:val="006C14EF"/>
    <w:rsid w:val="006C1724"/>
    <w:rsid w:val="006C3253"/>
    <w:rsid w:val="006C3F9D"/>
    <w:rsid w:val="006C405E"/>
    <w:rsid w:val="006C43B0"/>
    <w:rsid w:val="006C49D3"/>
    <w:rsid w:val="006C4F68"/>
    <w:rsid w:val="006C54CA"/>
    <w:rsid w:val="006C5865"/>
    <w:rsid w:val="006C59B9"/>
    <w:rsid w:val="006C5ACC"/>
    <w:rsid w:val="006C5C30"/>
    <w:rsid w:val="006C5D52"/>
    <w:rsid w:val="006C68CE"/>
    <w:rsid w:val="006C6E40"/>
    <w:rsid w:val="006C71FF"/>
    <w:rsid w:val="006C7B86"/>
    <w:rsid w:val="006D089C"/>
    <w:rsid w:val="006D108C"/>
    <w:rsid w:val="006D1518"/>
    <w:rsid w:val="006D1640"/>
    <w:rsid w:val="006D1B1A"/>
    <w:rsid w:val="006D1CFC"/>
    <w:rsid w:val="006D1EC2"/>
    <w:rsid w:val="006D1FF9"/>
    <w:rsid w:val="006D247C"/>
    <w:rsid w:val="006D24A7"/>
    <w:rsid w:val="006D283A"/>
    <w:rsid w:val="006D2A3F"/>
    <w:rsid w:val="006D2DBB"/>
    <w:rsid w:val="006D39EB"/>
    <w:rsid w:val="006D3D14"/>
    <w:rsid w:val="006D457C"/>
    <w:rsid w:val="006D460A"/>
    <w:rsid w:val="006D51EA"/>
    <w:rsid w:val="006D64F7"/>
    <w:rsid w:val="006D6569"/>
    <w:rsid w:val="006D6712"/>
    <w:rsid w:val="006D673B"/>
    <w:rsid w:val="006D67FD"/>
    <w:rsid w:val="006D69EF"/>
    <w:rsid w:val="006D7795"/>
    <w:rsid w:val="006E0518"/>
    <w:rsid w:val="006E0AC8"/>
    <w:rsid w:val="006E1435"/>
    <w:rsid w:val="006E23D1"/>
    <w:rsid w:val="006E27F1"/>
    <w:rsid w:val="006E28DE"/>
    <w:rsid w:val="006E4EB0"/>
    <w:rsid w:val="006E5257"/>
    <w:rsid w:val="006E58D5"/>
    <w:rsid w:val="006E5BA4"/>
    <w:rsid w:val="006E5E8B"/>
    <w:rsid w:val="006E68B8"/>
    <w:rsid w:val="006E744D"/>
    <w:rsid w:val="006F02D7"/>
    <w:rsid w:val="006F067C"/>
    <w:rsid w:val="006F0E76"/>
    <w:rsid w:val="006F13F1"/>
    <w:rsid w:val="006F15A7"/>
    <w:rsid w:val="006F15D5"/>
    <w:rsid w:val="006F16E0"/>
    <w:rsid w:val="006F1827"/>
    <w:rsid w:val="006F2002"/>
    <w:rsid w:val="006F26ED"/>
    <w:rsid w:val="006F5648"/>
    <w:rsid w:val="006F5800"/>
    <w:rsid w:val="006F5E2E"/>
    <w:rsid w:val="006F64B5"/>
    <w:rsid w:val="006F6727"/>
    <w:rsid w:val="006F7116"/>
    <w:rsid w:val="006F7584"/>
    <w:rsid w:val="006F7616"/>
    <w:rsid w:val="006F7E78"/>
    <w:rsid w:val="007006C5"/>
    <w:rsid w:val="00700B56"/>
    <w:rsid w:val="00700E93"/>
    <w:rsid w:val="0070169D"/>
    <w:rsid w:val="0070266E"/>
    <w:rsid w:val="00702C51"/>
    <w:rsid w:val="00702C64"/>
    <w:rsid w:val="00702FC3"/>
    <w:rsid w:val="00703194"/>
    <w:rsid w:val="0070331D"/>
    <w:rsid w:val="007036AC"/>
    <w:rsid w:val="007037E1"/>
    <w:rsid w:val="00703847"/>
    <w:rsid w:val="00703A03"/>
    <w:rsid w:val="00703A65"/>
    <w:rsid w:val="00703EB4"/>
    <w:rsid w:val="007042EE"/>
    <w:rsid w:val="00704E36"/>
    <w:rsid w:val="00705375"/>
    <w:rsid w:val="007059D7"/>
    <w:rsid w:val="00705BF6"/>
    <w:rsid w:val="00706051"/>
    <w:rsid w:val="00707371"/>
    <w:rsid w:val="00707FF3"/>
    <w:rsid w:val="007100B5"/>
    <w:rsid w:val="007101B5"/>
    <w:rsid w:val="007101FA"/>
    <w:rsid w:val="007103E1"/>
    <w:rsid w:val="00711380"/>
    <w:rsid w:val="00711423"/>
    <w:rsid w:val="0071179F"/>
    <w:rsid w:val="00712172"/>
    <w:rsid w:val="00712420"/>
    <w:rsid w:val="00712647"/>
    <w:rsid w:val="0071295D"/>
    <w:rsid w:val="007129E6"/>
    <w:rsid w:val="00712DDF"/>
    <w:rsid w:val="0071359C"/>
    <w:rsid w:val="00713B0F"/>
    <w:rsid w:val="00713C7B"/>
    <w:rsid w:val="00713CBA"/>
    <w:rsid w:val="0071477A"/>
    <w:rsid w:val="0071494D"/>
    <w:rsid w:val="00714A3D"/>
    <w:rsid w:val="0071588C"/>
    <w:rsid w:val="0071653E"/>
    <w:rsid w:val="00716CAC"/>
    <w:rsid w:val="00720019"/>
    <w:rsid w:val="00720318"/>
    <w:rsid w:val="00720AA7"/>
    <w:rsid w:val="00721C95"/>
    <w:rsid w:val="00722329"/>
    <w:rsid w:val="007229D4"/>
    <w:rsid w:val="007229F2"/>
    <w:rsid w:val="00722D96"/>
    <w:rsid w:val="00722E7E"/>
    <w:rsid w:val="00723851"/>
    <w:rsid w:val="00723A74"/>
    <w:rsid w:val="00723B0D"/>
    <w:rsid w:val="00723C9A"/>
    <w:rsid w:val="00723EC1"/>
    <w:rsid w:val="00723F10"/>
    <w:rsid w:val="00724C1D"/>
    <w:rsid w:val="00724CD7"/>
    <w:rsid w:val="00724DD9"/>
    <w:rsid w:val="00724F20"/>
    <w:rsid w:val="00725A95"/>
    <w:rsid w:val="0072619E"/>
    <w:rsid w:val="00726269"/>
    <w:rsid w:val="007265E8"/>
    <w:rsid w:val="00726FAC"/>
    <w:rsid w:val="00727190"/>
    <w:rsid w:val="0072744D"/>
    <w:rsid w:val="00727C0D"/>
    <w:rsid w:val="00727C43"/>
    <w:rsid w:val="00727C45"/>
    <w:rsid w:val="00727E9F"/>
    <w:rsid w:val="007305D6"/>
    <w:rsid w:val="007307C8"/>
    <w:rsid w:val="0073095A"/>
    <w:rsid w:val="007319C6"/>
    <w:rsid w:val="00731B94"/>
    <w:rsid w:val="00732518"/>
    <w:rsid w:val="00732EE8"/>
    <w:rsid w:val="00733CE6"/>
    <w:rsid w:val="00733D46"/>
    <w:rsid w:val="007341E1"/>
    <w:rsid w:val="00734A26"/>
    <w:rsid w:val="00734DAE"/>
    <w:rsid w:val="007356D1"/>
    <w:rsid w:val="00735FC0"/>
    <w:rsid w:val="00736AF9"/>
    <w:rsid w:val="00736CE2"/>
    <w:rsid w:val="00737213"/>
    <w:rsid w:val="00737ACE"/>
    <w:rsid w:val="00737FCC"/>
    <w:rsid w:val="007400B4"/>
    <w:rsid w:val="00740626"/>
    <w:rsid w:val="00740D46"/>
    <w:rsid w:val="00742117"/>
    <w:rsid w:val="00742756"/>
    <w:rsid w:val="0074284E"/>
    <w:rsid w:val="0074356A"/>
    <w:rsid w:val="007437C1"/>
    <w:rsid w:val="00743AE8"/>
    <w:rsid w:val="00743EE3"/>
    <w:rsid w:val="007444B2"/>
    <w:rsid w:val="007448FF"/>
    <w:rsid w:val="00744B58"/>
    <w:rsid w:val="00745125"/>
    <w:rsid w:val="007458F7"/>
    <w:rsid w:val="00745A30"/>
    <w:rsid w:val="00745DC1"/>
    <w:rsid w:val="00746035"/>
    <w:rsid w:val="007467E1"/>
    <w:rsid w:val="00746AB9"/>
    <w:rsid w:val="00746C62"/>
    <w:rsid w:val="00746FDB"/>
    <w:rsid w:val="007472CD"/>
    <w:rsid w:val="00747A5A"/>
    <w:rsid w:val="00750192"/>
    <w:rsid w:val="00750B6F"/>
    <w:rsid w:val="00750D83"/>
    <w:rsid w:val="00750F2A"/>
    <w:rsid w:val="00751150"/>
    <w:rsid w:val="00751C03"/>
    <w:rsid w:val="00751DA6"/>
    <w:rsid w:val="00751F92"/>
    <w:rsid w:val="00752060"/>
    <w:rsid w:val="0075267D"/>
    <w:rsid w:val="00752D72"/>
    <w:rsid w:val="00752E5E"/>
    <w:rsid w:val="007538BF"/>
    <w:rsid w:val="00754E8D"/>
    <w:rsid w:val="0075528B"/>
    <w:rsid w:val="007553BB"/>
    <w:rsid w:val="0075608F"/>
    <w:rsid w:val="007566A0"/>
    <w:rsid w:val="00757AAE"/>
    <w:rsid w:val="00757AD6"/>
    <w:rsid w:val="00757D54"/>
    <w:rsid w:val="00757EC8"/>
    <w:rsid w:val="007607C4"/>
    <w:rsid w:val="0076085F"/>
    <w:rsid w:val="00760E93"/>
    <w:rsid w:val="007615B9"/>
    <w:rsid w:val="00761C25"/>
    <w:rsid w:val="00761C44"/>
    <w:rsid w:val="007620EF"/>
    <w:rsid w:val="00762A05"/>
    <w:rsid w:val="007630E2"/>
    <w:rsid w:val="00763749"/>
    <w:rsid w:val="00763891"/>
    <w:rsid w:val="00764B17"/>
    <w:rsid w:val="0076502C"/>
    <w:rsid w:val="00765F16"/>
    <w:rsid w:val="00766106"/>
    <w:rsid w:val="007661B4"/>
    <w:rsid w:val="00766C68"/>
    <w:rsid w:val="00766C92"/>
    <w:rsid w:val="00766D1C"/>
    <w:rsid w:val="00767059"/>
    <w:rsid w:val="0076707C"/>
    <w:rsid w:val="00767B3D"/>
    <w:rsid w:val="00770AD6"/>
    <w:rsid w:val="00771A87"/>
    <w:rsid w:val="007726F6"/>
    <w:rsid w:val="007728B4"/>
    <w:rsid w:val="00772AEA"/>
    <w:rsid w:val="00772C5B"/>
    <w:rsid w:val="00772FEA"/>
    <w:rsid w:val="007734B4"/>
    <w:rsid w:val="00773C40"/>
    <w:rsid w:val="00774A9C"/>
    <w:rsid w:val="007750ED"/>
    <w:rsid w:val="0077574E"/>
    <w:rsid w:val="007757D0"/>
    <w:rsid w:val="00776510"/>
    <w:rsid w:val="00776DBD"/>
    <w:rsid w:val="007771EA"/>
    <w:rsid w:val="00777504"/>
    <w:rsid w:val="0077762B"/>
    <w:rsid w:val="0077791F"/>
    <w:rsid w:val="00777CE5"/>
    <w:rsid w:val="007801D4"/>
    <w:rsid w:val="0078082B"/>
    <w:rsid w:val="00780A23"/>
    <w:rsid w:val="00780D93"/>
    <w:rsid w:val="00780FBC"/>
    <w:rsid w:val="007816D6"/>
    <w:rsid w:val="0078177A"/>
    <w:rsid w:val="00781BF2"/>
    <w:rsid w:val="00782232"/>
    <w:rsid w:val="0078242D"/>
    <w:rsid w:val="00782ED8"/>
    <w:rsid w:val="00783F60"/>
    <w:rsid w:val="00784838"/>
    <w:rsid w:val="007851F2"/>
    <w:rsid w:val="007855C6"/>
    <w:rsid w:val="0078565A"/>
    <w:rsid w:val="00785BA0"/>
    <w:rsid w:val="00785CF3"/>
    <w:rsid w:val="0078605F"/>
    <w:rsid w:val="00786DE1"/>
    <w:rsid w:val="007873E3"/>
    <w:rsid w:val="0078744F"/>
    <w:rsid w:val="007877F3"/>
    <w:rsid w:val="0078781D"/>
    <w:rsid w:val="00787918"/>
    <w:rsid w:val="00787940"/>
    <w:rsid w:val="00787A08"/>
    <w:rsid w:val="00787DBE"/>
    <w:rsid w:val="00787E70"/>
    <w:rsid w:val="00787EB4"/>
    <w:rsid w:val="0079041C"/>
    <w:rsid w:val="00790822"/>
    <w:rsid w:val="00790C3A"/>
    <w:rsid w:val="00790C44"/>
    <w:rsid w:val="007911C4"/>
    <w:rsid w:val="00791245"/>
    <w:rsid w:val="00791628"/>
    <w:rsid w:val="00791778"/>
    <w:rsid w:val="0079298D"/>
    <w:rsid w:val="00792CCC"/>
    <w:rsid w:val="007936D5"/>
    <w:rsid w:val="007937F6"/>
    <w:rsid w:val="00793922"/>
    <w:rsid w:val="00793A65"/>
    <w:rsid w:val="00793DCB"/>
    <w:rsid w:val="00794DD0"/>
    <w:rsid w:val="00794DD8"/>
    <w:rsid w:val="00794DE0"/>
    <w:rsid w:val="00795502"/>
    <w:rsid w:val="00795C53"/>
    <w:rsid w:val="007960FE"/>
    <w:rsid w:val="007964F7"/>
    <w:rsid w:val="00796776"/>
    <w:rsid w:val="00796A80"/>
    <w:rsid w:val="007978BB"/>
    <w:rsid w:val="007A100E"/>
    <w:rsid w:val="007A1617"/>
    <w:rsid w:val="007A22C9"/>
    <w:rsid w:val="007A23BC"/>
    <w:rsid w:val="007A2F50"/>
    <w:rsid w:val="007A3412"/>
    <w:rsid w:val="007A350A"/>
    <w:rsid w:val="007A36CD"/>
    <w:rsid w:val="007A38CE"/>
    <w:rsid w:val="007A3927"/>
    <w:rsid w:val="007A3F5B"/>
    <w:rsid w:val="007A5C3D"/>
    <w:rsid w:val="007A602E"/>
    <w:rsid w:val="007A6402"/>
    <w:rsid w:val="007A69A6"/>
    <w:rsid w:val="007A6F59"/>
    <w:rsid w:val="007A7243"/>
    <w:rsid w:val="007A7268"/>
    <w:rsid w:val="007A7392"/>
    <w:rsid w:val="007A76CC"/>
    <w:rsid w:val="007A7CA7"/>
    <w:rsid w:val="007B027B"/>
    <w:rsid w:val="007B0624"/>
    <w:rsid w:val="007B0782"/>
    <w:rsid w:val="007B0A20"/>
    <w:rsid w:val="007B0A4A"/>
    <w:rsid w:val="007B1015"/>
    <w:rsid w:val="007B10E2"/>
    <w:rsid w:val="007B1458"/>
    <w:rsid w:val="007B1800"/>
    <w:rsid w:val="007B1F39"/>
    <w:rsid w:val="007B2AF8"/>
    <w:rsid w:val="007B2CD5"/>
    <w:rsid w:val="007B3B61"/>
    <w:rsid w:val="007B3C16"/>
    <w:rsid w:val="007B468B"/>
    <w:rsid w:val="007B4C6F"/>
    <w:rsid w:val="007B5225"/>
    <w:rsid w:val="007B5AAF"/>
    <w:rsid w:val="007B5DAF"/>
    <w:rsid w:val="007B6156"/>
    <w:rsid w:val="007B62DF"/>
    <w:rsid w:val="007B6D48"/>
    <w:rsid w:val="007B7317"/>
    <w:rsid w:val="007B767B"/>
    <w:rsid w:val="007B78A8"/>
    <w:rsid w:val="007B7A78"/>
    <w:rsid w:val="007B7B19"/>
    <w:rsid w:val="007C0B2F"/>
    <w:rsid w:val="007C1651"/>
    <w:rsid w:val="007C176F"/>
    <w:rsid w:val="007C19C5"/>
    <w:rsid w:val="007C1C6D"/>
    <w:rsid w:val="007C21FB"/>
    <w:rsid w:val="007C2451"/>
    <w:rsid w:val="007C27BB"/>
    <w:rsid w:val="007C2855"/>
    <w:rsid w:val="007C2E8F"/>
    <w:rsid w:val="007C31DC"/>
    <w:rsid w:val="007C3943"/>
    <w:rsid w:val="007C3A74"/>
    <w:rsid w:val="007C3AED"/>
    <w:rsid w:val="007C3CC0"/>
    <w:rsid w:val="007C477F"/>
    <w:rsid w:val="007C60C2"/>
    <w:rsid w:val="007C60FA"/>
    <w:rsid w:val="007C67FA"/>
    <w:rsid w:val="007C7387"/>
    <w:rsid w:val="007C754D"/>
    <w:rsid w:val="007C7F7C"/>
    <w:rsid w:val="007D0E93"/>
    <w:rsid w:val="007D17A5"/>
    <w:rsid w:val="007D1C73"/>
    <w:rsid w:val="007D1CD8"/>
    <w:rsid w:val="007D1CDE"/>
    <w:rsid w:val="007D1DE8"/>
    <w:rsid w:val="007D2009"/>
    <w:rsid w:val="007D202B"/>
    <w:rsid w:val="007D23D1"/>
    <w:rsid w:val="007D24EF"/>
    <w:rsid w:val="007D270E"/>
    <w:rsid w:val="007D299B"/>
    <w:rsid w:val="007D2EEF"/>
    <w:rsid w:val="007D3115"/>
    <w:rsid w:val="007D317C"/>
    <w:rsid w:val="007D3251"/>
    <w:rsid w:val="007D41F0"/>
    <w:rsid w:val="007D5500"/>
    <w:rsid w:val="007D57F8"/>
    <w:rsid w:val="007D585D"/>
    <w:rsid w:val="007D5A16"/>
    <w:rsid w:val="007D7221"/>
    <w:rsid w:val="007D75B7"/>
    <w:rsid w:val="007D7CBC"/>
    <w:rsid w:val="007E00B5"/>
    <w:rsid w:val="007E00C1"/>
    <w:rsid w:val="007E049C"/>
    <w:rsid w:val="007E06FE"/>
    <w:rsid w:val="007E0EFD"/>
    <w:rsid w:val="007E1317"/>
    <w:rsid w:val="007E1D13"/>
    <w:rsid w:val="007E2040"/>
    <w:rsid w:val="007E21B6"/>
    <w:rsid w:val="007E225B"/>
    <w:rsid w:val="007E275F"/>
    <w:rsid w:val="007E2A61"/>
    <w:rsid w:val="007E2B36"/>
    <w:rsid w:val="007E2CC4"/>
    <w:rsid w:val="007E3A57"/>
    <w:rsid w:val="007E4951"/>
    <w:rsid w:val="007E5491"/>
    <w:rsid w:val="007E609E"/>
    <w:rsid w:val="007E654E"/>
    <w:rsid w:val="007E662A"/>
    <w:rsid w:val="007E739A"/>
    <w:rsid w:val="007E773F"/>
    <w:rsid w:val="007E7DD6"/>
    <w:rsid w:val="007E7DF8"/>
    <w:rsid w:val="007E7FB6"/>
    <w:rsid w:val="007F0354"/>
    <w:rsid w:val="007F0734"/>
    <w:rsid w:val="007F0F1C"/>
    <w:rsid w:val="007F135D"/>
    <w:rsid w:val="007F157E"/>
    <w:rsid w:val="007F1B15"/>
    <w:rsid w:val="007F1CBE"/>
    <w:rsid w:val="007F22ED"/>
    <w:rsid w:val="007F2FEC"/>
    <w:rsid w:val="007F30FD"/>
    <w:rsid w:val="007F3564"/>
    <w:rsid w:val="007F36AE"/>
    <w:rsid w:val="007F376D"/>
    <w:rsid w:val="007F37E4"/>
    <w:rsid w:val="007F38BF"/>
    <w:rsid w:val="007F3CAB"/>
    <w:rsid w:val="007F3FED"/>
    <w:rsid w:val="007F420B"/>
    <w:rsid w:val="007F4305"/>
    <w:rsid w:val="007F462E"/>
    <w:rsid w:val="007F4F4E"/>
    <w:rsid w:val="007F5233"/>
    <w:rsid w:val="007F54B9"/>
    <w:rsid w:val="007F65BC"/>
    <w:rsid w:val="007F6F26"/>
    <w:rsid w:val="007F716A"/>
    <w:rsid w:val="007F76BE"/>
    <w:rsid w:val="007F76FA"/>
    <w:rsid w:val="007F7781"/>
    <w:rsid w:val="007F7A1C"/>
    <w:rsid w:val="0080013D"/>
    <w:rsid w:val="0080033B"/>
    <w:rsid w:val="00800E27"/>
    <w:rsid w:val="00800E35"/>
    <w:rsid w:val="00800FC8"/>
    <w:rsid w:val="0080123C"/>
    <w:rsid w:val="008013BF"/>
    <w:rsid w:val="0080163B"/>
    <w:rsid w:val="00801875"/>
    <w:rsid w:val="00801D9C"/>
    <w:rsid w:val="008020F3"/>
    <w:rsid w:val="008029FD"/>
    <w:rsid w:val="00802D5F"/>
    <w:rsid w:val="00803131"/>
    <w:rsid w:val="00803A5C"/>
    <w:rsid w:val="00803E76"/>
    <w:rsid w:val="00803ED6"/>
    <w:rsid w:val="00804853"/>
    <w:rsid w:val="008049FC"/>
    <w:rsid w:val="00804A01"/>
    <w:rsid w:val="00804BE3"/>
    <w:rsid w:val="008056F7"/>
    <w:rsid w:val="00805BEB"/>
    <w:rsid w:val="0080612D"/>
    <w:rsid w:val="0080631E"/>
    <w:rsid w:val="008069A2"/>
    <w:rsid w:val="00806E41"/>
    <w:rsid w:val="00806F89"/>
    <w:rsid w:val="008077CF"/>
    <w:rsid w:val="0080782A"/>
    <w:rsid w:val="00807F0D"/>
    <w:rsid w:val="00807F26"/>
    <w:rsid w:val="0081024F"/>
    <w:rsid w:val="00810491"/>
    <w:rsid w:val="00810F3F"/>
    <w:rsid w:val="0081137F"/>
    <w:rsid w:val="00811E57"/>
    <w:rsid w:val="00812252"/>
    <w:rsid w:val="00812572"/>
    <w:rsid w:val="00812B39"/>
    <w:rsid w:val="00812DB2"/>
    <w:rsid w:val="00812E22"/>
    <w:rsid w:val="00812E48"/>
    <w:rsid w:val="00812EE9"/>
    <w:rsid w:val="008138D2"/>
    <w:rsid w:val="00813DA6"/>
    <w:rsid w:val="00813E0A"/>
    <w:rsid w:val="00814072"/>
    <w:rsid w:val="00814260"/>
    <w:rsid w:val="00814E6B"/>
    <w:rsid w:val="00814EB9"/>
    <w:rsid w:val="00815369"/>
    <w:rsid w:val="00817522"/>
    <w:rsid w:val="00817705"/>
    <w:rsid w:val="008202B0"/>
    <w:rsid w:val="0082035C"/>
    <w:rsid w:val="008206EC"/>
    <w:rsid w:val="0082095B"/>
    <w:rsid w:val="00820A9A"/>
    <w:rsid w:val="00821D6E"/>
    <w:rsid w:val="00822352"/>
    <w:rsid w:val="00822557"/>
    <w:rsid w:val="008226E0"/>
    <w:rsid w:val="0082284B"/>
    <w:rsid w:val="00822A94"/>
    <w:rsid w:val="00822A9B"/>
    <w:rsid w:val="00823471"/>
    <w:rsid w:val="00823974"/>
    <w:rsid w:val="0082409C"/>
    <w:rsid w:val="00824AE7"/>
    <w:rsid w:val="00824B91"/>
    <w:rsid w:val="00824D5A"/>
    <w:rsid w:val="00825601"/>
    <w:rsid w:val="008259DB"/>
    <w:rsid w:val="00825B19"/>
    <w:rsid w:val="00825DDB"/>
    <w:rsid w:val="0082674A"/>
    <w:rsid w:val="00826782"/>
    <w:rsid w:val="00826CA5"/>
    <w:rsid w:val="00827363"/>
    <w:rsid w:val="0082758E"/>
    <w:rsid w:val="00827EA2"/>
    <w:rsid w:val="0083005E"/>
    <w:rsid w:val="00830171"/>
    <w:rsid w:val="00830335"/>
    <w:rsid w:val="00830CA3"/>
    <w:rsid w:val="0083152A"/>
    <w:rsid w:val="008316DB"/>
    <w:rsid w:val="00831E88"/>
    <w:rsid w:val="00832D00"/>
    <w:rsid w:val="00832ED7"/>
    <w:rsid w:val="0083300A"/>
    <w:rsid w:val="0083312A"/>
    <w:rsid w:val="0083319B"/>
    <w:rsid w:val="0083345C"/>
    <w:rsid w:val="00833502"/>
    <w:rsid w:val="00834067"/>
    <w:rsid w:val="00834217"/>
    <w:rsid w:val="008344D7"/>
    <w:rsid w:val="008349DC"/>
    <w:rsid w:val="00834FA8"/>
    <w:rsid w:val="008352DF"/>
    <w:rsid w:val="008355D6"/>
    <w:rsid w:val="008357DA"/>
    <w:rsid w:val="0083610C"/>
    <w:rsid w:val="00836BAB"/>
    <w:rsid w:val="00837290"/>
    <w:rsid w:val="008378D5"/>
    <w:rsid w:val="008409EC"/>
    <w:rsid w:val="00840B6D"/>
    <w:rsid w:val="00841187"/>
    <w:rsid w:val="0084137B"/>
    <w:rsid w:val="008417F9"/>
    <w:rsid w:val="00841B20"/>
    <w:rsid w:val="008420B1"/>
    <w:rsid w:val="0084211A"/>
    <w:rsid w:val="00842B99"/>
    <w:rsid w:val="00843558"/>
    <w:rsid w:val="0084381E"/>
    <w:rsid w:val="00843B79"/>
    <w:rsid w:val="008445E0"/>
    <w:rsid w:val="00845554"/>
    <w:rsid w:val="00845DC7"/>
    <w:rsid w:val="0084622C"/>
    <w:rsid w:val="008463A2"/>
    <w:rsid w:val="00846459"/>
    <w:rsid w:val="00846BD9"/>
    <w:rsid w:val="00846DDF"/>
    <w:rsid w:val="00846FAB"/>
    <w:rsid w:val="00847026"/>
    <w:rsid w:val="00847177"/>
    <w:rsid w:val="00847256"/>
    <w:rsid w:val="00847479"/>
    <w:rsid w:val="00847651"/>
    <w:rsid w:val="0085051A"/>
    <w:rsid w:val="008509BA"/>
    <w:rsid w:val="00850FD8"/>
    <w:rsid w:val="0085119B"/>
    <w:rsid w:val="00851295"/>
    <w:rsid w:val="008518B5"/>
    <w:rsid w:val="00851AAA"/>
    <w:rsid w:val="00851B97"/>
    <w:rsid w:val="00852C9C"/>
    <w:rsid w:val="00852CF7"/>
    <w:rsid w:val="00853496"/>
    <w:rsid w:val="00853B6F"/>
    <w:rsid w:val="00854539"/>
    <w:rsid w:val="0085507A"/>
    <w:rsid w:val="0085583A"/>
    <w:rsid w:val="00855C23"/>
    <w:rsid w:val="0085643D"/>
    <w:rsid w:val="00856D55"/>
    <w:rsid w:val="00856E6F"/>
    <w:rsid w:val="00856F13"/>
    <w:rsid w:val="00857330"/>
    <w:rsid w:val="00857E73"/>
    <w:rsid w:val="00857EC0"/>
    <w:rsid w:val="008603AE"/>
    <w:rsid w:val="008608A1"/>
    <w:rsid w:val="00860E15"/>
    <w:rsid w:val="008613A2"/>
    <w:rsid w:val="008614A0"/>
    <w:rsid w:val="00861B86"/>
    <w:rsid w:val="008625CF"/>
    <w:rsid w:val="00862725"/>
    <w:rsid w:val="00862941"/>
    <w:rsid w:val="00862E55"/>
    <w:rsid w:val="008635D7"/>
    <w:rsid w:val="0086463C"/>
    <w:rsid w:val="00865F35"/>
    <w:rsid w:val="0086600A"/>
    <w:rsid w:val="00866194"/>
    <w:rsid w:val="00866535"/>
    <w:rsid w:val="00866904"/>
    <w:rsid w:val="00866D53"/>
    <w:rsid w:val="008673AC"/>
    <w:rsid w:val="008676B0"/>
    <w:rsid w:val="00870678"/>
    <w:rsid w:val="00870A96"/>
    <w:rsid w:val="0087104E"/>
    <w:rsid w:val="0087138B"/>
    <w:rsid w:val="00871B8F"/>
    <w:rsid w:val="00871CCF"/>
    <w:rsid w:val="00872E4F"/>
    <w:rsid w:val="00872EB6"/>
    <w:rsid w:val="008736E8"/>
    <w:rsid w:val="00874435"/>
    <w:rsid w:val="008747D2"/>
    <w:rsid w:val="0087525C"/>
    <w:rsid w:val="00875A1C"/>
    <w:rsid w:val="00875AF9"/>
    <w:rsid w:val="00875BD3"/>
    <w:rsid w:val="0087610B"/>
    <w:rsid w:val="008761C5"/>
    <w:rsid w:val="00876587"/>
    <w:rsid w:val="008771B5"/>
    <w:rsid w:val="008772EE"/>
    <w:rsid w:val="008800E5"/>
    <w:rsid w:val="008804C3"/>
    <w:rsid w:val="008808AB"/>
    <w:rsid w:val="00881098"/>
    <w:rsid w:val="0088122B"/>
    <w:rsid w:val="00881844"/>
    <w:rsid w:val="00881B63"/>
    <w:rsid w:val="00881D43"/>
    <w:rsid w:val="00882CF1"/>
    <w:rsid w:val="00883D7A"/>
    <w:rsid w:val="00883E72"/>
    <w:rsid w:val="00884128"/>
    <w:rsid w:val="00884669"/>
    <w:rsid w:val="0088503A"/>
    <w:rsid w:val="0088530E"/>
    <w:rsid w:val="00885A31"/>
    <w:rsid w:val="00886BB2"/>
    <w:rsid w:val="00887355"/>
    <w:rsid w:val="008875B0"/>
    <w:rsid w:val="008875BB"/>
    <w:rsid w:val="0088764C"/>
    <w:rsid w:val="008877AC"/>
    <w:rsid w:val="00887AE1"/>
    <w:rsid w:val="00890D27"/>
    <w:rsid w:val="0089151A"/>
    <w:rsid w:val="00891EC6"/>
    <w:rsid w:val="00891F70"/>
    <w:rsid w:val="00892577"/>
    <w:rsid w:val="00893210"/>
    <w:rsid w:val="008937B9"/>
    <w:rsid w:val="008944DC"/>
    <w:rsid w:val="00894906"/>
    <w:rsid w:val="00895F74"/>
    <w:rsid w:val="00896DD5"/>
    <w:rsid w:val="00896F05"/>
    <w:rsid w:val="00897770"/>
    <w:rsid w:val="008A04AB"/>
    <w:rsid w:val="008A070D"/>
    <w:rsid w:val="008A09DF"/>
    <w:rsid w:val="008A0A67"/>
    <w:rsid w:val="008A0B42"/>
    <w:rsid w:val="008A0D82"/>
    <w:rsid w:val="008A153D"/>
    <w:rsid w:val="008A15B5"/>
    <w:rsid w:val="008A185D"/>
    <w:rsid w:val="008A27E6"/>
    <w:rsid w:val="008A309A"/>
    <w:rsid w:val="008A3292"/>
    <w:rsid w:val="008A47BD"/>
    <w:rsid w:val="008A4CE0"/>
    <w:rsid w:val="008A4F0E"/>
    <w:rsid w:val="008A51D4"/>
    <w:rsid w:val="008A5292"/>
    <w:rsid w:val="008A576E"/>
    <w:rsid w:val="008A58A2"/>
    <w:rsid w:val="008A5AC7"/>
    <w:rsid w:val="008A5F9D"/>
    <w:rsid w:val="008A612A"/>
    <w:rsid w:val="008A62C4"/>
    <w:rsid w:val="008A633E"/>
    <w:rsid w:val="008A6893"/>
    <w:rsid w:val="008A6B22"/>
    <w:rsid w:val="008A721C"/>
    <w:rsid w:val="008A766C"/>
    <w:rsid w:val="008A7884"/>
    <w:rsid w:val="008A79E7"/>
    <w:rsid w:val="008A7F46"/>
    <w:rsid w:val="008B0864"/>
    <w:rsid w:val="008B0925"/>
    <w:rsid w:val="008B0A56"/>
    <w:rsid w:val="008B0A64"/>
    <w:rsid w:val="008B160C"/>
    <w:rsid w:val="008B1E9D"/>
    <w:rsid w:val="008B26D7"/>
    <w:rsid w:val="008B28D1"/>
    <w:rsid w:val="008B2983"/>
    <w:rsid w:val="008B2B53"/>
    <w:rsid w:val="008B3ADC"/>
    <w:rsid w:val="008B3C98"/>
    <w:rsid w:val="008B4C92"/>
    <w:rsid w:val="008B5275"/>
    <w:rsid w:val="008B5B4B"/>
    <w:rsid w:val="008B613D"/>
    <w:rsid w:val="008B6609"/>
    <w:rsid w:val="008B7D24"/>
    <w:rsid w:val="008C0A03"/>
    <w:rsid w:val="008C0AC9"/>
    <w:rsid w:val="008C1479"/>
    <w:rsid w:val="008C1E46"/>
    <w:rsid w:val="008C20FC"/>
    <w:rsid w:val="008C2AD6"/>
    <w:rsid w:val="008C2C64"/>
    <w:rsid w:val="008C389B"/>
    <w:rsid w:val="008C3D01"/>
    <w:rsid w:val="008C44D6"/>
    <w:rsid w:val="008C47FC"/>
    <w:rsid w:val="008C523A"/>
    <w:rsid w:val="008C54D4"/>
    <w:rsid w:val="008C5FCC"/>
    <w:rsid w:val="008C6E6C"/>
    <w:rsid w:val="008C70B7"/>
    <w:rsid w:val="008C72ED"/>
    <w:rsid w:val="008C77D1"/>
    <w:rsid w:val="008D0099"/>
    <w:rsid w:val="008D2051"/>
    <w:rsid w:val="008D2501"/>
    <w:rsid w:val="008D2836"/>
    <w:rsid w:val="008D2BBC"/>
    <w:rsid w:val="008D3021"/>
    <w:rsid w:val="008D34EC"/>
    <w:rsid w:val="008D3723"/>
    <w:rsid w:val="008D3E58"/>
    <w:rsid w:val="008D3F4A"/>
    <w:rsid w:val="008D3F7E"/>
    <w:rsid w:val="008D40B5"/>
    <w:rsid w:val="008D4338"/>
    <w:rsid w:val="008D436F"/>
    <w:rsid w:val="008D4C9F"/>
    <w:rsid w:val="008D5165"/>
    <w:rsid w:val="008D530D"/>
    <w:rsid w:val="008D5C71"/>
    <w:rsid w:val="008D6636"/>
    <w:rsid w:val="008D6962"/>
    <w:rsid w:val="008D6A32"/>
    <w:rsid w:val="008D6BA3"/>
    <w:rsid w:val="008D7E25"/>
    <w:rsid w:val="008D7FA2"/>
    <w:rsid w:val="008E0D00"/>
    <w:rsid w:val="008E12EB"/>
    <w:rsid w:val="008E1458"/>
    <w:rsid w:val="008E1B23"/>
    <w:rsid w:val="008E1BCF"/>
    <w:rsid w:val="008E1DAB"/>
    <w:rsid w:val="008E2635"/>
    <w:rsid w:val="008E2913"/>
    <w:rsid w:val="008E2CAB"/>
    <w:rsid w:val="008E35CC"/>
    <w:rsid w:val="008E3F59"/>
    <w:rsid w:val="008E4047"/>
    <w:rsid w:val="008E40B6"/>
    <w:rsid w:val="008E4285"/>
    <w:rsid w:val="008E4BEF"/>
    <w:rsid w:val="008E5503"/>
    <w:rsid w:val="008E560D"/>
    <w:rsid w:val="008E5A98"/>
    <w:rsid w:val="008E5F0D"/>
    <w:rsid w:val="008E627A"/>
    <w:rsid w:val="008E6C44"/>
    <w:rsid w:val="008E6D13"/>
    <w:rsid w:val="008E7039"/>
    <w:rsid w:val="008E7446"/>
    <w:rsid w:val="008E778D"/>
    <w:rsid w:val="008E7AD7"/>
    <w:rsid w:val="008E7E12"/>
    <w:rsid w:val="008F155C"/>
    <w:rsid w:val="008F1724"/>
    <w:rsid w:val="008F1787"/>
    <w:rsid w:val="008F17C2"/>
    <w:rsid w:val="008F185C"/>
    <w:rsid w:val="008F1AF0"/>
    <w:rsid w:val="008F1E42"/>
    <w:rsid w:val="008F1F89"/>
    <w:rsid w:val="008F1FE8"/>
    <w:rsid w:val="008F20DA"/>
    <w:rsid w:val="008F21A2"/>
    <w:rsid w:val="008F26D6"/>
    <w:rsid w:val="008F42A2"/>
    <w:rsid w:val="008F4471"/>
    <w:rsid w:val="008F44AF"/>
    <w:rsid w:val="008F4F0B"/>
    <w:rsid w:val="008F53C1"/>
    <w:rsid w:val="008F5E56"/>
    <w:rsid w:val="008F62DA"/>
    <w:rsid w:val="008F7200"/>
    <w:rsid w:val="008F73BF"/>
    <w:rsid w:val="008F768E"/>
    <w:rsid w:val="008F7C75"/>
    <w:rsid w:val="00900235"/>
    <w:rsid w:val="00900250"/>
    <w:rsid w:val="009002BD"/>
    <w:rsid w:val="009003A5"/>
    <w:rsid w:val="0090064C"/>
    <w:rsid w:val="00900CD6"/>
    <w:rsid w:val="00900E90"/>
    <w:rsid w:val="009019CB"/>
    <w:rsid w:val="00901B62"/>
    <w:rsid w:val="00902277"/>
    <w:rsid w:val="0090228D"/>
    <w:rsid w:val="00902FB5"/>
    <w:rsid w:val="00904268"/>
    <w:rsid w:val="00904D01"/>
    <w:rsid w:val="009057A0"/>
    <w:rsid w:val="009059A3"/>
    <w:rsid w:val="00905B63"/>
    <w:rsid w:val="00905B68"/>
    <w:rsid w:val="0090616F"/>
    <w:rsid w:val="009061BC"/>
    <w:rsid w:val="0090644F"/>
    <w:rsid w:val="009070B7"/>
    <w:rsid w:val="0090727F"/>
    <w:rsid w:val="009076A3"/>
    <w:rsid w:val="009079AF"/>
    <w:rsid w:val="0091002B"/>
    <w:rsid w:val="009101B5"/>
    <w:rsid w:val="00910305"/>
    <w:rsid w:val="00910F3A"/>
    <w:rsid w:val="00911C5B"/>
    <w:rsid w:val="00911E80"/>
    <w:rsid w:val="00911F61"/>
    <w:rsid w:val="00912557"/>
    <w:rsid w:val="00912EB8"/>
    <w:rsid w:val="009130CA"/>
    <w:rsid w:val="00913A41"/>
    <w:rsid w:val="00913B07"/>
    <w:rsid w:val="00913EAA"/>
    <w:rsid w:val="00914204"/>
    <w:rsid w:val="009144CD"/>
    <w:rsid w:val="00914650"/>
    <w:rsid w:val="009146F9"/>
    <w:rsid w:val="0091527D"/>
    <w:rsid w:val="00915805"/>
    <w:rsid w:val="00915D7F"/>
    <w:rsid w:val="00917347"/>
    <w:rsid w:val="0091776A"/>
    <w:rsid w:val="00917FF0"/>
    <w:rsid w:val="00920E2A"/>
    <w:rsid w:val="00920EF9"/>
    <w:rsid w:val="00921A81"/>
    <w:rsid w:val="00921BA0"/>
    <w:rsid w:val="009220BE"/>
    <w:rsid w:val="0092281C"/>
    <w:rsid w:val="0092324E"/>
    <w:rsid w:val="009233EB"/>
    <w:rsid w:val="00923DD0"/>
    <w:rsid w:val="0092485C"/>
    <w:rsid w:val="009249CD"/>
    <w:rsid w:val="009255F7"/>
    <w:rsid w:val="0092705F"/>
    <w:rsid w:val="009270B1"/>
    <w:rsid w:val="00930061"/>
    <w:rsid w:val="00930F35"/>
    <w:rsid w:val="009310D7"/>
    <w:rsid w:val="009312D4"/>
    <w:rsid w:val="00931394"/>
    <w:rsid w:val="00931431"/>
    <w:rsid w:val="009315E8"/>
    <w:rsid w:val="009320F1"/>
    <w:rsid w:val="009322B0"/>
    <w:rsid w:val="009324FF"/>
    <w:rsid w:val="00932689"/>
    <w:rsid w:val="0093294D"/>
    <w:rsid w:val="00932C00"/>
    <w:rsid w:val="00932DDA"/>
    <w:rsid w:val="00932ECF"/>
    <w:rsid w:val="00933299"/>
    <w:rsid w:val="00933C6A"/>
    <w:rsid w:val="00935C97"/>
    <w:rsid w:val="009365DE"/>
    <w:rsid w:val="00936AFE"/>
    <w:rsid w:val="00936D18"/>
    <w:rsid w:val="00937F32"/>
    <w:rsid w:val="009411D8"/>
    <w:rsid w:val="0094150A"/>
    <w:rsid w:val="009418F5"/>
    <w:rsid w:val="00941ACF"/>
    <w:rsid w:val="00941BA5"/>
    <w:rsid w:val="00941E67"/>
    <w:rsid w:val="009421A1"/>
    <w:rsid w:val="0094296C"/>
    <w:rsid w:val="00943525"/>
    <w:rsid w:val="009440A9"/>
    <w:rsid w:val="009450DA"/>
    <w:rsid w:val="00945D78"/>
    <w:rsid w:val="00945DAC"/>
    <w:rsid w:val="0094630C"/>
    <w:rsid w:val="00946325"/>
    <w:rsid w:val="00946FD2"/>
    <w:rsid w:val="009472F0"/>
    <w:rsid w:val="00947CAA"/>
    <w:rsid w:val="0095076B"/>
    <w:rsid w:val="00950B7E"/>
    <w:rsid w:val="00950DF7"/>
    <w:rsid w:val="00951714"/>
    <w:rsid w:val="00952978"/>
    <w:rsid w:val="00953673"/>
    <w:rsid w:val="00953CAE"/>
    <w:rsid w:val="00953EBB"/>
    <w:rsid w:val="0095556A"/>
    <w:rsid w:val="00955F58"/>
    <w:rsid w:val="009566D7"/>
    <w:rsid w:val="0095757D"/>
    <w:rsid w:val="00957CFC"/>
    <w:rsid w:val="00957F7A"/>
    <w:rsid w:val="00960679"/>
    <w:rsid w:val="00960840"/>
    <w:rsid w:val="009609DC"/>
    <w:rsid w:val="00961332"/>
    <w:rsid w:val="0096157D"/>
    <w:rsid w:val="009616B4"/>
    <w:rsid w:val="009619C1"/>
    <w:rsid w:val="00961B7F"/>
    <w:rsid w:val="00961E00"/>
    <w:rsid w:val="00961F9F"/>
    <w:rsid w:val="00962308"/>
    <w:rsid w:val="009639A3"/>
    <w:rsid w:val="009652AA"/>
    <w:rsid w:val="00966B4B"/>
    <w:rsid w:val="00966B66"/>
    <w:rsid w:val="0096746A"/>
    <w:rsid w:val="00967E3E"/>
    <w:rsid w:val="0097032D"/>
    <w:rsid w:val="00970C74"/>
    <w:rsid w:val="00970E5A"/>
    <w:rsid w:val="009713C7"/>
    <w:rsid w:val="009716D2"/>
    <w:rsid w:val="00971B97"/>
    <w:rsid w:val="00972A71"/>
    <w:rsid w:val="00972C8C"/>
    <w:rsid w:val="00973205"/>
    <w:rsid w:val="0097370E"/>
    <w:rsid w:val="00973AB8"/>
    <w:rsid w:val="00973B15"/>
    <w:rsid w:val="009743BF"/>
    <w:rsid w:val="00974717"/>
    <w:rsid w:val="0097519F"/>
    <w:rsid w:val="009754CA"/>
    <w:rsid w:val="009755FA"/>
    <w:rsid w:val="00975659"/>
    <w:rsid w:val="00975ADB"/>
    <w:rsid w:val="00975AF9"/>
    <w:rsid w:val="009763EC"/>
    <w:rsid w:val="00977066"/>
    <w:rsid w:val="00977277"/>
    <w:rsid w:val="00980395"/>
    <w:rsid w:val="0098045C"/>
    <w:rsid w:val="00980540"/>
    <w:rsid w:val="00980965"/>
    <w:rsid w:val="00980A01"/>
    <w:rsid w:val="00980B64"/>
    <w:rsid w:val="00980D00"/>
    <w:rsid w:val="0098230F"/>
    <w:rsid w:val="0098308D"/>
    <w:rsid w:val="0098324C"/>
    <w:rsid w:val="00983F47"/>
    <w:rsid w:val="00983F9D"/>
    <w:rsid w:val="009841F4"/>
    <w:rsid w:val="0098442A"/>
    <w:rsid w:val="00984903"/>
    <w:rsid w:val="00984F9C"/>
    <w:rsid w:val="00985108"/>
    <w:rsid w:val="0098516A"/>
    <w:rsid w:val="009854D9"/>
    <w:rsid w:val="00985882"/>
    <w:rsid w:val="00985AB1"/>
    <w:rsid w:val="00986146"/>
    <w:rsid w:val="00986225"/>
    <w:rsid w:val="00986618"/>
    <w:rsid w:val="00986F48"/>
    <w:rsid w:val="009870E7"/>
    <w:rsid w:val="00987946"/>
    <w:rsid w:val="009901DD"/>
    <w:rsid w:val="00990685"/>
    <w:rsid w:val="009906D6"/>
    <w:rsid w:val="009927FB"/>
    <w:rsid w:val="00992FC5"/>
    <w:rsid w:val="0099306B"/>
    <w:rsid w:val="00993760"/>
    <w:rsid w:val="009938E7"/>
    <w:rsid w:val="009946EE"/>
    <w:rsid w:val="0099507A"/>
    <w:rsid w:val="00995246"/>
    <w:rsid w:val="00996211"/>
    <w:rsid w:val="00996655"/>
    <w:rsid w:val="009966D4"/>
    <w:rsid w:val="009968E2"/>
    <w:rsid w:val="00996B37"/>
    <w:rsid w:val="00996FB3"/>
    <w:rsid w:val="009979E0"/>
    <w:rsid w:val="00997F9E"/>
    <w:rsid w:val="009A0520"/>
    <w:rsid w:val="009A2361"/>
    <w:rsid w:val="009A25A6"/>
    <w:rsid w:val="009A2B4E"/>
    <w:rsid w:val="009A2D86"/>
    <w:rsid w:val="009A2E1D"/>
    <w:rsid w:val="009A2F45"/>
    <w:rsid w:val="009A3F57"/>
    <w:rsid w:val="009A4501"/>
    <w:rsid w:val="009A4710"/>
    <w:rsid w:val="009A47C1"/>
    <w:rsid w:val="009A4954"/>
    <w:rsid w:val="009A49D4"/>
    <w:rsid w:val="009A4AE5"/>
    <w:rsid w:val="009A54AA"/>
    <w:rsid w:val="009A5A3E"/>
    <w:rsid w:val="009A62BC"/>
    <w:rsid w:val="009A6C3F"/>
    <w:rsid w:val="009A6CA4"/>
    <w:rsid w:val="009A7014"/>
    <w:rsid w:val="009A71C5"/>
    <w:rsid w:val="009A7582"/>
    <w:rsid w:val="009A759C"/>
    <w:rsid w:val="009A766E"/>
    <w:rsid w:val="009B0E3B"/>
    <w:rsid w:val="009B101A"/>
    <w:rsid w:val="009B10B3"/>
    <w:rsid w:val="009B1DF7"/>
    <w:rsid w:val="009B21DD"/>
    <w:rsid w:val="009B223E"/>
    <w:rsid w:val="009B2FC8"/>
    <w:rsid w:val="009B2FEC"/>
    <w:rsid w:val="009B305D"/>
    <w:rsid w:val="009B334B"/>
    <w:rsid w:val="009B3D6B"/>
    <w:rsid w:val="009B3E95"/>
    <w:rsid w:val="009B4C3A"/>
    <w:rsid w:val="009B5331"/>
    <w:rsid w:val="009B53D7"/>
    <w:rsid w:val="009B561D"/>
    <w:rsid w:val="009B57E2"/>
    <w:rsid w:val="009B5BF7"/>
    <w:rsid w:val="009B5E08"/>
    <w:rsid w:val="009B6529"/>
    <w:rsid w:val="009B65AD"/>
    <w:rsid w:val="009B6B79"/>
    <w:rsid w:val="009B7442"/>
    <w:rsid w:val="009B74EA"/>
    <w:rsid w:val="009B75F0"/>
    <w:rsid w:val="009B76A4"/>
    <w:rsid w:val="009C02A1"/>
    <w:rsid w:val="009C0520"/>
    <w:rsid w:val="009C0E6E"/>
    <w:rsid w:val="009C1C8E"/>
    <w:rsid w:val="009C1D3C"/>
    <w:rsid w:val="009C2172"/>
    <w:rsid w:val="009C2215"/>
    <w:rsid w:val="009C26FC"/>
    <w:rsid w:val="009C32C1"/>
    <w:rsid w:val="009C38DB"/>
    <w:rsid w:val="009C40F2"/>
    <w:rsid w:val="009C5A5C"/>
    <w:rsid w:val="009C6493"/>
    <w:rsid w:val="009C654F"/>
    <w:rsid w:val="009C67FE"/>
    <w:rsid w:val="009C70C3"/>
    <w:rsid w:val="009C70F3"/>
    <w:rsid w:val="009C7733"/>
    <w:rsid w:val="009C79E2"/>
    <w:rsid w:val="009C7DFC"/>
    <w:rsid w:val="009D0201"/>
    <w:rsid w:val="009D0B97"/>
    <w:rsid w:val="009D119C"/>
    <w:rsid w:val="009D134D"/>
    <w:rsid w:val="009D1887"/>
    <w:rsid w:val="009D1FF3"/>
    <w:rsid w:val="009D2262"/>
    <w:rsid w:val="009D236F"/>
    <w:rsid w:val="009D29CF"/>
    <w:rsid w:val="009D34A6"/>
    <w:rsid w:val="009D354B"/>
    <w:rsid w:val="009D372F"/>
    <w:rsid w:val="009D3881"/>
    <w:rsid w:val="009D3986"/>
    <w:rsid w:val="009D5669"/>
    <w:rsid w:val="009D5C92"/>
    <w:rsid w:val="009D5DB3"/>
    <w:rsid w:val="009D7487"/>
    <w:rsid w:val="009D77B6"/>
    <w:rsid w:val="009D782C"/>
    <w:rsid w:val="009E0120"/>
    <w:rsid w:val="009E0854"/>
    <w:rsid w:val="009E0E9E"/>
    <w:rsid w:val="009E161D"/>
    <w:rsid w:val="009E1743"/>
    <w:rsid w:val="009E1E1C"/>
    <w:rsid w:val="009E21D6"/>
    <w:rsid w:val="009E26C7"/>
    <w:rsid w:val="009E28C1"/>
    <w:rsid w:val="009E4292"/>
    <w:rsid w:val="009E442B"/>
    <w:rsid w:val="009E5BEE"/>
    <w:rsid w:val="009E5CCC"/>
    <w:rsid w:val="009E74B9"/>
    <w:rsid w:val="009E74E9"/>
    <w:rsid w:val="009E7A30"/>
    <w:rsid w:val="009E7D22"/>
    <w:rsid w:val="009F04D8"/>
    <w:rsid w:val="009F1550"/>
    <w:rsid w:val="009F15C4"/>
    <w:rsid w:val="009F2180"/>
    <w:rsid w:val="009F25A7"/>
    <w:rsid w:val="009F295A"/>
    <w:rsid w:val="009F2AA3"/>
    <w:rsid w:val="009F2B88"/>
    <w:rsid w:val="009F2F04"/>
    <w:rsid w:val="009F317A"/>
    <w:rsid w:val="009F350E"/>
    <w:rsid w:val="009F36D9"/>
    <w:rsid w:val="009F39DD"/>
    <w:rsid w:val="009F3A23"/>
    <w:rsid w:val="009F3B92"/>
    <w:rsid w:val="009F4695"/>
    <w:rsid w:val="009F4891"/>
    <w:rsid w:val="009F49A2"/>
    <w:rsid w:val="009F4D39"/>
    <w:rsid w:val="009F4FB9"/>
    <w:rsid w:val="009F55E4"/>
    <w:rsid w:val="009F569B"/>
    <w:rsid w:val="009F5D00"/>
    <w:rsid w:val="009F5D34"/>
    <w:rsid w:val="009F5EE0"/>
    <w:rsid w:val="009F6871"/>
    <w:rsid w:val="009F79F0"/>
    <w:rsid w:val="00A0004D"/>
    <w:rsid w:val="00A00260"/>
    <w:rsid w:val="00A01324"/>
    <w:rsid w:val="00A015DE"/>
    <w:rsid w:val="00A02261"/>
    <w:rsid w:val="00A0251B"/>
    <w:rsid w:val="00A027A5"/>
    <w:rsid w:val="00A0282C"/>
    <w:rsid w:val="00A02A08"/>
    <w:rsid w:val="00A03654"/>
    <w:rsid w:val="00A039ED"/>
    <w:rsid w:val="00A05177"/>
    <w:rsid w:val="00A05257"/>
    <w:rsid w:val="00A05C84"/>
    <w:rsid w:val="00A05E99"/>
    <w:rsid w:val="00A06FD6"/>
    <w:rsid w:val="00A105DA"/>
    <w:rsid w:val="00A1114E"/>
    <w:rsid w:val="00A111F8"/>
    <w:rsid w:val="00A11244"/>
    <w:rsid w:val="00A12349"/>
    <w:rsid w:val="00A12380"/>
    <w:rsid w:val="00A128DA"/>
    <w:rsid w:val="00A138CA"/>
    <w:rsid w:val="00A13A80"/>
    <w:rsid w:val="00A13AB6"/>
    <w:rsid w:val="00A14622"/>
    <w:rsid w:val="00A1478A"/>
    <w:rsid w:val="00A14C43"/>
    <w:rsid w:val="00A14FC4"/>
    <w:rsid w:val="00A1501D"/>
    <w:rsid w:val="00A15765"/>
    <w:rsid w:val="00A15F22"/>
    <w:rsid w:val="00A16654"/>
    <w:rsid w:val="00A169D5"/>
    <w:rsid w:val="00A16B39"/>
    <w:rsid w:val="00A16D31"/>
    <w:rsid w:val="00A17BFF"/>
    <w:rsid w:val="00A205B7"/>
    <w:rsid w:val="00A206CA"/>
    <w:rsid w:val="00A21F77"/>
    <w:rsid w:val="00A220E6"/>
    <w:rsid w:val="00A23353"/>
    <w:rsid w:val="00A2358D"/>
    <w:rsid w:val="00A240F9"/>
    <w:rsid w:val="00A24794"/>
    <w:rsid w:val="00A261DA"/>
    <w:rsid w:val="00A264CC"/>
    <w:rsid w:val="00A2732E"/>
    <w:rsid w:val="00A2733F"/>
    <w:rsid w:val="00A273AD"/>
    <w:rsid w:val="00A27541"/>
    <w:rsid w:val="00A27654"/>
    <w:rsid w:val="00A2785B"/>
    <w:rsid w:val="00A27878"/>
    <w:rsid w:val="00A301F2"/>
    <w:rsid w:val="00A30371"/>
    <w:rsid w:val="00A30C77"/>
    <w:rsid w:val="00A3145E"/>
    <w:rsid w:val="00A31496"/>
    <w:rsid w:val="00A315B0"/>
    <w:rsid w:val="00A324F7"/>
    <w:rsid w:val="00A327B3"/>
    <w:rsid w:val="00A32A73"/>
    <w:rsid w:val="00A3359A"/>
    <w:rsid w:val="00A33735"/>
    <w:rsid w:val="00A3409A"/>
    <w:rsid w:val="00A341AC"/>
    <w:rsid w:val="00A3445E"/>
    <w:rsid w:val="00A346DC"/>
    <w:rsid w:val="00A34A93"/>
    <w:rsid w:val="00A34D72"/>
    <w:rsid w:val="00A34F60"/>
    <w:rsid w:val="00A35231"/>
    <w:rsid w:val="00A35615"/>
    <w:rsid w:val="00A35A6C"/>
    <w:rsid w:val="00A35B8B"/>
    <w:rsid w:val="00A35BF9"/>
    <w:rsid w:val="00A3649C"/>
    <w:rsid w:val="00A364B7"/>
    <w:rsid w:val="00A36A0C"/>
    <w:rsid w:val="00A36D82"/>
    <w:rsid w:val="00A36DCB"/>
    <w:rsid w:val="00A372B1"/>
    <w:rsid w:val="00A379C6"/>
    <w:rsid w:val="00A37B0E"/>
    <w:rsid w:val="00A37CEE"/>
    <w:rsid w:val="00A4012B"/>
    <w:rsid w:val="00A40275"/>
    <w:rsid w:val="00A40A1B"/>
    <w:rsid w:val="00A411FB"/>
    <w:rsid w:val="00A415A8"/>
    <w:rsid w:val="00A415FF"/>
    <w:rsid w:val="00A41798"/>
    <w:rsid w:val="00A417B0"/>
    <w:rsid w:val="00A42423"/>
    <w:rsid w:val="00A42535"/>
    <w:rsid w:val="00A42896"/>
    <w:rsid w:val="00A4331C"/>
    <w:rsid w:val="00A4396C"/>
    <w:rsid w:val="00A43A09"/>
    <w:rsid w:val="00A43D30"/>
    <w:rsid w:val="00A43FE2"/>
    <w:rsid w:val="00A4440E"/>
    <w:rsid w:val="00A449A8"/>
    <w:rsid w:val="00A44F3F"/>
    <w:rsid w:val="00A4600F"/>
    <w:rsid w:val="00A46E35"/>
    <w:rsid w:val="00A4716E"/>
    <w:rsid w:val="00A47DCC"/>
    <w:rsid w:val="00A47FDE"/>
    <w:rsid w:val="00A504CF"/>
    <w:rsid w:val="00A5087A"/>
    <w:rsid w:val="00A50C25"/>
    <w:rsid w:val="00A50DEB"/>
    <w:rsid w:val="00A50E88"/>
    <w:rsid w:val="00A5114D"/>
    <w:rsid w:val="00A5120D"/>
    <w:rsid w:val="00A516D4"/>
    <w:rsid w:val="00A51AD5"/>
    <w:rsid w:val="00A520CB"/>
    <w:rsid w:val="00A524F7"/>
    <w:rsid w:val="00A5275B"/>
    <w:rsid w:val="00A527CE"/>
    <w:rsid w:val="00A53609"/>
    <w:rsid w:val="00A53E9E"/>
    <w:rsid w:val="00A54137"/>
    <w:rsid w:val="00A54C8F"/>
    <w:rsid w:val="00A54D87"/>
    <w:rsid w:val="00A55F47"/>
    <w:rsid w:val="00A55F93"/>
    <w:rsid w:val="00A569CB"/>
    <w:rsid w:val="00A56D60"/>
    <w:rsid w:val="00A56E03"/>
    <w:rsid w:val="00A571A8"/>
    <w:rsid w:val="00A57237"/>
    <w:rsid w:val="00A57478"/>
    <w:rsid w:val="00A579CE"/>
    <w:rsid w:val="00A57AA2"/>
    <w:rsid w:val="00A60A9C"/>
    <w:rsid w:val="00A60AD7"/>
    <w:rsid w:val="00A623CE"/>
    <w:rsid w:val="00A62419"/>
    <w:rsid w:val="00A626B0"/>
    <w:rsid w:val="00A62D43"/>
    <w:rsid w:val="00A633C9"/>
    <w:rsid w:val="00A639A4"/>
    <w:rsid w:val="00A63E5C"/>
    <w:rsid w:val="00A63F8E"/>
    <w:rsid w:val="00A63FA8"/>
    <w:rsid w:val="00A64388"/>
    <w:rsid w:val="00A64C8E"/>
    <w:rsid w:val="00A64E20"/>
    <w:rsid w:val="00A64F75"/>
    <w:rsid w:val="00A65238"/>
    <w:rsid w:val="00A657AB"/>
    <w:rsid w:val="00A6597C"/>
    <w:rsid w:val="00A65F5D"/>
    <w:rsid w:val="00A66EB0"/>
    <w:rsid w:val="00A67291"/>
    <w:rsid w:val="00A6743C"/>
    <w:rsid w:val="00A6756F"/>
    <w:rsid w:val="00A6792D"/>
    <w:rsid w:val="00A67E07"/>
    <w:rsid w:val="00A67E24"/>
    <w:rsid w:val="00A7015E"/>
    <w:rsid w:val="00A707BF"/>
    <w:rsid w:val="00A70EED"/>
    <w:rsid w:val="00A71615"/>
    <w:rsid w:val="00A718A5"/>
    <w:rsid w:val="00A71942"/>
    <w:rsid w:val="00A7248F"/>
    <w:rsid w:val="00A726DC"/>
    <w:rsid w:val="00A7314D"/>
    <w:rsid w:val="00A7356E"/>
    <w:rsid w:val="00A7375D"/>
    <w:rsid w:val="00A73EDF"/>
    <w:rsid w:val="00A7492D"/>
    <w:rsid w:val="00A752C2"/>
    <w:rsid w:val="00A7564A"/>
    <w:rsid w:val="00A75F1A"/>
    <w:rsid w:val="00A7632D"/>
    <w:rsid w:val="00A766D0"/>
    <w:rsid w:val="00A76DF6"/>
    <w:rsid w:val="00A77176"/>
    <w:rsid w:val="00A7725A"/>
    <w:rsid w:val="00A77C13"/>
    <w:rsid w:val="00A80889"/>
    <w:rsid w:val="00A808B5"/>
    <w:rsid w:val="00A80932"/>
    <w:rsid w:val="00A817B0"/>
    <w:rsid w:val="00A81E80"/>
    <w:rsid w:val="00A82671"/>
    <w:rsid w:val="00A82915"/>
    <w:rsid w:val="00A82A9D"/>
    <w:rsid w:val="00A83311"/>
    <w:rsid w:val="00A8390B"/>
    <w:rsid w:val="00A83B00"/>
    <w:rsid w:val="00A83C39"/>
    <w:rsid w:val="00A84500"/>
    <w:rsid w:val="00A850E9"/>
    <w:rsid w:val="00A8512E"/>
    <w:rsid w:val="00A854D2"/>
    <w:rsid w:val="00A85C41"/>
    <w:rsid w:val="00A86411"/>
    <w:rsid w:val="00A868DA"/>
    <w:rsid w:val="00A87005"/>
    <w:rsid w:val="00A8705A"/>
    <w:rsid w:val="00A871C9"/>
    <w:rsid w:val="00A87AF8"/>
    <w:rsid w:val="00A90977"/>
    <w:rsid w:val="00A910CB"/>
    <w:rsid w:val="00A91291"/>
    <w:rsid w:val="00A917CB"/>
    <w:rsid w:val="00A92673"/>
    <w:rsid w:val="00A92D0F"/>
    <w:rsid w:val="00A92F37"/>
    <w:rsid w:val="00A9329B"/>
    <w:rsid w:val="00A939F5"/>
    <w:rsid w:val="00A93AAA"/>
    <w:rsid w:val="00A93AC3"/>
    <w:rsid w:val="00A93C32"/>
    <w:rsid w:val="00A94758"/>
    <w:rsid w:val="00A94AE7"/>
    <w:rsid w:val="00A951DD"/>
    <w:rsid w:val="00A9537E"/>
    <w:rsid w:val="00A95571"/>
    <w:rsid w:val="00A96363"/>
    <w:rsid w:val="00A9747F"/>
    <w:rsid w:val="00A97D53"/>
    <w:rsid w:val="00AA0928"/>
    <w:rsid w:val="00AA1CCA"/>
    <w:rsid w:val="00AA2250"/>
    <w:rsid w:val="00AA321E"/>
    <w:rsid w:val="00AA34CA"/>
    <w:rsid w:val="00AA4D89"/>
    <w:rsid w:val="00AA4EC9"/>
    <w:rsid w:val="00AA58C9"/>
    <w:rsid w:val="00AA5C31"/>
    <w:rsid w:val="00AA6A67"/>
    <w:rsid w:val="00AA6EB3"/>
    <w:rsid w:val="00AA75F9"/>
    <w:rsid w:val="00AA7E36"/>
    <w:rsid w:val="00AB0565"/>
    <w:rsid w:val="00AB0ED3"/>
    <w:rsid w:val="00AB0FA5"/>
    <w:rsid w:val="00AB10BE"/>
    <w:rsid w:val="00AB1211"/>
    <w:rsid w:val="00AB18CE"/>
    <w:rsid w:val="00AB272A"/>
    <w:rsid w:val="00AB2B14"/>
    <w:rsid w:val="00AB31AD"/>
    <w:rsid w:val="00AB32D5"/>
    <w:rsid w:val="00AB3A24"/>
    <w:rsid w:val="00AB3AF9"/>
    <w:rsid w:val="00AB41F0"/>
    <w:rsid w:val="00AB44A3"/>
    <w:rsid w:val="00AB44A6"/>
    <w:rsid w:val="00AB4662"/>
    <w:rsid w:val="00AB47B1"/>
    <w:rsid w:val="00AB48B0"/>
    <w:rsid w:val="00AB4D3A"/>
    <w:rsid w:val="00AB4E02"/>
    <w:rsid w:val="00AB53FE"/>
    <w:rsid w:val="00AB6A31"/>
    <w:rsid w:val="00AB6B4F"/>
    <w:rsid w:val="00AB6D05"/>
    <w:rsid w:val="00AB712D"/>
    <w:rsid w:val="00AB71A2"/>
    <w:rsid w:val="00AB735B"/>
    <w:rsid w:val="00AB754D"/>
    <w:rsid w:val="00AB778C"/>
    <w:rsid w:val="00AB790F"/>
    <w:rsid w:val="00AB79A3"/>
    <w:rsid w:val="00AC010F"/>
    <w:rsid w:val="00AC025A"/>
    <w:rsid w:val="00AC0611"/>
    <w:rsid w:val="00AC0EBC"/>
    <w:rsid w:val="00AC1581"/>
    <w:rsid w:val="00AC19CE"/>
    <w:rsid w:val="00AC20C9"/>
    <w:rsid w:val="00AC2428"/>
    <w:rsid w:val="00AC2588"/>
    <w:rsid w:val="00AC2908"/>
    <w:rsid w:val="00AC2B49"/>
    <w:rsid w:val="00AC2EA4"/>
    <w:rsid w:val="00AC3A7A"/>
    <w:rsid w:val="00AC3BF9"/>
    <w:rsid w:val="00AC3EA3"/>
    <w:rsid w:val="00AC412A"/>
    <w:rsid w:val="00AC45F4"/>
    <w:rsid w:val="00AC466B"/>
    <w:rsid w:val="00AC48F8"/>
    <w:rsid w:val="00AC57FB"/>
    <w:rsid w:val="00AC5966"/>
    <w:rsid w:val="00AC5A65"/>
    <w:rsid w:val="00AC6124"/>
    <w:rsid w:val="00AC6245"/>
    <w:rsid w:val="00AC64A0"/>
    <w:rsid w:val="00AC68B3"/>
    <w:rsid w:val="00AC6F33"/>
    <w:rsid w:val="00AC6FF2"/>
    <w:rsid w:val="00AC7389"/>
    <w:rsid w:val="00AC7CB0"/>
    <w:rsid w:val="00AC7FBE"/>
    <w:rsid w:val="00AD14B9"/>
    <w:rsid w:val="00AD174F"/>
    <w:rsid w:val="00AD176A"/>
    <w:rsid w:val="00AD1B84"/>
    <w:rsid w:val="00AD1D49"/>
    <w:rsid w:val="00AD2074"/>
    <w:rsid w:val="00AD2D0E"/>
    <w:rsid w:val="00AD3384"/>
    <w:rsid w:val="00AD37B0"/>
    <w:rsid w:val="00AD40B6"/>
    <w:rsid w:val="00AD435B"/>
    <w:rsid w:val="00AD45E8"/>
    <w:rsid w:val="00AD58B5"/>
    <w:rsid w:val="00AD5F57"/>
    <w:rsid w:val="00AD60EC"/>
    <w:rsid w:val="00AD60F9"/>
    <w:rsid w:val="00AD6BA9"/>
    <w:rsid w:val="00AD6E72"/>
    <w:rsid w:val="00AD73C3"/>
    <w:rsid w:val="00AD73E0"/>
    <w:rsid w:val="00AD76A9"/>
    <w:rsid w:val="00AD7914"/>
    <w:rsid w:val="00AD7A9D"/>
    <w:rsid w:val="00AE011F"/>
    <w:rsid w:val="00AE0A7E"/>
    <w:rsid w:val="00AE0D43"/>
    <w:rsid w:val="00AE1062"/>
    <w:rsid w:val="00AE1359"/>
    <w:rsid w:val="00AE19AE"/>
    <w:rsid w:val="00AE1E0B"/>
    <w:rsid w:val="00AE1FB2"/>
    <w:rsid w:val="00AE2577"/>
    <w:rsid w:val="00AE269F"/>
    <w:rsid w:val="00AE26CA"/>
    <w:rsid w:val="00AE2D40"/>
    <w:rsid w:val="00AE2D6F"/>
    <w:rsid w:val="00AE33A8"/>
    <w:rsid w:val="00AE356C"/>
    <w:rsid w:val="00AE3A4A"/>
    <w:rsid w:val="00AE409F"/>
    <w:rsid w:val="00AE42B9"/>
    <w:rsid w:val="00AE4AD3"/>
    <w:rsid w:val="00AE4C89"/>
    <w:rsid w:val="00AE4CCD"/>
    <w:rsid w:val="00AE4F74"/>
    <w:rsid w:val="00AE4F97"/>
    <w:rsid w:val="00AE535D"/>
    <w:rsid w:val="00AE54A7"/>
    <w:rsid w:val="00AE5527"/>
    <w:rsid w:val="00AE55CC"/>
    <w:rsid w:val="00AE57F9"/>
    <w:rsid w:val="00AE58E4"/>
    <w:rsid w:val="00AE661B"/>
    <w:rsid w:val="00AE6A8E"/>
    <w:rsid w:val="00AE6C37"/>
    <w:rsid w:val="00AE6FE8"/>
    <w:rsid w:val="00AE77AB"/>
    <w:rsid w:val="00AE7ED0"/>
    <w:rsid w:val="00AF0410"/>
    <w:rsid w:val="00AF08AE"/>
    <w:rsid w:val="00AF09A3"/>
    <w:rsid w:val="00AF14C1"/>
    <w:rsid w:val="00AF1D76"/>
    <w:rsid w:val="00AF1D95"/>
    <w:rsid w:val="00AF1FD6"/>
    <w:rsid w:val="00AF27D3"/>
    <w:rsid w:val="00AF2B10"/>
    <w:rsid w:val="00AF2C89"/>
    <w:rsid w:val="00AF3631"/>
    <w:rsid w:val="00AF38D8"/>
    <w:rsid w:val="00AF39A8"/>
    <w:rsid w:val="00AF3BFA"/>
    <w:rsid w:val="00AF3FCC"/>
    <w:rsid w:val="00AF42D7"/>
    <w:rsid w:val="00AF4598"/>
    <w:rsid w:val="00AF4950"/>
    <w:rsid w:val="00AF5324"/>
    <w:rsid w:val="00AF6650"/>
    <w:rsid w:val="00AF6688"/>
    <w:rsid w:val="00AF6A1E"/>
    <w:rsid w:val="00AF6D73"/>
    <w:rsid w:val="00AF713C"/>
    <w:rsid w:val="00AF71E4"/>
    <w:rsid w:val="00B00063"/>
    <w:rsid w:val="00B005BE"/>
    <w:rsid w:val="00B00874"/>
    <w:rsid w:val="00B00C88"/>
    <w:rsid w:val="00B00E68"/>
    <w:rsid w:val="00B00FF7"/>
    <w:rsid w:val="00B01412"/>
    <w:rsid w:val="00B02230"/>
    <w:rsid w:val="00B02286"/>
    <w:rsid w:val="00B02338"/>
    <w:rsid w:val="00B037E2"/>
    <w:rsid w:val="00B03B10"/>
    <w:rsid w:val="00B03DDD"/>
    <w:rsid w:val="00B0414E"/>
    <w:rsid w:val="00B041F3"/>
    <w:rsid w:val="00B047CE"/>
    <w:rsid w:val="00B05416"/>
    <w:rsid w:val="00B05A56"/>
    <w:rsid w:val="00B05FEC"/>
    <w:rsid w:val="00B0614F"/>
    <w:rsid w:val="00B06218"/>
    <w:rsid w:val="00B071A3"/>
    <w:rsid w:val="00B07263"/>
    <w:rsid w:val="00B07351"/>
    <w:rsid w:val="00B075EE"/>
    <w:rsid w:val="00B10C14"/>
    <w:rsid w:val="00B10F3E"/>
    <w:rsid w:val="00B1105A"/>
    <w:rsid w:val="00B110F7"/>
    <w:rsid w:val="00B1155E"/>
    <w:rsid w:val="00B129C3"/>
    <w:rsid w:val="00B130EA"/>
    <w:rsid w:val="00B132DB"/>
    <w:rsid w:val="00B13B08"/>
    <w:rsid w:val="00B14191"/>
    <w:rsid w:val="00B143C3"/>
    <w:rsid w:val="00B148B9"/>
    <w:rsid w:val="00B15116"/>
    <w:rsid w:val="00B15528"/>
    <w:rsid w:val="00B157B3"/>
    <w:rsid w:val="00B15B43"/>
    <w:rsid w:val="00B15FCB"/>
    <w:rsid w:val="00B16295"/>
    <w:rsid w:val="00B1636D"/>
    <w:rsid w:val="00B17385"/>
    <w:rsid w:val="00B201ED"/>
    <w:rsid w:val="00B20667"/>
    <w:rsid w:val="00B20B0E"/>
    <w:rsid w:val="00B210D8"/>
    <w:rsid w:val="00B21494"/>
    <w:rsid w:val="00B2153F"/>
    <w:rsid w:val="00B21B0E"/>
    <w:rsid w:val="00B21BD4"/>
    <w:rsid w:val="00B21CFF"/>
    <w:rsid w:val="00B21F94"/>
    <w:rsid w:val="00B22328"/>
    <w:rsid w:val="00B22363"/>
    <w:rsid w:val="00B22EB3"/>
    <w:rsid w:val="00B230D7"/>
    <w:rsid w:val="00B24261"/>
    <w:rsid w:val="00B2478B"/>
    <w:rsid w:val="00B25236"/>
    <w:rsid w:val="00B25923"/>
    <w:rsid w:val="00B25B34"/>
    <w:rsid w:val="00B25F68"/>
    <w:rsid w:val="00B26587"/>
    <w:rsid w:val="00B274D8"/>
    <w:rsid w:val="00B27FCB"/>
    <w:rsid w:val="00B30075"/>
    <w:rsid w:val="00B30450"/>
    <w:rsid w:val="00B3071A"/>
    <w:rsid w:val="00B30E02"/>
    <w:rsid w:val="00B31476"/>
    <w:rsid w:val="00B315CB"/>
    <w:rsid w:val="00B319FD"/>
    <w:rsid w:val="00B32F0A"/>
    <w:rsid w:val="00B3300B"/>
    <w:rsid w:val="00B33048"/>
    <w:rsid w:val="00B33EC3"/>
    <w:rsid w:val="00B345CD"/>
    <w:rsid w:val="00B34C3A"/>
    <w:rsid w:val="00B34CCC"/>
    <w:rsid w:val="00B35C7C"/>
    <w:rsid w:val="00B36BCA"/>
    <w:rsid w:val="00B37214"/>
    <w:rsid w:val="00B372B5"/>
    <w:rsid w:val="00B37A5C"/>
    <w:rsid w:val="00B400F3"/>
    <w:rsid w:val="00B402DC"/>
    <w:rsid w:val="00B403DD"/>
    <w:rsid w:val="00B404D3"/>
    <w:rsid w:val="00B409B0"/>
    <w:rsid w:val="00B412EC"/>
    <w:rsid w:val="00B415FB"/>
    <w:rsid w:val="00B41C57"/>
    <w:rsid w:val="00B42225"/>
    <w:rsid w:val="00B42905"/>
    <w:rsid w:val="00B42FE1"/>
    <w:rsid w:val="00B43381"/>
    <w:rsid w:val="00B43469"/>
    <w:rsid w:val="00B43885"/>
    <w:rsid w:val="00B43C36"/>
    <w:rsid w:val="00B43CE1"/>
    <w:rsid w:val="00B44817"/>
    <w:rsid w:val="00B449C0"/>
    <w:rsid w:val="00B452F1"/>
    <w:rsid w:val="00B45CD0"/>
    <w:rsid w:val="00B45E5C"/>
    <w:rsid w:val="00B45FB9"/>
    <w:rsid w:val="00B4624E"/>
    <w:rsid w:val="00B463AB"/>
    <w:rsid w:val="00B46770"/>
    <w:rsid w:val="00B467A5"/>
    <w:rsid w:val="00B46BEB"/>
    <w:rsid w:val="00B46FBC"/>
    <w:rsid w:val="00B474AF"/>
    <w:rsid w:val="00B47BFE"/>
    <w:rsid w:val="00B5082C"/>
    <w:rsid w:val="00B50F35"/>
    <w:rsid w:val="00B51089"/>
    <w:rsid w:val="00B518D3"/>
    <w:rsid w:val="00B5263C"/>
    <w:rsid w:val="00B52968"/>
    <w:rsid w:val="00B52A78"/>
    <w:rsid w:val="00B532DB"/>
    <w:rsid w:val="00B5344C"/>
    <w:rsid w:val="00B5391B"/>
    <w:rsid w:val="00B54024"/>
    <w:rsid w:val="00B54CFC"/>
    <w:rsid w:val="00B557D3"/>
    <w:rsid w:val="00B56463"/>
    <w:rsid w:val="00B56536"/>
    <w:rsid w:val="00B56BF2"/>
    <w:rsid w:val="00B56D7B"/>
    <w:rsid w:val="00B5734B"/>
    <w:rsid w:val="00B57541"/>
    <w:rsid w:val="00B57C0F"/>
    <w:rsid w:val="00B57C1E"/>
    <w:rsid w:val="00B606C9"/>
    <w:rsid w:val="00B60AE8"/>
    <w:rsid w:val="00B60D31"/>
    <w:rsid w:val="00B6148F"/>
    <w:rsid w:val="00B625DD"/>
    <w:rsid w:val="00B62664"/>
    <w:rsid w:val="00B628BC"/>
    <w:rsid w:val="00B62B7F"/>
    <w:rsid w:val="00B62D7C"/>
    <w:rsid w:val="00B62E43"/>
    <w:rsid w:val="00B62F0D"/>
    <w:rsid w:val="00B63BE8"/>
    <w:rsid w:val="00B63F8D"/>
    <w:rsid w:val="00B6421E"/>
    <w:rsid w:val="00B64ED0"/>
    <w:rsid w:val="00B6534C"/>
    <w:rsid w:val="00B6535B"/>
    <w:rsid w:val="00B6604A"/>
    <w:rsid w:val="00B660CF"/>
    <w:rsid w:val="00B667AD"/>
    <w:rsid w:val="00B66EEF"/>
    <w:rsid w:val="00B66FC5"/>
    <w:rsid w:val="00B672E9"/>
    <w:rsid w:val="00B708C6"/>
    <w:rsid w:val="00B70D06"/>
    <w:rsid w:val="00B70F55"/>
    <w:rsid w:val="00B71E11"/>
    <w:rsid w:val="00B72225"/>
    <w:rsid w:val="00B72A7F"/>
    <w:rsid w:val="00B736C3"/>
    <w:rsid w:val="00B73C0B"/>
    <w:rsid w:val="00B73DC8"/>
    <w:rsid w:val="00B73F8F"/>
    <w:rsid w:val="00B741B7"/>
    <w:rsid w:val="00B7431B"/>
    <w:rsid w:val="00B7462F"/>
    <w:rsid w:val="00B74FF2"/>
    <w:rsid w:val="00B753A3"/>
    <w:rsid w:val="00B7542A"/>
    <w:rsid w:val="00B76607"/>
    <w:rsid w:val="00B769BE"/>
    <w:rsid w:val="00B76AF9"/>
    <w:rsid w:val="00B77598"/>
    <w:rsid w:val="00B777BF"/>
    <w:rsid w:val="00B77EA2"/>
    <w:rsid w:val="00B77F1C"/>
    <w:rsid w:val="00B80022"/>
    <w:rsid w:val="00B8086B"/>
    <w:rsid w:val="00B821F2"/>
    <w:rsid w:val="00B82EF3"/>
    <w:rsid w:val="00B83A24"/>
    <w:rsid w:val="00B841DA"/>
    <w:rsid w:val="00B842A2"/>
    <w:rsid w:val="00B843C7"/>
    <w:rsid w:val="00B8442F"/>
    <w:rsid w:val="00B84848"/>
    <w:rsid w:val="00B84C97"/>
    <w:rsid w:val="00B8591A"/>
    <w:rsid w:val="00B85C33"/>
    <w:rsid w:val="00B85EB7"/>
    <w:rsid w:val="00B8623A"/>
    <w:rsid w:val="00B86450"/>
    <w:rsid w:val="00B869BB"/>
    <w:rsid w:val="00B86B05"/>
    <w:rsid w:val="00B86B29"/>
    <w:rsid w:val="00B86D23"/>
    <w:rsid w:val="00B872DE"/>
    <w:rsid w:val="00B876A6"/>
    <w:rsid w:val="00B90A9F"/>
    <w:rsid w:val="00B90D94"/>
    <w:rsid w:val="00B923CA"/>
    <w:rsid w:val="00B92BDE"/>
    <w:rsid w:val="00B9352B"/>
    <w:rsid w:val="00B937C8"/>
    <w:rsid w:val="00B9399F"/>
    <w:rsid w:val="00B93D12"/>
    <w:rsid w:val="00B9421E"/>
    <w:rsid w:val="00B94250"/>
    <w:rsid w:val="00B9473C"/>
    <w:rsid w:val="00B95704"/>
    <w:rsid w:val="00B957EB"/>
    <w:rsid w:val="00B96259"/>
    <w:rsid w:val="00B96E51"/>
    <w:rsid w:val="00B97011"/>
    <w:rsid w:val="00B97753"/>
    <w:rsid w:val="00B97DEB"/>
    <w:rsid w:val="00B97F5D"/>
    <w:rsid w:val="00BA0639"/>
    <w:rsid w:val="00BA0FDA"/>
    <w:rsid w:val="00BA1B2F"/>
    <w:rsid w:val="00BA2430"/>
    <w:rsid w:val="00BA262A"/>
    <w:rsid w:val="00BA2FEF"/>
    <w:rsid w:val="00BA3334"/>
    <w:rsid w:val="00BA3C35"/>
    <w:rsid w:val="00BA3C3B"/>
    <w:rsid w:val="00BA3CAA"/>
    <w:rsid w:val="00BA41DD"/>
    <w:rsid w:val="00BA441E"/>
    <w:rsid w:val="00BA4FFA"/>
    <w:rsid w:val="00BA5283"/>
    <w:rsid w:val="00BA5336"/>
    <w:rsid w:val="00BA54A5"/>
    <w:rsid w:val="00BA5635"/>
    <w:rsid w:val="00BA56BD"/>
    <w:rsid w:val="00BA5DB8"/>
    <w:rsid w:val="00BA63C7"/>
    <w:rsid w:val="00BA6644"/>
    <w:rsid w:val="00BA6B15"/>
    <w:rsid w:val="00BA6BAE"/>
    <w:rsid w:val="00BA708C"/>
    <w:rsid w:val="00BA721A"/>
    <w:rsid w:val="00BA75AA"/>
    <w:rsid w:val="00BA7F37"/>
    <w:rsid w:val="00BB0FE6"/>
    <w:rsid w:val="00BB1215"/>
    <w:rsid w:val="00BB191C"/>
    <w:rsid w:val="00BB1BF5"/>
    <w:rsid w:val="00BB23B8"/>
    <w:rsid w:val="00BB25AC"/>
    <w:rsid w:val="00BB29AC"/>
    <w:rsid w:val="00BB37D4"/>
    <w:rsid w:val="00BB3DD4"/>
    <w:rsid w:val="00BB43F2"/>
    <w:rsid w:val="00BB48EB"/>
    <w:rsid w:val="00BB4ABD"/>
    <w:rsid w:val="00BB5181"/>
    <w:rsid w:val="00BB58F7"/>
    <w:rsid w:val="00BB6E4B"/>
    <w:rsid w:val="00BB75C1"/>
    <w:rsid w:val="00BB75FF"/>
    <w:rsid w:val="00BB76FC"/>
    <w:rsid w:val="00BB7DDA"/>
    <w:rsid w:val="00BC0521"/>
    <w:rsid w:val="00BC0A9B"/>
    <w:rsid w:val="00BC0AAC"/>
    <w:rsid w:val="00BC0AF3"/>
    <w:rsid w:val="00BC0E18"/>
    <w:rsid w:val="00BC0EB2"/>
    <w:rsid w:val="00BC1605"/>
    <w:rsid w:val="00BC194E"/>
    <w:rsid w:val="00BC20AF"/>
    <w:rsid w:val="00BC23F1"/>
    <w:rsid w:val="00BC2A41"/>
    <w:rsid w:val="00BC2A92"/>
    <w:rsid w:val="00BC339A"/>
    <w:rsid w:val="00BC33CE"/>
    <w:rsid w:val="00BC3AB1"/>
    <w:rsid w:val="00BC44A4"/>
    <w:rsid w:val="00BC5047"/>
    <w:rsid w:val="00BC51EF"/>
    <w:rsid w:val="00BC5C4B"/>
    <w:rsid w:val="00BC72A3"/>
    <w:rsid w:val="00BD040A"/>
    <w:rsid w:val="00BD0B60"/>
    <w:rsid w:val="00BD15EC"/>
    <w:rsid w:val="00BD1781"/>
    <w:rsid w:val="00BD1CA5"/>
    <w:rsid w:val="00BD23C1"/>
    <w:rsid w:val="00BD255A"/>
    <w:rsid w:val="00BD3CD2"/>
    <w:rsid w:val="00BD4088"/>
    <w:rsid w:val="00BD5151"/>
    <w:rsid w:val="00BD59BF"/>
    <w:rsid w:val="00BD5F10"/>
    <w:rsid w:val="00BD5FDD"/>
    <w:rsid w:val="00BD5FFD"/>
    <w:rsid w:val="00BD63B8"/>
    <w:rsid w:val="00BD7985"/>
    <w:rsid w:val="00BD7A4E"/>
    <w:rsid w:val="00BD7F62"/>
    <w:rsid w:val="00BE06B4"/>
    <w:rsid w:val="00BE1050"/>
    <w:rsid w:val="00BE1140"/>
    <w:rsid w:val="00BE2AA0"/>
    <w:rsid w:val="00BE2D6A"/>
    <w:rsid w:val="00BE2F42"/>
    <w:rsid w:val="00BE308C"/>
    <w:rsid w:val="00BE3A3A"/>
    <w:rsid w:val="00BE3F07"/>
    <w:rsid w:val="00BE4F61"/>
    <w:rsid w:val="00BE5131"/>
    <w:rsid w:val="00BE5895"/>
    <w:rsid w:val="00BE5C9A"/>
    <w:rsid w:val="00BE6CCA"/>
    <w:rsid w:val="00BE6DFD"/>
    <w:rsid w:val="00BE70EC"/>
    <w:rsid w:val="00BE739D"/>
    <w:rsid w:val="00BE75C8"/>
    <w:rsid w:val="00BF000E"/>
    <w:rsid w:val="00BF03AF"/>
    <w:rsid w:val="00BF114D"/>
    <w:rsid w:val="00BF12FD"/>
    <w:rsid w:val="00BF136B"/>
    <w:rsid w:val="00BF16EB"/>
    <w:rsid w:val="00BF1D25"/>
    <w:rsid w:val="00BF1F6F"/>
    <w:rsid w:val="00BF2505"/>
    <w:rsid w:val="00BF2543"/>
    <w:rsid w:val="00BF25CD"/>
    <w:rsid w:val="00BF27B6"/>
    <w:rsid w:val="00BF2F68"/>
    <w:rsid w:val="00BF30C0"/>
    <w:rsid w:val="00BF31A2"/>
    <w:rsid w:val="00BF334C"/>
    <w:rsid w:val="00BF3569"/>
    <w:rsid w:val="00BF4169"/>
    <w:rsid w:val="00BF4175"/>
    <w:rsid w:val="00BF460A"/>
    <w:rsid w:val="00BF47FE"/>
    <w:rsid w:val="00BF49D4"/>
    <w:rsid w:val="00BF504B"/>
    <w:rsid w:val="00BF5A7A"/>
    <w:rsid w:val="00BF5D9C"/>
    <w:rsid w:val="00BF6049"/>
    <w:rsid w:val="00BF60F5"/>
    <w:rsid w:val="00BF661E"/>
    <w:rsid w:val="00BF6B87"/>
    <w:rsid w:val="00BF6BE9"/>
    <w:rsid w:val="00BF6CF1"/>
    <w:rsid w:val="00BF6F5B"/>
    <w:rsid w:val="00BF7356"/>
    <w:rsid w:val="00BF776C"/>
    <w:rsid w:val="00BF7FF7"/>
    <w:rsid w:val="00C000EC"/>
    <w:rsid w:val="00C00435"/>
    <w:rsid w:val="00C00A87"/>
    <w:rsid w:val="00C00EF4"/>
    <w:rsid w:val="00C014A7"/>
    <w:rsid w:val="00C01B98"/>
    <w:rsid w:val="00C01D1E"/>
    <w:rsid w:val="00C02A31"/>
    <w:rsid w:val="00C02E4E"/>
    <w:rsid w:val="00C0308A"/>
    <w:rsid w:val="00C03BDA"/>
    <w:rsid w:val="00C03E53"/>
    <w:rsid w:val="00C041EB"/>
    <w:rsid w:val="00C048C6"/>
    <w:rsid w:val="00C06702"/>
    <w:rsid w:val="00C076F7"/>
    <w:rsid w:val="00C07701"/>
    <w:rsid w:val="00C078B4"/>
    <w:rsid w:val="00C07CC2"/>
    <w:rsid w:val="00C10324"/>
    <w:rsid w:val="00C10423"/>
    <w:rsid w:val="00C108D3"/>
    <w:rsid w:val="00C10C83"/>
    <w:rsid w:val="00C111D0"/>
    <w:rsid w:val="00C11EF8"/>
    <w:rsid w:val="00C129F8"/>
    <w:rsid w:val="00C12FB9"/>
    <w:rsid w:val="00C13FF6"/>
    <w:rsid w:val="00C144CF"/>
    <w:rsid w:val="00C14C8C"/>
    <w:rsid w:val="00C14E84"/>
    <w:rsid w:val="00C14F63"/>
    <w:rsid w:val="00C151AA"/>
    <w:rsid w:val="00C157C4"/>
    <w:rsid w:val="00C15976"/>
    <w:rsid w:val="00C15A0E"/>
    <w:rsid w:val="00C15DA4"/>
    <w:rsid w:val="00C16E4A"/>
    <w:rsid w:val="00C17C5F"/>
    <w:rsid w:val="00C200F1"/>
    <w:rsid w:val="00C2029F"/>
    <w:rsid w:val="00C20359"/>
    <w:rsid w:val="00C20A2A"/>
    <w:rsid w:val="00C217C6"/>
    <w:rsid w:val="00C2194C"/>
    <w:rsid w:val="00C21A3A"/>
    <w:rsid w:val="00C21EAE"/>
    <w:rsid w:val="00C22333"/>
    <w:rsid w:val="00C22347"/>
    <w:rsid w:val="00C228D8"/>
    <w:rsid w:val="00C238DC"/>
    <w:rsid w:val="00C239CC"/>
    <w:rsid w:val="00C2447D"/>
    <w:rsid w:val="00C249CC"/>
    <w:rsid w:val="00C24A21"/>
    <w:rsid w:val="00C24C56"/>
    <w:rsid w:val="00C24FDC"/>
    <w:rsid w:val="00C25136"/>
    <w:rsid w:val="00C2514B"/>
    <w:rsid w:val="00C2540A"/>
    <w:rsid w:val="00C25425"/>
    <w:rsid w:val="00C2571B"/>
    <w:rsid w:val="00C25901"/>
    <w:rsid w:val="00C26143"/>
    <w:rsid w:val="00C26992"/>
    <w:rsid w:val="00C26D71"/>
    <w:rsid w:val="00C27194"/>
    <w:rsid w:val="00C302B1"/>
    <w:rsid w:val="00C30AFB"/>
    <w:rsid w:val="00C3105F"/>
    <w:rsid w:val="00C31362"/>
    <w:rsid w:val="00C31DB4"/>
    <w:rsid w:val="00C31F63"/>
    <w:rsid w:val="00C32692"/>
    <w:rsid w:val="00C32793"/>
    <w:rsid w:val="00C33208"/>
    <w:rsid w:val="00C338DB"/>
    <w:rsid w:val="00C33968"/>
    <w:rsid w:val="00C33CDB"/>
    <w:rsid w:val="00C3452A"/>
    <w:rsid w:val="00C3472D"/>
    <w:rsid w:val="00C34777"/>
    <w:rsid w:val="00C348A7"/>
    <w:rsid w:val="00C3561A"/>
    <w:rsid w:val="00C35A13"/>
    <w:rsid w:val="00C35A7E"/>
    <w:rsid w:val="00C365A9"/>
    <w:rsid w:val="00C372F9"/>
    <w:rsid w:val="00C375EC"/>
    <w:rsid w:val="00C37BDA"/>
    <w:rsid w:val="00C37D3F"/>
    <w:rsid w:val="00C37ED5"/>
    <w:rsid w:val="00C40194"/>
    <w:rsid w:val="00C4037F"/>
    <w:rsid w:val="00C404E0"/>
    <w:rsid w:val="00C405F7"/>
    <w:rsid w:val="00C4066F"/>
    <w:rsid w:val="00C41645"/>
    <w:rsid w:val="00C41F2D"/>
    <w:rsid w:val="00C423AF"/>
    <w:rsid w:val="00C424A1"/>
    <w:rsid w:val="00C43DDE"/>
    <w:rsid w:val="00C44A73"/>
    <w:rsid w:val="00C44AA3"/>
    <w:rsid w:val="00C4514B"/>
    <w:rsid w:val="00C455A8"/>
    <w:rsid w:val="00C46EF2"/>
    <w:rsid w:val="00C47932"/>
    <w:rsid w:val="00C47CCB"/>
    <w:rsid w:val="00C50B0B"/>
    <w:rsid w:val="00C50E63"/>
    <w:rsid w:val="00C50E77"/>
    <w:rsid w:val="00C50FCF"/>
    <w:rsid w:val="00C51040"/>
    <w:rsid w:val="00C51727"/>
    <w:rsid w:val="00C51866"/>
    <w:rsid w:val="00C51B50"/>
    <w:rsid w:val="00C52146"/>
    <w:rsid w:val="00C5254C"/>
    <w:rsid w:val="00C5273B"/>
    <w:rsid w:val="00C5299B"/>
    <w:rsid w:val="00C52A93"/>
    <w:rsid w:val="00C52AA1"/>
    <w:rsid w:val="00C52CB9"/>
    <w:rsid w:val="00C538E0"/>
    <w:rsid w:val="00C5408D"/>
    <w:rsid w:val="00C540E3"/>
    <w:rsid w:val="00C54907"/>
    <w:rsid w:val="00C54D10"/>
    <w:rsid w:val="00C54D56"/>
    <w:rsid w:val="00C54E2D"/>
    <w:rsid w:val="00C5534A"/>
    <w:rsid w:val="00C553C4"/>
    <w:rsid w:val="00C555D6"/>
    <w:rsid w:val="00C55683"/>
    <w:rsid w:val="00C55DD6"/>
    <w:rsid w:val="00C55F9E"/>
    <w:rsid w:val="00C562D1"/>
    <w:rsid w:val="00C562DB"/>
    <w:rsid w:val="00C56387"/>
    <w:rsid w:val="00C56BBD"/>
    <w:rsid w:val="00C56E70"/>
    <w:rsid w:val="00C575E8"/>
    <w:rsid w:val="00C57742"/>
    <w:rsid w:val="00C57B62"/>
    <w:rsid w:val="00C57D94"/>
    <w:rsid w:val="00C61414"/>
    <w:rsid w:val="00C618EF"/>
    <w:rsid w:val="00C61DFC"/>
    <w:rsid w:val="00C62442"/>
    <w:rsid w:val="00C6279B"/>
    <w:rsid w:val="00C62D3B"/>
    <w:rsid w:val="00C632CF"/>
    <w:rsid w:val="00C63778"/>
    <w:rsid w:val="00C63814"/>
    <w:rsid w:val="00C638D8"/>
    <w:rsid w:val="00C639DA"/>
    <w:rsid w:val="00C64811"/>
    <w:rsid w:val="00C64E6C"/>
    <w:rsid w:val="00C650C4"/>
    <w:rsid w:val="00C65EBA"/>
    <w:rsid w:val="00C65FED"/>
    <w:rsid w:val="00C66038"/>
    <w:rsid w:val="00C670A8"/>
    <w:rsid w:val="00C674F6"/>
    <w:rsid w:val="00C67735"/>
    <w:rsid w:val="00C6789A"/>
    <w:rsid w:val="00C67A33"/>
    <w:rsid w:val="00C70556"/>
    <w:rsid w:val="00C7102F"/>
    <w:rsid w:val="00C712C9"/>
    <w:rsid w:val="00C7197E"/>
    <w:rsid w:val="00C71EB2"/>
    <w:rsid w:val="00C72607"/>
    <w:rsid w:val="00C7285A"/>
    <w:rsid w:val="00C72C5A"/>
    <w:rsid w:val="00C73CD6"/>
    <w:rsid w:val="00C7434B"/>
    <w:rsid w:val="00C74D8E"/>
    <w:rsid w:val="00C74F08"/>
    <w:rsid w:val="00C75264"/>
    <w:rsid w:val="00C75810"/>
    <w:rsid w:val="00C7582C"/>
    <w:rsid w:val="00C758B0"/>
    <w:rsid w:val="00C76164"/>
    <w:rsid w:val="00C76256"/>
    <w:rsid w:val="00C769D2"/>
    <w:rsid w:val="00C76A20"/>
    <w:rsid w:val="00C76BAD"/>
    <w:rsid w:val="00C770E3"/>
    <w:rsid w:val="00C77219"/>
    <w:rsid w:val="00C779AD"/>
    <w:rsid w:val="00C800F9"/>
    <w:rsid w:val="00C8057A"/>
    <w:rsid w:val="00C80679"/>
    <w:rsid w:val="00C80751"/>
    <w:rsid w:val="00C809CA"/>
    <w:rsid w:val="00C80D36"/>
    <w:rsid w:val="00C81768"/>
    <w:rsid w:val="00C83C68"/>
    <w:rsid w:val="00C84A53"/>
    <w:rsid w:val="00C84D77"/>
    <w:rsid w:val="00C85064"/>
    <w:rsid w:val="00C8511E"/>
    <w:rsid w:val="00C85674"/>
    <w:rsid w:val="00C85836"/>
    <w:rsid w:val="00C85CA3"/>
    <w:rsid w:val="00C85CEC"/>
    <w:rsid w:val="00C8664F"/>
    <w:rsid w:val="00C867B5"/>
    <w:rsid w:val="00C86A7C"/>
    <w:rsid w:val="00C86E93"/>
    <w:rsid w:val="00C87688"/>
    <w:rsid w:val="00C87975"/>
    <w:rsid w:val="00C87D88"/>
    <w:rsid w:val="00C90674"/>
    <w:rsid w:val="00C909AE"/>
    <w:rsid w:val="00C90BAF"/>
    <w:rsid w:val="00C90C24"/>
    <w:rsid w:val="00C90EB2"/>
    <w:rsid w:val="00C913D5"/>
    <w:rsid w:val="00C914B2"/>
    <w:rsid w:val="00C92416"/>
    <w:rsid w:val="00C925E0"/>
    <w:rsid w:val="00C929BF"/>
    <w:rsid w:val="00C929FC"/>
    <w:rsid w:val="00C92D31"/>
    <w:rsid w:val="00C934A7"/>
    <w:rsid w:val="00C93F6B"/>
    <w:rsid w:val="00C9407C"/>
    <w:rsid w:val="00C94353"/>
    <w:rsid w:val="00C94611"/>
    <w:rsid w:val="00C947BD"/>
    <w:rsid w:val="00C94F4D"/>
    <w:rsid w:val="00C94FFB"/>
    <w:rsid w:val="00C95353"/>
    <w:rsid w:val="00C955A2"/>
    <w:rsid w:val="00C9575A"/>
    <w:rsid w:val="00C967E7"/>
    <w:rsid w:val="00C96AE3"/>
    <w:rsid w:val="00C96C69"/>
    <w:rsid w:val="00C96D80"/>
    <w:rsid w:val="00C974B4"/>
    <w:rsid w:val="00C977CD"/>
    <w:rsid w:val="00C97A03"/>
    <w:rsid w:val="00C97B60"/>
    <w:rsid w:val="00C97C97"/>
    <w:rsid w:val="00CA000D"/>
    <w:rsid w:val="00CA0A67"/>
    <w:rsid w:val="00CA0DBA"/>
    <w:rsid w:val="00CA0FF3"/>
    <w:rsid w:val="00CA17F3"/>
    <w:rsid w:val="00CA182A"/>
    <w:rsid w:val="00CA214F"/>
    <w:rsid w:val="00CA293C"/>
    <w:rsid w:val="00CA30E6"/>
    <w:rsid w:val="00CA3272"/>
    <w:rsid w:val="00CA3541"/>
    <w:rsid w:val="00CA3FF0"/>
    <w:rsid w:val="00CA4B8B"/>
    <w:rsid w:val="00CA4EB1"/>
    <w:rsid w:val="00CA522F"/>
    <w:rsid w:val="00CA580A"/>
    <w:rsid w:val="00CA582E"/>
    <w:rsid w:val="00CA5A2C"/>
    <w:rsid w:val="00CA5B12"/>
    <w:rsid w:val="00CA5C2E"/>
    <w:rsid w:val="00CA67BA"/>
    <w:rsid w:val="00CA6913"/>
    <w:rsid w:val="00CA70F7"/>
    <w:rsid w:val="00CA7128"/>
    <w:rsid w:val="00CA7309"/>
    <w:rsid w:val="00CA77B5"/>
    <w:rsid w:val="00CA7938"/>
    <w:rsid w:val="00CA79E6"/>
    <w:rsid w:val="00CB01BE"/>
    <w:rsid w:val="00CB05E0"/>
    <w:rsid w:val="00CB08B8"/>
    <w:rsid w:val="00CB0F1B"/>
    <w:rsid w:val="00CB1A1E"/>
    <w:rsid w:val="00CB218F"/>
    <w:rsid w:val="00CB2536"/>
    <w:rsid w:val="00CB25BF"/>
    <w:rsid w:val="00CB26BA"/>
    <w:rsid w:val="00CB2837"/>
    <w:rsid w:val="00CB2CE7"/>
    <w:rsid w:val="00CB30D2"/>
    <w:rsid w:val="00CB3972"/>
    <w:rsid w:val="00CB3D8C"/>
    <w:rsid w:val="00CB3ECD"/>
    <w:rsid w:val="00CB4029"/>
    <w:rsid w:val="00CB40B0"/>
    <w:rsid w:val="00CB42CE"/>
    <w:rsid w:val="00CB4ACE"/>
    <w:rsid w:val="00CB4D68"/>
    <w:rsid w:val="00CB4E58"/>
    <w:rsid w:val="00CB5439"/>
    <w:rsid w:val="00CB5E53"/>
    <w:rsid w:val="00CB6277"/>
    <w:rsid w:val="00CB686D"/>
    <w:rsid w:val="00CB6B89"/>
    <w:rsid w:val="00CB6D4D"/>
    <w:rsid w:val="00CB734B"/>
    <w:rsid w:val="00CC05EF"/>
    <w:rsid w:val="00CC0ABA"/>
    <w:rsid w:val="00CC174C"/>
    <w:rsid w:val="00CC1B17"/>
    <w:rsid w:val="00CC1FE6"/>
    <w:rsid w:val="00CC31D3"/>
    <w:rsid w:val="00CC337E"/>
    <w:rsid w:val="00CC409F"/>
    <w:rsid w:val="00CC4574"/>
    <w:rsid w:val="00CC4AD7"/>
    <w:rsid w:val="00CC5507"/>
    <w:rsid w:val="00CC578C"/>
    <w:rsid w:val="00CC6107"/>
    <w:rsid w:val="00CC6ACA"/>
    <w:rsid w:val="00CC6F9F"/>
    <w:rsid w:val="00CC7539"/>
    <w:rsid w:val="00CD07C8"/>
    <w:rsid w:val="00CD0EDF"/>
    <w:rsid w:val="00CD104E"/>
    <w:rsid w:val="00CD1D95"/>
    <w:rsid w:val="00CD25D3"/>
    <w:rsid w:val="00CD27B9"/>
    <w:rsid w:val="00CD2B40"/>
    <w:rsid w:val="00CD308C"/>
    <w:rsid w:val="00CD3B4A"/>
    <w:rsid w:val="00CD41AC"/>
    <w:rsid w:val="00CD46E9"/>
    <w:rsid w:val="00CD4E03"/>
    <w:rsid w:val="00CD5108"/>
    <w:rsid w:val="00CD541D"/>
    <w:rsid w:val="00CD55BF"/>
    <w:rsid w:val="00CD579B"/>
    <w:rsid w:val="00CD5BBE"/>
    <w:rsid w:val="00CD5E4A"/>
    <w:rsid w:val="00CD600F"/>
    <w:rsid w:val="00CD65D8"/>
    <w:rsid w:val="00CD67B7"/>
    <w:rsid w:val="00CD74C0"/>
    <w:rsid w:val="00CD76D2"/>
    <w:rsid w:val="00CD7709"/>
    <w:rsid w:val="00CD7BCD"/>
    <w:rsid w:val="00CE06FE"/>
    <w:rsid w:val="00CE077E"/>
    <w:rsid w:val="00CE12D9"/>
    <w:rsid w:val="00CE1604"/>
    <w:rsid w:val="00CE1931"/>
    <w:rsid w:val="00CE1F89"/>
    <w:rsid w:val="00CE216C"/>
    <w:rsid w:val="00CE231C"/>
    <w:rsid w:val="00CE2445"/>
    <w:rsid w:val="00CE251D"/>
    <w:rsid w:val="00CE2B82"/>
    <w:rsid w:val="00CE2C80"/>
    <w:rsid w:val="00CE2E7F"/>
    <w:rsid w:val="00CE3488"/>
    <w:rsid w:val="00CE3574"/>
    <w:rsid w:val="00CE3684"/>
    <w:rsid w:val="00CE4028"/>
    <w:rsid w:val="00CE4041"/>
    <w:rsid w:val="00CE4220"/>
    <w:rsid w:val="00CE4335"/>
    <w:rsid w:val="00CE4337"/>
    <w:rsid w:val="00CE4A61"/>
    <w:rsid w:val="00CE55FB"/>
    <w:rsid w:val="00CE564A"/>
    <w:rsid w:val="00CE574A"/>
    <w:rsid w:val="00CE5CC1"/>
    <w:rsid w:val="00CE5DA3"/>
    <w:rsid w:val="00CE6250"/>
    <w:rsid w:val="00CE6BD2"/>
    <w:rsid w:val="00CE7A95"/>
    <w:rsid w:val="00CE7C0E"/>
    <w:rsid w:val="00CF0358"/>
    <w:rsid w:val="00CF1946"/>
    <w:rsid w:val="00CF1C9E"/>
    <w:rsid w:val="00CF1FE6"/>
    <w:rsid w:val="00CF3035"/>
    <w:rsid w:val="00CF3044"/>
    <w:rsid w:val="00CF3880"/>
    <w:rsid w:val="00CF389A"/>
    <w:rsid w:val="00CF3930"/>
    <w:rsid w:val="00CF3AF4"/>
    <w:rsid w:val="00CF3B01"/>
    <w:rsid w:val="00CF3B85"/>
    <w:rsid w:val="00CF3DD5"/>
    <w:rsid w:val="00CF4307"/>
    <w:rsid w:val="00CF4410"/>
    <w:rsid w:val="00CF44FD"/>
    <w:rsid w:val="00CF4AAD"/>
    <w:rsid w:val="00CF4CAB"/>
    <w:rsid w:val="00CF53AF"/>
    <w:rsid w:val="00CF546E"/>
    <w:rsid w:val="00CF564A"/>
    <w:rsid w:val="00CF59BC"/>
    <w:rsid w:val="00CF5AF8"/>
    <w:rsid w:val="00CF5C88"/>
    <w:rsid w:val="00CF62EC"/>
    <w:rsid w:val="00CF63AA"/>
    <w:rsid w:val="00CF63C3"/>
    <w:rsid w:val="00CF6C9D"/>
    <w:rsid w:val="00CF7318"/>
    <w:rsid w:val="00CF79C1"/>
    <w:rsid w:val="00CF7AA0"/>
    <w:rsid w:val="00D00245"/>
    <w:rsid w:val="00D00C73"/>
    <w:rsid w:val="00D010CD"/>
    <w:rsid w:val="00D0119F"/>
    <w:rsid w:val="00D017A9"/>
    <w:rsid w:val="00D0349C"/>
    <w:rsid w:val="00D04665"/>
    <w:rsid w:val="00D04C7F"/>
    <w:rsid w:val="00D05EF9"/>
    <w:rsid w:val="00D0625F"/>
    <w:rsid w:val="00D06B7B"/>
    <w:rsid w:val="00D074DC"/>
    <w:rsid w:val="00D07833"/>
    <w:rsid w:val="00D078A4"/>
    <w:rsid w:val="00D104FF"/>
    <w:rsid w:val="00D1067A"/>
    <w:rsid w:val="00D122D7"/>
    <w:rsid w:val="00D1238B"/>
    <w:rsid w:val="00D13007"/>
    <w:rsid w:val="00D1351A"/>
    <w:rsid w:val="00D139B8"/>
    <w:rsid w:val="00D13A92"/>
    <w:rsid w:val="00D13D72"/>
    <w:rsid w:val="00D13EB3"/>
    <w:rsid w:val="00D14063"/>
    <w:rsid w:val="00D14879"/>
    <w:rsid w:val="00D14A90"/>
    <w:rsid w:val="00D15014"/>
    <w:rsid w:val="00D151F3"/>
    <w:rsid w:val="00D15EF6"/>
    <w:rsid w:val="00D1707F"/>
    <w:rsid w:val="00D170F0"/>
    <w:rsid w:val="00D172AE"/>
    <w:rsid w:val="00D17859"/>
    <w:rsid w:val="00D17B0F"/>
    <w:rsid w:val="00D17F6E"/>
    <w:rsid w:val="00D2118E"/>
    <w:rsid w:val="00D21AF2"/>
    <w:rsid w:val="00D21FBE"/>
    <w:rsid w:val="00D226A1"/>
    <w:rsid w:val="00D22BC7"/>
    <w:rsid w:val="00D2335B"/>
    <w:rsid w:val="00D23A1E"/>
    <w:rsid w:val="00D2422C"/>
    <w:rsid w:val="00D24A01"/>
    <w:rsid w:val="00D24A09"/>
    <w:rsid w:val="00D253F0"/>
    <w:rsid w:val="00D257F1"/>
    <w:rsid w:val="00D25A60"/>
    <w:rsid w:val="00D26453"/>
    <w:rsid w:val="00D270AF"/>
    <w:rsid w:val="00D27216"/>
    <w:rsid w:val="00D274A6"/>
    <w:rsid w:val="00D27C6C"/>
    <w:rsid w:val="00D27D23"/>
    <w:rsid w:val="00D30502"/>
    <w:rsid w:val="00D30583"/>
    <w:rsid w:val="00D30B98"/>
    <w:rsid w:val="00D31543"/>
    <w:rsid w:val="00D32050"/>
    <w:rsid w:val="00D32100"/>
    <w:rsid w:val="00D326B3"/>
    <w:rsid w:val="00D32EB5"/>
    <w:rsid w:val="00D33132"/>
    <w:rsid w:val="00D3326D"/>
    <w:rsid w:val="00D3351E"/>
    <w:rsid w:val="00D33AFE"/>
    <w:rsid w:val="00D33D9F"/>
    <w:rsid w:val="00D3459C"/>
    <w:rsid w:val="00D34A2F"/>
    <w:rsid w:val="00D34BBB"/>
    <w:rsid w:val="00D3526F"/>
    <w:rsid w:val="00D35477"/>
    <w:rsid w:val="00D354F7"/>
    <w:rsid w:val="00D35553"/>
    <w:rsid w:val="00D36565"/>
    <w:rsid w:val="00D36D6E"/>
    <w:rsid w:val="00D370A1"/>
    <w:rsid w:val="00D371A3"/>
    <w:rsid w:val="00D379C6"/>
    <w:rsid w:val="00D4177E"/>
    <w:rsid w:val="00D4191D"/>
    <w:rsid w:val="00D42A56"/>
    <w:rsid w:val="00D4357B"/>
    <w:rsid w:val="00D44A0F"/>
    <w:rsid w:val="00D44D68"/>
    <w:rsid w:val="00D44FAA"/>
    <w:rsid w:val="00D45027"/>
    <w:rsid w:val="00D45C12"/>
    <w:rsid w:val="00D45DBB"/>
    <w:rsid w:val="00D462B3"/>
    <w:rsid w:val="00D4637C"/>
    <w:rsid w:val="00D46AD2"/>
    <w:rsid w:val="00D46EEA"/>
    <w:rsid w:val="00D478EF"/>
    <w:rsid w:val="00D47A58"/>
    <w:rsid w:val="00D47CE6"/>
    <w:rsid w:val="00D50736"/>
    <w:rsid w:val="00D50B91"/>
    <w:rsid w:val="00D5101B"/>
    <w:rsid w:val="00D51F7E"/>
    <w:rsid w:val="00D52628"/>
    <w:rsid w:val="00D5274B"/>
    <w:rsid w:val="00D527A3"/>
    <w:rsid w:val="00D527F9"/>
    <w:rsid w:val="00D52D9C"/>
    <w:rsid w:val="00D52E28"/>
    <w:rsid w:val="00D5321C"/>
    <w:rsid w:val="00D53D6B"/>
    <w:rsid w:val="00D53EB8"/>
    <w:rsid w:val="00D54183"/>
    <w:rsid w:val="00D54752"/>
    <w:rsid w:val="00D54B75"/>
    <w:rsid w:val="00D54D16"/>
    <w:rsid w:val="00D55C66"/>
    <w:rsid w:val="00D5653F"/>
    <w:rsid w:val="00D567C9"/>
    <w:rsid w:val="00D57C77"/>
    <w:rsid w:val="00D60715"/>
    <w:rsid w:val="00D60983"/>
    <w:rsid w:val="00D61AF6"/>
    <w:rsid w:val="00D64BA2"/>
    <w:rsid w:val="00D64C36"/>
    <w:rsid w:val="00D65939"/>
    <w:rsid w:val="00D65C7D"/>
    <w:rsid w:val="00D65EAF"/>
    <w:rsid w:val="00D670DA"/>
    <w:rsid w:val="00D673AE"/>
    <w:rsid w:val="00D6797D"/>
    <w:rsid w:val="00D701D4"/>
    <w:rsid w:val="00D70402"/>
    <w:rsid w:val="00D70465"/>
    <w:rsid w:val="00D7053D"/>
    <w:rsid w:val="00D71C4E"/>
    <w:rsid w:val="00D7268C"/>
    <w:rsid w:val="00D72BF8"/>
    <w:rsid w:val="00D7385F"/>
    <w:rsid w:val="00D74E0E"/>
    <w:rsid w:val="00D7501A"/>
    <w:rsid w:val="00D75477"/>
    <w:rsid w:val="00D76B38"/>
    <w:rsid w:val="00D76F1B"/>
    <w:rsid w:val="00D772A8"/>
    <w:rsid w:val="00D779CD"/>
    <w:rsid w:val="00D77F02"/>
    <w:rsid w:val="00D80AB7"/>
    <w:rsid w:val="00D80C5C"/>
    <w:rsid w:val="00D81758"/>
    <w:rsid w:val="00D81822"/>
    <w:rsid w:val="00D819ED"/>
    <w:rsid w:val="00D82412"/>
    <w:rsid w:val="00D833DD"/>
    <w:rsid w:val="00D83A37"/>
    <w:rsid w:val="00D83BDD"/>
    <w:rsid w:val="00D8432A"/>
    <w:rsid w:val="00D846D5"/>
    <w:rsid w:val="00D84F66"/>
    <w:rsid w:val="00D85AC9"/>
    <w:rsid w:val="00D85E27"/>
    <w:rsid w:val="00D86293"/>
    <w:rsid w:val="00D8688F"/>
    <w:rsid w:val="00D86AC4"/>
    <w:rsid w:val="00D87261"/>
    <w:rsid w:val="00D8787E"/>
    <w:rsid w:val="00D87CA9"/>
    <w:rsid w:val="00D90BD9"/>
    <w:rsid w:val="00D912B1"/>
    <w:rsid w:val="00D914B2"/>
    <w:rsid w:val="00D91957"/>
    <w:rsid w:val="00D920C3"/>
    <w:rsid w:val="00D922D9"/>
    <w:rsid w:val="00D94282"/>
    <w:rsid w:val="00D942FA"/>
    <w:rsid w:val="00D94423"/>
    <w:rsid w:val="00D94D1F"/>
    <w:rsid w:val="00D94F5B"/>
    <w:rsid w:val="00D95080"/>
    <w:rsid w:val="00D96154"/>
    <w:rsid w:val="00D96541"/>
    <w:rsid w:val="00D969E6"/>
    <w:rsid w:val="00D96A40"/>
    <w:rsid w:val="00D97015"/>
    <w:rsid w:val="00D9708C"/>
    <w:rsid w:val="00D97EAA"/>
    <w:rsid w:val="00DA0D30"/>
    <w:rsid w:val="00DA14F1"/>
    <w:rsid w:val="00DA1A6C"/>
    <w:rsid w:val="00DA20D5"/>
    <w:rsid w:val="00DA23F9"/>
    <w:rsid w:val="00DA256B"/>
    <w:rsid w:val="00DA25B7"/>
    <w:rsid w:val="00DA2C12"/>
    <w:rsid w:val="00DA3447"/>
    <w:rsid w:val="00DA3488"/>
    <w:rsid w:val="00DA35AD"/>
    <w:rsid w:val="00DA387D"/>
    <w:rsid w:val="00DA3C44"/>
    <w:rsid w:val="00DA3EB0"/>
    <w:rsid w:val="00DA3FBF"/>
    <w:rsid w:val="00DA4323"/>
    <w:rsid w:val="00DA4D4E"/>
    <w:rsid w:val="00DA5345"/>
    <w:rsid w:val="00DA5815"/>
    <w:rsid w:val="00DA59CE"/>
    <w:rsid w:val="00DA5EA5"/>
    <w:rsid w:val="00DA6220"/>
    <w:rsid w:val="00DA62A0"/>
    <w:rsid w:val="00DA64EF"/>
    <w:rsid w:val="00DA6EB3"/>
    <w:rsid w:val="00DA752A"/>
    <w:rsid w:val="00DB053E"/>
    <w:rsid w:val="00DB0633"/>
    <w:rsid w:val="00DB093C"/>
    <w:rsid w:val="00DB13AE"/>
    <w:rsid w:val="00DB1AFF"/>
    <w:rsid w:val="00DB2592"/>
    <w:rsid w:val="00DB292C"/>
    <w:rsid w:val="00DB38ED"/>
    <w:rsid w:val="00DB3D7B"/>
    <w:rsid w:val="00DB4A41"/>
    <w:rsid w:val="00DB4C3C"/>
    <w:rsid w:val="00DB516E"/>
    <w:rsid w:val="00DB565A"/>
    <w:rsid w:val="00DB5703"/>
    <w:rsid w:val="00DB592B"/>
    <w:rsid w:val="00DB5BAD"/>
    <w:rsid w:val="00DB66C5"/>
    <w:rsid w:val="00DB6757"/>
    <w:rsid w:val="00DB7686"/>
    <w:rsid w:val="00DB7AC8"/>
    <w:rsid w:val="00DB7E42"/>
    <w:rsid w:val="00DC0404"/>
    <w:rsid w:val="00DC05D5"/>
    <w:rsid w:val="00DC0A35"/>
    <w:rsid w:val="00DC0F4F"/>
    <w:rsid w:val="00DC101B"/>
    <w:rsid w:val="00DC1A26"/>
    <w:rsid w:val="00DC1AF1"/>
    <w:rsid w:val="00DC212C"/>
    <w:rsid w:val="00DC2A37"/>
    <w:rsid w:val="00DC2BA1"/>
    <w:rsid w:val="00DC2DBF"/>
    <w:rsid w:val="00DC339D"/>
    <w:rsid w:val="00DC3D2F"/>
    <w:rsid w:val="00DC43BC"/>
    <w:rsid w:val="00DC4577"/>
    <w:rsid w:val="00DC481D"/>
    <w:rsid w:val="00DC4F49"/>
    <w:rsid w:val="00DC5B81"/>
    <w:rsid w:val="00DC66CD"/>
    <w:rsid w:val="00DC6850"/>
    <w:rsid w:val="00DC6C32"/>
    <w:rsid w:val="00DC6EAE"/>
    <w:rsid w:val="00DC7F0C"/>
    <w:rsid w:val="00DD001B"/>
    <w:rsid w:val="00DD003F"/>
    <w:rsid w:val="00DD0160"/>
    <w:rsid w:val="00DD0E5F"/>
    <w:rsid w:val="00DD1496"/>
    <w:rsid w:val="00DD219A"/>
    <w:rsid w:val="00DD232F"/>
    <w:rsid w:val="00DD26B1"/>
    <w:rsid w:val="00DD2D0A"/>
    <w:rsid w:val="00DD2D13"/>
    <w:rsid w:val="00DD2E42"/>
    <w:rsid w:val="00DD2F84"/>
    <w:rsid w:val="00DD44FB"/>
    <w:rsid w:val="00DD4878"/>
    <w:rsid w:val="00DD48E3"/>
    <w:rsid w:val="00DD4C91"/>
    <w:rsid w:val="00DD57DC"/>
    <w:rsid w:val="00DD58BE"/>
    <w:rsid w:val="00DD5A84"/>
    <w:rsid w:val="00DD5F73"/>
    <w:rsid w:val="00DD5F92"/>
    <w:rsid w:val="00DD66F2"/>
    <w:rsid w:val="00DD698D"/>
    <w:rsid w:val="00DD701B"/>
    <w:rsid w:val="00DD7810"/>
    <w:rsid w:val="00DD7A68"/>
    <w:rsid w:val="00DD7EE6"/>
    <w:rsid w:val="00DD7F62"/>
    <w:rsid w:val="00DE0277"/>
    <w:rsid w:val="00DE038B"/>
    <w:rsid w:val="00DE03C3"/>
    <w:rsid w:val="00DE0894"/>
    <w:rsid w:val="00DE0FE1"/>
    <w:rsid w:val="00DE1E3E"/>
    <w:rsid w:val="00DE2737"/>
    <w:rsid w:val="00DE279D"/>
    <w:rsid w:val="00DE3F0E"/>
    <w:rsid w:val="00DE4740"/>
    <w:rsid w:val="00DE6321"/>
    <w:rsid w:val="00DE65B1"/>
    <w:rsid w:val="00DE6E5E"/>
    <w:rsid w:val="00DE7753"/>
    <w:rsid w:val="00DE7DDA"/>
    <w:rsid w:val="00DF069A"/>
    <w:rsid w:val="00DF0827"/>
    <w:rsid w:val="00DF0AD7"/>
    <w:rsid w:val="00DF13DE"/>
    <w:rsid w:val="00DF1E45"/>
    <w:rsid w:val="00DF1F81"/>
    <w:rsid w:val="00DF2350"/>
    <w:rsid w:val="00DF2A09"/>
    <w:rsid w:val="00DF2B84"/>
    <w:rsid w:val="00DF3006"/>
    <w:rsid w:val="00DF3EA8"/>
    <w:rsid w:val="00DF4765"/>
    <w:rsid w:val="00DF4ACB"/>
    <w:rsid w:val="00DF4EB4"/>
    <w:rsid w:val="00DF5576"/>
    <w:rsid w:val="00DF586A"/>
    <w:rsid w:val="00DF5E13"/>
    <w:rsid w:val="00DF72CA"/>
    <w:rsid w:val="00DF7D31"/>
    <w:rsid w:val="00E0044E"/>
    <w:rsid w:val="00E00A4C"/>
    <w:rsid w:val="00E00B77"/>
    <w:rsid w:val="00E00B84"/>
    <w:rsid w:val="00E01921"/>
    <w:rsid w:val="00E01DCA"/>
    <w:rsid w:val="00E024DC"/>
    <w:rsid w:val="00E02D40"/>
    <w:rsid w:val="00E03239"/>
    <w:rsid w:val="00E03716"/>
    <w:rsid w:val="00E039EA"/>
    <w:rsid w:val="00E04889"/>
    <w:rsid w:val="00E04A2C"/>
    <w:rsid w:val="00E04B9C"/>
    <w:rsid w:val="00E04EAC"/>
    <w:rsid w:val="00E06685"/>
    <w:rsid w:val="00E06725"/>
    <w:rsid w:val="00E0685D"/>
    <w:rsid w:val="00E06BF3"/>
    <w:rsid w:val="00E06CAF"/>
    <w:rsid w:val="00E06D7A"/>
    <w:rsid w:val="00E06D86"/>
    <w:rsid w:val="00E07703"/>
    <w:rsid w:val="00E07DD9"/>
    <w:rsid w:val="00E07F35"/>
    <w:rsid w:val="00E10407"/>
    <w:rsid w:val="00E10CF8"/>
    <w:rsid w:val="00E10F28"/>
    <w:rsid w:val="00E11B51"/>
    <w:rsid w:val="00E11C9E"/>
    <w:rsid w:val="00E1244D"/>
    <w:rsid w:val="00E12988"/>
    <w:rsid w:val="00E12EDE"/>
    <w:rsid w:val="00E1305D"/>
    <w:rsid w:val="00E13227"/>
    <w:rsid w:val="00E135A0"/>
    <w:rsid w:val="00E14153"/>
    <w:rsid w:val="00E14EF0"/>
    <w:rsid w:val="00E1588B"/>
    <w:rsid w:val="00E15977"/>
    <w:rsid w:val="00E15E29"/>
    <w:rsid w:val="00E161EA"/>
    <w:rsid w:val="00E1635C"/>
    <w:rsid w:val="00E164B1"/>
    <w:rsid w:val="00E16730"/>
    <w:rsid w:val="00E172B8"/>
    <w:rsid w:val="00E177F1"/>
    <w:rsid w:val="00E1784D"/>
    <w:rsid w:val="00E200FF"/>
    <w:rsid w:val="00E203C6"/>
    <w:rsid w:val="00E2072F"/>
    <w:rsid w:val="00E21458"/>
    <w:rsid w:val="00E2182D"/>
    <w:rsid w:val="00E229B2"/>
    <w:rsid w:val="00E231ED"/>
    <w:rsid w:val="00E234B6"/>
    <w:rsid w:val="00E23638"/>
    <w:rsid w:val="00E2378E"/>
    <w:rsid w:val="00E2457A"/>
    <w:rsid w:val="00E2565F"/>
    <w:rsid w:val="00E25C0E"/>
    <w:rsid w:val="00E25EB7"/>
    <w:rsid w:val="00E273A6"/>
    <w:rsid w:val="00E279A0"/>
    <w:rsid w:val="00E27DE2"/>
    <w:rsid w:val="00E30934"/>
    <w:rsid w:val="00E30BF2"/>
    <w:rsid w:val="00E31343"/>
    <w:rsid w:val="00E32087"/>
    <w:rsid w:val="00E327EE"/>
    <w:rsid w:val="00E32B08"/>
    <w:rsid w:val="00E32F85"/>
    <w:rsid w:val="00E335C6"/>
    <w:rsid w:val="00E33AB6"/>
    <w:rsid w:val="00E33FFB"/>
    <w:rsid w:val="00E3417B"/>
    <w:rsid w:val="00E346DD"/>
    <w:rsid w:val="00E34B51"/>
    <w:rsid w:val="00E34C0F"/>
    <w:rsid w:val="00E34D04"/>
    <w:rsid w:val="00E34EF4"/>
    <w:rsid w:val="00E35653"/>
    <w:rsid w:val="00E35CFE"/>
    <w:rsid w:val="00E36102"/>
    <w:rsid w:val="00E36364"/>
    <w:rsid w:val="00E3676B"/>
    <w:rsid w:val="00E36E7F"/>
    <w:rsid w:val="00E37953"/>
    <w:rsid w:val="00E40254"/>
    <w:rsid w:val="00E403E5"/>
    <w:rsid w:val="00E40A87"/>
    <w:rsid w:val="00E40E58"/>
    <w:rsid w:val="00E41086"/>
    <w:rsid w:val="00E41220"/>
    <w:rsid w:val="00E41B3B"/>
    <w:rsid w:val="00E42563"/>
    <w:rsid w:val="00E444BA"/>
    <w:rsid w:val="00E44DBB"/>
    <w:rsid w:val="00E4511E"/>
    <w:rsid w:val="00E45378"/>
    <w:rsid w:val="00E458EF"/>
    <w:rsid w:val="00E459A4"/>
    <w:rsid w:val="00E45D58"/>
    <w:rsid w:val="00E45FF5"/>
    <w:rsid w:val="00E46557"/>
    <w:rsid w:val="00E465E6"/>
    <w:rsid w:val="00E46A99"/>
    <w:rsid w:val="00E47237"/>
    <w:rsid w:val="00E4780E"/>
    <w:rsid w:val="00E47D3C"/>
    <w:rsid w:val="00E5047E"/>
    <w:rsid w:val="00E508D6"/>
    <w:rsid w:val="00E512BC"/>
    <w:rsid w:val="00E5136A"/>
    <w:rsid w:val="00E51D72"/>
    <w:rsid w:val="00E5367D"/>
    <w:rsid w:val="00E552E0"/>
    <w:rsid w:val="00E553E6"/>
    <w:rsid w:val="00E55C2B"/>
    <w:rsid w:val="00E55E9D"/>
    <w:rsid w:val="00E56574"/>
    <w:rsid w:val="00E565A6"/>
    <w:rsid w:val="00E565B1"/>
    <w:rsid w:val="00E56D45"/>
    <w:rsid w:val="00E576E7"/>
    <w:rsid w:val="00E57751"/>
    <w:rsid w:val="00E57A05"/>
    <w:rsid w:val="00E57B2A"/>
    <w:rsid w:val="00E57C2E"/>
    <w:rsid w:val="00E57EBE"/>
    <w:rsid w:val="00E57F00"/>
    <w:rsid w:val="00E6080D"/>
    <w:rsid w:val="00E609CE"/>
    <w:rsid w:val="00E60F73"/>
    <w:rsid w:val="00E610CB"/>
    <w:rsid w:val="00E620CC"/>
    <w:rsid w:val="00E62143"/>
    <w:rsid w:val="00E62963"/>
    <w:rsid w:val="00E62F80"/>
    <w:rsid w:val="00E631C3"/>
    <w:rsid w:val="00E63A7E"/>
    <w:rsid w:val="00E64188"/>
    <w:rsid w:val="00E643C8"/>
    <w:rsid w:val="00E64529"/>
    <w:rsid w:val="00E6452C"/>
    <w:rsid w:val="00E64CEF"/>
    <w:rsid w:val="00E6613A"/>
    <w:rsid w:val="00E67025"/>
    <w:rsid w:val="00E671AA"/>
    <w:rsid w:val="00E6724A"/>
    <w:rsid w:val="00E67446"/>
    <w:rsid w:val="00E67700"/>
    <w:rsid w:val="00E67802"/>
    <w:rsid w:val="00E679EA"/>
    <w:rsid w:val="00E67CE5"/>
    <w:rsid w:val="00E707CB"/>
    <w:rsid w:val="00E70D7D"/>
    <w:rsid w:val="00E713F6"/>
    <w:rsid w:val="00E717C2"/>
    <w:rsid w:val="00E71A27"/>
    <w:rsid w:val="00E72432"/>
    <w:rsid w:val="00E72636"/>
    <w:rsid w:val="00E73C4F"/>
    <w:rsid w:val="00E74241"/>
    <w:rsid w:val="00E74615"/>
    <w:rsid w:val="00E74A7F"/>
    <w:rsid w:val="00E74DF9"/>
    <w:rsid w:val="00E7516B"/>
    <w:rsid w:val="00E7583C"/>
    <w:rsid w:val="00E75D4A"/>
    <w:rsid w:val="00E75E03"/>
    <w:rsid w:val="00E76A7F"/>
    <w:rsid w:val="00E76FEE"/>
    <w:rsid w:val="00E7796C"/>
    <w:rsid w:val="00E8008C"/>
    <w:rsid w:val="00E8077D"/>
    <w:rsid w:val="00E807D4"/>
    <w:rsid w:val="00E80A43"/>
    <w:rsid w:val="00E80C28"/>
    <w:rsid w:val="00E80DA2"/>
    <w:rsid w:val="00E80E7C"/>
    <w:rsid w:val="00E8190A"/>
    <w:rsid w:val="00E827BC"/>
    <w:rsid w:val="00E82E60"/>
    <w:rsid w:val="00E832E7"/>
    <w:rsid w:val="00E839C0"/>
    <w:rsid w:val="00E84423"/>
    <w:rsid w:val="00E84501"/>
    <w:rsid w:val="00E84FE9"/>
    <w:rsid w:val="00E850B8"/>
    <w:rsid w:val="00E85892"/>
    <w:rsid w:val="00E85A60"/>
    <w:rsid w:val="00E85A6E"/>
    <w:rsid w:val="00E86362"/>
    <w:rsid w:val="00E86A67"/>
    <w:rsid w:val="00E86F33"/>
    <w:rsid w:val="00E86F84"/>
    <w:rsid w:val="00E872D2"/>
    <w:rsid w:val="00E87BD1"/>
    <w:rsid w:val="00E9015E"/>
    <w:rsid w:val="00E9033F"/>
    <w:rsid w:val="00E907B2"/>
    <w:rsid w:val="00E912CA"/>
    <w:rsid w:val="00E9200C"/>
    <w:rsid w:val="00E92288"/>
    <w:rsid w:val="00E9244A"/>
    <w:rsid w:val="00E93271"/>
    <w:rsid w:val="00E93758"/>
    <w:rsid w:val="00E9377D"/>
    <w:rsid w:val="00E93CC0"/>
    <w:rsid w:val="00E93DAA"/>
    <w:rsid w:val="00E946C8"/>
    <w:rsid w:val="00E957D1"/>
    <w:rsid w:val="00E95E06"/>
    <w:rsid w:val="00E97B82"/>
    <w:rsid w:val="00E97E82"/>
    <w:rsid w:val="00E97EE1"/>
    <w:rsid w:val="00E97F30"/>
    <w:rsid w:val="00EA0511"/>
    <w:rsid w:val="00EA0A04"/>
    <w:rsid w:val="00EA0E68"/>
    <w:rsid w:val="00EA1574"/>
    <w:rsid w:val="00EA16C0"/>
    <w:rsid w:val="00EA1B5F"/>
    <w:rsid w:val="00EA26BB"/>
    <w:rsid w:val="00EA2721"/>
    <w:rsid w:val="00EA2E0C"/>
    <w:rsid w:val="00EA2E3D"/>
    <w:rsid w:val="00EA3938"/>
    <w:rsid w:val="00EA3F31"/>
    <w:rsid w:val="00EA486E"/>
    <w:rsid w:val="00EA4E0E"/>
    <w:rsid w:val="00EA5186"/>
    <w:rsid w:val="00EA5227"/>
    <w:rsid w:val="00EA5FDD"/>
    <w:rsid w:val="00EA6369"/>
    <w:rsid w:val="00EA6EF4"/>
    <w:rsid w:val="00EA77C9"/>
    <w:rsid w:val="00EA7B54"/>
    <w:rsid w:val="00EA7CFA"/>
    <w:rsid w:val="00EB0522"/>
    <w:rsid w:val="00EB0B6B"/>
    <w:rsid w:val="00EB11CB"/>
    <w:rsid w:val="00EB1722"/>
    <w:rsid w:val="00EB192E"/>
    <w:rsid w:val="00EB2442"/>
    <w:rsid w:val="00EB24DE"/>
    <w:rsid w:val="00EB2C0E"/>
    <w:rsid w:val="00EB325A"/>
    <w:rsid w:val="00EB3BA0"/>
    <w:rsid w:val="00EB4B23"/>
    <w:rsid w:val="00EB4D56"/>
    <w:rsid w:val="00EB5121"/>
    <w:rsid w:val="00EB52AB"/>
    <w:rsid w:val="00EB53BD"/>
    <w:rsid w:val="00EB550E"/>
    <w:rsid w:val="00EB56A8"/>
    <w:rsid w:val="00EB5B27"/>
    <w:rsid w:val="00EB6333"/>
    <w:rsid w:val="00EB64E2"/>
    <w:rsid w:val="00EB6BD9"/>
    <w:rsid w:val="00EC0124"/>
    <w:rsid w:val="00EC0446"/>
    <w:rsid w:val="00EC12C7"/>
    <w:rsid w:val="00EC1585"/>
    <w:rsid w:val="00EC1E4E"/>
    <w:rsid w:val="00EC236E"/>
    <w:rsid w:val="00EC26D6"/>
    <w:rsid w:val="00EC2F06"/>
    <w:rsid w:val="00EC2F1E"/>
    <w:rsid w:val="00EC31DD"/>
    <w:rsid w:val="00EC347E"/>
    <w:rsid w:val="00EC360A"/>
    <w:rsid w:val="00EC3714"/>
    <w:rsid w:val="00EC397D"/>
    <w:rsid w:val="00EC3AE9"/>
    <w:rsid w:val="00EC3E68"/>
    <w:rsid w:val="00EC41F7"/>
    <w:rsid w:val="00EC4640"/>
    <w:rsid w:val="00EC4847"/>
    <w:rsid w:val="00EC4F1E"/>
    <w:rsid w:val="00EC5CBA"/>
    <w:rsid w:val="00EC6BF3"/>
    <w:rsid w:val="00EC71DD"/>
    <w:rsid w:val="00ED0822"/>
    <w:rsid w:val="00ED0D6E"/>
    <w:rsid w:val="00ED2037"/>
    <w:rsid w:val="00ED2D0D"/>
    <w:rsid w:val="00ED2D1B"/>
    <w:rsid w:val="00ED32FD"/>
    <w:rsid w:val="00ED47D6"/>
    <w:rsid w:val="00ED5638"/>
    <w:rsid w:val="00ED67FC"/>
    <w:rsid w:val="00ED6D61"/>
    <w:rsid w:val="00ED6EC9"/>
    <w:rsid w:val="00ED6F30"/>
    <w:rsid w:val="00ED789A"/>
    <w:rsid w:val="00EE04AC"/>
    <w:rsid w:val="00EE07D8"/>
    <w:rsid w:val="00EE08D0"/>
    <w:rsid w:val="00EE107A"/>
    <w:rsid w:val="00EE1309"/>
    <w:rsid w:val="00EE13D3"/>
    <w:rsid w:val="00EE173D"/>
    <w:rsid w:val="00EE1881"/>
    <w:rsid w:val="00EE1E73"/>
    <w:rsid w:val="00EE1F6C"/>
    <w:rsid w:val="00EE2897"/>
    <w:rsid w:val="00EE2C05"/>
    <w:rsid w:val="00EE2F4C"/>
    <w:rsid w:val="00EE2F96"/>
    <w:rsid w:val="00EE3032"/>
    <w:rsid w:val="00EE3B3B"/>
    <w:rsid w:val="00EE45AA"/>
    <w:rsid w:val="00EE4634"/>
    <w:rsid w:val="00EE49C0"/>
    <w:rsid w:val="00EE5A93"/>
    <w:rsid w:val="00EE6842"/>
    <w:rsid w:val="00EE7848"/>
    <w:rsid w:val="00EE7EEB"/>
    <w:rsid w:val="00EF02C8"/>
    <w:rsid w:val="00EF04F2"/>
    <w:rsid w:val="00EF1389"/>
    <w:rsid w:val="00EF2036"/>
    <w:rsid w:val="00EF2570"/>
    <w:rsid w:val="00EF28B1"/>
    <w:rsid w:val="00EF2B39"/>
    <w:rsid w:val="00EF2E2D"/>
    <w:rsid w:val="00EF2E86"/>
    <w:rsid w:val="00EF3C33"/>
    <w:rsid w:val="00EF444F"/>
    <w:rsid w:val="00EF454D"/>
    <w:rsid w:val="00EF4811"/>
    <w:rsid w:val="00EF4836"/>
    <w:rsid w:val="00EF4CAA"/>
    <w:rsid w:val="00EF5723"/>
    <w:rsid w:val="00EF580C"/>
    <w:rsid w:val="00EF5B6C"/>
    <w:rsid w:val="00EF5E9F"/>
    <w:rsid w:val="00EF6E42"/>
    <w:rsid w:val="00EF72F1"/>
    <w:rsid w:val="00EF7672"/>
    <w:rsid w:val="00EF7ABA"/>
    <w:rsid w:val="00F0019C"/>
    <w:rsid w:val="00F00C6C"/>
    <w:rsid w:val="00F01D9F"/>
    <w:rsid w:val="00F02394"/>
    <w:rsid w:val="00F0330C"/>
    <w:rsid w:val="00F0438A"/>
    <w:rsid w:val="00F04CAE"/>
    <w:rsid w:val="00F05137"/>
    <w:rsid w:val="00F067E8"/>
    <w:rsid w:val="00F0715C"/>
    <w:rsid w:val="00F07611"/>
    <w:rsid w:val="00F07724"/>
    <w:rsid w:val="00F077B2"/>
    <w:rsid w:val="00F0782B"/>
    <w:rsid w:val="00F07D96"/>
    <w:rsid w:val="00F07ECC"/>
    <w:rsid w:val="00F10D2B"/>
    <w:rsid w:val="00F11747"/>
    <w:rsid w:val="00F12228"/>
    <w:rsid w:val="00F12479"/>
    <w:rsid w:val="00F12865"/>
    <w:rsid w:val="00F12A42"/>
    <w:rsid w:val="00F12F79"/>
    <w:rsid w:val="00F13380"/>
    <w:rsid w:val="00F13AC2"/>
    <w:rsid w:val="00F144A8"/>
    <w:rsid w:val="00F147FB"/>
    <w:rsid w:val="00F14965"/>
    <w:rsid w:val="00F15282"/>
    <w:rsid w:val="00F153F6"/>
    <w:rsid w:val="00F15CA7"/>
    <w:rsid w:val="00F15E0A"/>
    <w:rsid w:val="00F16316"/>
    <w:rsid w:val="00F1668E"/>
    <w:rsid w:val="00F1671E"/>
    <w:rsid w:val="00F16A39"/>
    <w:rsid w:val="00F16DB9"/>
    <w:rsid w:val="00F17562"/>
    <w:rsid w:val="00F2050F"/>
    <w:rsid w:val="00F2070C"/>
    <w:rsid w:val="00F20B5C"/>
    <w:rsid w:val="00F20E94"/>
    <w:rsid w:val="00F218F1"/>
    <w:rsid w:val="00F21E29"/>
    <w:rsid w:val="00F2261D"/>
    <w:rsid w:val="00F2342B"/>
    <w:rsid w:val="00F238D1"/>
    <w:rsid w:val="00F2499E"/>
    <w:rsid w:val="00F24B83"/>
    <w:rsid w:val="00F24C46"/>
    <w:rsid w:val="00F24D9B"/>
    <w:rsid w:val="00F24FC1"/>
    <w:rsid w:val="00F25470"/>
    <w:rsid w:val="00F25A40"/>
    <w:rsid w:val="00F26414"/>
    <w:rsid w:val="00F26991"/>
    <w:rsid w:val="00F26998"/>
    <w:rsid w:val="00F26D19"/>
    <w:rsid w:val="00F26F5A"/>
    <w:rsid w:val="00F27276"/>
    <w:rsid w:val="00F273E0"/>
    <w:rsid w:val="00F274AD"/>
    <w:rsid w:val="00F27A7F"/>
    <w:rsid w:val="00F27D91"/>
    <w:rsid w:val="00F30004"/>
    <w:rsid w:val="00F30039"/>
    <w:rsid w:val="00F30A14"/>
    <w:rsid w:val="00F30EEA"/>
    <w:rsid w:val="00F30FAF"/>
    <w:rsid w:val="00F30FC6"/>
    <w:rsid w:val="00F32CE3"/>
    <w:rsid w:val="00F32F58"/>
    <w:rsid w:val="00F33646"/>
    <w:rsid w:val="00F33745"/>
    <w:rsid w:val="00F34874"/>
    <w:rsid w:val="00F34B4B"/>
    <w:rsid w:val="00F34CEF"/>
    <w:rsid w:val="00F34D43"/>
    <w:rsid w:val="00F34E96"/>
    <w:rsid w:val="00F35017"/>
    <w:rsid w:val="00F35262"/>
    <w:rsid w:val="00F35616"/>
    <w:rsid w:val="00F35BCB"/>
    <w:rsid w:val="00F35C0D"/>
    <w:rsid w:val="00F35FD8"/>
    <w:rsid w:val="00F3624F"/>
    <w:rsid w:val="00F369A2"/>
    <w:rsid w:val="00F36A0D"/>
    <w:rsid w:val="00F3700D"/>
    <w:rsid w:val="00F37178"/>
    <w:rsid w:val="00F37928"/>
    <w:rsid w:val="00F37A78"/>
    <w:rsid w:val="00F40C11"/>
    <w:rsid w:val="00F40C8D"/>
    <w:rsid w:val="00F40D4E"/>
    <w:rsid w:val="00F4171B"/>
    <w:rsid w:val="00F41751"/>
    <w:rsid w:val="00F42497"/>
    <w:rsid w:val="00F42569"/>
    <w:rsid w:val="00F426D5"/>
    <w:rsid w:val="00F429B7"/>
    <w:rsid w:val="00F42B6D"/>
    <w:rsid w:val="00F42E96"/>
    <w:rsid w:val="00F436E4"/>
    <w:rsid w:val="00F43824"/>
    <w:rsid w:val="00F44755"/>
    <w:rsid w:val="00F45664"/>
    <w:rsid w:val="00F459EF"/>
    <w:rsid w:val="00F45E94"/>
    <w:rsid w:val="00F46A33"/>
    <w:rsid w:val="00F473FA"/>
    <w:rsid w:val="00F476B8"/>
    <w:rsid w:val="00F47B78"/>
    <w:rsid w:val="00F47F70"/>
    <w:rsid w:val="00F5018F"/>
    <w:rsid w:val="00F50765"/>
    <w:rsid w:val="00F50B0A"/>
    <w:rsid w:val="00F50DD8"/>
    <w:rsid w:val="00F50ECE"/>
    <w:rsid w:val="00F5126E"/>
    <w:rsid w:val="00F5198A"/>
    <w:rsid w:val="00F51AFE"/>
    <w:rsid w:val="00F51C5C"/>
    <w:rsid w:val="00F51DEB"/>
    <w:rsid w:val="00F51FE8"/>
    <w:rsid w:val="00F527D9"/>
    <w:rsid w:val="00F52A8E"/>
    <w:rsid w:val="00F52D92"/>
    <w:rsid w:val="00F52E0C"/>
    <w:rsid w:val="00F52F09"/>
    <w:rsid w:val="00F53902"/>
    <w:rsid w:val="00F539B7"/>
    <w:rsid w:val="00F53D67"/>
    <w:rsid w:val="00F53E64"/>
    <w:rsid w:val="00F54201"/>
    <w:rsid w:val="00F5473B"/>
    <w:rsid w:val="00F54EA0"/>
    <w:rsid w:val="00F55074"/>
    <w:rsid w:val="00F55218"/>
    <w:rsid w:val="00F5534C"/>
    <w:rsid w:val="00F55B31"/>
    <w:rsid w:val="00F55E68"/>
    <w:rsid w:val="00F568C1"/>
    <w:rsid w:val="00F56B69"/>
    <w:rsid w:val="00F56C1C"/>
    <w:rsid w:val="00F56E77"/>
    <w:rsid w:val="00F570AB"/>
    <w:rsid w:val="00F57D2E"/>
    <w:rsid w:val="00F57EA8"/>
    <w:rsid w:val="00F6074A"/>
    <w:rsid w:val="00F609FC"/>
    <w:rsid w:val="00F60CB6"/>
    <w:rsid w:val="00F611A1"/>
    <w:rsid w:val="00F61A4C"/>
    <w:rsid w:val="00F61AEA"/>
    <w:rsid w:val="00F62470"/>
    <w:rsid w:val="00F62695"/>
    <w:rsid w:val="00F62A13"/>
    <w:rsid w:val="00F63219"/>
    <w:rsid w:val="00F636C9"/>
    <w:rsid w:val="00F642F9"/>
    <w:rsid w:val="00F64612"/>
    <w:rsid w:val="00F649DE"/>
    <w:rsid w:val="00F64F67"/>
    <w:rsid w:val="00F64FDB"/>
    <w:rsid w:val="00F6699E"/>
    <w:rsid w:val="00F67041"/>
    <w:rsid w:val="00F71274"/>
    <w:rsid w:val="00F71980"/>
    <w:rsid w:val="00F71A22"/>
    <w:rsid w:val="00F71A8A"/>
    <w:rsid w:val="00F71B99"/>
    <w:rsid w:val="00F71FAF"/>
    <w:rsid w:val="00F72258"/>
    <w:rsid w:val="00F72492"/>
    <w:rsid w:val="00F72681"/>
    <w:rsid w:val="00F729D7"/>
    <w:rsid w:val="00F73F1D"/>
    <w:rsid w:val="00F75EAC"/>
    <w:rsid w:val="00F76C18"/>
    <w:rsid w:val="00F7706D"/>
    <w:rsid w:val="00F774D5"/>
    <w:rsid w:val="00F77514"/>
    <w:rsid w:val="00F811FA"/>
    <w:rsid w:val="00F81229"/>
    <w:rsid w:val="00F8196A"/>
    <w:rsid w:val="00F8196F"/>
    <w:rsid w:val="00F81B87"/>
    <w:rsid w:val="00F81C17"/>
    <w:rsid w:val="00F821CC"/>
    <w:rsid w:val="00F821D1"/>
    <w:rsid w:val="00F82563"/>
    <w:rsid w:val="00F827CE"/>
    <w:rsid w:val="00F83B8D"/>
    <w:rsid w:val="00F8491D"/>
    <w:rsid w:val="00F84F9F"/>
    <w:rsid w:val="00F85400"/>
    <w:rsid w:val="00F855A2"/>
    <w:rsid w:val="00F85771"/>
    <w:rsid w:val="00F859E7"/>
    <w:rsid w:val="00F86091"/>
    <w:rsid w:val="00F86095"/>
    <w:rsid w:val="00F863C2"/>
    <w:rsid w:val="00F863E5"/>
    <w:rsid w:val="00F87630"/>
    <w:rsid w:val="00F90A94"/>
    <w:rsid w:val="00F91569"/>
    <w:rsid w:val="00F9233C"/>
    <w:rsid w:val="00F92B25"/>
    <w:rsid w:val="00F92D2F"/>
    <w:rsid w:val="00F93270"/>
    <w:rsid w:val="00F9421E"/>
    <w:rsid w:val="00F94D79"/>
    <w:rsid w:val="00F94FC4"/>
    <w:rsid w:val="00F94FEB"/>
    <w:rsid w:val="00F9514C"/>
    <w:rsid w:val="00F95A94"/>
    <w:rsid w:val="00F960A5"/>
    <w:rsid w:val="00F9664F"/>
    <w:rsid w:val="00F96717"/>
    <w:rsid w:val="00F9691D"/>
    <w:rsid w:val="00F96958"/>
    <w:rsid w:val="00F9713E"/>
    <w:rsid w:val="00F97149"/>
    <w:rsid w:val="00F9724B"/>
    <w:rsid w:val="00F97897"/>
    <w:rsid w:val="00FA00D8"/>
    <w:rsid w:val="00FA077F"/>
    <w:rsid w:val="00FA084D"/>
    <w:rsid w:val="00FA0E3B"/>
    <w:rsid w:val="00FA1B47"/>
    <w:rsid w:val="00FA1C9A"/>
    <w:rsid w:val="00FA223E"/>
    <w:rsid w:val="00FA28A5"/>
    <w:rsid w:val="00FA2929"/>
    <w:rsid w:val="00FA2A67"/>
    <w:rsid w:val="00FA2B8E"/>
    <w:rsid w:val="00FA2E94"/>
    <w:rsid w:val="00FA2EE2"/>
    <w:rsid w:val="00FA3704"/>
    <w:rsid w:val="00FA3E76"/>
    <w:rsid w:val="00FA3F2A"/>
    <w:rsid w:val="00FA41AD"/>
    <w:rsid w:val="00FA4943"/>
    <w:rsid w:val="00FA502D"/>
    <w:rsid w:val="00FA5274"/>
    <w:rsid w:val="00FA5634"/>
    <w:rsid w:val="00FA5893"/>
    <w:rsid w:val="00FA6E84"/>
    <w:rsid w:val="00FA6FEC"/>
    <w:rsid w:val="00FA706B"/>
    <w:rsid w:val="00FA7B0D"/>
    <w:rsid w:val="00FB00FA"/>
    <w:rsid w:val="00FB1290"/>
    <w:rsid w:val="00FB17E7"/>
    <w:rsid w:val="00FB1927"/>
    <w:rsid w:val="00FB1AF7"/>
    <w:rsid w:val="00FB2401"/>
    <w:rsid w:val="00FB2470"/>
    <w:rsid w:val="00FB2550"/>
    <w:rsid w:val="00FB2BDF"/>
    <w:rsid w:val="00FB2C86"/>
    <w:rsid w:val="00FB2F49"/>
    <w:rsid w:val="00FB3094"/>
    <w:rsid w:val="00FB3387"/>
    <w:rsid w:val="00FB34F5"/>
    <w:rsid w:val="00FB4644"/>
    <w:rsid w:val="00FB48D2"/>
    <w:rsid w:val="00FB4C72"/>
    <w:rsid w:val="00FB4DCA"/>
    <w:rsid w:val="00FB4FED"/>
    <w:rsid w:val="00FB55A6"/>
    <w:rsid w:val="00FB58B8"/>
    <w:rsid w:val="00FB5DE8"/>
    <w:rsid w:val="00FB5E9D"/>
    <w:rsid w:val="00FB70BF"/>
    <w:rsid w:val="00FB7117"/>
    <w:rsid w:val="00FB7E1E"/>
    <w:rsid w:val="00FB7F82"/>
    <w:rsid w:val="00FB7F87"/>
    <w:rsid w:val="00FC04D5"/>
    <w:rsid w:val="00FC13EF"/>
    <w:rsid w:val="00FC18AD"/>
    <w:rsid w:val="00FC2AE9"/>
    <w:rsid w:val="00FC3B76"/>
    <w:rsid w:val="00FC4D5A"/>
    <w:rsid w:val="00FC52D5"/>
    <w:rsid w:val="00FC52E7"/>
    <w:rsid w:val="00FC640A"/>
    <w:rsid w:val="00FC6E06"/>
    <w:rsid w:val="00FC6E7A"/>
    <w:rsid w:val="00FC7275"/>
    <w:rsid w:val="00FC7403"/>
    <w:rsid w:val="00FC763C"/>
    <w:rsid w:val="00FC7669"/>
    <w:rsid w:val="00FC7752"/>
    <w:rsid w:val="00FC7A96"/>
    <w:rsid w:val="00FC7DC6"/>
    <w:rsid w:val="00FC7E1F"/>
    <w:rsid w:val="00FC7F2A"/>
    <w:rsid w:val="00FD01EE"/>
    <w:rsid w:val="00FD0A16"/>
    <w:rsid w:val="00FD1D48"/>
    <w:rsid w:val="00FD21A8"/>
    <w:rsid w:val="00FD2315"/>
    <w:rsid w:val="00FD29EF"/>
    <w:rsid w:val="00FD2CCA"/>
    <w:rsid w:val="00FD35B8"/>
    <w:rsid w:val="00FD3DA9"/>
    <w:rsid w:val="00FD3F66"/>
    <w:rsid w:val="00FD408C"/>
    <w:rsid w:val="00FD4152"/>
    <w:rsid w:val="00FD4B04"/>
    <w:rsid w:val="00FD4C6E"/>
    <w:rsid w:val="00FD51B0"/>
    <w:rsid w:val="00FD5504"/>
    <w:rsid w:val="00FD5CC3"/>
    <w:rsid w:val="00FD774E"/>
    <w:rsid w:val="00FD79CA"/>
    <w:rsid w:val="00FD7A76"/>
    <w:rsid w:val="00FD7DCE"/>
    <w:rsid w:val="00FE0BC7"/>
    <w:rsid w:val="00FE0C8A"/>
    <w:rsid w:val="00FE0F44"/>
    <w:rsid w:val="00FE15C2"/>
    <w:rsid w:val="00FE1B6E"/>
    <w:rsid w:val="00FE1DFC"/>
    <w:rsid w:val="00FE2362"/>
    <w:rsid w:val="00FE2571"/>
    <w:rsid w:val="00FE2652"/>
    <w:rsid w:val="00FE2847"/>
    <w:rsid w:val="00FE297E"/>
    <w:rsid w:val="00FE2B12"/>
    <w:rsid w:val="00FE3752"/>
    <w:rsid w:val="00FE38ED"/>
    <w:rsid w:val="00FE3AA4"/>
    <w:rsid w:val="00FE3BC5"/>
    <w:rsid w:val="00FE5782"/>
    <w:rsid w:val="00FE5F50"/>
    <w:rsid w:val="00FE6123"/>
    <w:rsid w:val="00FE6BDC"/>
    <w:rsid w:val="00FE77A6"/>
    <w:rsid w:val="00FE7953"/>
    <w:rsid w:val="00FE7A57"/>
    <w:rsid w:val="00FE7B56"/>
    <w:rsid w:val="00FE7D2A"/>
    <w:rsid w:val="00FE7EC7"/>
    <w:rsid w:val="00FF0206"/>
    <w:rsid w:val="00FF0629"/>
    <w:rsid w:val="00FF0817"/>
    <w:rsid w:val="00FF0F54"/>
    <w:rsid w:val="00FF1183"/>
    <w:rsid w:val="00FF12CC"/>
    <w:rsid w:val="00FF1609"/>
    <w:rsid w:val="00FF18DB"/>
    <w:rsid w:val="00FF1D9C"/>
    <w:rsid w:val="00FF25E3"/>
    <w:rsid w:val="00FF261C"/>
    <w:rsid w:val="00FF2741"/>
    <w:rsid w:val="00FF3F0F"/>
    <w:rsid w:val="00FF4041"/>
    <w:rsid w:val="00FF439A"/>
    <w:rsid w:val="00FF4415"/>
    <w:rsid w:val="00FF4B30"/>
    <w:rsid w:val="00FF5A2B"/>
    <w:rsid w:val="00FF6166"/>
    <w:rsid w:val="00FF6294"/>
    <w:rsid w:val="00FF6309"/>
    <w:rsid w:val="00FF65D4"/>
    <w:rsid w:val="00FF7305"/>
    <w:rsid w:val="00FF7708"/>
    <w:rsid w:val="00FF776F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1BBF6BF"/>
  <w15:chartTrackingRefBased/>
  <w15:docId w15:val="{AC0E7791-9A25-479E-AC55-703FBC1AC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C523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8C523A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8C52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5082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8C523A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8C523A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8C523A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8C523A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8C523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260C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uiPriority w:val="99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C523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8C52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C523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C523A"/>
    <w:rPr>
      <w:rFonts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8C523A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8C523A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8C523A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1134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752C2"/>
    <w:rPr>
      <w:bCs/>
      <w:i/>
      <w:iCs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8C523A"/>
    <w:rPr>
      <w:rFonts w:ascii="Arial" w:hAnsi="Arial" w:cs="Angsana New"/>
      <w:sz w:val="22"/>
      <w:szCs w:val="22"/>
    </w:rPr>
  </w:style>
  <w:style w:type="paragraph" w:customStyle="1" w:styleId="a4">
    <w:name w:val="?????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8C523A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8C523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C523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8C52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C523A"/>
    <w:pPr>
      <w:spacing w:after="0"/>
    </w:pPr>
  </w:style>
  <w:style w:type="paragraph" w:customStyle="1" w:styleId="acctdividends">
    <w:name w:val="acct dividends"/>
    <w:aliases w:val="a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C523A"/>
    <w:pPr>
      <w:spacing w:after="0"/>
    </w:pPr>
  </w:style>
  <w:style w:type="paragraph" w:customStyle="1" w:styleId="acctindent">
    <w:name w:val="acct indent"/>
    <w:aliases w:val="ai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C523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C523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C52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C52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C52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C523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C523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C523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C523A"/>
    <w:pPr>
      <w:spacing w:after="0"/>
    </w:pPr>
  </w:style>
  <w:style w:type="paragraph" w:customStyle="1" w:styleId="List1a">
    <w:name w:val="List 1a"/>
    <w:aliases w:val="1a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C52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8C523A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C523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C523A"/>
  </w:style>
  <w:style w:type="paragraph" w:customStyle="1" w:styleId="zreportaddinfo">
    <w:name w:val="zreport addinfo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C523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C52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C523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C523A"/>
    <w:rPr>
      <w:b/>
      <w:bCs/>
    </w:rPr>
  </w:style>
  <w:style w:type="paragraph" w:customStyle="1" w:styleId="nineptbodytext">
    <w:name w:val="nine pt body text"/>
    <w:aliases w:val="9bt"/>
    <w:basedOn w:val="nineptnormal"/>
    <w:rsid w:val="008C523A"/>
    <w:pPr>
      <w:spacing w:after="220"/>
    </w:pPr>
  </w:style>
  <w:style w:type="paragraph" w:customStyle="1" w:styleId="nineptnormal">
    <w:name w:val="nine pt normal"/>
    <w:aliases w:val="9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C523A"/>
    <w:pPr>
      <w:jc w:val="center"/>
    </w:pPr>
  </w:style>
  <w:style w:type="paragraph" w:customStyle="1" w:styleId="heading">
    <w:name w:val="heading"/>
    <w:aliases w:val="h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C523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C523A"/>
  </w:style>
  <w:style w:type="paragraph" w:customStyle="1" w:styleId="nineptheadingcentredbold">
    <w:name w:val="nine pt heading centred bold"/>
    <w:aliases w:val="9hc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C52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C523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C523A"/>
    <w:rPr>
      <w:b/>
    </w:rPr>
  </w:style>
  <w:style w:type="paragraph" w:customStyle="1" w:styleId="nineptcolumntab1">
    <w:name w:val="nine pt column tab1"/>
    <w:aliases w:val="a91"/>
    <w:basedOn w:val="nineptnormal"/>
    <w:rsid w:val="008C52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C523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C523A"/>
    <w:pPr>
      <w:jc w:val="center"/>
    </w:pPr>
  </w:style>
  <w:style w:type="paragraph" w:customStyle="1" w:styleId="Normalheading">
    <w:name w:val="Normal heading"/>
    <w:aliases w:val="nh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C523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C52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C523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C52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C52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C52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C52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C523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C523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C523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C52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C523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C52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C523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C52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C523A"/>
    <w:pPr>
      <w:spacing w:after="0"/>
    </w:pPr>
  </w:style>
  <w:style w:type="paragraph" w:customStyle="1" w:styleId="smallreturn">
    <w:name w:val="small return"/>
    <w:aliases w:val="sr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C523A"/>
    <w:pPr>
      <w:spacing w:after="0"/>
    </w:pPr>
  </w:style>
  <w:style w:type="paragraph" w:customStyle="1" w:styleId="headingbolditalic">
    <w:name w:val="heading bold italic"/>
    <w:aliases w:val="hbi"/>
    <w:basedOn w:val="heading"/>
    <w:rsid w:val="008C523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C52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C523A"/>
    <w:pPr>
      <w:spacing w:after="0"/>
    </w:pPr>
  </w:style>
  <w:style w:type="paragraph" w:customStyle="1" w:styleId="blockbullet">
    <w:name w:val="block bullet"/>
    <w:aliases w:val="bb"/>
    <w:basedOn w:val="block"/>
    <w:rsid w:val="008C523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C52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C523A"/>
    <w:pPr>
      <w:spacing w:after="0"/>
    </w:pPr>
  </w:style>
  <w:style w:type="paragraph" w:customStyle="1" w:styleId="eightptnormal">
    <w:name w:val="eight pt normal"/>
    <w:aliases w:val="8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C52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C52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C52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C523A"/>
    <w:rPr>
      <w:b/>
      <w:bCs/>
    </w:rPr>
  </w:style>
  <w:style w:type="paragraph" w:customStyle="1" w:styleId="eightptbodytext">
    <w:name w:val="eight pt body text"/>
    <w:aliases w:val="8bt"/>
    <w:basedOn w:val="eightptnormal"/>
    <w:rsid w:val="008C523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C52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C52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C523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C523A"/>
    <w:pPr>
      <w:spacing w:after="0"/>
    </w:pPr>
  </w:style>
  <w:style w:type="paragraph" w:customStyle="1" w:styleId="eightptblock">
    <w:name w:val="eight pt block"/>
    <w:aliases w:val="8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C52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C52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C52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C523A"/>
    <w:pPr>
      <w:spacing w:after="0"/>
    </w:pPr>
  </w:style>
  <w:style w:type="paragraph" w:customStyle="1" w:styleId="blockindent">
    <w:name w:val="block indent"/>
    <w:aliases w:val="bi"/>
    <w:basedOn w:val="block"/>
    <w:rsid w:val="008C523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C523A"/>
    <w:pPr>
      <w:jc w:val="center"/>
    </w:pPr>
  </w:style>
  <w:style w:type="paragraph" w:customStyle="1" w:styleId="nineptcol">
    <w:name w:val="nine pt %col"/>
    <w:aliases w:val="9%"/>
    <w:basedOn w:val="nineptnormal"/>
    <w:rsid w:val="008C52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C52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C52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C523A"/>
    <w:pPr>
      <w:spacing w:after="0"/>
    </w:pPr>
  </w:style>
  <w:style w:type="paragraph" w:customStyle="1" w:styleId="nineptblocklist">
    <w:name w:val="nine pt block list"/>
    <w:aliases w:val="9bl"/>
    <w:basedOn w:val="nineptblock"/>
    <w:rsid w:val="008C523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C52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C52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C52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C52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C523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C52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C523A"/>
    <w:pPr>
      <w:spacing w:after="20"/>
    </w:pPr>
  </w:style>
  <w:style w:type="paragraph" w:customStyle="1" w:styleId="blockbulletnospaceafter">
    <w:name w:val="block bullet no space after"/>
    <w:aliases w:val="bbn,block bullet no sp"/>
    <w:rsid w:val="008C523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8C52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C523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C523A"/>
    <w:pPr>
      <w:spacing w:after="80"/>
    </w:pPr>
  </w:style>
  <w:style w:type="paragraph" w:customStyle="1" w:styleId="nineptratecol">
    <w:name w:val="nine pt rate col"/>
    <w:aliases w:val="a9r"/>
    <w:basedOn w:val="nineptnormal"/>
    <w:rsid w:val="008C52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C52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C523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C52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C52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C52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C52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C52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C52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C52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C523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C523A"/>
    <w:pPr>
      <w:ind w:left="907" w:hanging="340"/>
    </w:pPr>
  </w:style>
  <w:style w:type="paragraph" w:customStyle="1" w:styleId="List3i">
    <w:name w:val="List 3i"/>
    <w:aliases w:val="3i"/>
    <w:basedOn w:val="List2i"/>
    <w:rsid w:val="008C52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C52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C523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C52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C52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C52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C52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C523A"/>
    <w:pPr>
      <w:spacing w:after="80"/>
    </w:pPr>
  </w:style>
  <w:style w:type="paragraph" w:customStyle="1" w:styleId="blockbullet2">
    <w:name w:val="block bullet 2"/>
    <w:aliases w:val="bb2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C52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C523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523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8C52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C52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8C523A"/>
    <w:rPr>
      <w:rFonts w:cs="Times New Roman"/>
    </w:rPr>
  </w:style>
  <w:style w:type="character" w:customStyle="1" w:styleId="gt-icon-text1">
    <w:name w:val="gt-icon-text1"/>
    <w:uiPriority w:val="99"/>
    <w:rsid w:val="008C523A"/>
    <w:rPr>
      <w:rFonts w:cs="Times New Roman"/>
    </w:rPr>
  </w:style>
  <w:style w:type="character" w:customStyle="1" w:styleId="shorttext">
    <w:name w:val="short_text"/>
    <w:uiPriority w:val="99"/>
    <w:rsid w:val="008C523A"/>
    <w:rPr>
      <w:rFonts w:cs="Times New Roman"/>
    </w:rPr>
  </w:style>
  <w:style w:type="paragraph" w:customStyle="1" w:styleId="Default">
    <w:name w:val="Default"/>
    <w:rsid w:val="008C523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8C523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C523A"/>
    <w:rPr>
      <w:rFonts w:ascii="Consolas" w:hAnsi="Consolas"/>
      <w:sz w:val="21"/>
      <w:szCs w:val="26"/>
    </w:rPr>
  </w:style>
  <w:style w:type="character" w:styleId="CommentReference">
    <w:name w:val="annotation reference"/>
    <w:rsid w:val="008C52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C523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8C523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C523A"/>
    <w:rPr>
      <w:b/>
      <w:bCs/>
    </w:rPr>
  </w:style>
  <w:style w:type="character" w:customStyle="1" w:styleId="CommentSubjectChar">
    <w:name w:val="Comment Subject Char"/>
    <w:link w:val="CommentSubject"/>
    <w:rsid w:val="008C523A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C523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8C523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C523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C523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C523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C523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C523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C523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C523A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8C523A"/>
    <w:rPr>
      <w:i/>
      <w:iCs/>
    </w:rPr>
  </w:style>
  <w:style w:type="character" w:customStyle="1" w:styleId="apple-converted-space">
    <w:name w:val="apple-converted-space"/>
    <w:rsid w:val="008C523A"/>
  </w:style>
  <w:style w:type="character" w:styleId="FootnoteReference">
    <w:name w:val="footnote reference"/>
    <w:aliases w:val="fr"/>
    <w:unhideWhenUsed/>
    <w:rsid w:val="008C523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8C523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C523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C5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3Deffects2">
    <w:name w:val="Table 3D effects 2"/>
    <w:basedOn w:val="TableNormal"/>
    <w:rsid w:val="00D0349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47">
    <w:name w:val="Pa47"/>
    <w:basedOn w:val="Normal"/>
    <w:next w:val="Normal"/>
    <w:uiPriority w:val="99"/>
    <w:rsid w:val="006701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8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9EED4A-E59A-4938-A717-A9174C2C3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22</Pages>
  <Words>4259</Words>
  <Characters>18561</Characters>
  <Application>Microsoft Office Word</Application>
  <DocSecurity>0</DocSecurity>
  <Lines>154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22775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Pailin, Sirichokchaikul</dc:creator>
  <cp:keywords/>
  <cp:lastModifiedBy>Somjai, Nigonyanont</cp:lastModifiedBy>
  <cp:revision>3</cp:revision>
  <cp:lastPrinted>2020-08-05T05:10:00Z</cp:lastPrinted>
  <dcterms:created xsi:type="dcterms:W3CDTF">2020-08-10T12:39:00Z</dcterms:created>
  <dcterms:modified xsi:type="dcterms:W3CDTF">2020-08-10T12:40:00Z</dcterms:modified>
</cp:coreProperties>
</file>