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2518756D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2D301588" w14:textId="29B9198A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541C2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2A13F908" w:rsidR="00CD4D4E" w:rsidRPr="004E770A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4E770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4049D" w:rsidRPr="004E77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สหไทย</w:t>
      </w:r>
      <w:r w:rsidR="0004049D" w:rsidRPr="004E770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proofErr w:type="spellStart"/>
      <w:r w:rsidR="0004049D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proofErr w:type="spellEnd"/>
      <w:r w:rsidR="008A3206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</w:t>
      </w:r>
      <w:r w:rsidR="008A3206" w:rsidRPr="004E770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4E770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BF7952" w:rsidRPr="004E770A">
        <w:rPr>
          <w:rFonts w:ascii="Browallia New" w:hAnsi="Browallia New" w:cs="Browallia New" w:hint="cs"/>
          <w:sz w:val="28"/>
          <w:szCs w:val="28"/>
          <w:lang w:bidi="th-TH"/>
        </w:rPr>
        <w:t>30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 </w:t>
      </w:r>
      <w:r w:rsidR="00BF7952" w:rsidRPr="004E770A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BF7952" w:rsidRPr="004E770A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สำหรับงวดสามเดือนและหกเดือนสิ้นสุดวัน</w:t>
      </w:r>
      <w:r w:rsidR="004B6EA1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 </w:t>
      </w:r>
      <w:r w:rsidR="004B6EA1" w:rsidRPr="004E770A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4B6EA1" w:rsidRPr="004E77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="004B6EA1" w:rsidRPr="004E770A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  <w:r w:rsidR="00BF7952" w:rsidRPr="004E770A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และงบกระแสเงินสดรวมและเฉพาะของบริษัทสำหรับงวดหกเดือนสิ้นสุดวันเดียวกัน และหมายเหตุประกอบงบการเงินระหว่างกาลแบบย่อ </w:t>
      </w:r>
      <w:r w:rsidR="00E13654" w:rsidRPr="004E770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4E770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E77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4E770A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4E77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</w:t>
      </w:r>
      <w:r w:rsidR="003A1A18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 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E77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170D897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77777777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48E8833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lastRenderedPageBreak/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512F09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1A18">
        <w:rPr>
          <w:rFonts w:ascii="Browallia New" w:hAnsi="Browallia New" w:cs="Browallia New" w:hint="cs"/>
          <w:sz w:val="28"/>
          <w:szCs w:val="28"/>
          <w:cs/>
          <w:lang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3A1A18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E0DB45C" w14:textId="77777777" w:rsidR="008367AC" w:rsidRDefault="008367AC" w:rsidP="00B1491C">
      <w:pPr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AD431AC" w14:textId="77777777" w:rsidR="00AB690D" w:rsidRDefault="00AB690D" w:rsidP="00AB690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Default="00AB690D" w:rsidP="0016775F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9B7CACB" w14:textId="3AACB6A1" w:rsidR="00B1491C" w:rsidRPr="00B74D2E" w:rsidRDefault="00B1491C" w:rsidP="0016775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</w:t>
      </w:r>
      <w:r w:rsidR="00ED2359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ของบริษัท</w:t>
      </w:r>
      <w:r w:rsidR="00AB690D"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74D2E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สหไทย</w:t>
      </w:r>
      <w:r w:rsidR="00B74D2E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proofErr w:type="spellStart"/>
      <w:r w:rsidR="00B74D2E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เทอร์มินอล</w:t>
      </w:r>
      <w:proofErr w:type="spellEnd"/>
      <w:r w:rsidR="00AB690D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B690D" w:rsidRPr="00B74D2E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และบริษัทย่อย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65654" w:rsidRPr="00B74D2E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04D4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ที่แสดงเป็นข้อมูลเปรียบเทียบ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</w:t>
      </w:r>
      <w:r w:rsidR="00E729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กับข้าพเจ้า</w:t>
      </w:r>
      <w:r w:rsidR="00A630D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ซึ่งแสดงความเห็นอย่างไม่มีเงื่อนไขตามรายงานลงวันที่ </w:t>
      </w:r>
      <w:r w:rsidR="00B74D2E" w:rsidRPr="00B74D2E">
        <w:rPr>
          <w:rFonts w:ascii="Browallia New" w:hAnsi="Browallia New" w:cs="Browallia New"/>
          <w:sz w:val="28"/>
          <w:szCs w:val="28"/>
          <w:lang w:val="en-US" w:bidi="th-TH"/>
        </w:rPr>
        <w:t>26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65654" w:rsidRPr="00B74D2E"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p w14:paraId="09FFA688" w14:textId="77777777" w:rsidR="003C08B4" w:rsidRPr="00B74D2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355EA472" w14:textId="73F6FBDC" w:rsidR="00EA70C9" w:rsidRDefault="00EA70C9" w:rsidP="00EA70C9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รวมและเฉพาะของบริษัท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สำหรับงวดสามเดือนและหกเดือนสิ้นสุดวันที่ </w:t>
      </w:r>
      <w:r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>
        <w:rPr>
          <w:rFonts w:ascii="Browallia New" w:hAnsi="Browallia New" w:cs="Browallia New" w:hint="cs"/>
          <w:color w:val="007C87" w:themeColor="accent3" w:themeShade="BF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รวมและเฉพาะของบริษัท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A630DD">
        <w:rPr>
          <w:rFonts w:ascii="Browallia New" w:hAnsi="Browallia New" w:cs="Browallia New"/>
          <w:sz w:val="28"/>
          <w:szCs w:val="28"/>
          <w:lang w:val="en-US" w:bidi="th-TH"/>
        </w:rPr>
        <w:t xml:space="preserve">       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งบกระแสเงินสด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สำหรับงวดหกเดือนสิ้นสุดวันเดียวกัน 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</w:t>
      </w:r>
      <w:r w:rsidR="005260D4">
        <w:rPr>
          <w:rFonts w:ascii="Browallia New" w:hAnsi="Browallia New" w:cs="Browallia New"/>
          <w:sz w:val="28"/>
          <w:szCs w:val="28"/>
          <w:lang w:val="en-US" w:bidi="th-TH"/>
        </w:rPr>
        <w:t xml:space="preserve">       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ทางการเงินระหว่างกาลไม่ได้จัดทำขึ้นตามมาตรฐานการบัญชีฉบับที่</w:t>
      </w:r>
      <w:r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34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เรื่อง การรายงานทางการเงินระหว่างกาลในสาระสำคัญ ตามรายงานลงวันที่ </w:t>
      </w:r>
      <w:r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560BED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สิงหาคม </w:t>
      </w:r>
      <w:r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</w:p>
    <w:p w14:paraId="7DB1B105" w14:textId="3D104CCA" w:rsidR="00342105" w:rsidRPr="00EA70C9" w:rsidRDefault="00342105" w:rsidP="00342105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A4495E1" w:rsidR="00142624" w:rsidRPr="00142624" w:rsidRDefault="00512F0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8BC66DE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6F78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71CD2232" w:rsidR="00CD4D4E" w:rsidRPr="00512F09" w:rsidRDefault="00560BE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32165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="00132165" w:rsidRPr="001321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512F09" w:rsidRPr="00132165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32D5D9" w14:textId="77777777" w:rsidR="005A5079" w:rsidRDefault="005A5079">
      <w:r>
        <w:separator/>
      </w:r>
    </w:p>
  </w:endnote>
  <w:endnote w:type="continuationSeparator" w:id="0">
    <w:p w14:paraId="7E8626B8" w14:textId="77777777" w:rsidR="005A5079" w:rsidRDefault="005A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A9D2A" w14:textId="77777777" w:rsidR="005A5079" w:rsidRDefault="005A5079">
      <w:bookmarkStart w:id="0" w:name="_Hlk482348182"/>
      <w:bookmarkEnd w:id="0"/>
      <w:r>
        <w:separator/>
      </w:r>
    </w:p>
  </w:footnote>
  <w:footnote w:type="continuationSeparator" w:id="0">
    <w:p w14:paraId="27D7FF41" w14:textId="77777777" w:rsidR="005A5079" w:rsidRDefault="005A5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69AF846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7A0C442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049D"/>
    <w:rsid w:val="000423B2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D63E2"/>
    <w:rsid w:val="000E52CE"/>
    <w:rsid w:val="000F3AAB"/>
    <w:rsid w:val="000F6E25"/>
    <w:rsid w:val="001011DF"/>
    <w:rsid w:val="00112B69"/>
    <w:rsid w:val="001316D3"/>
    <w:rsid w:val="00132165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1A18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04D4E"/>
    <w:rsid w:val="00406DD0"/>
    <w:rsid w:val="00416281"/>
    <w:rsid w:val="00421A47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B6EA1"/>
    <w:rsid w:val="004C0971"/>
    <w:rsid w:val="004C0C25"/>
    <w:rsid w:val="004C2111"/>
    <w:rsid w:val="004C732E"/>
    <w:rsid w:val="004D0FD8"/>
    <w:rsid w:val="004D20AE"/>
    <w:rsid w:val="004D3578"/>
    <w:rsid w:val="004D6145"/>
    <w:rsid w:val="004E770A"/>
    <w:rsid w:val="004F1A16"/>
    <w:rsid w:val="004F207F"/>
    <w:rsid w:val="004F5D91"/>
    <w:rsid w:val="005070FA"/>
    <w:rsid w:val="00512F09"/>
    <w:rsid w:val="0052186A"/>
    <w:rsid w:val="005260D4"/>
    <w:rsid w:val="005321DA"/>
    <w:rsid w:val="00547541"/>
    <w:rsid w:val="0054756D"/>
    <w:rsid w:val="00551365"/>
    <w:rsid w:val="00560BED"/>
    <w:rsid w:val="005627FF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3CAF"/>
    <w:rsid w:val="006F4F77"/>
    <w:rsid w:val="006F53EE"/>
    <w:rsid w:val="0070147C"/>
    <w:rsid w:val="007039FD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0C60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2A6"/>
    <w:rsid w:val="0091273C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47BDA"/>
    <w:rsid w:val="00A60F49"/>
    <w:rsid w:val="00A61E15"/>
    <w:rsid w:val="00A630DD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5EE8"/>
    <w:rsid w:val="00B56E6C"/>
    <w:rsid w:val="00B63D0E"/>
    <w:rsid w:val="00B74D2E"/>
    <w:rsid w:val="00B83039"/>
    <w:rsid w:val="00BA4F98"/>
    <w:rsid w:val="00BA5B00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6939"/>
    <w:rsid w:val="00C16548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5D6F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3558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0B86"/>
    <w:rsid w:val="00E62754"/>
    <w:rsid w:val="00E64D2D"/>
    <w:rsid w:val="00E729C8"/>
    <w:rsid w:val="00E8138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1219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3E25A8-5016-4704-89E0-8E3D10441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76267dab-5fbc-40b3-b094-37ede3b14e0f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5c08846-fde5-474e-af84-f34de52b038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</TotalTime>
  <Pages>2</Pages>
  <Words>495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19</cp:revision>
  <cp:lastPrinted>2017-11-14T11:56:00Z</cp:lastPrinted>
  <dcterms:created xsi:type="dcterms:W3CDTF">2020-05-09T07:50:00Z</dcterms:created>
  <dcterms:modified xsi:type="dcterms:W3CDTF">2020-08-11T07:02:00Z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