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102B6" w14:textId="77777777" w:rsidR="002A44C0" w:rsidRDefault="005631A4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6291C1AD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C00795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DEF8AAA" w14:textId="77777777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2923C225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BDBD756" w14:textId="08A398CF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2684B" w:rsidRPr="0092684B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92684B" w:rsidRPr="0092684B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1BE0EC8A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DF2BFF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8667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60B3B1BF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7C941A56" w14:textId="1F5DF5F1" w:rsidR="00DC638F" w:rsidRPr="002439E3" w:rsidRDefault="00DC638F" w:rsidP="00DC638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 w:rsidR="00ED7281">
        <w:rPr>
          <w:rFonts w:ascii="Angsana New" w:hAnsi="Angsana New" w:cs="Angsana New" w:hint="cs"/>
          <w:cs/>
        </w:rPr>
        <w:t>ที่แสดงเงินลงทุนตามวิธีส่วนได้เสีย</w:t>
      </w:r>
      <w:r w:rsidRPr="002439E3">
        <w:rPr>
          <w:rFonts w:ascii="Angsana New" w:hAnsi="Angsana New" w:cs="Angsana New" w:hint="cs"/>
          <w:cs/>
        </w:rPr>
        <w:t xml:space="preserve">และงบแสดงฐานะการเงินเฉพาะกิจการ </w:t>
      </w:r>
      <w:r w:rsidR="00ED7281">
        <w:rPr>
          <w:rFonts w:ascii="Angsana New" w:hAnsi="Angsana New" w:cs="Angsana New"/>
          <w:cs/>
        </w:rPr>
        <w:br/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92684B" w:rsidRPr="0092684B">
        <w:rPr>
          <w:rFonts w:ascii="Angsana New" w:hAnsi="Angsana New" w:cs="Angsana New" w:hint="cs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มิถุนายน</w:t>
      </w:r>
      <w:r w:rsidRPr="002439E3">
        <w:rPr>
          <w:rFonts w:ascii="Angsana New" w:hAnsi="Angsana New" w:cs="Angsana New" w:hint="cs"/>
          <w:cs/>
        </w:rPr>
        <w:t xml:space="preserve"> </w:t>
      </w:r>
      <w:r w:rsidR="0092684B" w:rsidRPr="0092684B">
        <w:rPr>
          <w:rFonts w:ascii="Angsana New" w:hAnsi="Angsana New" w:cs="Angsana New" w:hint="cs"/>
          <w:lang w:val="en-US"/>
        </w:rPr>
        <w:t>2563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 w:rsidR="00ED7281">
        <w:rPr>
          <w:rFonts w:ascii="Angsana New" w:hAnsi="Angsana New" w:cs="Angsana New" w:hint="cs"/>
          <w:cs/>
        </w:rPr>
        <w:t>ที่แสดงเงินลงทุนตามวิธีส่วนได้เสีย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</w:t>
      </w:r>
      <w:r w:rsidR="00ED7281">
        <w:rPr>
          <w:rFonts w:ascii="Angsana New" w:hAnsi="Angsana New" w:cs="Angsana New"/>
          <w:cs/>
        </w:rPr>
        <w:br/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="00ED7281">
        <w:rPr>
          <w:rFonts w:ascii="Angsana New" w:hAnsi="Angsana New" w:cs="Angsana New" w:hint="cs"/>
          <w:cs/>
        </w:rPr>
        <w:t xml:space="preserve">สำหรับงวดสามเดือนและหกเดือนสิ้นสุดวันที่ </w:t>
      </w:r>
      <w:r w:rsidR="0092684B" w:rsidRPr="0092684B">
        <w:rPr>
          <w:rFonts w:ascii="Angsana New" w:hAnsi="Angsana New" w:cs="Angsana New"/>
          <w:lang w:val="en-US"/>
        </w:rPr>
        <w:t>30</w:t>
      </w:r>
      <w:r w:rsidR="00ED7281">
        <w:rPr>
          <w:rFonts w:ascii="Angsana New" w:hAnsi="Angsana New" w:cs="Angsana New"/>
          <w:lang w:val="en-US"/>
        </w:rPr>
        <w:t xml:space="preserve"> </w:t>
      </w:r>
      <w:r w:rsidR="00ED7281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92684B" w:rsidRPr="0092684B">
        <w:rPr>
          <w:rFonts w:ascii="Angsana New" w:hAnsi="Angsana New" w:cs="Angsana New"/>
          <w:lang w:val="en-US"/>
        </w:rPr>
        <w:t>2563</w:t>
      </w:r>
      <w:r>
        <w:rPr>
          <w:rFonts w:ascii="Angsana New" w:hAnsi="Angsana New" w:cs="Angsana New"/>
          <w:lang w:val="en-US"/>
        </w:rPr>
        <w:t xml:space="preserve"> 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A20829">
        <w:rPr>
          <w:rFonts w:ascii="Angsana New" w:hAnsi="Angsana New" w:cs="Angsana New"/>
          <w:cs/>
        </w:rPr>
        <w:br/>
      </w:r>
      <w:r w:rsidR="00ED7281">
        <w:rPr>
          <w:rFonts w:ascii="Angsana New" w:hAnsi="Angsana New" w:cs="Angsana New" w:hint="cs"/>
          <w:cs/>
        </w:rPr>
        <w:t>ที่แสดงเงินลงทุนตามวิธีส่วนได้เสีย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="00ED7281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 w:rsidR="00ED7281">
        <w:rPr>
          <w:rFonts w:ascii="Angsana New" w:hAnsi="Angsana New" w:cs="Angsana New"/>
          <w:cs/>
        </w:rPr>
        <w:br/>
      </w:r>
      <w:r w:rsidR="00ED7281">
        <w:rPr>
          <w:rFonts w:ascii="Angsana New" w:hAnsi="Angsana New" w:cs="Angsana New" w:hint="cs"/>
          <w:cs/>
        </w:rPr>
        <w:t>ที่แสดงเงินลงทุนตามวิธีส่วนได้เสีย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หก</w:t>
      </w:r>
      <w:r w:rsidRPr="00F45A7D">
        <w:rPr>
          <w:rFonts w:ascii="Angsana New" w:hAnsi="Angsana New" w:cs="Angsana New" w:hint="cs"/>
          <w:spacing w:val="-2"/>
          <w:cs/>
        </w:rPr>
        <w:t>เดือน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="0092684B" w:rsidRPr="0092684B"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</w:rPr>
        <w:t xml:space="preserve"> มิถุนายน</w:t>
      </w:r>
      <w:r w:rsidRPr="00F45A7D">
        <w:rPr>
          <w:rFonts w:ascii="Angsana New" w:hAnsi="Angsana New" w:cs="Angsana New" w:hint="cs"/>
          <w:spacing w:val="-2"/>
          <w:cs/>
        </w:rPr>
        <w:t xml:space="preserve"> </w:t>
      </w:r>
      <w:r w:rsidR="0092684B" w:rsidRPr="0092684B">
        <w:rPr>
          <w:rFonts w:ascii="Angsana New" w:hAnsi="Angsana New" w:cs="Angsana New" w:hint="cs"/>
          <w:spacing w:val="-2"/>
          <w:lang w:val="en-US"/>
        </w:rPr>
        <w:t>2563</w:t>
      </w:r>
      <w:r w:rsidRPr="00F45A7D">
        <w:rPr>
          <w:rFonts w:ascii="Angsana New" w:hAnsi="Angsana New" w:cs="Angsana New" w:hint="cs"/>
          <w:spacing w:val="-2"/>
          <w:cs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="0092684B" w:rsidRPr="0092684B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10A85723" w14:textId="77777777" w:rsidR="00900D41" w:rsidRPr="002439E3" w:rsidRDefault="00900D41" w:rsidP="00616607">
      <w:pPr>
        <w:pStyle w:val="FSBlank"/>
        <w:rPr>
          <w:sz w:val="30"/>
          <w:szCs w:val="30"/>
        </w:rPr>
      </w:pPr>
    </w:p>
    <w:p w14:paraId="25239CC7" w14:textId="777777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3ACCBC20" w:rsidR="009845CA" w:rsidRPr="008C010D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92684B" w:rsidRPr="0092684B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A7E3E">
        <w:rPr>
          <w:rFonts w:ascii="Angsana New" w:hAnsi="Angsana New" w:cs="Angsana New" w:hint="cs"/>
          <w:cs/>
        </w:rPr>
        <w:t xml:space="preserve">       </w:t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F916FBC" w14:textId="77777777" w:rsidR="00F45E7F" w:rsidRPr="008C010D" w:rsidRDefault="00C84FCE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F45E7F" w:rsidRPr="008C010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="00F45E7F"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6988C2CB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2684B" w:rsidRPr="0092684B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237D42C6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92684B" w:rsidRPr="0092684B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1E46BA2" w14:textId="77777777" w:rsidR="009B6AB8" w:rsidRPr="008C010D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3021604" w14:textId="74B23876" w:rsidR="00CD6A5C" w:rsidRPr="008C010D" w:rsidRDefault="0092684B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2684B">
        <w:rPr>
          <w:rFonts w:ascii="Angsana New" w:hAnsi="Angsana New"/>
          <w:sz w:val="30"/>
          <w:szCs w:val="30"/>
        </w:rPr>
        <w:t>11</w:t>
      </w:r>
      <w:r w:rsidR="00ED7281">
        <w:rPr>
          <w:rFonts w:ascii="Angsana New" w:hAnsi="Angsana New" w:hint="cs"/>
          <w:sz w:val="30"/>
          <w:szCs w:val="30"/>
          <w:cs/>
        </w:rPr>
        <w:t xml:space="preserve"> สิงหา</w:t>
      </w:r>
      <w:r w:rsidR="006F262C">
        <w:rPr>
          <w:rFonts w:ascii="Angsana New" w:hAnsi="Angsana New" w:hint="cs"/>
          <w:sz w:val="30"/>
          <w:szCs w:val="30"/>
          <w:cs/>
        </w:rPr>
        <w:t>คม</w:t>
      </w:r>
      <w:r w:rsidR="00E5497B">
        <w:rPr>
          <w:rFonts w:ascii="Angsana New" w:hAnsi="Angsana New" w:hint="cs"/>
          <w:sz w:val="30"/>
          <w:szCs w:val="30"/>
          <w:cs/>
        </w:rPr>
        <w:t xml:space="preserve"> </w:t>
      </w:r>
      <w:r w:rsidRPr="0092684B">
        <w:rPr>
          <w:rFonts w:ascii="Angsana New" w:hAnsi="Angsana New"/>
          <w:sz w:val="30"/>
          <w:szCs w:val="30"/>
        </w:rPr>
        <w:t>2563</w:t>
      </w:r>
    </w:p>
    <w:p w14:paraId="53361FC3" w14:textId="42A84B38" w:rsidR="0089567C" w:rsidRPr="00A051F3" w:rsidRDefault="00875417" w:rsidP="005E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tab/>
      </w:r>
      <w:r w:rsidR="00536241" w:rsidRPr="00A051F3">
        <w:rPr>
          <w:rFonts w:ascii="Angsana New" w:hAnsi="Angsana New"/>
          <w:sz w:val="30"/>
          <w:szCs w:val="30"/>
        </w:rPr>
        <w:t xml:space="preserve"> </w:t>
      </w:r>
    </w:p>
    <w:p w14:paraId="5E6D5A06" w14:textId="77777777" w:rsidR="0089567C" w:rsidRPr="001C3DA1" w:rsidRDefault="0089567C" w:rsidP="00F0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sectPr w:rsidR="0089567C" w:rsidRPr="001C3DA1" w:rsidSect="005E3F07">
      <w:headerReference w:type="default" r:id="rId14"/>
      <w:footerReference w:type="default" r:id="rId15"/>
      <w:headerReference w:type="first" r:id="rId16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02476" w14:textId="77777777" w:rsidR="00796654" w:rsidRDefault="00796654" w:rsidP="004956B4">
      <w:r>
        <w:separator/>
      </w:r>
    </w:p>
  </w:endnote>
  <w:endnote w:type="continuationSeparator" w:id="0">
    <w:p w14:paraId="4C3AC5F7" w14:textId="77777777" w:rsidR="00796654" w:rsidRDefault="0079665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F6F1D" w14:textId="0D0AF554" w:rsidR="00F156BF" w:rsidRDefault="00F156BF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Pr="0092684B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F156BF" w:rsidRDefault="00F156BF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185C7" w14:textId="516F1EBB" w:rsidR="00F156BF" w:rsidRPr="007D67CA" w:rsidRDefault="00F156BF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92684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F156BF" w:rsidRPr="001D01B2" w:rsidRDefault="00F156BF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08933" w14:textId="77777777" w:rsidR="00FC54D0" w:rsidRDefault="00FC54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4AF84" w14:textId="0C732A12" w:rsidR="00F156BF" w:rsidRPr="003021FF" w:rsidRDefault="00F156BF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684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F156BF" w:rsidRPr="00245B15" w:rsidRDefault="00F156BF" w:rsidP="00745469">
    <w:pPr>
      <w:pStyle w:val="Footer"/>
      <w:rPr>
        <w:szCs w:val="24"/>
        <w:lang w:val="en-US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E00D6" w14:textId="77777777" w:rsidR="00796654" w:rsidRDefault="00796654" w:rsidP="004956B4">
      <w:r>
        <w:separator/>
      </w:r>
    </w:p>
  </w:footnote>
  <w:footnote w:type="continuationSeparator" w:id="0">
    <w:p w14:paraId="024F81C2" w14:textId="77777777" w:rsidR="00796654" w:rsidRDefault="0079665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C5D55" w14:textId="77777777" w:rsidR="00FC54D0" w:rsidRDefault="00FC54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99208" w14:textId="44F61ADB" w:rsidR="00F156BF" w:rsidRDefault="00F156B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30710DBD" w14:textId="7C28DEC1" w:rsidR="005E3F07" w:rsidRDefault="005E3F07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6F67CD0" w14:textId="77777777" w:rsidR="005E3F07" w:rsidRDefault="005E3F07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AD414" w14:textId="77777777" w:rsidR="00F156BF" w:rsidRDefault="00F156B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16F29B" w14:textId="77777777" w:rsidR="00F156BF" w:rsidRDefault="00F156B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62184" w14:textId="77777777" w:rsidR="00F156BF" w:rsidRDefault="00F156B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208C82" w14:textId="77777777" w:rsidR="00F156BF" w:rsidRDefault="00F156B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BB42FA" w14:textId="77777777" w:rsidR="00F156BF" w:rsidRPr="00AC3006" w:rsidRDefault="00F156BF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FFEDB" w14:textId="77777777" w:rsidR="005E3F07" w:rsidRPr="005E3F07" w:rsidRDefault="005E3F07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0D5E2219" w14:textId="77777777" w:rsidR="005E3F07" w:rsidRPr="005E3F07" w:rsidRDefault="005E3F07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BCF67" w14:textId="521E8DE9" w:rsidR="00FC54D0" w:rsidRPr="00FC54D0" w:rsidRDefault="00FC54D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9371469" w14:textId="5116E825" w:rsidR="00FC54D0" w:rsidRPr="00FC54D0" w:rsidRDefault="00FC54D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6D4B1C6" w14:textId="58B4ED11" w:rsidR="00FC54D0" w:rsidRPr="00FC54D0" w:rsidRDefault="00FC54D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FF793FF" w14:textId="77777777" w:rsidR="00FC54D0" w:rsidRPr="00FC54D0" w:rsidRDefault="00FC54D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7505C0A" w14:textId="77777777" w:rsidR="00FC54D0" w:rsidRPr="00FC54D0" w:rsidRDefault="00FC54D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0E7B942" w14:textId="77777777" w:rsidR="00FC54D0" w:rsidRPr="00FC54D0" w:rsidRDefault="00FC54D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4BAF9B5" w14:textId="77777777" w:rsidR="00FC54D0" w:rsidRPr="00FC54D0" w:rsidRDefault="00FC54D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40A81B2" w14:textId="77777777" w:rsidR="00FC54D0" w:rsidRPr="00FC54D0" w:rsidRDefault="00FC54D0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3BE"/>
    <w:rsid w:val="00003415"/>
    <w:rsid w:val="0000395F"/>
    <w:rsid w:val="00003B50"/>
    <w:rsid w:val="00003BC0"/>
    <w:rsid w:val="00004075"/>
    <w:rsid w:val="00004273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DC1"/>
    <w:rsid w:val="00012E31"/>
    <w:rsid w:val="00012F7A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9B"/>
    <w:rsid w:val="00025DFC"/>
    <w:rsid w:val="0002702A"/>
    <w:rsid w:val="00027243"/>
    <w:rsid w:val="000275FA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829"/>
    <w:rsid w:val="00044B66"/>
    <w:rsid w:val="00044BB1"/>
    <w:rsid w:val="00044C97"/>
    <w:rsid w:val="00044E11"/>
    <w:rsid w:val="00045621"/>
    <w:rsid w:val="00045B03"/>
    <w:rsid w:val="00045E2D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EB"/>
    <w:rsid w:val="00050E6B"/>
    <w:rsid w:val="00050EE5"/>
    <w:rsid w:val="000511F0"/>
    <w:rsid w:val="000512D8"/>
    <w:rsid w:val="0005145D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5DA"/>
    <w:rsid w:val="00067846"/>
    <w:rsid w:val="00067BBB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44FA"/>
    <w:rsid w:val="00074605"/>
    <w:rsid w:val="00074DAF"/>
    <w:rsid w:val="0007509B"/>
    <w:rsid w:val="000751B4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DD5"/>
    <w:rsid w:val="00082F02"/>
    <w:rsid w:val="0008312D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52A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60B9"/>
    <w:rsid w:val="000D6288"/>
    <w:rsid w:val="000D682A"/>
    <w:rsid w:val="000D6966"/>
    <w:rsid w:val="000D6B4C"/>
    <w:rsid w:val="000D6C4F"/>
    <w:rsid w:val="000D6C62"/>
    <w:rsid w:val="000D6CDD"/>
    <w:rsid w:val="000D71BB"/>
    <w:rsid w:val="000D72A4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43A"/>
    <w:rsid w:val="00101714"/>
    <w:rsid w:val="001018ED"/>
    <w:rsid w:val="00101B2D"/>
    <w:rsid w:val="001024B3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240"/>
    <w:rsid w:val="0011477F"/>
    <w:rsid w:val="00114BFB"/>
    <w:rsid w:val="00114DE9"/>
    <w:rsid w:val="001152C3"/>
    <w:rsid w:val="00115547"/>
    <w:rsid w:val="00115A17"/>
    <w:rsid w:val="00115AB2"/>
    <w:rsid w:val="00115C40"/>
    <w:rsid w:val="00115D25"/>
    <w:rsid w:val="0011632B"/>
    <w:rsid w:val="001164DE"/>
    <w:rsid w:val="0011650A"/>
    <w:rsid w:val="001166D0"/>
    <w:rsid w:val="001168A9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5041"/>
    <w:rsid w:val="0012538E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30215"/>
    <w:rsid w:val="00130758"/>
    <w:rsid w:val="00130948"/>
    <w:rsid w:val="00130F48"/>
    <w:rsid w:val="00131086"/>
    <w:rsid w:val="00131295"/>
    <w:rsid w:val="0013131E"/>
    <w:rsid w:val="00131337"/>
    <w:rsid w:val="00131387"/>
    <w:rsid w:val="0013192D"/>
    <w:rsid w:val="00131982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BB8"/>
    <w:rsid w:val="00134C2A"/>
    <w:rsid w:val="00134CDB"/>
    <w:rsid w:val="00134CEA"/>
    <w:rsid w:val="0013528E"/>
    <w:rsid w:val="0013533C"/>
    <w:rsid w:val="00135860"/>
    <w:rsid w:val="00136C1E"/>
    <w:rsid w:val="00136CD5"/>
    <w:rsid w:val="0013706F"/>
    <w:rsid w:val="0013775B"/>
    <w:rsid w:val="00137D22"/>
    <w:rsid w:val="00137D48"/>
    <w:rsid w:val="00137D7E"/>
    <w:rsid w:val="00137DA7"/>
    <w:rsid w:val="00137E42"/>
    <w:rsid w:val="00137F08"/>
    <w:rsid w:val="00140A84"/>
    <w:rsid w:val="00140E60"/>
    <w:rsid w:val="00140FB7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D2B"/>
    <w:rsid w:val="00155DE9"/>
    <w:rsid w:val="001564DB"/>
    <w:rsid w:val="00156735"/>
    <w:rsid w:val="001567FB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4A67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70C5"/>
    <w:rsid w:val="0017718F"/>
    <w:rsid w:val="00177235"/>
    <w:rsid w:val="00177A89"/>
    <w:rsid w:val="00177D73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BE"/>
    <w:rsid w:val="00186C19"/>
    <w:rsid w:val="00186E60"/>
    <w:rsid w:val="0018724F"/>
    <w:rsid w:val="001873BC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39A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CEC"/>
    <w:rsid w:val="001E4EBA"/>
    <w:rsid w:val="001E4FB8"/>
    <w:rsid w:val="001E52AD"/>
    <w:rsid w:val="001E57CE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ED"/>
    <w:rsid w:val="0020001F"/>
    <w:rsid w:val="00200641"/>
    <w:rsid w:val="002006A9"/>
    <w:rsid w:val="002006EC"/>
    <w:rsid w:val="00200714"/>
    <w:rsid w:val="002007CB"/>
    <w:rsid w:val="00200C18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4648"/>
    <w:rsid w:val="00204701"/>
    <w:rsid w:val="00204B6D"/>
    <w:rsid w:val="00204D9D"/>
    <w:rsid w:val="00205046"/>
    <w:rsid w:val="0020512E"/>
    <w:rsid w:val="002056B9"/>
    <w:rsid w:val="002056E1"/>
    <w:rsid w:val="002056E9"/>
    <w:rsid w:val="002061D5"/>
    <w:rsid w:val="002062D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872"/>
    <w:rsid w:val="002228BA"/>
    <w:rsid w:val="0022306A"/>
    <w:rsid w:val="0022329B"/>
    <w:rsid w:val="00223810"/>
    <w:rsid w:val="0022381A"/>
    <w:rsid w:val="00223951"/>
    <w:rsid w:val="00223B9E"/>
    <w:rsid w:val="00223E0A"/>
    <w:rsid w:val="00223E7F"/>
    <w:rsid w:val="00224264"/>
    <w:rsid w:val="00224799"/>
    <w:rsid w:val="00225104"/>
    <w:rsid w:val="002254D3"/>
    <w:rsid w:val="002255E6"/>
    <w:rsid w:val="00225F72"/>
    <w:rsid w:val="00226203"/>
    <w:rsid w:val="002262CD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8FA"/>
    <w:rsid w:val="00236AC0"/>
    <w:rsid w:val="00236C68"/>
    <w:rsid w:val="00237112"/>
    <w:rsid w:val="002375C0"/>
    <w:rsid w:val="0023799F"/>
    <w:rsid w:val="002379C6"/>
    <w:rsid w:val="00237ABD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34A0"/>
    <w:rsid w:val="0025352A"/>
    <w:rsid w:val="0025369B"/>
    <w:rsid w:val="0025388D"/>
    <w:rsid w:val="002538F6"/>
    <w:rsid w:val="00253B54"/>
    <w:rsid w:val="0025439E"/>
    <w:rsid w:val="0025446E"/>
    <w:rsid w:val="00254569"/>
    <w:rsid w:val="0025470B"/>
    <w:rsid w:val="00254772"/>
    <w:rsid w:val="00254E1B"/>
    <w:rsid w:val="00255101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A86"/>
    <w:rsid w:val="00263BC8"/>
    <w:rsid w:val="00264051"/>
    <w:rsid w:val="002640F2"/>
    <w:rsid w:val="00264190"/>
    <w:rsid w:val="002648C3"/>
    <w:rsid w:val="00264E68"/>
    <w:rsid w:val="00264FB5"/>
    <w:rsid w:val="00265377"/>
    <w:rsid w:val="002653E1"/>
    <w:rsid w:val="002655F4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F3A"/>
    <w:rsid w:val="0027111E"/>
    <w:rsid w:val="002711C9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22C"/>
    <w:rsid w:val="002812AC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68A"/>
    <w:rsid w:val="00294B17"/>
    <w:rsid w:val="00294BB1"/>
    <w:rsid w:val="00294CBC"/>
    <w:rsid w:val="00294D65"/>
    <w:rsid w:val="00295112"/>
    <w:rsid w:val="00295234"/>
    <w:rsid w:val="002953CE"/>
    <w:rsid w:val="00295FFF"/>
    <w:rsid w:val="00296149"/>
    <w:rsid w:val="002962FB"/>
    <w:rsid w:val="00296898"/>
    <w:rsid w:val="00296B89"/>
    <w:rsid w:val="00296E53"/>
    <w:rsid w:val="002970AA"/>
    <w:rsid w:val="0029723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CC6"/>
    <w:rsid w:val="002C1E84"/>
    <w:rsid w:val="002C2168"/>
    <w:rsid w:val="002C21FA"/>
    <w:rsid w:val="002C2205"/>
    <w:rsid w:val="002C2244"/>
    <w:rsid w:val="002C24E3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48F"/>
    <w:rsid w:val="002C65AC"/>
    <w:rsid w:val="002C667E"/>
    <w:rsid w:val="002C6824"/>
    <w:rsid w:val="002C69A7"/>
    <w:rsid w:val="002C6DC2"/>
    <w:rsid w:val="002C7028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54A"/>
    <w:rsid w:val="002D6738"/>
    <w:rsid w:val="002D6974"/>
    <w:rsid w:val="002D69B5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604E"/>
    <w:rsid w:val="002E6753"/>
    <w:rsid w:val="002E6A67"/>
    <w:rsid w:val="002E765B"/>
    <w:rsid w:val="002E7A1D"/>
    <w:rsid w:val="002E7A78"/>
    <w:rsid w:val="002E7D27"/>
    <w:rsid w:val="002F026A"/>
    <w:rsid w:val="002F0643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3897"/>
    <w:rsid w:val="00304677"/>
    <w:rsid w:val="003046FB"/>
    <w:rsid w:val="00304DB2"/>
    <w:rsid w:val="00304F72"/>
    <w:rsid w:val="00305033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47C"/>
    <w:rsid w:val="003136E4"/>
    <w:rsid w:val="003140CE"/>
    <w:rsid w:val="003143F1"/>
    <w:rsid w:val="00315998"/>
    <w:rsid w:val="003159AF"/>
    <w:rsid w:val="00315BB2"/>
    <w:rsid w:val="00315DB8"/>
    <w:rsid w:val="00316146"/>
    <w:rsid w:val="0031614D"/>
    <w:rsid w:val="00316F0E"/>
    <w:rsid w:val="00317668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605"/>
    <w:rsid w:val="00330722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88"/>
    <w:rsid w:val="003434E2"/>
    <w:rsid w:val="00343B0C"/>
    <w:rsid w:val="00343F9F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993"/>
    <w:rsid w:val="00352EB8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4CE"/>
    <w:rsid w:val="00356A1C"/>
    <w:rsid w:val="00356A46"/>
    <w:rsid w:val="00356A97"/>
    <w:rsid w:val="00357061"/>
    <w:rsid w:val="00357A9A"/>
    <w:rsid w:val="00357C07"/>
    <w:rsid w:val="00357EE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F68"/>
    <w:rsid w:val="00372A3E"/>
    <w:rsid w:val="0037304C"/>
    <w:rsid w:val="003735FD"/>
    <w:rsid w:val="00373648"/>
    <w:rsid w:val="003736E8"/>
    <w:rsid w:val="0037378F"/>
    <w:rsid w:val="003739A1"/>
    <w:rsid w:val="00373FCA"/>
    <w:rsid w:val="00374441"/>
    <w:rsid w:val="0037452A"/>
    <w:rsid w:val="00374A94"/>
    <w:rsid w:val="00374C26"/>
    <w:rsid w:val="00374D86"/>
    <w:rsid w:val="00375060"/>
    <w:rsid w:val="00375138"/>
    <w:rsid w:val="00375364"/>
    <w:rsid w:val="003753E1"/>
    <w:rsid w:val="0037587B"/>
    <w:rsid w:val="00375AAB"/>
    <w:rsid w:val="00375E62"/>
    <w:rsid w:val="00376567"/>
    <w:rsid w:val="00376F5B"/>
    <w:rsid w:val="00377117"/>
    <w:rsid w:val="00377419"/>
    <w:rsid w:val="00377457"/>
    <w:rsid w:val="00377617"/>
    <w:rsid w:val="00377A77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EC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F92"/>
    <w:rsid w:val="003869BF"/>
    <w:rsid w:val="00386BAF"/>
    <w:rsid w:val="00386BBC"/>
    <w:rsid w:val="00386CC9"/>
    <w:rsid w:val="00387A0C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E20"/>
    <w:rsid w:val="00394E7B"/>
    <w:rsid w:val="00394F53"/>
    <w:rsid w:val="0039521A"/>
    <w:rsid w:val="0039570A"/>
    <w:rsid w:val="00395A76"/>
    <w:rsid w:val="00395B0A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E8D"/>
    <w:rsid w:val="003A56BC"/>
    <w:rsid w:val="003A57DB"/>
    <w:rsid w:val="003A5B87"/>
    <w:rsid w:val="003A5C6D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FF"/>
    <w:rsid w:val="003B261C"/>
    <w:rsid w:val="003B26B1"/>
    <w:rsid w:val="003B2A41"/>
    <w:rsid w:val="003B2F69"/>
    <w:rsid w:val="003B34E7"/>
    <w:rsid w:val="003B3938"/>
    <w:rsid w:val="003B3BEC"/>
    <w:rsid w:val="003B3E9A"/>
    <w:rsid w:val="003B3EA0"/>
    <w:rsid w:val="003B4014"/>
    <w:rsid w:val="003B4076"/>
    <w:rsid w:val="003B425D"/>
    <w:rsid w:val="003B43FD"/>
    <w:rsid w:val="003B4404"/>
    <w:rsid w:val="003B46FD"/>
    <w:rsid w:val="003B490D"/>
    <w:rsid w:val="003B49A5"/>
    <w:rsid w:val="003B4E39"/>
    <w:rsid w:val="003B4E8C"/>
    <w:rsid w:val="003B4FA4"/>
    <w:rsid w:val="003B5227"/>
    <w:rsid w:val="003B562E"/>
    <w:rsid w:val="003B56C3"/>
    <w:rsid w:val="003B56E8"/>
    <w:rsid w:val="003B594B"/>
    <w:rsid w:val="003B5F84"/>
    <w:rsid w:val="003B62AD"/>
    <w:rsid w:val="003B65C3"/>
    <w:rsid w:val="003B6FA6"/>
    <w:rsid w:val="003B7520"/>
    <w:rsid w:val="003C0096"/>
    <w:rsid w:val="003C01D5"/>
    <w:rsid w:val="003C0A4F"/>
    <w:rsid w:val="003C0A93"/>
    <w:rsid w:val="003C0B9F"/>
    <w:rsid w:val="003C12B3"/>
    <w:rsid w:val="003C1327"/>
    <w:rsid w:val="003C1821"/>
    <w:rsid w:val="003C1EF5"/>
    <w:rsid w:val="003C2161"/>
    <w:rsid w:val="003C2BF6"/>
    <w:rsid w:val="003C30ED"/>
    <w:rsid w:val="003C3C35"/>
    <w:rsid w:val="003C403C"/>
    <w:rsid w:val="003C411D"/>
    <w:rsid w:val="003C4AC2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CB"/>
    <w:rsid w:val="003E0B8C"/>
    <w:rsid w:val="003E0F1F"/>
    <w:rsid w:val="003E1229"/>
    <w:rsid w:val="003E2365"/>
    <w:rsid w:val="003E2473"/>
    <w:rsid w:val="003E2DA4"/>
    <w:rsid w:val="003E2FA1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F5"/>
    <w:rsid w:val="003E547A"/>
    <w:rsid w:val="003E5502"/>
    <w:rsid w:val="003E574C"/>
    <w:rsid w:val="003E5D5A"/>
    <w:rsid w:val="003E7321"/>
    <w:rsid w:val="003E789C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5F1B"/>
    <w:rsid w:val="003F6189"/>
    <w:rsid w:val="003F68E0"/>
    <w:rsid w:val="003F6BE8"/>
    <w:rsid w:val="003F6C4E"/>
    <w:rsid w:val="003F6CA9"/>
    <w:rsid w:val="003F6E3D"/>
    <w:rsid w:val="003F7151"/>
    <w:rsid w:val="003F7284"/>
    <w:rsid w:val="003F7707"/>
    <w:rsid w:val="003F7EA2"/>
    <w:rsid w:val="004001F1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F2D"/>
    <w:rsid w:val="00423FDD"/>
    <w:rsid w:val="0042400A"/>
    <w:rsid w:val="0042434E"/>
    <w:rsid w:val="0042464C"/>
    <w:rsid w:val="00424BC4"/>
    <w:rsid w:val="0042545C"/>
    <w:rsid w:val="00425537"/>
    <w:rsid w:val="0042566E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657"/>
    <w:rsid w:val="00442B71"/>
    <w:rsid w:val="00442C99"/>
    <w:rsid w:val="00442D4C"/>
    <w:rsid w:val="00442F81"/>
    <w:rsid w:val="00442FDC"/>
    <w:rsid w:val="0044310D"/>
    <w:rsid w:val="004434FB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200"/>
    <w:rsid w:val="00445299"/>
    <w:rsid w:val="0044542D"/>
    <w:rsid w:val="004457BB"/>
    <w:rsid w:val="00445B3D"/>
    <w:rsid w:val="00445E4C"/>
    <w:rsid w:val="00445F61"/>
    <w:rsid w:val="00445FFE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A1"/>
    <w:rsid w:val="0045366F"/>
    <w:rsid w:val="00453680"/>
    <w:rsid w:val="00453873"/>
    <w:rsid w:val="004539FA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863"/>
    <w:rsid w:val="00471F4B"/>
    <w:rsid w:val="004721B4"/>
    <w:rsid w:val="00472524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8B"/>
    <w:rsid w:val="00474F2B"/>
    <w:rsid w:val="00475062"/>
    <w:rsid w:val="00475110"/>
    <w:rsid w:val="004753E8"/>
    <w:rsid w:val="00476009"/>
    <w:rsid w:val="00476035"/>
    <w:rsid w:val="00476176"/>
    <w:rsid w:val="004763CA"/>
    <w:rsid w:val="00476B0D"/>
    <w:rsid w:val="00476E2C"/>
    <w:rsid w:val="00476E34"/>
    <w:rsid w:val="00477760"/>
    <w:rsid w:val="00477898"/>
    <w:rsid w:val="00477CAD"/>
    <w:rsid w:val="00480236"/>
    <w:rsid w:val="004804AE"/>
    <w:rsid w:val="004804E2"/>
    <w:rsid w:val="0048084A"/>
    <w:rsid w:val="00480859"/>
    <w:rsid w:val="00480D62"/>
    <w:rsid w:val="00480E51"/>
    <w:rsid w:val="00481EB2"/>
    <w:rsid w:val="00481F05"/>
    <w:rsid w:val="00482111"/>
    <w:rsid w:val="00482403"/>
    <w:rsid w:val="0048252A"/>
    <w:rsid w:val="00482794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BE"/>
    <w:rsid w:val="00494C12"/>
    <w:rsid w:val="00494C1C"/>
    <w:rsid w:val="00495474"/>
    <w:rsid w:val="004956B4"/>
    <w:rsid w:val="0049621A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99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E"/>
    <w:rsid w:val="004A5216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9AF"/>
    <w:rsid w:val="004B7B0B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5C7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CE"/>
    <w:rsid w:val="004E5950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F02E6"/>
    <w:rsid w:val="004F04E2"/>
    <w:rsid w:val="004F0D54"/>
    <w:rsid w:val="004F111D"/>
    <w:rsid w:val="004F14E3"/>
    <w:rsid w:val="004F1EC0"/>
    <w:rsid w:val="004F22C3"/>
    <w:rsid w:val="004F26F9"/>
    <w:rsid w:val="004F29E7"/>
    <w:rsid w:val="004F3A98"/>
    <w:rsid w:val="004F3F02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3F8"/>
    <w:rsid w:val="0050390C"/>
    <w:rsid w:val="00503A67"/>
    <w:rsid w:val="00503C4D"/>
    <w:rsid w:val="00503D4A"/>
    <w:rsid w:val="00504024"/>
    <w:rsid w:val="005048C1"/>
    <w:rsid w:val="005049B9"/>
    <w:rsid w:val="00504BF4"/>
    <w:rsid w:val="00504F44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252B"/>
    <w:rsid w:val="00512731"/>
    <w:rsid w:val="0051279F"/>
    <w:rsid w:val="0051280B"/>
    <w:rsid w:val="005128B2"/>
    <w:rsid w:val="00512D2C"/>
    <w:rsid w:val="00512D36"/>
    <w:rsid w:val="00512FE2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9C5"/>
    <w:rsid w:val="00532CEE"/>
    <w:rsid w:val="00532E85"/>
    <w:rsid w:val="0053357C"/>
    <w:rsid w:val="00533A13"/>
    <w:rsid w:val="00534320"/>
    <w:rsid w:val="0053450F"/>
    <w:rsid w:val="005348D5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EDE"/>
    <w:rsid w:val="00537F5F"/>
    <w:rsid w:val="005400C9"/>
    <w:rsid w:val="005406A7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4393"/>
    <w:rsid w:val="005543E7"/>
    <w:rsid w:val="0055448C"/>
    <w:rsid w:val="00554BB7"/>
    <w:rsid w:val="00554E94"/>
    <w:rsid w:val="00554F6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CD9"/>
    <w:rsid w:val="00561D75"/>
    <w:rsid w:val="00561EFA"/>
    <w:rsid w:val="0056209B"/>
    <w:rsid w:val="00562351"/>
    <w:rsid w:val="00562390"/>
    <w:rsid w:val="00562412"/>
    <w:rsid w:val="005631A4"/>
    <w:rsid w:val="005638A6"/>
    <w:rsid w:val="005638C9"/>
    <w:rsid w:val="0056392D"/>
    <w:rsid w:val="00563BA6"/>
    <w:rsid w:val="00563FFB"/>
    <w:rsid w:val="00564062"/>
    <w:rsid w:val="0056443C"/>
    <w:rsid w:val="005654EA"/>
    <w:rsid w:val="0056558A"/>
    <w:rsid w:val="0056578C"/>
    <w:rsid w:val="005659ED"/>
    <w:rsid w:val="00565B8C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A4D"/>
    <w:rsid w:val="00570CF5"/>
    <w:rsid w:val="00571098"/>
    <w:rsid w:val="005710F5"/>
    <w:rsid w:val="005712AE"/>
    <w:rsid w:val="005716D8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411"/>
    <w:rsid w:val="005907F3"/>
    <w:rsid w:val="00590B19"/>
    <w:rsid w:val="00590B63"/>
    <w:rsid w:val="00590BD7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FFE"/>
    <w:rsid w:val="005951C8"/>
    <w:rsid w:val="00595576"/>
    <w:rsid w:val="0059569F"/>
    <w:rsid w:val="00595726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43"/>
    <w:rsid w:val="005A2D4C"/>
    <w:rsid w:val="005A2D56"/>
    <w:rsid w:val="005A31B8"/>
    <w:rsid w:val="005A3823"/>
    <w:rsid w:val="005A398F"/>
    <w:rsid w:val="005A3AAA"/>
    <w:rsid w:val="005A3C85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767"/>
    <w:rsid w:val="005B27A5"/>
    <w:rsid w:val="005B28DC"/>
    <w:rsid w:val="005B29DD"/>
    <w:rsid w:val="005B2C39"/>
    <w:rsid w:val="005B2C3F"/>
    <w:rsid w:val="005B2D59"/>
    <w:rsid w:val="005B3279"/>
    <w:rsid w:val="005B3360"/>
    <w:rsid w:val="005B33BB"/>
    <w:rsid w:val="005B3751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AE2"/>
    <w:rsid w:val="005D4E3B"/>
    <w:rsid w:val="005D4FAB"/>
    <w:rsid w:val="005D55EA"/>
    <w:rsid w:val="005D5638"/>
    <w:rsid w:val="005D5D05"/>
    <w:rsid w:val="005D600C"/>
    <w:rsid w:val="005D6124"/>
    <w:rsid w:val="005D61A8"/>
    <w:rsid w:val="005D61F6"/>
    <w:rsid w:val="005D62DD"/>
    <w:rsid w:val="005D6D67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1E00"/>
    <w:rsid w:val="005E2438"/>
    <w:rsid w:val="005E2854"/>
    <w:rsid w:val="005E2F87"/>
    <w:rsid w:val="005E3471"/>
    <w:rsid w:val="005E3B7B"/>
    <w:rsid w:val="005E3F07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EA0"/>
    <w:rsid w:val="00625202"/>
    <w:rsid w:val="00625AC4"/>
    <w:rsid w:val="00625B54"/>
    <w:rsid w:val="006264AE"/>
    <w:rsid w:val="00626AA7"/>
    <w:rsid w:val="00626BD8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46"/>
    <w:rsid w:val="0063468A"/>
    <w:rsid w:val="006349D2"/>
    <w:rsid w:val="00634CDB"/>
    <w:rsid w:val="00635432"/>
    <w:rsid w:val="006357DE"/>
    <w:rsid w:val="00635ACB"/>
    <w:rsid w:val="00635C25"/>
    <w:rsid w:val="00635EB0"/>
    <w:rsid w:val="00636064"/>
    <w:rsid w:val="0063625F"/>
    <w:rsid w:val="006369EB"/>
    <w:rsid w:val="00636A56"/>
    <w:rsid w:val="00637039"/>
    <w:rsid w:val="006376FA"/>
    <w:rsid w:val="006378EB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323C"/>
    <w:rsid w:val="0064333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A10"/>
    <w:rsid w:val="00660E23"/>
    <w:rsid w:val="006617F4"/>
    <w:rsid w:val="00661954"/>
    <w:rsid w:val="006619A6"/>
    <w:rsid w:val="00661D88"/>
    <w:rsid w:val="00662311"/>
    <w:rsid w:val="00662336"/>
    <w:rsid w:val="006628B4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BBC"/>
    <w:rsid w:val="00667D3D"/>
    <w:rsid w:val="00670112"/>
    <w:rsid w:val="00670214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A57"/>
    <w:rsid w:val="00694C4E"/>
    <w:rsid w:val="00694E19"/>
    <w:rsid w:val="00694FFF"/>
    <w:rsid w:val="00695116"/>
    <w:rsid w:val="006957BC"/>
    <w:rsid w:val="0069584D"/>
    <w:rsid w:val="0069597D"/>
    <w:rsid w:val="00695CD6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4F6"/>
    <w:rsid w:val="006A7905"/>
    <w:rsid w:val="006A7BC0"/>
    <w:rsid w:val="006B00D1"/>
    <w:rsid w:val="006B05F3"/>
    <w:rsid w:val="006B061A"/>
    <w:rsid w:val="006B087B"/>
    <w:rsid w:val="006B0991"/>
    <w:rsid w:val="006B0B1C"/>
    <w:rsid w:val="006B0DF7"/>
    <w:rsid w:val="006B0FE7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ED"/>
    <w:rsid w:val="006B4EC0"/>
    <w:rsid w:val="006B503D"/>
    <w:rsid w:val="006B5BA3"/>
    <w:rsid w:val="006B5BFA"/>
    <w:rsid w:val="006B5C1C"/>
    <w:rsid w:val="006B5EFA"/>
    <w:rsid w:val="006B5F62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77"/>
    <w:rsid w:val="006D25B3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C5F"/>
    <w:rsid w:val="006F1C7B"/>
    <w:rsid w:val="006F1CB6"/>
    <w:rsid w:val="006F1FBB"/>
    <w:rsid w:val="006F24A7"/>
    <w:rsid w:val="006F262C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039"/>
    <w:rsid w:val="006F7322"/>
    <w:rsid w:val="006F76EA"/>
    <w:rsid w:val="006F7773"/>
    <w:rsid w:val="006F7B62"/>
    <w:rsid w:val="006F7C1A"/>
    <w:rsid w:val="006F7F30"/>
    <w:rsid w:val="00700161"/>
    <w:rsid w:val="007004BB"/>
    <w:rsid w:val="00700E69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C50"/>
    <w:rsid w:val="00704E7A"/>
    <w:rsid w:val="007050F0"/>
    <w:rsid w:val="00705155"/>
    <w:rsid w:val="007052CB"/>
    <w:rsid w:val="00705386"/>
    <w:rsid w:val="00705F69"/>
    <w:rsid w:val="00706251"/>
    <w:rsid w:val="007066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F79"/>
    <w:rsid w:val="00716486"/>
    <w:rsid w:val="007167D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C5E"/>
    <w:rsid w:val="00733F7A"/>
    <w:rsid w:val="0073436F"/>
    <w:rsid w:val="00734A3B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6AD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469"/>
    <w:rsid w:val="0074552C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F0A"/>
    <w:rsid w:val="00747198"/>
    <w:rsid w:val="0074757D"/>
    <w:rsid w:val="007479F6"/>
    <w:rsid w:val="00747C52"/>
    <w:rsid w:val="00747F84"/>
    <w:rsid w:val="007508D9"/>
    <w:rsid w:val="007508F2"/>
    <w:rsid w:val="00750F5A"/>
    <w:rsid w:val="0075101F"/>
    <w:rsid w:val="00751687"/>
    <w:rsid w:val="0075190A"/>
    <w:rsid w:val="00752024"/>
    <w:rsid w:val="007520A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C44"/>
    <w:rsid w:val="00771D55"/>
    <w:rsid w:val="007726DC"/>
    <w:rsid w:val="00772E07"/>
    <w:rsid w:val="007734D5"/>
    <w:rsid w:val="007735A6"/>
    <w:rsid w:val="00773CFF"/>
    <w:rsid w:val="00773D01"/>
    <w:rsid w:val="007746F5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423B"/>
    <w:rsid w:val="007842B9"/>
    <w:rsid w:val="00784403"/>
    <w:rsid w:val="0078459A"/>
    <w:rsid w:val="0078529B"/>
    <w:rsid w:val="007852DC"/>
    <w:rsid w:val="007856E5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415A"/>
    <w:rsid w:val="00794694"/>
    <w:rsid w:val="00794AEB"/>
    <w:rsid w:val="00794BDB"/>
    <w:rsid w:val="00794C7E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464A"/>
    <w:rsid w:val="007A4765"/>
    <w:rsid w:val="007A497D"/>
    <w:rsid w:val="007A4A90"/>
    <w:rsid w:val="007A4B77"/>
    <w:rsid w:val="007A4DF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63"/>
    <w:rsid w:val="007A73AC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D4"/>
    <w:rsid w:val="007B3363"/>
    <w:rsid w:val="007B33BF"/>
    <w:rsid w:val="007B36C3"/>
    <w:rsid w:val="007B3D6F"/>
    <w:rsid w:val="007B3E6D"/>
    <w:rsid w:val="007B432B"/>
    <w:rsid w:val="007B4431"/>
    <w:rsid w:val="007B4600"/>
    <w:rsid w:val="007B4792"/>
    <w:rsid w:val="007B483C"/>
    <w:rsid w:val="007B4B0F"/>
    <w:rsid w:val="007B4C41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B05"/>
    <w:rsid w:val="007C5D0D"/>
    <w:rsid w:val="007C637E"/>
    <w:rsid w:val="007C6736"/>
    <w:rsid w:val="007C6858"/>
    <w:rsid w:val="007C6945"/>
    <w:rsid w:val="007C6DE0"/>
    <w:rsid w:val="007C6F17"/>
    <w:rsid w:val="007C7575"/>
    <w:rsid w:val="007C7D67"/>
    <w:rsid w:val="007D0157"/>
    <w:rsid w:val="007D078F"/>
    <w:rsid w:val="007D0EFC"/>
    <w:rsid w:val="007D1102"/>
    <w:rsid w:val="007D15E6"/>
    <w:rsid w:val="007D1FE8"/>
    <w:rsid w:val="007D2392"/>
    <w:rsid w:val="007D267A"/>
    <w:rsid w:val="007D2B8B"/>
    <w:rsid w:val="007D2EAF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7132"/>
    <w:rsid w:val="007E7162"/>
    <w:rsid w:val="007E72BE"/>
    <w:rsid w:val="007E72E5"/>
    <w:rsid w:val="007E73D1"/>
    <w:rsid w:val="007E7CFF"/>
    <w:rsid w:val="007F02BC"/>
    <w:rsid w:val="007F0390"/>
    <w:rsid w:val="007F0536"/>
    <w:rsid w:val="007F086C"/>
    <w:rsid w:val="007F087E"/>
    <w:rsid w:val="007F0FE9"/>
    <w:rsid w:val="007F10D9"/>
    <w:rsid w:val="007F19AB"/>
    <w:rsid w:val="007F1F72"/>
    <w:rsid w:val="007F219E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D1A"/>
    <w:rsid w:val="0080312A"/>
    <w:rsid w:val="00803507"/>
    <w:rsid w:val="008035DF"/>
    <w:rsid w:val="00803B8E"/>
    <w:rsid w:val="00804211"/>
    <w:rsid w:val="0080430C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1048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FCE"/>
    <w:rsid w:val="008176AD"/>
    <w:rsid w:val="00817885"/>
    <w:rsid w:val="00817BAF"/>
    <w:rsid w:val="00817DD4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B1D"/>
    <w:rsid w:val="00827DBF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EFC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B36"/>
    <w:rsid w:val="00856E3E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CE6"/>
    <w:rsid w:val="00865D1D"/>
    <w:rsid w:val="00865DF8"/>
    <w:rsid w:val="0086637F"/>
    <w:rsid w:val="00866435"/>
    <w:rsid w:val="008664EA"/>
    <w:rsid w:val="008667B7"/>
    <w:rsid w:val="00867614"/>
    <w:rsid w:val="00867654"/>
    <w:rsid w:val="008677A7"/>
    <w:rsid w:val="008678B5"/>
    <w:rsid w:val="00867A36"/>
    <w:rsid w:val="008703A4"/>
    <w:rsid w:val="00870472"/>
    <w:rsid w:val="008704F3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8F"/>
    <w:rsid w:val="00873E60"/>
    <w:rsid w:val="00873F0A"/>
    <w:rsid w:val="00873F52"/>
    <w:rsid w:val="00874055"/>
    <w:rsid w:val="00874229"/>
    <w:rsid w:val="00874837"/>
    <w:rsid w:val="00874856"/>
    <w:rsid w:val="00874BE1"/>
    <w:rsid w:val="00874F3A"/>
    <w:rsid w:val="00874F7E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A7E"/>
    <w:rsid w:val="00877164"/>
    <w:rsid w:val="00877646"/>
    <w:rsid w:val="00877819"/>
    <w:rsid w:val="00877A6F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EF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7F9"/>
    <w:rsid w:val="00895B5B"/>
    <w:rsid w:val="00895DBA"/>
    <w:rsid w:val="0089637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90C"/>
    <w:rsid w:val="008C2D7A"/>
    <w:rsid w:val="008C30E6"/>
    <w:rsid w:val="008C3ACE"/>
    <w:rsid w:val="008C4BC9"/>
    <w:rsid w:val="008C69C0"/>
    <w:rsid w:val="008C6CED"/>
    <w:rsid w:val="008C6E4E"/>
    <w:rsid w:val="008C700D"/>
    <w:rsid w:val="008C7555"/>
    <w:rsid w:val="008C76B2"/>
    <w:rsid w:val="008C790D"/>
    <w:rsid w:val="008C7BE8"/>
    <w:rsid w:val="008D00A7"/>
    <w:rsid w:val="008D02B8"/>
    <w:rsid w:val="008D0C9C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9C5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421A"/>
    <w:rsid w:val="009142F7"/>
    <w:rsid w:val="0091480B"/>
    <w:rsid w:val="00914A96"/>
    <w:rsid w:val="00914B84"/>
    <w:rsid w:val="00914C4A"/>
    <w:rsid w:val="009151A2"/>
    <w:rsid w:val="00915770"/>
    <w:rsid w:val="00915A13"/>
    <w:rsid w:val="00915D8E"/>
    <w:rsid w:val="00915F6F"/>
    <w:rsid w:val="0091603A"/>
    <w:rsid w:val="00916349"/>
    <w:rsid w:val="009163D0"/>
    <w:rsid w:val="00916474"/>
    <w:rsid w:val="009165A3"/>
    <w:rsid w:val="009166DB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84B"/>
    <w:rsid w:val="00926AD1"/>
    <w:rsid w:val="00926E6A"/>
    <w:rsid w:val="00927343"/>
    <w:rsid w:val="009273EA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855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A88"/>
    <w:rsid w:val="00936ECC"/>
    <w:rsid w:val="00936FBA"/>
    <w:rsid w:val="0093713F"/>
    <w:rsid w:val="0093745A"/>
    <w:rsid w:val="00937836"/>
    <w:rsid w:val="00937F6C"/>
    <w:rsid w:val="009407AA"/>
    <w:rsid w:val="009409A2"/>
    <w:rsid w:val="00940CC3"/>
    <w:rsid w:val="00941062"/>
    <w:rsid w:val="009412E7"/>
    <w:rsid w:val="00941D7D"/>
    <w:rsid w:val="00942144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2D38"/>
    <w:rsid w:val="00973318"/>
    <w:rsid w:val="00973728"/>
    <w:rsid w:val="0097376C"/>
    <w:rsid w:val="009738CF"/>
    <w:rsid w:val="00973BE6"/>
    <w:rsid w:val="00973CBD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4C6"/>
    <w:rsid w:val="009805FB"/>
    <w:rsid w:val="009809BB"/>
    <w:rsid w:val="00980C7C"/>
    <w:rsid w:val="00980CAB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A0F"/>
    <w:rsid w:val="00983BE5"/>
    <w:rsid w:val="00983D1E"/>
    <w:rsid w:val="0098425A"/>
    <w:rsid w:val="00984342"/>
    <w:rsid w:val="0098434D"/>
    <w:rsid w:val="009845CA"/>
    <w:rsid w:val="00984B74"/>
    <w:rsid w:val="0098508C"/>
    <w:rsid w:val="0098540E"/>
    <w:rsid w:val="0098575D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5302"/>
    <w:rsid w:val="009A5378"/>
    <w:rsid w:val="009A5390"/>
    <w:rsid w:val="009A57B9"/>
    <w:rsid w:val="009A59C1"/>
    <w:rsid w:val="009A5C0F"/>
    <w:rsid w:val="009A5CC1"/>
    <w:rsid w:val="009A5EF3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D4F"/>
    <w:rsid w:val="009B5DD7"/>
    <w:rsid w:val="009B6344"/>
    <w:rsid w:val="009B63CB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6B"/>
    <w:rsid w:val="009C40DC"/>
    <w:rsid w:val="009C46BE"/>
    <w:rsid w:val="009C48D0"/>
    <w:rsid w:val="009C4D70"/>
    <w:rsid w:val="009C500B"/>
    <w:rsid w:val="009C5031"/>
    <w:rsid w:val="009C59A3"/>
    <w:rsid w:val="009C69A4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B20"/>
    <w:rsid w:val="009D6EC6"/>
    <w:rsid w:val="009D7397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FA8"/>
    <w:rsid w:val="009E4B50"/>
    <w:rsid w:val="009E4BFC"/>
    <w:rsid w:val="009E605A"/>
    <w:rsid w:val="009E67F0"/>
    <w:rsid w:val="009E69F4"/>
    <w:rsid w:val="009E73CD"/>
    <w:rsid w:val="009F0021"/>
    <w:rsid w:val="009F0425"/>
    <w:rsid w:val="009F05D8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4192"/>
    <w:rsid w:val="009F45CD"/>
    <w:rsid w:val="009F45FC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4DA"/>
    <w:rsid w:val="00A10734"/>
    <w:rsid w:val="00A109E6"/>
    <w:rsid w:val="00A10CA5"/>
    <w:rsid w:val="00A10D55"/>
    <w:rsid w:val="00A10F9B"/>
    <w:rsid w:val="00A1132F"/>
    <w:rsid w:val="00A113FE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244"/>
    <w:rsid w:val="00A164F7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6FB"/>
    <w:rsid w:val="00A32822"/>
    <w:rsid w:val="00A32828"/>
    <w:rsid w:val="00A32D38"/>
    <w:rsid w:val="00A33102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3A7"/>
    <w:rsid w:val="00A353BD"/>
    <w:rsid w:val="00A355F7"/>
    <w:rsid w:val="00A3583C"/>
    <w:rsid w:val="00A35CCE"/>
    <w:rsid w:val="00A35F3D"/>
    <w:rsid w:val="00A36005"/>
    <w:rsid w:val="00A36050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274"/>
    <w:rsid w:val="00A405A1"/>
    <w:rsid w:val="00A4071E"/>
    <w:rsid w:val="00A408D6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405"/>
    <w:rsid w:val="00A43574"/>
    <w:rsid w:val="00A43731"/>
    <w:rsid w:val="00A43ABB"/>
    <w:rsid w:val="00A43AC1"/>
    <w:rsid w:val="00A43EB9"/>
    <w:rsid w:val="00A43EC4"/>
    <w:rsid w:val="00A442E3"/>
    <w:rsid w:val="00A44775"/>
    <w:rsid w:val="00A449E1"/>
    <w:rsid w:val="00A44A5D"/>
    <w:rsid w:val="00A44C43"/>
    <w:rsid w:val="00A454C9"/>
    <w:rsid w:val="00A45518"/>
    <w:rsid w:val="00A459D9"/>
    <w:rsid w:val="00A45AF6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B18"/>
    <w:rsid w:val="00A5509F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57D36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A6"/>
    <w:rsid w:val="00A71852"/>
    <w:rsid w:val="00A71A4A"/>
    <w:rsid w:val="00A721A1"/>
    <w:rsid w:val="00A72288"/>
    <w:rsid w:val="00A72308"/>
    <w:rsid w:val="00A725C2"/>
    <w:rsid w:val="00A72795"/>
    <w:rsid w:val="00A73076"/>
    <w:rsid w:val="00A73890"/>
    <w:rsid w:val="00A73E86"/>
    <w:rsid w:val="00A73F8A"/>
    <w:rsid w:val="00A74024"/>
    <w:rsid w:val="00A74598"/>
    <w:rsid w:val="00A7465D"/>
    <w:rsid w:val="00A746EC"/>
    <w:rsid w:val="00A75023"/>
    <w:rsid w:val="00A7555B"/>
    <w:rsid w:val="00A75714"/>
    <w:rsid w:val="00A75C6D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410"/>
    <w:rsid w:val="00A81884"/>
    <w:rsid w:val="00A81967"/>
    <w:rsid w:val="00A81A73"/>
    <w:rsid w:val="00A82344"/>
    <w:rsid w:val="00A8244D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4C8"/>
    <w:rsid w:val="00A855E9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B15"/>
    <w:rsid w:val="00A93BC7"/>
    <w:rsid w:val="00A93C78"/>
    <w:rsid w:val="00A93DB5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9"/>
    <w:rsid w:val="00A97F1B"/>
    <w:rsid w:val="00AA02A8"/>
    <w:rsid w:val="00AA04B5"/>
    <w:rsid w:val="00AA084C"/>
    <w:rsid w:val="00AA0E7D"/>
    <w:rsid w:val="00AA1510"/>
    <w:rsid w:val="00AA1AAF"/>
    <w:rsid w:val="00AA1AC1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197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A2B"/>
    <w:rsid w:val="00AB5B01"/>
    <w:rsid w:val="00AB5F0C"/>
    <w:rsid w:val="00AB6044"/>
    <w:rsid w:val="00AB6171"/>
    <w:rsid w:val="00AB62DC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422D"/>
    <w:rsid w:val="00AC4620"/>
    <w:rsid w:val="00AC47B7"/>
    <w:rsid w:val="00AC51E7"/>
    <w:rsid w:val="00AC5357"/>
    <w:rsid w:val="00AC55CC"/>
    <w:rsid w:val="00AC55FD"/>
    <w:rsid w:val="00AC5A7F"/>
    <w:rsid w:val="00AC5DEC"/>
    <w:rsid w:val="00AC5FD1"/>
    <w:rsid w:val="00AC623A"/>
    <w:rsid w:val="00AC6502"/>
    <w:rsid w:val="00AC688E"/>
    <w:rsid w:val="00AC6ACD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E9"/>
    <w:rsid w:val="00AE050F"/>
    <w:rsid w:val="00AE092C"/>
    <w:rsid w:val="00AE0DE4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995"/>
    <w:rsid w:val="00AE4E13"/>
    <w:rsid w:val="00AE5190"/>
    <w:rsid w:val="00AE54CF"/>
    <w:rsid w:val="00AE560F"/>
    <w:rsid w:val="00AE57F7"/>
    <w:rsid w:val="00AE58C7"/>
    <w:rsid w:val="00AE5A0B"/>
    <w:rsid w:val="00AE5BA3"/>
    <w:rsid w:val="00AE5D5F"/>
    <w:rsid w:val="00AE5EFF"/>
    <w:rsid w:val="00AE60FD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539E"/>
    <w:rsid w:val="00AF54E0"/>
    <w:rsid w:val="00AF5D75"/>
    <w:rsid w:val="00AF62D9"/>
    <w:rsid w:val="00AF6ABA"/>
    <w:rsid w:val="00B000C2"/>
    <w:rsid w:val="00B00637"/>
    <w:rsid w:val="00B013B8"/>
    <w:rsid w:val="00B013EE"/>
    <w:rsid w:val="00B016E0"/>
    <w:rsid w:val="00B019DB"/>
    <w:rsid w:val="00B01A66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104F6"/>
    <w:rsid w:val="00B105A0"/>
    <w:rsid w:val="00B10683"/>
    <w:rsid w:val="00B109E1"/>
    <w:rsid w:val="00B10EDC"/>
    <w:rsid w:val="00B10F73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475"/>
    <w:rsid w:val="00B16477"/>
    <w:rsid w:val="00B1713C"/>
    <w:rsid w:val="00B17DB9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996"/>
    <w:rsid w:val="00B31B39"/>
    <w:rsid w:val="00B31E71"/>
    <w:rsid w:val="00B32025"/>
    <w:rsid w:val="00B322AA"/>
    <w:rsid w:val="00B32663"/>
    <w:rsid w:val="00B3299F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BCB"/>
    <w:rsid w:val="00B44220"/>
    <w:rsid w:val="00B447CD"/>
    <w:rsid w:val="00B44D53"/>
    <w:rsid w:val="00B44DBA"/>
    <w:rsid w:val="00B450DB"/>
    <w:rsid w:val="00B4563A"/>
    <w:rsid w:val="00B465B7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48"/>
    <w:rsid w:val="00B563C2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4E"/>
    <w:rsid w:val="00B67D8D"/>
    <w:rsid w:val="00B70190"/>
    <w:rsid w:val="00B701D3"/>
    <w:rsid w:val="00B7020C"/>
    <w:rsid w:val="00B70299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95D"/>
    <w:rsid w:val="00B73E53"/>
    <w:rsid w:val="00B7402B"/>
    <w:rsid w:val="00B7403B"/>
    <w:rsid w:val="00B74361"/>
    <w:rsid w:val="00B743D5"/>
    <w:rsid w:val="00B74D72"/>
    <w:rsid w:val="00B74E16"/>
    <w:rsid w:val="00B74E9A"/>
    <w:rsid w:val="00B75567"/>
    <w:rsid w:val="00B75733"/>
    <w:rsid w:val="00B757BB"/>
    <w:rsid w:val="00B75893"/>
    <w:rsid w:val="00B75AB7"/>
    <w:rsid w:val="00B75E61"/>
    <w:rsid w:val="00B76236"/>
    <w:rsid w:val="00B76375"/>
    <w:rsid w:val="00B76689"/>
    <w:rsid w:val="00B769B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1"/>
    <w:rsid w:val="00B96343"/>
    <w:rsid w:val="00B963A1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A58"/>
    <w:rsid w:val="00BA6644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3EE"/>
    <w:rsid w:val="00BC14D3"/>
    <w:rsid w:val="00BC19AB"/>
    <w:rsid w:val="00BC1AAF"/>
    <w:rsid w:val="00BC267E"/>
    <w:rsid w:val="00BC2926"/>
    <w:rsid w:val="00BC29F4"/>
    <w:rsid w:val="00BC2CF1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DA1"/>
    <w:rsid w:val="00BD4EC7"/>
    <w:rsid w:val="00BD52B4"/>
    <w:rsid w:val="00BD5369"/>
    <w:rsid w:val="00BD5764"/>
    <w:rsid w:val="00BD5EB7"/>
    <w:rsid w:val="00BD5EF4"/>
    <w:rsid w:val="00BD6059"/>
    <w:rsid w:val="00BD623F"/>
    <w:rsid w:val="00BD69BE"/>
    <w:rsid w:val="00BD6A09"/>
    <w:rsid w:val="00BD711D"/>
    <w:rsid w:val="00BD71C7"/>
    <w:rsid w:val="00BD7563"/>
    <w:rsid w:val="00BD765D"/>
    <w:rsid w:val="00BD7768"/>
    <w:rsid w:val="00BD7F8C"/>
    <w:rsid w:val="00BE0897"/>
    <w:rsid w:val="00BE11D0"/>
    <w:rsid w:val="00BE12C6"/>
    <w:rsid w:val="00BE147A"/>
    <w:rsid w:val="00BE1573"/>
    <w:rsid w:val="00BE175D"/>
    <w:rsid w:val="00BE196E"/>
    <w:rsid w:val="00BE19FE"/>
    <w:rsid w:val="00BE1E1A"/>
    <w:rsid w:val="00BE1E6B"/>
    <w:rsid w:val="00BE2855"/>
    <w:rsid w:val="00BE2B45"/>
    <w:rsid w:val="00BE2C04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A45"/>
    <w:rsid w:val="00C00F68"/>
    <w:rsid w:val="00C01096"/>
    <w:rsid w:val="00C01371"/>
    <w:rsid w:val="00C01A76"/>
    <w:rsid w:val="00C01D17"/>
    <w:rsid w:val="00C01F73"/>
    <w:rsid w:val="00C021F9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6057"/>
    <w:rsid w:val="00C0695A"/>
    <w:rsid w:val="00C06E31"/>
    <w:rsid w:val="00C07332"/>
    <w:rsid w:val="00C07DAB"/>
    <w:rsid w:val="00C07E39"/>
    <w:rsid w:val="00C07E81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8F3"/>
    <w:rsid w:val="00C22A45"/>
    <w:rsid w:val="00C22EFD"/>
    <w:rsid w:val="00C23765"/>
    <w:rsid w:val="00C237CB"/>
    <w:rsid w:val="00C23814"/>
    <w:rsid w:val="00C238F9"/>
    <w:rsid w:val="00C23E3F"/>
    <w:rsid w:val="00C2415E"/>
    <w:rsid w:val="00C247B5"/>
    <w:rsid w:val="00C24A62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E20"/>
    <w:rsid w:val="00C27EF1"/>
    <w:rsid w:val="00C3119F"/>
    <w:rsid w:val="00C31453"/>
    <w:rsid w:val="00C31FE4"/>
    <w:rsid w:val="00C326BF"/>
    <w:rsid w:val="00C32729"/>
    <w:rsid w:val="00C32B2E"/>
    <w:rsid w:val="00C32C19"/>
    <w:rsid w:val="00C32F32"/>
    <w:rsid w:val="00C3314B"/>
    <w:rsid w:val="00C33338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8D"/>
    <w:rsid w:val="00C44013"/>
    <w:rsid w:val="00C4404D"/>
    <w:rsid w:val="00C443B2"/>
    <w:rsid w:val="00C4474E"/>
    <w:rsid w:val="00C44C2D"/>
    <w:rsid w:val="00C45057"/>
    <w:rsid w:val="00C458DE"/>
    <w:rsid w:val="00C4590D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D46"/>
    <w:rsid w:val="00C510F3"/>
    <w:rsid w:val="00C51120"/>
    <w:rsid w:val="00C514C4"/>
    <w:rsid w:val="00C51546"/>
    <w:rsid w:val="00C51670"/>
    <w:rsid w:val="00C51C9D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651"/>
    <w:rsid w:val="00C566F8"/>
    <w:rsid w:val="00C56809"/>
    <w:rsid w:val="00C56A00"/>
    <w:rsid w:val="00C56E5F"/>
    <w:rsid w:val="00C57202"/>
    <w:rsid w:val="00C57326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EF"/>
    <w:rsid w:val="00C73593"/>
    <w:rsid w:val="00C7399E"/>
    <w:rsid w:val="00C739CB"/>
    <w:rsid w:val="00C73E75"/>
    <w:rsid w:val="00C73EC1"/>
    <w:rsid w:val="00C7401E"/>
    <w:rsid w:val="00C74469"/>
    <w:rsid w:val="00C747A1"/>
    <w:rsid w:val="00C74867"/>
    <w:rsid w:val="00C74AC8"/>
    <w:rsid w:val="00C752FB"/>
    <w:rsid w:val="00C7542F"/>
    <w:rsid w:val="00C75841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3B4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56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638"/>
    <w:rsid w:val="00CA5AEB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B47"/>
    <w:rsid w:val="00CB0FC5"/>
    <w:rsid w:val="00CB1042"/>
    <w:rsid w:val="00CB10BF"/>
    <w:rsid w:val="00CB1592"/>
    <w:rsid w:val="00CB1730"/>
    <w:rsid w:val="00CB1ECE"/>
    <w:rsid w:val="00CB2816"/>
    <w:rsid w:val="00CB2893"/>
    <w:rsid w:val="00CB298C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FCE"/>
    <w:rsid w:val="00CD24F6"/>
    <w:rsid w:val="00CD2819"/>
    <w:rsid w:val="00CD2AB6"/>
    <w:rsid w:val="00CD2B8D"/>
    <w:rsid w:val="00CD2C12"/>
    <w:rsid w:val="00CD2EE4"/>
    <w:rsid w:val="00CD325F"/>
    <w:rsid w:val="00CD32E4"/>
    <w:rsid w:val="00CD33BA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B2B"/>
    <w:rsid w:val="00CE4BD6"/>
    <w:rsid w:val="00CE4C6D"/>
    <w:rsid w:val="00CE4EA3"/>
    <w:rsid w:val="00CE5431"/>
    <w:rsid w:val="00CE572A"/>
    <w:rsid w:val="00CE5938"/>
    <w:rsid w:val="00CE6225"/>
    <w:rsid w:val="00CE6A53"/>
    <w:rsid w:val="00CE6C3C"/>
    <w:rsid w:val="00CE6D39"/>
    <w:rsid w:val="00CE73EA"/>
    <w:rsid w:val="00CE7B1E"/>
    <w:rsid w:val="00CE7C02"/>
    <w:rsid w:val="00CE7C84"/>
    <w:rsid w:val="00CF0D81"/>
    <w:rsid w:val="00CF0F5C"/>
    <w:rsid w:val="00CF111F"/>
    <w:rsid w:val="00CF12D2"/>
    <w:rsid w:val="00CF1E1C"/>
    <w:rsid w:val="00CF212B"/>
    <w:rsid w:val="00CF2157"/>
    <w:rsid w:val="00CF22DD"/>
    <w:rsid w:val="00CF2863"/>
    <w:rsid w:val="00CF2CC3"/>
    <w:rsid w:val="00CF2FAF"/>
    <w:rsid w:val="00CF32EF"/>
    <w:rsid w:val="00CF350F"/>
    <w:rsid w:val="00CF3591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999"/>
    <w:rsid w:val="00D019BB"/>
    <w:rsid w:val="00D01D44"/>
    <w:rsid w:val="00D01E86"/>
    <w:rsid w:val="00D02048"/>
    <w:rsid w:val="00D02388"/>
    <w:rsid w:val="00D0262C"/>
    <w:rsid w:val="00D02CC8"/>
    <w:rsid w:val="00D032CB"/>
    <w:rsid w:val="00D033A5"/>
    <w:rsid w:val="00D03498"/>
    <w:rsid w:val="00D03562"/>
    <w:rsid w:val="00D03A32"/>
    <w:rsid w:val="00D03B4E"/>
    <w:rsid w:val="00D04407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88F"/>
    <w:rsid w:val="00D2107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2DA"/>
    <w:rsid w:val="00D3339C"/>
    <w:rsid w:val="00D336A3"/>
    <w:rsid w:val="00D33710"/>
    <w:rsid w:val="00D341BC"/>
    <w:rsid w:val="00D34436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82F"/>
    <w:rsid w:val="00D40C31"/>
    <w:rsid w:val="00D40DEC"/>
    <w:rsid w:val="00D40E25"/>
    <w:rsid w:val="00D4101A"/>
    <w:rsid w:val="00D41809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214B"/>
    <w:rsid w:val="00D52606"/>
    <w:rsid w:val="00D526C0"/>
    <w:rsid w:val="00D52A63"/>
    <w:rsid w:val="00D52BFA"/>
    <w:rsid w:val="00D532C7"/>
    <w:rsid w:val="00D53D97"/>
    <w:rsid w:val="00D54BBF"/>
    <w:rsid w:val="00D5502A"/>
    <w:rsid w:val="00D551D7"/>
    <w:rsid w:val="00D552D4"/>
    <w:rsid w:val="00D55568"/>
    <w:rsid w:val="00D55989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6AC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44BB"/>
    <w:rsid w:val="00D64742"/>
    <w:rsid w:val="00D647B8"/>
    <w:rsid w:val="00D64C31"/>
    <w:rsid w:val="00D64D95"/>
    <w:rsid w:val="00D655D6"/>
    <w:rsid w:val="00D65797"/>
    <w:rsid w:val="00D657E5"/>
    <w:rsid w:val="00D65B3B"/>
    <w:rsid w:val="00D65ED9"/>
    <w:rsid w:val="00D661EB"/>
    <w:rsid w:val="00D66284"/>
    <w:rsid w:val="00D664CF"/>
    <w:rsid w:val="00D66783"/>
    <w:rsid w:val="00D66899"/>
    <w:rsid w:val="00D66D90"/>
    <w:rsid w:val="00D66DEB"/>
    <w:rsid w:val="00D6755E"/>
    <w:rsid w:val="00D67C27"/>
    <w:rsid w:val="00D67F0E"/>
    <w:rsid w:val="00D67F22"/>
    <w:rsid w:val="00D70371"/>
    <w:rsid w:val="00D705A0"/>
    <w:rsid w:val="00D70D07"/>
    <w:rsid w:val="00D70F00"/>
    <w:rsid w:val="00D7120D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70EA"/>
    <w:rsid w:val="00D77122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45A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8D"/>
    <w:rsid w:val="00DA2C59"/>
    <w:rsid w:val="00DA2C65"/>
    <w:rsid w:val="00DA2C74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C40"/>
    <w:rsid w:val="00DC0C90"/>
    <w:rsid w:val="00DC1835"/>
    <w:rsid w:val="00DC1CBA"/>
    <w:rsid w:val="00DC1D59"/>
    <w:rsid w:val="00DC1E40"/>
    <w:rsid w:val="00DC1E7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75C"/>
    <w:rsid w:val="00DD37FB"/>
    <w:rsid w:val="00DD3A12"/>
    <w:rsid w:val="00DD3B63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AC"/>
    <w:rsid w:val="00DD7CBD"/>
    <w:rsid w:val="00DE0056"/>
    <w:rsid w:val="00DE0812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2E4D"/>
    <w:rsid w:val="00DE31A3"/>
    <w:rsid w:val="00DE32EB"/>
    <w:rsid w:val="00DE35A7"/>
    <w:rsid w:val="00DE36E4"/>
    <w:rsid w:val="00DE3C71"/>
    <w:rsid w:val="00DE405F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47"/>
    <w:rsid w:val="00DE64E0"/>
    <w:rsid w:val="00DE6732"/>
    <w:rsid w:val="00DE6795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77C"/>
    <w:rsid w:val="00E057C7"/>
    <w:rsid w:val="00E05AD9"/>
    <w:rsid w:val="00E05C1E"/>
    <w:rsid w:val="00E05FEA"/>
    <w:rsid w:val="00E06423"/>
    <w:rsid w:val="00E065DE"/>
    <w:rsid w:val="00E06A84"/>
    <w:rsid w:val="00E06C18"/>
    <w:rsid w:val="00E07298"/>
    <w:rsid w:val="00E073D9"/>
    <w:rsid w:val="00E0799E"/>
    <w:rsid w:val="00E07BD7"/>
    <w:rsid w:val="00E07CB1"/>
    <w:rsid w:val="00E07FB7"/>
    <w:rsid w:val="00E10BAB"/>
    <w:rsid w:val="00E110C0"/>
    <w:rsid w:val="00E11123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7036"/>
    <w:rsid w:val="00E17445"/>
    <w:rsid w:val="00E176C1"/>
    <w:rsid w:val="00E1773A"/>
    <w:rsid w:val="00E17BB1"/>
    <w:rsid w:val="00E20027"/>
    <w:rsid w:val="00E204BE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2FF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97B"/>
    <w:rsid w:val="00E54BE9"/>
    <w:rsid w:val="00E54D2E"/>
    <w:rsid w:val="00E54EC2"/>
    <w:rsid w:val="00E54F7B"/>
    <w:rsid w:val="00E55016"/>
    <w:rsid w:val="00E55421"/>
    <w:rsid w:val="00E55635"/>
    <w:rsid w:val="00E55EEB"/>
    <w:rsid w:val="00E565AD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53D7"/>
    <w:rsid w:val="00E65A5F"/>
    <w:rsid w:val="00E6602A"/>
    <w:rsid w:val="00E66A4B"/>
    <w:rsid w:val="00E66AAF"/>
    <w:rsid w:val="00E66BC1"/>
    <w:rsid w:val="00E6702A"/>
    <w:rsid w:val="00E670DB"/>
    <w:rsid w:val="00E675E2"/>
    <w:rsid w:val="00E67D83"/>
    <w:rsid w:val="00E706C1"/>
    <w:rsid w:val="00E707E3"/>
    <w:rsid w:val="00E70A37"/>
    <w:rsid w:val="00E70B11"/>
    <w:rsid w:val="00E70D67"/>
    <w:rsid w:val="00E714B1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4071"/>
    <w:rsid w:val="00E7431E"/>
    <w:rsid w:val="00E7442D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1218"/>
    <w:rsid w:val="00E816B0"/>
    <w:rsid w:val="00E818E6"/>
    <w:rsid w:val="00E81C48"/>
    <w:rsid w:val="00E81CA5"/>
    <w:rsid w:val="00E81DC1"/>
    <w:rsid w:val="00E8225D"/>
    <w:rsid w:val="00E829A8"/>
    <w:rsid w:val="00E82CAD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F5"/>
    <w:rsid w:val="00E85798"/>
    <w:rsid w:val="00E85810"/>
    <w:rsid w:val="00E85E4A"/>
    <w:rsid w:val="00E860F8"/>
    <w:rsid w:val="00E862AE"/>
    <w:rsid w:val="00E864C1"/>
    <w:rsid w:val="00E868D9"/>
    <w:rsid w:val="00E870C9"/>
    <w:rsid w:val="00E87572"/>
    <w:rsid w:val="00E87D92"/>
    <w:rsid w:val="00E87E10"/>
    <w:rsid w:val="00E87F13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9C3"/>
    <w:rsid w:val="00E93B4D"/>
    <w:rsid w:val="00E94399"/>
    <w:rsid w:val="00E9449C"/>
    <w:rsid w:val="00E94AAE"/>
    <w:rsid w:val="00E94E1D"/>
    <w:rsid w:val="00E94EDD"/>
    <w:rsid w:val="00E95160"/>
    <w:rsid w:val="00E951B6"/>
    <w:rsid w:val="00E95989"/>
    <w:rsid w:val="00E95A64"/>
    <w:rsid w:val="00E95C41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51A"/>
    <w:rsid w:val="00EA25CE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5868"/>
    <w:rsid w:val="00EA588D"/>
    <w:rsid w:val="00EA5D8A"/>
    <w:rsid w:val="00EA5DC8"/>
    <w:rsid w:val="00EA5EC7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2A5"/>
    <w:rsid w:val="00EB02C0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6A8"/>
    <w:rsid w:val="00EB7910"/>
    <w:rsid w:val="00EB79DF"/>
    <w:rsid w:val="00EC0805"/>
    <w:rsid w:val="00EC08EF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7FF"/>
    <w:rsid w:val="00EC7323"/>
    <w:rsid w:val="00EC7ABA"/>
    <w:rsid w:val="00ED04D3"/>
    <w:rsid w:val="00ED07EF"/>
    <w:rsid w:val="00ED0847"/>
    <w:rsid w:val="00ED0A4E"/>
    <w:rsid w:val="00ED0CE6"/>
    <w:rsid w:val="00ED164F"/>
    <w:rsid w:val="00ED18CD"/>
    <w:rsid w:val="00ED1A57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282"/>
    <w:rsid w:val="00EE676A"/>
    <w:rsid w:val="00EE681C"/>
    <w:rsid w:val="00EE6868"/>
    <w:rsid w:val="00EE6A81"/>
    <w:rsid w:val="00EE6AF9"/>
    <w:rsid w:val="00EE6D30"/>
    <w:rsid w:val="00EE6E58"/>
    <w:rsid w:val="00EE6EB6"/>
    <w:rsid w:val="00EE7414"/>
    <w:rsid w:val="00EE78C8"/>
    <w:rsid w:val="00EE7EC9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2036"/>
    <w:rsid w:val="00EF2528"/>
    <w:rsid w:val="00EF2562"/>
    <w:rsid w:val="00EF2977"/>
    <w:rsid w:val="00EF2A9C"/>
    <w:rsid w:val="00EF2DE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1B1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131D"/>
    <w:rsid w:val="00F015F7"/>
    <w:rsid w:val="00F020A0"/>
    <w:rsid w:val="00F02126"/>
    <w:rsid w:val="00F0226D"/>
    <w:rsid w:val="00F026E7"/>
    <w:rsid w:val="00F03412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AB"/>
    <w:rsid w:val="00F1261E"/>
    <w:rsid w:val="00F12738"/>
    <w:rsid w:val="00F136AC"/>
    <w:rsid w:val="00F1372D"/>
    <w:rsid w:val="00F13840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300AA"/>
    <w:rsid w:val="00F30130"/>
    <w:rsid w:val="00F3033A"/>
    <w:rsid w:val="00F305B9"/>
    <w:rsid w:val="00F30795"/>
    <w:rsid w:val="00F30AD2"/>
    <w:rsid w:val="00F30C6B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BAD"/>
    <w:rsid w:val="00F34D7B"/>
    <w:rsid w:val="00F35825"/>
    <w:rsid w:val="00F35856"/>
    <w:rsid w:val="00F35A17"/>
    <w:rsid w:val="00F35BDF"/>
    <w:rsid w:val="00F35C31"/>
    <w:rsid w:val="00F361F5"/>
    <w:rsid w:val="00F367D9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98D"/>
    <w:rsid w:val="00F57BA6"/>
    <w:rsid w:val="00F57D8B"/>
    <w:rsid w:val="00F57DE2"/>
    <w:rsid w:val="00F60276"/>
    <w:rsid w:val="00F6056B"/>
    <w:rsid w:val="00F6066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8E4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2BAA"/>
    <w:rsid w:val="00F82FDA"/>
    <w:rsid w:val="00F831AB"/>
    <w:rsid w:val="00F8351E"/>
    <w:rsid w:val="00F83BDE"/>
    <w:rsid w:val="00F83D15"/>
    <w:rsid w:val="00F83DE1"/>
    <w:rsid w:val="00F8490C"/>
    <w:rsid w:val="00F8490F"/>
    <w:rsid w:val="00F8519A"/>
    <w:rsid w:val="00F85438"/>
    <w:rsid w:val="00F857BD"/>
    <w:rsid w:val="00F8586B"/>
    <w:rsid w:val="00F85EE1"/>
    <w:rsid w:val="00F8611A"/>
    <w:rsid w:val="00F8694D"/>
    <w:rsid w:val="00F87828"/>
    <w:rsid w:val="00F87870"/>
    <w:rsid w:val="00F87984"/>
    <w:rsid w:val="00F9020A"/>
    <w:rsid w:val="00F903E9"/>
    <w:rsid w:val="00F9090A"/>
    <w:rsid w:val="00F90AF3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30B"/>
    <w:rsid w:val="00FA1BBD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5129"/>
    <w:rsid w:val="00FA5273"/>
    <w:rsid w:val="00FA5796"/>
    <w:rsid w:val="00FA5820"/>
    <w:rsid w:val="00FA5CB7"/>
    <w:rsid w:val="00FA5DD5"/>
    <w:rsid w:val="00FA5F7F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A7F75"/>
    <w:rsid w:val="00FB006B"/>
    <w:rsid w:val="00FB00F4"/>
    <w:rsid w:val="00FB032D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4D0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EF3"/>
    <w:rsid w:val="00FD7767"/>
    <w:rsid w:val="00FD78C0"/>
    <w:rsid w:val="00FD7DA1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E74"/>
    <w:rsid w:val="00FF15A0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08CB4-26A1-47CD-A4BD-C879CD765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</TotalTime>
  <Pages>3</Pages>
  <Words>421</Words>
  <Characters>1599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Kornsiri, Chongaksorn</cp:lastModifiedBy>
  <cp:revision>23</cp:revision>
  <cp:lastPrinted>2020-08-05T06:46:00Z</cp:lastPrinted>
  <dcterms:created xsi:type="dcterms:W3CDTF">2020-08-03T10:18:00Z</dcterms:created>
  <dcterms:modified xsi:type="dcterms:W3CDTF">2020-08-11T02:35:00Z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