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953BA7" w14:paraId="74F2C76C" w14:textId="77777777" w:rsidTr="00913126">
        <w:tc>
          <w:tcPr>
            <w:tcW w:w="1368" w:type="dxa"/>
          </w:tcPr>
          <w:p w14:paraId="44AA6FEE" w14:textId="77777777" w:rsidR="00977FFC" w:rsidRPr="00953BA7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953BA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953BA7" w14:paraId="6438FAE3" w14:textId="77777777" w:rsidTr="00913126">
        <w:tc>
          <w:tcPr>
            <w:tcW w:w="1368" w:type="dxa"/>
          </w:tcPr>
          <w:p w14:paraId="20D9830E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953BA7" w14:paraId="7EC6D6ED" w14:textId="77777777" w:rsidTr="00913126">
        <w:tc>
          <w:tcPr>
            <w:tcW w:w="1368" w:type="dxa"/>
          </w:tcPr>
          <w:p w14:paraId="78FDB3F9" w14:textId="77777777" w:rsidR="00977FFC" w:rsidRPr="00953BA7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EE4BAC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BD9D4D5" w14:textId="77777777" w:rsidR="00977FFC" w:rsidRPr="00953BA7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953BA7" w14:paraId="49D47BD5" w14:textId="77777777" w:rsidTr="00913126">
        <w:tc>
          <w:tcPr>
            <w:tcW w:w="1368" w:type="dxa"/>
          </w:tcPr>
          <w:p w14:paraId="2D30435A" w14:textId="77777777" w:rsidR="00977FFC" w:rsidRPr="00953BA7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493E9" w14:textId="77777777" w:rsidR="00977FFC" w:rsidRPr="00953BA7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953BA7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953BA7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C4A93" w:rsidRPr="00953BA7" w14:paraId="081DA5BF" w14:textId="77777777" w:rsidTr="00913126">
        <w:tc>
          <w:tcPr>
            <w:tcW w:w="1368" w:type="dxa"/>
          </w:tcPr>
          <w:p w14:paraId="779F8200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4B4238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C4A93" w:rsidRPr="00953BA7" w14:paraId="76F2CDBC" w14:textId="77777777" w:rsidTr="00913126">
        <w:tc>
          <w:tcPr>
            <w:tcW w:w="1368" w:type="dxa"/>
          </w:tcPr>
          <w:p w14:paraId="746C5817" w14:textId="3A29A66C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C6409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86A8F" w:rsidRPr="00953BA7" w14:paraId="5910D244" w14:textId="77777777" w:rsidTr="00E86A8F">
        <w:trPr>
          <w:trHeight w:val="344"/>
        </w:trPr>
        <w:tc>
          <w:tcPr>
            <w:tcW w:w="1368" w:type="dxa"/>
          </w:tcPr>
          <w:p w14:paraId="10310570" w14:textId="321DA334" w:rsidR="00E86A8F" w:rsidRPr="000E302E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AA4299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5C9C829" w14:textId="3F108BD1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E86A8F" w:rsidRPr="00953BA7" w14:paraId="5F6CC57C" w14:textId="77777777" w:rsidTr="00913126">
        <w:tc>
          <w:tcPr>
            <w:tcW w:w="1368" w:type="dxa"/>
          </w:tcPr>
          <w:p w14:paraId="5F06B985" w14:textId="6AE25340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080121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201259" w14:textId="08BBD4D3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E86A8F" w:rsidRPr="00953BA7" w14:paraId="45FEE43C" w14:textId="77777777" w:rsidTr="00913126">
        <w:tc>
          <w:tcPr>
            <w:tcW w:w="1368" w:type="dxa"/>
          </w:tcPr>
          <w:p w14:paraId="5BCBA6B2" w14:textId="07A0AC2C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C6EF2E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0D27C7F" w14:textId="39F9D97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86A8F" w:rsidRPr="00953BA7" w14:paraId="25C6CFFB" w14:textId="77777777" w:rsidTr="00913126">
        <w:tc>
          <w:tcPr>
            <w:tcW w:w="1368" w:type="dxa"/>
          </w:tcPr>
          <w:p w14:paraId="5E86B24E" w14:textId="4117AC80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733260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E607720" w14:textId="44418C48" w:rsidR="00E86A8F" w:rsidRPr="00944644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86A8F" w:rsidRPr="00953BA7" w14:paraId="3C285BAC" w14:textId="77777777" w:rsidTr="00913126">
        <w:tc>
          <w:tcPr>
            <w:tcW w:w="1368" w:type="dxa"/>
          </w:tcPr>
          <w:p w14:paraId="5725A35A" w14:textId="21AF819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9F8A55C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650A889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6A8F" w:rsidRPr="00953BA7" w14:paraId="000EBB9E" w14:textId="77777777" w:rsidTr="00913126">
        <w:tc>
          <w:tcPr>
            <w:tcW w:w="1368" w:type="dxa"/>
          </w:tcPr>
          <w:p w14:paraId="7351A7C1" w14:textId="6026FECA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E9D81E3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530987D6" w:rsidR="00E86A8F" w:rsidRPr="00944644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953BA7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86A8F" w:rsidRPr="00953BA7" w14:paraId="26805E5A" w14:textId="77777777" w:rsidTr="00913126">
        <w:tc>
          <w:tcPr>
            <w:tcW w:w="1368" w:type="dxa"/>
          </w:tcPr>
          <w:p w14:paraId="50404815" w14:textId="28A4BBC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D1A237F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2FAD11A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E86A8F" w:rsidRPr="00953BA7" w14:paraId="2139F04E" w14:textId="77777777" w:rsidTr="00913126">
        <w:tc>
          <w:tcPr>
            <w:tcW w:w="1368" w:type="dxa"/>
          </w:tcPr>
          <w:p w14:paraId="47144142" w14:textId="1D8A351E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F184FB9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2B768BE" w14:textId="509B0B94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86A8F" w:rsidRPr="00953BA7" w14:paraId="18CACC3C" w14:textId="77777777" w:rsidTr="00913126">
        <w:tc>
          <w:tcPr>
            <w:tcW w:w="1368" w:type="dxa"/>
          </w:tcPr>
          <w:p w14:paraId="25B06E73" w14:textId="5A247B64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C89FDC0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449E8DB6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86A8F" w:rsidRPr="00953BA7" w14:paraId="04768579" w14:textId="77777777" w:rsidTr="00913126">
        <w:tc>
          <w:tcPr>
            <w:tcW w:w="1368" w:type="dxa"/>
          </w:tcPr>
          <w:p w14:paraId="3709D00C" w14:textId="11AF458E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E7F2352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7AB4CA" w14:textId="0C0C022D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86A8F" w:rsidRPr="00953BA7" w14:paraId="1BFF515C" w14:textId="77777777" w:rsidTr="00913126">
        <w:tc>
          <w:tcPr>
            <w:tcW w:w="1368" w:type="dxa"/>
          </w:tcPr>
          <w:p w14:paraId="2D2B23F8" w14:textId="69CAED05" w:rsidR="00E86A8F" w:rsidRPr="00E86A8F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F9799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B0FAD72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37DCBC6" w14:textId="79AC9D25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3C277F1" w14:textId="77777777" w:rsidR="00BD1558" w:rsidRPr="00953BA7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br w:type="page"/>
      </w:r>
      <w:r w:rsidRPr="00953BA7">
        <w:rPr>
          <w:rFonts w:ascii="Angsana New" w:hAnsi="Angsana New"/>
          <w:sz w:val="30"/>
          <w:szCs w:val="30"/>
          <w:cs/>
        </w:rPr>
        <w:t>หมายเหตุประกอบงบการ</w:t>
      </w:r>
      <w:r w:rsidR="004C0C22" w:rsidRPr="00953BA7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94464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75C85B" w14:textId="5A0887E0" w:rsidR="00BD1558" w:rsidRPr="00953BA7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953BA7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953BA7">
        <w:rPr>
          <w:rFonts w:ascii="Angsana New" w:hAnsi="Angsana New"/>
          <w:sz w:val="30"/>
          <w:szCs w:val="30"/>
          <w:cs/>
        </w:rPr>
        <w:t>นี้</w:t>
      </w:r>
      <w:r w:rsidRPr="00953BA7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953BA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953BA7">
        <w:rPr>
          <w:rFonts w:ascii="Angsana New" w:hAnsi="Angsana New"/>
          <w:sz w:val="30"/>
          <w:szCs w:val="30"/>
          <w:cs/>
        </w:rPr>
        <w:t>จาก</w:t>
      </w:r>
      <w:r w:rsidR="00AA73F6" w:rsidRPr="00953BA7">
        <w:rPr>
          <w:rFonts w:ascii="Angsana New" w:hAnsi="Angsana New"/>
          <w:sz w:val="30"/>
          <w:szCs w:val="30"/>
          <w:cs/>
        </w:rPr>
        <w:t>คณะ</w:t>
      </w:r>
      <w:r w:rsidRPr="00953BA7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3C69D4">
        <w:rPr>
          <w:rFonts w:ascii="Angsana New" w:hAnsi="Angsana New"/>
          <w:sz w:val="30"/>
          <w:szCs w:val="30"/>
          <w:cs/>
        </w:rPr>
        <w:t>วันท</w:t>
      </w:r>
      <w:r w:rsidR="0004390F" w:rsidRPr="003C69D4">
        <w:rPr>
          <w:rFonts w:ascii="Angsana New" w:hAnsi="Angsana New"/>
          <w:sz w:val="30"/>
          <w:szCs w:val="30"/>
          <w:cs/>
        </w:rPr>
        <w:t xml:space="preserve">ี่ </w:t>
      </w:r>
      <w:r w:rsidR="003C69D4" w:rsidRPr="003C69D4">
        <w:rPr>
          <w:rFonts w:ascii="Angsana New" w:hAnsi="Angsana New"/>
          <w:sz w:val="30"/>
          <w:szCs w:val="30"/>
        </w:rPr>
        <w:t xml:space="preserve">11 </w:t>
      </w:r>
      <w:r w:rsidR="003C69D4" w:rsidRPr="003C69D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C69D4" w:rsidRPr="003C69D4">
        <w:rPr>
          <w:rFonts w:ascii="Angsana New" w:hAnsi="Angsana New"/>
          <w:sz w:val="30"/>
          <w:szCs w:val="30"/>
        </w:rPr>
        <w:t>2563</w:t>
      </w:r>
    </w:p>
    <w:p w14:paraId="4193FE29" w14:textId="77777777" w:rsidR="00BD1558" w:rsidRPr="0094464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22"/>
          <w:szCs w:val="22"/>
        </w:rPr>
      </w:pPr>
    </w:p>
    <w:p w14:paraId="658A4016" w14:textId="77777777" w:rsidR="005F5E41" w:rsidRPr="00953BA7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</w:rPr>
        <w:t>1</w:t>
      </w:r>
      <w:r w:rsidR="005F5E41" w:rsidRPr="00953BA7">
        <w:rPr>
          <w:rFonts w:ascii="Angsana New" w:hAnsi="Angsana New"/>
          <w:b/>
          <w:bCs/>
          <w:sz w:val="30"/>
          <w:szCs w:val="30"/>
        </w:rPr>
        <w:tab/>
      </w:r>
      <w:r w:rsidR="005F5E41" w:rsidRPr="00953BA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3C98574" w14:textId="77777777" w:rsidR="005F5E41" w:rsidRPr="00944644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65117779" w14:textId="77777777" w:rsidR="00AF6E7D" w:rsidRPr="00953BA7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กลุ่มบริษัทดำเนินธุรกิจหลักเกี่ยวกับการเพาะปลูก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การผลิตและจำหน่ายอาหารแปรสภาพจากพืชผลทางการเกษ</w:t>
      </w:r>
      <w:r w:rsidR="002804CD" w:rsidRPr="00953BA7">
        <w:rPr>
          <w:rFonts w:ascii="Angsana New" w:hAnsi="Angsana New"/>
          <w:sz w:val="30"/>
          <w:szCs w:val="30"/>
          <w:cs/>
        </w:rPr>
        <w:t>ตร</w:t>
      </w:r>
      <w:r w:rsidR="002804CD" w:rsidRPr="00953BA7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953BA7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953BA7">
        <w:rPr>
          <w:rFonts w:ascii="Angsana New" w:hAnsi="Angsana New"/>
          <w:spacing w:val="-2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953BA7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 w:rsidRPr="00953BA7">
        <w:rPr>
          <w:rFonts w:ascii="Angsana New" w:hAnsi="Angsana New"/>
          <w:sz w:val="30"/>
          <w:szCs w:val="30"/>
          <w:cs/>
        </w:rPr>
        <w:t>ื่นๆ</w:t>
      </w:r>
      <w:r w:rsidR="005E4B03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บรรจุกระป๋องและถ้วยพลาสติกและน้ำสับปะรดบรรจุกระป๋อง</w:t>
      </w:r>
    </w:p>
    <w:p w14:paraId="6A214FF8" w14:textId="77777777" w:rsidR="00AF6E7D" w:rsidRPr="00944644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B05D655" w14:textId="77777777" w:rsidR="00D27B2B" w:rsidRPr="00953BA7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53BA7">
        <w:rPr>
          <w:rFonts w:ascii="Angsana New" w:hAnsi="Angsana New"/>
          <w:b/>
          <w:bCs/>
          <w:sz w:val="30"/>
          <w:szCs w:val="30"/>
        </w:rPr>
        <w:t>2</w:t>
      </w:r>
      <w:r w:rsidRPr="00953BA7">
        <w:rPr>
          <w:rFonts w:ascii="Angsana New" w:hAnsi="Angsana New"/>
          <w:b/>
          <w:bCs/>
          <w:sz w:val="30"/>
          <w:szCs w:val="30"/>
        </w:rPr>
        <w:tab/>
      </w:r>
      <w:r w:rsidR="00B36947" w:rsidRPr="00953BA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953BA7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9FC2A4F" w14:textId="77777777" w:rsidR="002B68D9" w:rsidRPr="00944644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9EFF1B6" w14:textId="77777777" w:rsidR="004C0C22" w:rsidRPr="00953BA7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(ก)</w:t>
      </w:r>
      <w:r w:rsidRPr="00953BA7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18CB3A" w14:textId="77777777" w:rsidR="00AD0A2F" w:rsidRPr="00944644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22"/>
          <w:szCs w:val="22"/>
        </w:rPr>
      </w:pPr>
    </w:p>
    <w:p w14:paraId="1339506E" w14:textId="306D015E" w:rsidR="00D2494F" w:rsidRPr="00953BA7" w:rsidRDefault="00D2494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10D6F" w:rsidRPr="00953BA7">
        <w:rPr>
          <w:rFonts w:ascii="Angsana New" w:hAnsi="Angsana New"/>
          <w:sz w:val="30"/>
          <w:szCs w:val="30"/>
          <w:cs/>
        </w:rPr>
        <w:t>แบบย่อ</w:t>
      </w:r>
      <w:r w:rsidRPr="00953BA7">
        <w:rPr>
          <w:rFonts w:ascii="Angsana New" w:hAnsi="Angsana New"/>
          <w:sz w:val="30"/>
          <w:szCs w:val="30"/>
          <w:cs/>
        </w:rPr>
        <w:t>นี้</w:t>
      </w:r>
      <w:r w:rsidR="003A6F49" w:rsidRPr="00953BA7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71E46" w:rsidRPr="00953BA7">
        <w:rPr>
          <w:rFonts w:ascii="Angsana New" w:hAnsi="Angsana New"/>
          <w:sz w:val="30"/>
          <w:szCs w:val="30"/>
        </w:rPr>
        <w:br/>
      </w:r>
      <w:r w:rsidR="003A6F49" w:rsidRPr="00953BA7">
        <w:rPr>
          <w:rFonts w:ascii="Angsana New" w:hAnsi="Angsana New"/>
          <w:sz w:val="30"/>
          <w:szCs w:val="30"/>
          <w:cs/>
        </w:rPr>
        <w:t>หมายเหตุ</w:t>
      </w:r>
      <w:r w:rsidR="003A6F49" w:rsidRPr="00953BA7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</w:t>
      </w:r>
      <w:r w:rsidR="00C10D6F" w:rsidRPr="00953BA7">
        <w:rPr>
          <w:rFonts w:ascii="Angsana New" w:hAnsi="Angsana New"/>
          <w:spacing w:val="-4"/>
          <w:sz w:val="30"/>
          <w:szCs w:val="30"/>
          <w:cs/>
        </w:rPr>
        <w:t xml:space="preserve"> (“งบการเงินระหว่างกาล”) </w:t>
      </w:r>
      <w:r w:rsidR="002A2A4B" w:rsidRPr="00953BA7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="003A6F49" w:rsidRPr="00953BA7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3A6F49" w:rsidRPr="00953BA7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</w:rPr>
        <w:t>3</w:t>
      </w:r>
      <w:r w:rsidR="003A6F49" w:rsidRPr="00953BA7">
        <w:rPr>
          <w:rFonts w:ascii="Angsana New" w:hAnsi="Angsana New"/>
          <w:spacing w:val="-4"/>
          <w:sz w:val="30"/>
          <w:szCs w:val="30"/>
        </w:rPr>
        <w:t>4</w:t>
      </w:r>
      <w:r w:rsidR="003A6F49" w:rsidRPr="00953BA7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="00A97788" w:rsidRPr="00953BA7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3A6F49"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="00C57988"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</w:t>
      </w:r>
      <w:r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</w:t>
      </w:r>
      <w:r w:rsidR="003A6F49"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ง</w:t>
      </w:r>
      <w:r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กาล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2478ED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18CF5611" w14:textId="77777777" w:rsidR="00FB0413" w:rsidRPr="00944644" w:rsidRDefault="00FB0413" w:rsidP="003A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22"/>
          <w:szCs w:val="22"/>
        </w:rPr>
      </w:pPr>
    </w:p>
    <w:p w14:paraId="6525964D" w14:textId="33F22279" w:rsidR="00965B8B" w:rsidRPr="00953BA7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F85678" w:rsidRPr="00953BA7">
        <w:rPr>
          <w:rFonts w:ascii="Angsana New" w:hAnsi="Angsana New" w:hint="cs"/>
          <w:spacing w:val="-4"/>
          <w:sz w:val="30"/>
          <w:szCs w:val="30"/>
          <w:cs/>
        </w:rPr>
        <w:t>มิได้รวมข้อมูลทางการเงินทั้งหมดตามข้อกำหนดสำหรับ</w:t>
      </w:r>
      <w:r w:rsidRPr="00953BA7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="00F85678" w:rsidRPr="00953BA7">
        <w:rPr>
          <w:rFonts w:ascii="Angsana New" w:hAnsi="Angsana New" w:hint="cs"/>
          <w:spacing w:val="-4"/>
          <w:sz w:val="30"/>
          <w:szCs w:val="30"/>
          <w:cs/>
        </w:rPr>
        <w:t>ประจำ</w:t>
      </w:r>
      <w:r w:rsidRPr="00953BA7">
        <w:rPr>
          <w:rFonts w:ascii="Angsana New" w:hAnsi="Angsana New"/>
          <w:spacing w:val="-4"/>
          <w:sz w:val="30"/>
          <w:szCs w:val="30"/>
          <w:cs/>
        </w:rPr>
        <w:t>ปี</w:t>
      </w:r>
      <w:r w:rsidRPr="00953BA7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953BA7">
        <w:rPr>
          <w:rFonts w:ascii="Angsana New" w:hAnsi="Angsana New"/>
          <w:sz w:val="30"/>
          <w:szCs w:val="30"/>
          <w:cs/>
        </w:rPr>
        <w:br/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53BA7">
        <w:rPr>
          <w:rFonts w:ascii="Angsana New" w:hAnsi="Angsana New"/>
          <w:sz w:val="30"/>
          <w:szCs w:val="30"/>
        </w:rPr>
        <w:t xml:space="preserve">30 </w:t>
      </w:r>
      <w:r w:rsidRPr="00953BA7">
        <w:rPr>
          <w:rFonts w:ascii="Angsana New" w:hAnsi="Angsana New"/>
          <w:sz w:val="30"/>
          <w:szCs w:val="30"/>
          <w:cs/>
        </w:rPr>
        <w:t xml:space="preserve">กันยายน </w:t>
      </w:r>
      <w:r w:rsidR="00EA2541" w:rsidRPr="00953BA7">
        <w:rPr>
          <w:rFonts w:ascii="Angsana New" w:hAnsi="Angsana New"/>
          <w:sz w:val="30"/>
          <w:szCs w:val="30"/>
        </w:rPr>
        <w:t>256</w:t>
      </w:r>
      <w:r w:rsidR="002703F3" w:rsidRPr="00953BA7">
        <w:rPr>
          <w:rFonts w:ascii="Angsana New" w:hAnsi="Angsana New"/>
          <w:sz w:val="30"/>
          <w:szCs w:val="30"/>
        </w:rPr>
        <w:t>2</w:t>
      </w:r>
    </w:p>
    <w:p w14:paraId="6E03F6CA" w14:textId="77777777" w:rsidR="00B437A6" w:rsidRPr="00944644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91F9606" w14:textId="77777777" w:rsidR="00D2494F" w:rsidRPr="00953BA7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(ข)</w:t>
      </w:r>
      <w:r w:rsidRPr="00953BA7">
        <w:rPr>
          <w:rFonts w:ascii="Angsana New" w:hAnsi="Angsana New"/>
          <w:sz w:val="30"/>
          <w:szCs w:val="30"/>
          <w:cs/>
        </w:rPr>
        <w:tab/>
      </w:r>
      <w:r w:rsidR="0027408A" w:rsidRPr="00953BA7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3BCB3AB9" w14:textId="77777777" w:rsidR="00D2494F" w:rsidRPr="00944644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993D9E1" w14:textId="28F3BEF2" w:rsidR="008E1DAC" w:rsidRPr="004B3F70" w:rsidRDefault="0027408A" w:rsidP="008E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944644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953BA7">
        <w:rPr>
          <w:rFonts w:ascii="Angsana New" w:hAnsi="Angsana New"/>
          <w:sz w:val="30"/>
          <w:szCs w:val="30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4B3F70" w:rsidRPr="004B3F70">
        <w:rPr>
          <w:rFonts w:ascii="Angsana New" w:hAnsi="Angsana New"/>
          <w:sz w:val="30"/>
          <w:szCs w:val="30"/>
          <w:cs/>
        </w:rPr>
        <w:t>ไม่แตกต่างจากที่ได้อธิบาย</w:t>
      </w:r>
      <w:r w:rsidR="004B3F70" w:rsidRPr="004B3F70">
        <w:rPr>
          <w:rFonts w:ascii="Angsana New" w:hAnsi="Angsana New" w:hint="cs"/>
          <w:sz w:val="30"/>
          <w:szCs w:val="30"/>
          <w:cs/>
        </w:rPr>
        <w:t>ไว้</w:t>
      </w:r>
      <w:r w:rsidR="004B3F70" w:rsidRPr="004B3F70">
        <w:rPr>
          <w:rFonts w:ascii="Angsana New" w:hAnsi="Angsana New"/>
          <w:sz w:val="30"/>
          <w:szCs w:val="30"/>
          <w:cs/>
        </w:rPr>
        <w:t>ใน</w:t>
      </w:r>
      <w:r w:rsidR="00F9799F">
        <w:rPr>
          <w:rFonts w:ascii="Angsana New" w:hAnsi="Angsana New"/>
          <w:sz w:val="30"/>
          <w:szCs w:val="30"/>
        </w:rPr>
        <w:br/>
      </w:r>
      <w:r w:rsidR="006316D0" w:rsidRPr="003F31F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53BA7">
        <w:rPr>
          <w:rFonts w:ascii="Angsana New" w:hAnsi="Angsana New"/>
          <w:sz w:val="30"/>
          <w:szCs w:val="30"/>
        </w:rPr>
        <w:t xml:space="preserve">30 </w:t>
      </w:r>
      <w:r w:rsidRPr="00953BA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53BA7">
        <w:rPr>
          <w:rFonts w:ascii="Angsana New" w:hAnsi="Angsana New"/>
          <w:sz w:val="30"/>
          <w:szCs w:val="30"/>
        </w:rPr>
        <w:t>256</w:t>
      </w:r>
      <w:r w:rsidR="002703F3" w:rsidRPr="00953BA7">
        <w:rPr>
          <w:rFonts w:ascii="Angsana New" w:hAnsi="Angsana New"/>
          <w:sz w:val="30"/>
          <w:szCs w:val="30"/>
        </w:rPr>
        <w:t>2</w:t>
      </w:r>
      <w:r w:rsidR="00BA182D" w:rsidRPr="00953BA7">
        <w:rPr>
          <w:rFonts w:ascii="Angsana New" w:hAnsi="Angsana New"/>
          <w:sz w:val="30"/>
          <w:szCs w:val="30"/>
          <w:cs/>
        </w:rPr>
        <w:t xml:space="preserve"> </w:t>
      </w:r>
      <w:r w:rsidR="00982F5B" w:rsidRPr="004B3F70">
        <w:rPr>
          <w:rFonts w:ascii="Angsana New" w:hAnsi="Angsana New"/>
          <w:color w:val="000000" w:themeColor="text1"/>
          <w:sz w:val="30"/>
          <w:szCs w:val="30"/>
          <w:cs/>
        </w:rPr>
        <w:t>เว้นแต่ก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15 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</w:t>
      </w:r>
      <w:r w:rsidR="00982F5B" w:rsidRPr="004B3F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รายได้จากสัญญาที่ทำกับลูกค้า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(“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</w:rPr>
        <w:t>TFRS 15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”)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82F5B" w:rsidRPr="004B3F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ที่กลุ่มบริษัทถือปฏิบัติเป็นครั้งแรก</w:t>
      </w:r>
      <w:r w:rsidR="00982F5B" w:rsidRPr="004B3F70">
        <w:rPr>
          <w:rFonts w:ascii="Angsana New" w:hAnsi="Angsana New"/>
          <w:color w:val="000000" w:themeColor="text1"/>
          <w:sz w:val="30"/>
          <w:szCs w:val="30"/>
          <w:cs/>
        </w:rPr>
        <w:t xml:space="preserve">แทนมาตรฐานการบัญชี ฉบับที่ </w:t>
      </w:r>
      <w:r w:rsidR="00982F5B" w:rsidRPr="004B3F70">
        <w:rPr>
          <w:rFonts w:ascii="Angsana New" w:hAnsi="Angsana New"/>
          <w:color w:val="000000" w:themeColor="text1"/>
          <w:sz w:val="30"/>
          <w:szCs w:val="30"/>
        </w:rPr>
        <w:t xml:space="preserve">18 </w:t>
      </w:r>
      <w:r w:rsidR="00982F5B" w:rsidRPr="004B3F70">
        <w:rPr>
          <w:rFonts w:ascii="Angsana New" w:hAnsi="Angsana New"/>
          <w:color w:val="000000" w:themeColor="text1"/>
          <w:sz w:val="30"/>
          <w:szCs w:val="30"/>
          <w:cs/>
        </w:rPr>
        <w:t xml:space="preserve">เรื่อง </w:t>
      </w:r>
      <w:r w:rsidR="00982F5B" w:rsidRPr="004B3F70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รายได้</w:t>
      </w:r>
      <w:r w:rsidR="00982F5B" w:rsidRPr="004B3F7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982F5B" w:rsidRPr="004B3F70">
        <w:rPr>
          <w:rFonts w:ascii="Angsana New" w:hAnsi="Angsana New"/>
          <w:color w:val="000000" w:themeColor="text1"/>
          <w:sz w:val="30"/>
          <w:szCs w:val="30"/>
        </w:rPr>
        <w:t>(“TAS 18”)</w:t>
      </w:r>
      <w:r w:rsidR="00982F5B" w:rsidRPr="004B3F70">
        <w:rPr>
          <w:rFonts w:ascii="Angsana New" w:hAnsi="Angsana New" w:cstheme="minorBidi"/>
          <w:color w:val="000000" w:themeColor="text1"/>
          <w:sz w:val="30"/>
          <w:szCs w:val="30"/>
          <w:cs/>
        </w:rPr>
        <w:t xml:space="preserve"> </w:t>
      </w:r>
      <w:r w:rsidR="00982F5B" w:rsidRPr="004B3F70">
        <w:rPr>
          <w:rFonts w:ascii="Angsana New" w:hAnsi="Angsana New"/>
          <w:color w:val="000000" w:themeColor="text1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8E1DAC" w:rsidRPr="004B3F7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E1DAC" w:rsidRPr="004B3F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</w:t>
      </w:r>
      <w:r w:rsidR="008E1DAC" w:rsidRPr="004B3F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8E1DAC" w:rsidRPr="004B3F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ได้เปิดเผยผลกระทบที่มีสาระสำคัญจากการเปลี่ยนแปลงนโยบายการบัญชีไว้ในหมายเหตุข้อ </w:t>
      </w:r>
      <w:r w:rsidR="008E1DAC" w:rsidRPr="004B3F7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</w:p>
    <w:p w14:paraId="6328F5A4" w14:textId="2085B0DA" w:rsidR="0058589F" w:rsidRPr="00953BA7" w:rsidRDefault="0027408A" w:rsidP="00B8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="00C10D6F" w:rsidRPr="00953BA7">
        <w:rPr>
          <w:rFonts w:ascii="Angsana New" w:hAnsi="Angsana New"/>
          <w:sz w:val="30"/>
          <w:szCs w:val="30"/>
          <w:cs/>
        </w:rPr>
        <w:t>และปรับปรุง</w:t>
      </w:r>
      <w:r w:rsidR="00B8786D" w:rsidRPr="00953BA7">
        <w:rPr>
          <w:rFonts w:ascii="Angsana New" w:hAnsi="Angsana New"/>
          <w:sz w:val="30"/>
          <w:szCs w:val="30"/>
          <w:cs/>
        </w:rPr>
        <w:t>ใหม่</w:t>
      </w:r>
      <w:r w:rsidRPr="00953BA7">
        <w:rPr>
          <w:rFonts w:ascii="Angsana New" w:hAnsi="Angsana New"/>
          <w:sz w:val="30"/>
          <w:szCs w:val="30"/>
          <w:cs/>
        </w:rPr>
        <w:t>ซึ่งยังไม่มีผลบังคับใช้ใน</w:t>
      </w:r>
      <w:r w:rsidR="00B8786D"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pacing w:val="-2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</w:t>
      </w:r>
      <w:r w:rsidR="00B7260E" w:rsidRPr="00953BA7">
        <w:rPr>
          <w:rFonts w:ascii="Angsana New" w:hAnsi="Angsana New"/>
          <w:spacing w:val="-2"/>
          <w:sz w:val="30"/>
          <w:szCs w:val="30"/>
          <w:cs/>
        </w:rPr>
        <w:t>ใช้</w:t>
      </w:r>
      <w:r w:rsidR="00EE48A4" w:rsidRPr="00953BA7">
        <w:rPr>
          <w:rFonts w:ascii="Angsana New" w:hAnsi="Angsana New"/>
          <w:spacing w:val="-2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</w:t>
      </w:r>
      <w:r w:rsidR="00B666C7" w:rsidRPr="00953BA7">
        <w:rPr>
          <w:rFonts w:ascii="Angsana New" w:hAnsi="Angsana New"/>
          <w:sz w:val="30"/>
          <w:szCs w:val="30"/>
          <w:cs/>
        </w:rPr>
        <w:t>ที</w:t>
      </w:r>
      <w:r w:rsidR="00C10D6F" w:rsidRPr="00953BA7">
        <w:rPr>
          <w:rFonts w:ascii="Angsana New" w:hAnsi="Angsana New"/>
          <w:sz w:val="30"/>
          <w:szCs w:val="30"/>
          <w:cs/>
        </w:rPr>
        <w:t>่</w:t>
      </w:r>
      <w:r w:rsidR="00B666C7" w:rsidRPr="00953BA7">
        <w:rPr>
          <w:rFonts w:ascii="Angsana New" w:hAnsi="Angsana New"/>
          <w:sz w:val="30"/>
          <w:szCs w:val="30"/>
          <w:cs/>
        </w:rPr>
        <w:t>ออก</w:t>
      </w:r>
      <w:r w:rsidR="00C10D6F" w:rsidRPr="00953BA7">
        <w:rPr>
          <w:rFonts w:ascii="Angsana New" w:hAnsi="Angsana New"/>
          <w:sz w:val="30"/>
          <w:szCs w:val="30"/>
          <w:cs/>
        </w:rPr>
        <w:t>และปรับปรุง</w:t>
      </w:r>
      <w:r w:rsidR="00B8786D" w:rsidRPr="00953BA7">
        <w:rPr>
          <w:rFonts w:ascii="Angsana New" w:hAnsi="Angsana New"/>
          <w:sz w:val="30"/>
          <w:szCs w:val="30"/>
          <w:cs/>
        </w:rPr>
        <w:t>ใหม่</w:t>
      </w:r>
      <w:r w:rsidRPr="00953BA7">
        <w:rPr>
          <w:rFonts w:ascii="Angsana New" w:hAnsi="Angsana New"/>
          <w:sz w:val="30"/>
          <w:szCs w:val="30"/>
          <w:cs/>
        </w:rPr>
        <w:t xml:space="preserve">ที่เกี่ยวกับการดำเนินงานของกลุ่มบริษัทได้เปิดเผยในหมายเหตุข้อ </w:t>
      </w:r>
      <w:r w:rsidR="008C2914" w:rsidRPr="00953BA7">
        <w:rPr>
          <w:rFonts w:ascii="Angsana New" w:hAnsi="Angsana New"/>
          <w:sz w:val="30"/>
          <w:szCs w:val="30"/>
        </w:rPr>
        <w:t>1</w:t>
      </w:r>
      <w:r w:rsidR="00F9799F">
        <w:rPr>
          <w:rFonts w:ascii="Angsana New" w:hAnsi="Angsana New"/>
          <w:sz w:val="30"/>
          <w:szCs w:val="30"/>
        </w:rPr>
        <w:t>5</w:t>
      </w:r>
    </w:p>
    <w:p w14:paraId="35647024" w14:textId="77777777" w:rsidR="00C10D6F" w:rsidRPr="00944644" w:rsidRDefault="00C10D6F" w:rsidP="00C1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92EED91" w14:textId="77777777" w:rsidR="000C4A93" w:rsidRPr="00953BA7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</w:rPr>
        <w:t>3</w:t>
      </w:r>
      <w:r w:rsidRPr="00953BA7">
        <w:rPr>
          <w:rFonts w:ascii="Angsana New" w:hAnsi="Angsana New"/>
          <w:b/>
          <w:bCs/>
          <w:sz w:val="30"/>
          <w:szCs w:val="30"/>
        </w:rPr>
        <w:tab/>
      </w:r>
      <w:r w:rsidR="000C4A93" w:rsidRPr="00953BA7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การเปลี่ยนแปลงนโยบายบัญชี</w:t>
      </w:r>
    </w:p>
    <w:p w14:paraId="485CC15F" w14:textId="77777777" w:rsidR="000C4A93" w:rsidRPr="00944644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73305B" w14:textId="7643078C" w:rsidR="000C4A93" w:rsidRPr="00953BA7" w:rsidRDefault="000C4A93" w:rsidP="000C4A9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953BA7">
        <w:rPr>
          <w:rFonts w:ascii="Angsana New" w:hAnsi="Angsana New"/>
          <w:spacing w:val="-6"/>
          <w:sz w:val="30"/>
          <w:szCs w:val="30"/>
        </w:rPr>
        <w:t xml:space="preserve">15 </w:t>
      </w:r>
      <w:r w:rsidRPr="00953BA7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944644">
        <w:rPr>
          <w:rFonts w:ascii="Angsana New" w:hAnsi="Angsana New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953B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</w:rPr>
        <w:t>(“TFRS 15”)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 xml:space="preserve">เป็นครั้งแรกตั้งแต่วันที่ </w:t>
      </w:r>
      <w:r w:rsidRPr="00953BA7">
        <w:rPr>
          <w:rFonts w:ascii="Angsana New" w:hAnsi="Angsana New"/>
          <w:sz w:val="30"/>
          <w:szCs w:val="30"/>
        </w:rPr>
        <w:t xml:space="preserve">1 </w:t>
      </w:r>
      <w:r w:rsidRPr="00953BA7">
        <w:rPr>
          <w:rFonts w:ascii="Angsana New" w:hAnsi="Angsana New"/>
          <w:sz w:val="30"/>
          <w:szCs w:val="30"/>
          <w:cs/>
        </w:rPr>
        <w:t xml:space="preserve">ตุลาคม </w:t>
      </w:r>
      <w:r w:rsidRPr="00953BA7">
        <w:rPr>
          <w:rFonts w:ascii="Angsana New" w:hAnsi="Angsana New"/>
          <w:sz w:val="30"/>
          <w:szCs w:val="30"/>
        </w:rPr>
        <w:t xml:space="preserve">2562 TFRS 15 </w:t>
      </w:r>
      <w:r w:rsidRPr="00953BA7">
        <w:rPr>
          <w:rFonts w:ascii="Angsana New" w:hAnsi="Angsana New"/>
          <w:sz w:val="30"/>
          <w:szCs w:val="30"/>
          <w:cs/>
        </w:rPr>
        <w:t>กำหนดกรอบแนวคิดในการประเมินจำนวนเงิน และจังหวะเวลา</w:t>
      </w:r>
      <w:r w:rsidR="00AC158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 xml:space="preserve">ในการรับรู้รายได้ </w:t>
      </w:r>
    </w:p>
    <w:p w14:paraId="4312DA8A" w14:textId="77777777" w:rsidR="000C4A93" w:rsidRPr="00944644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56C4E9" w14:textId="5FD391EB" w:rsidR="002A1148" w:rsidRPr="00953BA7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ตาม</w:t>
      </w:r>
      <w:r w:rsidRPr="00953BA7">
        <w:rPr>
          <w:rFonts w:ascii="Angsana New" w:hAnsi="Angsana New"/>
          <w:sz w:val="30"/>
          <w:szCs w:val="30"/>
        </w:rPr>
        <w:t xml:space="preserve"> TFRS 15</w:t>
      </w:r>
      <w:r w:rsidRPr="00953BA7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AC158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</w:t>
      </w:r>
      <w:r w:rsidRPr="00953BA7">
        <w:rPr>
          <w:rFonts w:ascii="Angsana New" w:hAnsi="Angsana New"/>
          <w:sz w:val="30"/>
          <w:szCs w:val="30"/>
          <w:cs/>
        </w:rPr>
        <w:br/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953BA7">
        <w:rPr>
          <w:rFonts w:ascii="Angsana New" w:hAnsi="Angsana New"/>
          <w:sz w:val="30"/>
          <w:szCs w:val="30"/>
        </w:rPr>
        <w:t xml:space="preserve">TAS 18 </w:t>
      </w:r>
      <w:r w:rsidRPr="00953BA7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953BA7">
        <w:rPr>
          <w:rFonts w:ascii="Angsana New" w:hAnsi="Angsana New"/>
          <w:sz w:val="30"/>
          <w:szCs w:val="30"/>
        </w:rPr>
        <w:t> </w:t>
      </w:r>
      <w:r w:rsidRPr="00953BA7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AC158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53BA7">
        <w:rPr>
          <w:rFonts w:ascii="Angsana New" w:hAnsi="Angsana New"/>
          <w:sz w:val="30"/>
          <w:szCs w:val="30"/>
        </w:rPr>
        <w:t xml:space="preserve">  </w:t>
      </w:r>
    </w:p>
    <w:p w14:paraId="2CCD0440" w14:textId="77777777" w:rsidR="002A1148" w:rsidRPr="00944644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28CA6A" w14:textId="3983D525" w:rsidR="002A1148" w:rsidRPr="00953BA7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 </w:t>
      </w:r>
      <w:r w:rsidRPr="00953BA7">
        <w:rPr>
          <w:rFonts w:ascii="Angsana New" w:hAnsi="Angsana New"/>
          <w:sz w:val="30"/>
          <w:szCs w:val="30"/>
        </w:rPr>
        <w:t xml:space="preserve">TFRS 15 </w:t>
      </w:r>
      <w:r w:rsidRPr="00953BA7">
        <w:rPr>
          <w:rFonts w:ascii="Angsana New" w:hAnsi="Angsana New"/>
          <w:sz w:val="30"/>
          <w:szCs w:val="30"/>
          <w:cs/>
        </w:rPr>
        <w:t>โดยใช้วิธีรับรู้ผลกระทบสะสมของการเริ่มใช้มาตรฐานฉบับนี้ ณ วันแรก</w:t>
      </w:r>
      <w:r w:rsidR="00FF79D2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 xml:space="preserve">ที่ถือปฏิบัติ (วันที่ </w:t>
      </w:r>
      <w:r w:rsidRPr="00953BA7">
        <w:rPr>
          <w:rFonts w:ascii="Angsana New" w:hAnsi="Angsana New"/>
          <w:sz w:val="30"/>
          <w:szCs w:val="30"/>
        </w:rPr>
        <w:t xml:space="preserve">1 </w:t>
      </w:r>
      <w:r w:rsidRPr="00953BA7">
        <w:rPr>
          <w:rFonts w:ascii="Angsana New" w:hAnsi="Angsana New"/>
          <w:sz w:val="30"/>
          <w:szCs w:val="30"/>
          <w:cs/>
        </w:rPr>
        <w:t xml:space="preserve">ตุลาคม </w:t>
      </w:r>
      <w:r w:rsidRPr="00953BA7">
        <w:rPr>
          <w:rFonts w:ascii="Angsana New" w:hAnsi="Angsana New"/>
          <w:sz w:val="30"/>
          <w:szCs w:val="30"/>
        </w:rPr>
        <w:t xml:space="preserve">2562) </w:t>
      </w:r>
      <w:r w:rsidRPr="00953BA7">
        <w:rPr>
          <w:rFonts w:ascii="Angsana New" w:hAnsi="Angsana New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Pr="00953BA7">
        <w:rPr>
          <w:rFonts w:ascii="Angsana New" w:hAnsi="Angsana New"/>
          <w:sz w:val="30"/>
          <w:szCs w:val="30"/>
        </w:rPr>
        <w:t>256</w:t>
      </w:r>
      <w:r w:rsidR="008D2C29" w:rsidRPr="00953BA7">
        <w:rPr>
          <w:rFonts w:ascii="Angsana New" w:hAnsi="Angsana New"/>
          <w:sz w:val="30"/>
          <w:szCs w:val="30"/>
        </w:rPr>
        <w:t>2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 xml:space="preserve">ซึ่งได้แสดงไว้ตามที่ได้เคยรายงานตาม </w:t>
      </w:r>
      <w:r w:rsidRPr="00953BA7">
        <w:rPr>
          <w:rFonts w:ascii="Angsana New" w:hAnsi="Angsana New"/>
          <w:sz w:val="30"/>
          <w:szCs w:val="30"/>
        </w:rPr>
        <w:t xml:space="preserve">TAS 18 </w:t>
      </w:r>
      <w:r w:rsidRPr="00953BA7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ทั้งนี้ข้อกำหนดในการเปิดเผยข้อมูลตาม </w:t>
      </w:r>
      <w:r w:rsidRPr="00953BA7">
        <w:rPr>
          <w:rFonts w:ascii="Angsana New" w:hAnsi="Angsana New"/>
          <w:sz w:val="30"/>
          <w:szCs w:val="30"/>
        </w:rPr>
        <w:t xml:space="preserve">TFRS 15 </w:t>
      </w:r>
      <w:r w:rsidRPr="00953BA7">
        <w:rPr>
          <w:rFonts w:ascii="Angsana New" w:hAnsi="Angsana New"/>
          <w:sz w:val="30"/>
          <w:szCs w:val="30"/>
          <w:cs/>
        </w:rPr>
        <w:t>ไม่ได้ถือปฏิบัติกับข้อมูลที่แสดงเปรียบเทียบ</w:t>
      </w:r>
      <w:r w:rsidRPr="00953BA7">
        <w:rPr>
          <w:rFonts w:ascii="Angsana New" w:hAnsi="Angsana New"/>
          <w:sz w:val="30"/>
          <w:szCs w:val="30"/>
        </w:rPr>
        <w:t> </w:t>
      </w:r>
      <w:r w:rsidRPr="00953BA7">
        <w:rPr>
          <w:rFonts w:ascii="Angsana New" w:hAnsi="Angsana New"/>
          <w:sz w:val="30"/>
          <w:szCs w:val="30"/>
          <w:cs/>
        </w:rPr>
        <w:t xml:space="preserve"> </w:t>
      </w:r>
    </w:p>
    <w:p w14:paraId="47EA2311" w14:textId="2389A423" w:rsidR="006078CF" w:rsidRPr="00944644" w:rsidRDefault="006078CF" w:rsidP="00944644">
      <w:pPr>
        <w:pStyle w:val="ListParagraph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7C5025DA" w14:textId="77777777" w:rsidR="002A1148" w:rsidRPr="00953BA7" w:rsidRDefault="002A1148" w:rsidP="00944644">
      <w:pPr>
        <w:tabs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29C924DE" w14:textId="77777777" w:rsidR="002A1148" w:rsidRPr="00944644" w:rsidRDefault="002A1148" w:rsidP="002A1148">
      <w:pPr>
        <w:pStyle w:val="ListParagraph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498181D" w14:textId="77777777" w:rsidR="002A1148" w:rsidRPr="00953BA7" w:rsidRDefault="002A1148" w:rsidP="002A1148">
      <w:pPr>
        <w:pStyle w:val="ListParagraph"/>
        <w:spacing w:line="240" w:lineRule="auto"/>
        <w:ind w:left="547" w:hanging="7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 w:hint="cs"/>
          <w:i/>
          <w:iCs/>
          <w:sz w:val="30"/>
          <w:szCs w:val="30"/>
          <w:cs/>
        </w:rPr>
        <w:t>เงินที่จ่ายให้กับลูกค้า</w:t>
      </w:r>
    </w:p>
    <w:p w14:paraId="79E1E49A" w14:textId="77777777" w:rsidR="002A1148" w:rsidRPr="00944644" w:rsidRDefault="002A1148" w:rsidP="002A1148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A0BE081" w14:textId="77777777" w:rsidR="002A1148" w:rsidRPr="00944644" w:rsidRDefault="002A1148" w:rsidP="00944644">
      <w:pPr>
        <w:tabs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>กลุ่มบริษัทจ่ายค่านายหน้าให้กับลูกค้าบางรายตามเงื่อนไขการขายสินค้าที่ตกลงกันในคำสั่งซื้อสินค้า ตาม</w:t>
      </w:r>
      <w:r w:rsidRPr="00944644">
        <w:rPr>
          <w:rFonts w:ascii="Angsana New" w:hAnsi="Angsana New"/>
          <w:sz w:val="30"/>
          <w:szCs w:val="30"/>
        </w:rPr>
        <w:t xml:space="preserve"> TAS </w:t>
      </w:r>
      <w:r w:rsidRPr="00953BA7">
        <w:rPr>
          <w:rFonts w:ascii="Angsana New" w:hAnsi="Angsana New"/>
          <w:sz w:val="30"/>
          <w:szCs w:val="30"/>
        </w:rPr>
        <w:t>1</w:t>
      </w:r>
      <w:r w:rsidR="000D37B8" w:rsidRPr="00953BA7">
        <w:rPr>
          <w:rFonts w:ascii="Angsana New" w:hAnsi="Angsana New"/>
          <w:sz w:val="30"/>
          <w:szCs w:val="30"/>
        </w:rPr>
        <w:t>8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 ตาม</w:t>
      </w:r>
      <w:r w:rsidRPr="00944644">
        <w:rPr>
          <w:rFonts w:ascii="Angsana New" w:hAnsi="Angsana New"/>
          <w:sz w:val="30"/>
          <w:szCs w:val="30"/>
        </w:rPr>
        <w:t xml:space="preserve"> TFRS 15 </w:t>
      </w:r>
      <w:r w:rsidRPr="00953BA7">
        <w:rPr>
          <w:rFonts w:ascii="Angsana New" w:hAnsi="Angsana New" w:hint="cs"/>
          <w:sz w:val="30"/>
          <w:szCs w:val="30"/>
          <w:cs/>
        </w:rPr>
        <w:t>กำหนดให้กลุ่มบริษัทต้องพิจารณาว่ากลุ่มบริษัทได้รับสินค้าหรือบริการจากลูกค้าหรือไม่ หากได้รับสินค้าหรือบริการจากลูกค้า</w:t>
      </w:r>
      <w:r w:rsidR="000D37B8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</w:t>
      </w:r>
      <w:r w:rsidR="000D37B8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65E08FBB" w14:textId="77777777" w:rsidR="000D37B8" w:rsidRPr="00953BA7" w:rsidRDefault="000D37B8" w:rsidP="000D37B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Theme="majorBidi" w:hAnsiTheme="majorBidi" w:cstheme="majorBidi"/>
          <w:sz w:val="30"/>
          <w:szCs w:val="30"/>
        </w:rPr>
        <w:t xml:space="preserve">TFRS 15 </w:t>
      </w:r>
      <w:r w:rsidRPr="00944644">
        <w:rPr>
          <w:rFonts w:asciiTheme="majorBidi" w:hAnsiTheme="majorBidi" w:cstheme="majorBidi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44644">
        <w:rPr>
          <w:rFonts w:ascii="Angsana New" w:hAnsi="Angsana New"/>
          <w:color w:val="000000"/>
          <w:sz w:val="30"/>
          <w:szCs w:val="30"/>
          <w:cs/>
        </w:rPr>
        <w:t>ตารางต่อไปนี้สรุปผลกระทบต่องบ</w:t>
      </w:r>
      <w:r w:rsidRPr="00944644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การเงินรวมและงบการเงินเฉพาะกิจการจากการ</w:t>
      </w:r>
      <w:r w:rsidRPr="00944644">
        <w:rPr>
          <w:rFonts w:ascii="Angsana New" w:hAnsi="Angsana New"/>
          <w:color w:val="000000"/>
          <w:sz w:val="30"/>
          <w:szCs w:val="30"/>
          <w:cs/>
        </w:rPr>
        <w:t>ถือปฏิบัติตาม</w:t>
      </w:r>
      <w:r w:rsidRPr="00944644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9446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44644">
        <w:rPr>
          <w:rFonts w:ascii="Angsana New" w:hAnsi="Angsana New"/>
          <w:color w:val="000000"/>
          <w:sz w:val="30"/>
          <w:szCs w:val="30"/>
        </w:rPr>
        <w:t>15</w:t>
      </w:r>
      <w:r w:rsidRPr="00944644">
        <w:rPr>
          <w:rFonts w:ascii="Angsana New" w:hAnsi="Angsana New"/>
          <w:color w:val="000000"/>
          <w:sz w:val="30"/>
          <w:szCs w:val="30"/>
          <w:cs/>
        </w:rPr>
        <w:t xml:space="preserve"> เป็นครั้งแรก</w:t>
      </w:r>
    </w:p>
    <w:p w14:paraId="72F6E98C" w14:textId="77777777" w:rsidR="000D37B8" w:rsidRPr="00944644" w:rsidRDefault="000D37B8" w:rsidP="002A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350"/>
        <w:gridCol w:w="270"/>
        <w:gridCol w:w="1440"/>
      </w:tblGrid>
      <w:tr w:rsidR="000D37B8" w:rsidRPr="00953BA7" w14:paraId="558106D9" w14:textId="77777777" w:rsidTr="00944644">
        <w:trPr>
          <w:tblHeader/>
        </w:trPr>
        <w:tc>
          <w:tcPr>
            <w:tcW w:w="4410" w:type="dxa"/>
            <w:shd w:val="clear" w:color="auto" w:fill="auto"/>
          </w:tcPr>
          <w:p w14:paraId="056AA04A" w14:textId="77777777" w:rsidR="000D37B8" w:rsidRPr="00944644" w:rsidRDefault="000D37B8" w:rsidP="00944644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860" w:type="dxa"/>
            <w:gridSpan w:val="5"/>
          </w:tcPr>
          <w:p w14:paraId="6693F73F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D37B8" w:rsidRPr="00953BA7" w14:paraId="5CAAD94D" w14:textId="77777777" w:rsidTr="00944644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7429247" w14:textId="66036790" w:rsidR="000D37B8" w:rsidRPr="00944644" w:rsidRDefault="000D37B8" w:rsidP="00944644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F25B46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A47016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26CC5F3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41F2B978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014B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8B865C7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253A5E" w14:textId="77777777" w:rsidR="000D37B8" w:rsidRPr="00953BA7" w:rsidRDefault="000D37B8" w:rsidP="0094464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CEF08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0D37B8" w:rsidRPr="00953BA7" w14:paraId="671AE0E4" w14:textId="77777777" w:rsidTr="00944644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15F3F2F" w14:textId="77777777" w:rsidR="000D37B8" w:rsidRPr="00953BA7" w:rsidRDefault="000D37B8" w:rsidP="00944644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E07AA3D" w14:textId="77777777" w:rsidR="000D37B8" w:rsidRPr="0094464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D37B8" w:rsidRPr="00953BA7" w14:paraId="48465685" w14:textId="77777777" w:rsidTr="00944644">
        <w:tc>
          <w:tcPr>
            <w:tcW w:w="4410" w:type="dxa"/>
            <w:shd w:val="clear" w:color="auto" w:fill="auto"/>
          </w:tcPr>
          <w:p w14:paraId="2BA8FC25" w14:textId="77777777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งบกำไรขาดทุนเบ็ดเสร็จสำหรับงวดสามเดือน</w:t>
            </w:r>
          </w:p>
          <w:p w14:paraId="0D3278E7" w14:textId="027A07D1" w:rsidR="000D37B8" w:rsidRPr="00944644" w:rsidRDefault="00B6422E" w:rsidP="00B642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B3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B3F7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454E2E0" w14:textId="05B17890" w:rsidR="000D37B8" w:rsidRPr="00953BA7" w:rsidRDefault="000D37B8" w:rsidP="00C2523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90849E" w14:textId="77777777" w:rsidR="000D37B8" w:rsidRPr="00953BA7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3C61AF" w14:textId="3279CCC5" w:rsidR="000D37B8" w:rsidRPr="00953BA7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7C70EF" w14:textId="77777777" w:rsidR="000D37B8" w:rsidRPr="00953BA7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054C20" w14:textId="7483C8DB" w:rsidR="000D37B8" w:rsidRPr="00953BA7" w:rsidRDefault="000D37B8" w:rsidP="00C2523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1F22535F" w14:textId="77777777" w:rsidTr="001C1945">
        <w:tc>
          <w:tcPr>
            <w:tcW w:w="4410" w:type="dxa"/>
            <w:shd w:val="clear" w:color="auto" w:fill="auto"/>
          </w:tcPr>
          <w:p w14:paraId="4C0EA3A3" w14:textId="4B52DF52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68A8701D" w14:textId="2B3235B0" w:rsidR="00B6422E" w:rsidRPr="00953BA7" w:rsidRDefault="00C96B78" w:rsidP="00601F6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614,279</w:t>
            </w:r>
          </w:p>
        </w:tc>
        <w:tc>
          <w:tcPr>
            <w:tcW w:w="270" w:type="dxa"/>
          </w:tcPr>
          <w:p w14:paraId="20E208D1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78EC35" w14:textId="77AC91AA" w:rsidR="00B6422E" w:rsidRPr="00953BA7" w:rsidRDefault="00C96B78" w:rsidP="00601F6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1,913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0A5C29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7E5F7F" w14:textId="3079952D" w:rsidR="00B6422E" w:rsidRPr="00953BA7" w:rsidRDefault="00C96B78" w:rsidP="00601F6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616,192</w:t>
            </w:r>
          </w:p>
        </w:tc>
      </w:tr>
      <w:tr w:rsidR="00B6422E" w:rsidRPr="00953BA7" w14:paraId="249C1490" w14:textId="77777777" w:rsidTr="00944644">
        <w:trPr>
          <w:trHeight w:val="80"/>
        </w:trPr>
        <w:tc>
          <w:tcPr>
            <w:tcW w:w="4410" w:type="dxa"/>
            <w:shd w:val="clear" w:color="auto" w:fill="auto"/>
          </w:tcPr>
          <w:p w14:paraId="4D71FF90" w14:textId="77777777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29660996" w14:textId="4D9175DE" w:rsidR="00B6422E" w:rsidRPr="00953BA7" w:rsidRDefault="00C96B78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17,987</w:t>
            </w:r>
          </w:p>
        </w:tc>
        <w:tc>
          <w:tcPr>
            <w:tcW w:w="270" w:type="dxa"/>
          </w:tcPr>
          <w:p w14:paraId="4A8A83E7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F3088A" w14:textId="68EA590E" w:rsidR="00B6422E" w:rsidRPr="00953BA7" w:rsidRDefault="00C96B78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1,913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B64E3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7A0845" w14:textId="566A4F22" w:rsidR="00B6422E" w:rsidRPr="00953BA7" w:rsidRDefault="00C96B78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19,900</w:t>
            </w:r>
          </w:p>
        </w:tc>
      </w:tr>
      <w:tr w:rsidR="00B6422E" w:rsidRPr="00953BA7" w14:paraId="58392E12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5507B788" w14:textId="77777777" w:rsidR="00B6422E" w:rsidRPr="00944644" w:rsidRDefault="00B6422E" w:rsidP="00B642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418C010" w14:textId="77777777" w:rsidR="00B6422E" w:rsidRPr="00944644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8CEF9D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D15705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040D65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82A678" w14:textId="77777777" w:rsidR="00B6422E" w:rsidRPr="00944644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</w:tr>
      <w:tr w:rsidR="00B6422E" w:rsidRPr="00953BA7" w14:paraId="67642A94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203860FD" w14:textId="4756914E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</w:t>
            </w:r>
            <w:r w:rsidR="007649B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เก้า</w:t>
            </w: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เดือน</w:t>
            </w:r>
          </w:p>
          <w:p w14:paraId="4807AB7C" w14:textId="2F110053" w:rsidR="00B6422E" w:rsidRPr="00944644" w:rsidRDefault="00B6422E" w:rsidP="00B642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B3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B3F7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4B3F70"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94A7CBA" w14:textId="77777777" w:rsidR="00B6422E" w:rsidRPr="00953BA7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9FCCC0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7ED225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09A9A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47D286" w14:textId="77777777" w:rsidR="00B6422E" w:rsidRPr="00953BA7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35B92A48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48B6379E" w14:textId="4A44F630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18091AD" w14:textId="5FF344C5" w:rsidR="00B6422E" w:rsidRPr="00953BA7" w:rsidRDefault="00601F6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1,514,491</w:t>
            </w:r>
          </w:p>
        </w:tc>
        <w:tc>
          <w:tcPr>
            <w:tcW w:w="270" w:type="dxa"/>
          </w:tcPr>
          <w:p w14:paraId="0C615532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0E0D40" w14:textId="0E0725A1" w:rsidR="00B6422E" w:rsidRPr="00953BA7" w:rsidRDefault="00601F6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4,681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1EF88F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327B84" w14:textId="16A4A047" w:rsidR="00B6422E" w:rsidRPr="00953BA7" w:rsidRDefault="00601F6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1,519,172</w:t>
            </w:r>
          </w:p>
        </w:tc>
      </w:tr>
      <w:tr w:rsidR="00B6422E" w:rsidRPr="00953BA7" w14:paraId="0CE008B8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5F9FED92" w14:textId="52A56621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1569ED95" w14:textId="525BDDA0" w:rsidR="00B6422E" w:rsidRPr="00953BA7" w:rsidRDefault="00601F6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52,112</w:t>
            </w:r>
          </w:p>
        </w:tc>
        <w:tc>
          <w:tcPr>
            <w:tcW w:w="270" w:type="dxa"/>
          </w:tcPr>
          <w:p w14:paraId="1BCC240E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18FE609" w14:textId="5FE2EE69" w:rsidR="00B6422E" w:rsidRPr="00953BA7" w:rsidRDefault="00601F6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4,681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789C8C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61A5FF5" w14:textId="66BAEB63" w:rsidR="00B6422E" w:rsidRPr="00953BA7" w:rsidRDefault="00601F6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56,793</w:t>
            </w:r>
          </w:p>
        </w:tc>
      </w:tr>
    </w:tbl>
    <w:p w14:paraId="7217CCCB" w14:textId="77777777" w:rsidR="002A1148" w:rsidRPr="00944644" w:rsidRDefault="002A1148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350"/>
        <w:gridCol w:w="270"/>
        <w:gridCol w:w="1440"/>
      </w:tblGrid>
      <w:tr w:rsidR="006D3714" w:rsidRPr="00953BA7" w14:paraId="6B975211" w14:textId="77777777" w:rsidTr="00C2523E">
        <w:trPr>
          <w:tblHeader/>
        </w:trPr>
        <w:tc>
          <w:tcPr>
            <w:tcW w:w="4410" w:type="dxa"/>
            <w:shd w:val="clear" w:color="auto" w:fill="auto"/>
          </w:tcPr>
          <w:p w14:paraId="16187033" w14:textId="77777777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860" w:type="dxa"/>
            <w:gridSpan w:val="5"/>
          </w:tcPr>
          <w:p w14:paraId="42951018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714" w:rsidRPr="00953BA7" w14:paraId="4E916C3E" w14:textId="77777777" w:rsidTr="00C2523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A5C0199" w14:textId="1BDF3AF5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6B5FA3C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DBDB8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774013B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285FEF8E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75DA21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B3DD8A9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DBFD5" w14:textId="77777777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A53290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6D3714" w:rsidRPr="00953BA7" w14:paraId="4D59158A" w14:textId="77777777" w:rsidTr="00C2523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3BF26DA0" w14:textId="77777777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E646A91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3714" w:rsidRPr="00953BA7" w14:paraId="4665FA3C" w14:textId="77777777" w:rsidTr="00944644">
        <w:tc>
          <w:tcPr>
            <w:tcW w:w="4410" w:type="dxa"/>
            <w:shd w:val="clear" w:color="auto" w:fill="auto"/>
          </w:tcPr>
          <w:p w14:paraId="5DE5834C" w14:textId="77777777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งบกำไรขาดทุนเบ็ดเสร็จสำหรับงวดสามเดือน</w:t>
            </w:r>
          </w:p>
          <w:p w14:paraId="6D9C394E" w14:textId="2317A320" w:rsidR="006D3714" w:rsidRPr="00944644" w:rsidRDefault="00B6422E" w:rsidP="00B642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649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7649B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7649B0"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D4F4DF0" w14:textId="49951706" w:rsidR="006D3714" w:rsidRPr="00953BA7" w:rsidRDefault="006D3714" w:rsidP="006D371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DB98C" w14:textId="77777777" w:rsidR="006D3714" w:rsidRPr="00953BA7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73DCAB" w14:textId="6B9FF2E0" w:rsidR="006D3714" w:rsidRPr="00953BA7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E5576D" w14:textId="77777777" w:rsidR="006D3714" w:rsidRPr="00953BA7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57B921" w14:textId="05D2521D" w:rsidR="006D3714" w:rsidRPr="00953BA7" w:rsidRDefault="006D3714" w:rsidP="006D371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415D1624" w14:textId="77777777" w:rsidTr="001C1945">
        <w:tc>
          <w:tcPr>
            <w:tcW w:w="4410" w:type="dxa"/>
            <w:shd w:val="clear" w:color="auto" w:fill="auto"/>
          </w:tcPr>
          <w:p w14:paraId="0A1311F2" w14:textId="7328CC5B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8A4357A" w14:textId="524BB33B" w:rsidR="00B6422E" w:rsidRPr="00953BA7" w:rsidRDefault="00601F6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610,172</w:t>
            </w:r>
          </w:p>
        </w:tc>
        <w:tc>
          <w:tcPr>
            <w:tcW w:w="270" w:type="dxa"/>
          </w:tcPr>
          <w:p w14:paraId="6EA44483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EE54276" w14:textId="1B88CC2D" w:rsidR="00B6422E" w:rsidRPr="00953BA7" w:rsidRDefault="00601F6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1,913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337FDC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BCF057" w14:textId="1DB247CE" w:rsidR="00B6422E" w:rsidRPr="00953BA7" w:rsidRDefault="00601F6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612,085</w:t>
            </w:r>
          </w:p>
        </w:tc>
      </w:tr>
      <w:tr w:rsidR="00B6422E" w:rsidRPr="00953BA7" w14:paraId="2B2C39A4" w14:textId="77777777" w:rsidTr="00944644">
        <w:trPr>
          <w:trHeight w:val="80"/>
        </w:trPr>
        <w:tc>
          <w:tcPr>
            <w:tcW w:w="4410" w:type="dxa"/>
            <w:shd w:val="clear" w:color="auto" w:fill="auto"/>
          </w:tcPr>
          <w:p w14:paraId="513DA211" w14:textId="77777777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447F50F3" w14:textId="55DA58F1" w:rsidR="00B6422E" w:rsidRPr="00953BA7" w:rsidRDefault="00601F6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1B4A5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5,865</w:t>
            </w:r>
          </w:p>
        </w:tc>
        <w:tc>
          <w:tcPr>
            <w:tcW w:w="270" w:type="dxa"/>
          </w:tcPr>
          <w:p w14:paraId="63514DE5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1263F4E" w14:textId="34652FA2" w:rsidR="00B6422E" w:rsidRPr="00953BA7" w:rsidRDefault="00601F6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1,913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76980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774F5A" w14:textId="3EB630FB" w:rsidR="00B6422E" w:rsidRPr="00953BA7" w:rsidRDefault="00601F6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1B4A5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7,778</w:t>
            </w:r>
          </w:p>
        </w:tc>
      </w:tr>
      <w:tr w:rsidR="00B6422E" w:rsidRPr="00953BA7" w14:paraId="11BE35F3" w14:textId="77777777" w:rsidTr="00944644">
        <w:trPr>
          <w:trHeight w:val="101"/>
        </w:trPr>
        <w:tc>
          <w:tcPr>
            <w:tcW w:w="4410" w:type="dxa"/>
            <w:shd w:val="clear" w:color="auto" w:fill="auto"/>
          </w:tcPr>
          <w:p w14:paraId="24B52820" w14:textId="77777777" w:rsidR="00B6422E" w:rsidRPr="00944644" w:rsidRDefault="00B6422E" w:rsidP="00B642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D11E41" w14:textId="77777777" w:rsidR="00B6422E" w:rsidRPr="00944644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827A27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952281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97DE9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4045AF" w14:textId="77777777" w:rsidR="00B6422E" w:rsidRPr="00944644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B6422E" w:rsidRPr="00953BA7" w14:paraId="24F490F0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6486EFCD" w14:textId="52CC5C8C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</w:t>
            </w:r>
            <w:r w:rsidR="007649B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เก้า</w:t>
            </w: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เดือน</w:t>
            </w:r>
          </w:p>
          <w:p w14:paraId="4719F01B" w14:textId="29DDB615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649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7649B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7649B0"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91D27C8" w14:textId="77777777" w:rsidR="00B6422E" w:rsidRPr="00953BA7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8BF3AD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A1033C0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9E28FD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973C63" w14:textId="77777777" w:rsidR="00B6422E" w:rsidRPr="00953BA7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0489E3BB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5EEC5A75" w14:textId="69CAB2D9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2C572E92" w14:textId="39E3C4F2" w:rsidR="00B6422E" w:rsidRPr="00953BA7" w:rsidRDefault="00601F6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1,504,469</w:t>
            </w:r>
          </w:p>
        </w:tc>
        <w:tc>
          <w:tcPr>
            <w:tcW w:w="270" w:type="dxa"/>
          </w:tcPr>
          <w:p w14:paraId="27A25861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2543B4" w14:textId="0963B66A" w:rsidR="00B6422E" w:rsidRPr="00953BA7" w:rsidRDefault="00601F6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4,681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A3084A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81C5B0" w14:textId="33C42A64" w:rsidR="00B6422E" w:rsidRPr="00953BA7" w:rsidRDefault="00601F6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1,509,150</w:t>
            </w:r>
          </w:p>
        </w:tc>
      </w:tr>
      <w:tr w:rsidR="00B6422E" w:rsidRPr="00953BA7" w14:paraId="4AA67BA3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302AD613" w14:textId="203C2E96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7663711D" w14:textId="5DF716EC" w:rsidR="00B6422E" w:rsidRPr="00953BA7" w:rsidRDefault="001B4A5F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46,6</w:t>
            </w:r>
            <w:r w:rsidR="00F9799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FF75A0C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466995" w14:textId="77324931" w:rsidR="00B6422E" w:rsidRPr="00953BA7" w:rsidRDefault="00601F6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4,681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4D5032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0A6A8E" w14:textId="4434BA5F" w:rsidR="00B6422E" w:rsidRPr="00953BA7" w:rsidRDefault="001B4A5F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51,30</w:t>
            </w:r>
            <w:r w:rsidR="00F9799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BCC4ECF" w14:textId="5E305EA1" w:rsidR="00B6422E" w:rsidRPr="00944644" w:rsidRDefault="00275325" w:rsidP="008538FD">
      <w:pPr>
        <w:ind w:left="547"/>
        <w:jc w:val="thaiDistribute"/>
        <w:rPr>
          <w:rFonts w:ascii="Angsana New" w:hAnsi="Angsana New"/>
          <w:color w:val="000000"/>
          <w:spacing w:val="-4"/>
        </w:rPr>
      </w:pPr>
      <w:r w:rsidRPr="00953BA7" w:rsidDel="002C2921">
        <w:rPr>
          <w:rFonts w:ascii="Angsana New" w:hAnsi="Angsana New"/>
          <w:color w:val="000000"/>
          <w:spacing w:val="-4"/>
          <w:sz w:val="30"/>
          <w:szCs w:val="30"/>
          <w:cs/>
        </w:rPr>
        <w:t>ทั้งนี้ไม่มีผลกระทบอย่างมีสาระสำคัญต่องบกระแสเงินสดรวมและงบกระแสเงินสดเฉพาะกิจการสำหรับงวด</w:t>
      </w:r>
      <w:r w:rsidR="007649B0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เก้า</w:t>
      </w:r>
      <w:r w:rsidRPr="00953BA7" w:rsidDel="002C2921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>3</w:t>
      </w:r>
      <w:r w:rsidR="007649B0">
        <w:rPr>
          <w:rFonts w:ascii="Angsana New" w:hAnsi="Angsana New"/>
          <w:color w:val="000000"/>
          <w:sz w:val="30"/>
          <w:szCs w:val="30"/>
        </w:rPr>
        <w:t xml:space="preserve">0 </w:t>
      </w:r>
      <w:r w:rsidR="007649B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>256</w:t>
      </w:r>
      <w:r w:rsidRPr="00953BA7">
        <w:rPr>
          <w:rFonts w:ascii="Angsana New" w:hAnsi="Angsana New"/>
          <w:color w:val="000000"/>
          <w:sz w:val="30"/>
          <w:szCs w:val="30"/>
        </w:rPr>
        <w:t>3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 xml:space="preserve"> 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>จากการถือปฏิบัติตาม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>15</w:t>
      </w:r>
    </w:p>
    <w:p w14:paraId="4E6DBAC7" w14:textId="1A912B35" w:rsidR="006078CF" w:rsidRPr="001F4254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69B94172" w14:textId="50E296FD" w:rsidR="00352147" w:rsidRPr="00953BA7" w:rsidRDefault="00352147" w:rsidP="0094464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31095D9" w14:textId="77777777" w:rsidR="00A56AFB" w:rsidRPr="001F4254" w:rsidRDefault="00A56AF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7D0D76E7" w14:textId="0A028FDF" w:rsidR="001E0E16" w:rsidRPr="00953BA7" w:rsidRDefault="001E0E16" w:rsidP="001E0E16">
      <w:pPr>
        <w:spacing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53BA7">
        <w:rPr>
          <w:rFonts w:ascii="Angsana New" w:hAnsi="Angsana New"/>
          <w:b/>
          <w:sz w:val="30"/>
          <w:szCs w:val="30"/>
          <w:cs/>
        </w:rPr>
        <w:t>ความสัมพันธ์ที่มีกั</w:t>
      </w:r>
      <w:r w:rsidR="007649B0">
        <w:rPr>
          <w:rFonts w:ascii="Angsana New" w:hAnsi="Angsana New" w:hint="cs"/>
          <w:b/>
          <w:sz w:val="30"/>
          <w:szCs w:val="30"/>
          <w:cs/>
        </w:rPr>
        <w:t>บ</w:t>
      </w:r>
      <w:r w:rsidRPr="00953BA7">
        <w:rPr>
          <w:rFonts w:ascii="Angsana New" w:hAnsi="Angsana New"/>
          <w:b/>
          <w:sz w:val="30"/>
          <w:szCs w:val="30"/>
          <w:cs/>
        </w:rPr>
        <w:t>บริษัท</w:t>
      </w:r>
      <w:r w:rsidR="00F9799F">
        <w:rPr>
          <w:rFonts w:ascii="Angsana New" w:hAnsi="Angsana New" w:hint="cs"/>
          <w:b/>
          <w:sz w:val="30"/>
          <w:szCs w:val="30"/>
          <w:cs/>
        </w:rPr>
        <w:t>ร่วม</w:t>
      </w:r>
      <w:r w:rsidR="007649B0">
        <w:rPr>
          <w:rFonts w:ascii="Angsana New" w:hAnsi="Angsana New" w:hint="cs"/>
          <w:b/>
          <w:sz w:val="30"/>
          <w:szCs w:val="30"/>
          <w:cs/>
        </w:rPr>
        <w:t>และ</w:t>
      </w:r>
      <w:r w:rsidR="007649B0" w:rsidRPr="00953BA7">
        <w:rPr>
          <w:rFonts w:ascii="Angsana New" w:hAnsi="Angsana New"/>
          <w:b/>
          <w:sz w:val="30"/>
          <w:szCs w:val="30"/>
          <w:cs/>
        </w:rPr>
        <w:t>บริษัท</w:t>
      </w:r>
      <w:r w:rsidR="00F9799F">
        <w:rPr>
          <w:rFonts w:ascii="Angsana New" w:hAnsi="Angsana New" w:hint="cs"/>
          <w:b/>
          <w:sz w:val="30"/>
          <w:szCs w:val="30"/>
          <w:cs/>
        </w:rPr>
        <w:t>ย่อย</w:t>
      </w:r>
      <w:r w:rsidRPr="00953BA7">
        <w:rPr>
          <w:rFonts w:ascii="Angsana New" w:hAnsi="Angsana New"/>
          <w:b/>
          <w:sz w:val="30"/>
          <w:szCs w:val="30"/>
          <w:cs/>
        </w:rPr>
        <w:t>ได้เปิดเผย</w:t>
      </w:r>
      <w:r w:rsidRPr="007E6F5F">
        <w:rPr>
          <w:rFonts w:ascii="Angsana New" w:hAnsi="Angsana New"/>
          <w:b/>
          <w:sz w:val="30"/>
          <w:szCs w:val="30"/>
          <w:cs/>
        </w:rPr>
        <w:t xml:space="preserve">ในหมายเหตุข้อ </w:t>
      </w:r>
      <w:r w:rsidR="00ED47DF" w:rsidRPr="007E6F5F">
        <w:rPr>
          <w:rFonts w:ascii="Angsana New" w:hAnsi="Angsana New"/>
          <w:bCs/>
          <w:sz w:val="30"/>
          <w:szCs w:val="30"/>
        </w:rPr>
        <w:t>7</w:t>
      </w:r>
      <w:r w:rsidRPr="007E6F5F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ED47DF" w:rsidRPr="007E6F5F">
        <w:rPr>
          <w:rFonts w:ascii="Angsana New" w:hAnsi="Angsana New"/>
          <w:bCs/>
          <w:sz w:val="30"/>
          <w:szCs w:val="30"/>
        </w:rPr>
        <w:t>8</w:t>
      </w:r>
      <w:r w:rsidRPr="007E6F5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E6F5F">
        <w:rPr>
          <w:rFonts w:ascii="Angsana New" w:hAnsi="Angsana New"/>
          <w:b/>
          <w:sz w:val="30"/>
          <w:szCs w:val="30"/>
          <w:cs/>
        </w:rPr>
        <w:t>สำหรับ</w:t>
      </w:r>
      <w:r w:rsidRPr="00953BA7">
        <w:rPr>
          <w:rFonts w:ascii="Angsana New" w:hAnsi="Angsana New"/>
          <w:b/>
          <w:sz w:val="30"/>
          <w:szCs w:val="30"/>
          <w:cs/>
        </w:rPr>
        <w:t>บุคคลหรื</w:t>
      </w:r>
      <w:r w:rsidRPr="00953BA7">
        <w:rPr>
          <w:rFonts w:ascii="Angsana New" w:hAnsi="Angsana New" w:hint="cs"/>
          <w:b/>
          <w:sz w:val="30"/>
          <w:szCs w:val="30"/>
          <w:cs/>
        </w:rPr>
        <w:t>อ</w:t>
      </w:r>
      <w:r w:rsidRPr="00953BA7">
        <w:rPr>
          <w:rFonts w:ascii="Angsana New" w:hAnsi="Angsana New"/>
          <w:b/>
          <w:sz w:val="30"/>
          <w:szCs w:val="30"/>
          <w:cs/>
        </w:rPr>
        <w:t>กิจการ</w:t>
      </w:r>
      <w:r w:rsidR="00ED47DF">
        <w:rPr>
          <w:rFonts w:ascii="Angsana New" w:hAnsi="Angsana New"/>
          <w:b/>
          <w:sz w:val="30"/>
          <w:szCs w:val="30"/>
        </w:rPr>
        <w:br/>
      </w:r>
      <w:r w:rsidRPr="00953BA7">
        <w:rPr>
          <w:rFonts w:ascii="Angsana New" w:hAnsi="Angsana New"/>
          <w:b/>
          <w:sz w:val="30"/>
          <w:szCs w:val="30"/>
          <w:cs/>
        </w:rPr>
        <w:t>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</w:t>
      </w:r>
      <w:r w:rsidRPr="00953BA7">
        <w:rPr>
          <w:rFonts w:ascii="Angsana New" w:hAnsi="Angsana New"/>
          <w:b/>
          <w:sz w:val="30"/>
          <w:szCs w:val="30"/>
          <w:cs/>
        </w:rPr>
        <w:br/>
        <w:t>ในระหว่างงวดมีดังต่อไปนี้</w:t>
      </w:r>
      <w:r w:rsidRPr="00953BA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76BA6DC9" w14:textId="77777777" w:rsidR="00F8614F" w:rsidRPr="001F4254" w:rsidRDefault="00F8614F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3780"/>
      </w:tblGrid>
      <w:tr w:rsidR="001E0E16" w:rsidRPr="00953BA7" w14:paraId="523F0A7E" w14:textId="77777777" w:rsidTr="00944644">
        <w:trPr>
          <w:trHeight w:val="20"/>
        </w:trPr>
        <w:tc>
          <w:tcPr>
            <w:tcW w:w="4140" w:type="dxa"/>
            <w:shd w:val="clear" w:color="auto" w:fill="auto"/>
          </w:tcPr>
          <w:p w14:paraId="2AA6EBBB" w14:textId="34C82178" w:rsidR="001E0E16" w:rsidRPr="00953BA7" w:rsidRDefault="001E0E16" w:rsidP="001E0E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45B09C1" w14:textId="74C19926" w:rsidR="001E0E16" w:rsidRPr="00953BA7" w:rsidRDefault="001E0E16" w:rsidP="008538F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  <w:shd w:val="clear" w:color="auto" w:fill="auto"/>
          </w:tcPr>
          <w:p w14:paraId="12E0B9A8" w14:textId="51E47409" w:rsidR="001E0E16" w:rsidRPr="00953BA7" w:rsidRDefault="001E0E16" w:rsidP="001E0E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1E0E16" w:rsidRPr="00953BA7" w14:paraId="7A608096" w14:textId="77777777" w:rsidTr="00944644">
        <w:trPr>
          <w:trHeight w:val="20"/>
        </w:trPr>
        <w:tc>
          <w:tcPr>
            <w:tcW w:w="4140" w:type="dxa"/>
            <w:shd w:val="clear" w:color="auto" w:fill="auto"/>
          </w:tcPr>
          <w:p w14:paraId="4DC39C26" w14:textId="77777777" w:rsidR="001E0E16" w:rsidRPr="00953BA7" w:rsidRDefault="001E0E16" w:rsidP="001E0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บริษัท เฟรเซอร์ส พร็อพเพอร์ตี้</w:t>
            </w:r>
            <w:r w:rsidRPr="00953BA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(ประเทศไทย)</w:t>
            </w:r>
          </w:p>
          <w:p w14:paraId="578260E8" w14:textId="0A332100" w:rsidR="001E0E16" w:rsidRPr="00953BA7" w:rsidRDefault="001E0E16" w:rsidP="001E0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FCC9C04" w14:textId="39767406" w:rsidR="001E0E16" w:rsidRPr="00953BA7" w:rsidRDefault="001E0E16" w:rsidP="001E0E1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278A2956" w14:textId="173A051A" w:rsidR="001E0E16" w:rsidRPr="00953BA7" w:rsidRDefault="001E0E16" w:rsidP="001E0E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3EE5F5AD" w14:textId="6F84768C" w:rsidR="00A57DC7" w:rsidRPr="001F4254" w:rsidRDefault="00A57DC7" w:rsidP="009D1C1E">
      <w:pPr>
        <w:pStyle w:val="block"/>
        <w:spacing w:after="0" w:line="0" w:lineRule="atLeast"/>
        <w:ind w:left="547" w:right="-115"/>
        <w:jc w:val="thaiDistribute"/>
        <w:rPr>
          <w:rFonts w:ascii="Angsana New" w:hAnsi="Angsana New" w:cs="Angsana New"/>
          <w:b/>
          <w:sz w:val="24"/>
          <w:szCs w:val="24"/>
          <w:lang w:val="en-US" w:bidi="th-TH"/>
        </w:rPr>
      </w:pPr>
    </w:p>
    <w:p w14:paraId="45BEAB54" w14:textId="281D1F6A" w:rsidR="00480A97" w:rsidRPr="00953BA7" w:rsidRDefault="00480A97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275325" w:rsidRPr="00953BA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649B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75325" w:rsidRPr="00953BA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703F3" w:rsidRPr="00953BA7">
        <w:rPr>
          <w:rFonts w:asciiTheme="majorBidi" w:hAnsiTheme="majorBidi" w:cstheme="majorBidi"/>
          <w:sz w:val="30"/>
          <w:szCs w:val="30"/>
        </w:rPr>
        <w:t>3</w:t>
      </w:r>
      <w:r w:rsidR="007649B0">
        <w:rPr>
          <w:rFonts w:asciiTheme="majorBidi" w:hAnsiTheme="majorBidi" w:cstheme="majorBidi"/>
          <w:sz w:val="30"/>
          <w:szCs w:val="30"/>
        </w:rPr>
        <w:t xml:space="preserve">0 </w:t>
      </w:r>
      <w:r w:rsidR="007649B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75325" w:rsidRPr="00953BA7">
        <w:rPr>
          <w:rFonts w:asciiTheme="majorBidi" w:hAnsiTheme="majorBidi" w:cstheme="majorBidi"/>
          <w:sz w:val="30"/>
          <w:szCs w:val="30"/>
          <w:cs/>
        </w:rPr>
        <w:br/>
      </w:r>
      <w:r w:rsidRPr="00953BA7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3EBF7F9F" w14:textId="77777777" w:rsidR="00B8786D" w:rsidRPr="001F4254" w:rsidRDefault="00B8786D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  <w:cs/>
        </w:rPr>
      </w:pPr>
    </w:p>
    <w:p w14:paraId="538FC2E3" w14:textId="77777777" w:rsidR="00777C2E" w:rsidRPr="00953BA7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89"/>
        <w:gridCol w:w="1151"/>
        <w:gridCol w:w="278"/>
        <w:gridCol w:w="1166"/>
        <w:gridCol w:w="266"/>
        <w:gridCol w:w="1182"/>
      </w:tblGrid>
      <w:tr w:rsidR="00530626" w:rsidRPr="00953BA7" w14:paraId="78463790" w14:textId="77777777" w:rsidTr="00B8786D">
        <w:trPr>
          <w:tblHeader/>
        </w:trPr>
        <w:tc>
          <w:tcPr>
            <w:tcW w:w="2065" w:type="pct"/>
          </w:tcPr>
          <w:p w14:paraId="4D346D49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6F5155CB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54981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8F19DF9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325" w:rsidRPr="00953BA7" w14:paraId="771EB4CE" w14:textId="77777777" w:rsidTr="00D34A83">
        <w:trPr>
          <w:tblHeader/>
        </w:trPr>
        <w:tc>
          <w:tcPr>
            <w:tcW w:w="2065" w:type="pct"/>
          </w:tcPr>
          <w:p w14:paraId="38CE94E9" w14:textId="28759CEF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64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649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5" w:type="pct"/>
          </w:tcPr>
          <w:p w14:paraId="68338363" w14:textId="3E1EA4F4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4" w:type="pct"/>
          </w:tcPr>
          <w:p w14:paraId="1B445784" w14:textId="77777777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DE21AB" w14:textId="38AAFD0F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0FBE783D" w14:textId="77777777" w:rsidR="00275325" w:rsidRPr="00953BA7" w:rsidRDefault="00275325" w:rsidP="0027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76AD8" w14:textId="27824E87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326A9A2A" w14:textId="77777777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A911DA" w14:textId="4741921B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77C2E" w:rsidRPr="00953BA7" w14:paraId="48533539" w14:textId="77777777" w:rsidTr="00B8786D">
        <w:trPr>
          <w:tblHeader/>
        </w:trPr>
        <w:tc>
          <w:tcPr>
            <w:tcW w:w="2065" w:type="pct"/>
          </w:tcPr>
          <w:p w14:paraId="700B3027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784348F7" w14:textId="77777777" w:rsidR="00777C2E" w:rsidRPr="00953BA7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26" w:rsidRPr="00953BA7" w14:paraId="652C80FE" w14:textId="77777777" w:rsidTr="00D34A83">
        <w:tc>
          <w:tcPr>
            <w:tcW w:w="2065" w:type="pct"/>
          </w:tcPr>
          <w:p w14:paraId="3B2DB189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300A8D6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B5A124E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7CF7C7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3A650A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42D8A4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7E0BA2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669109A9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B78" w:rsidRPr="00953BA7" w14:paraId="171F128B" w14:textId="77777777" w:rsidTr="00D34A83">
        <w:tc>
          <w:tcPr>
            <w:tcW w:w="2065" w:type="pct"/>
          </w:tcPr>
          <w:p w14:paraId="048FF182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625" w:type="pct"/>
            <w:shd w:val="clear" w:color="auto" w:fill="auto"/>
          </w:tcPr>
          <w:p w14:paraId="2130A91F" w14:textId="4C00810B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2D4DA22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AC13C52" w14:textId="77777777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33D3D5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9525525" w14:textId="680CCE0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2" w:type="pct"/>
            <w:shd w:val="clear" w:color="auto" w:fill="auto"/>
          </w:tcPr>
          <w:p w14:paraId="069919DB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A818D86" w14:textId="73861E89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C96B78" w:rsidRPr="00953BA7" w14:paraId="397393E9" w14:textId="77777777" w:rsidTr="00D34A83">
        <w:tc>
          <w:tcPr>
            <w:tcW w:w="2065" w:type="pct"/>
          </w:tcPr>
          <w:p w14:paraId="1E170F34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14:paraId="75AEF3E9" w14:textId="4A635CC3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3D0306C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4DE85F5" w14:textId="77777777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C60955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360C923" w14:textId="23A0916E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2" w:type="pct"/>
            <w:shd w:val="clear" w:color="auto" w:fill="auto"/>
          </w:tcPr>
          <w:p w14:paraId="53111396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1295375" w14:textId="672A899E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</w:tr>
      <w:tr w:rsidR="00C96B78" w:rsidRPr="00953BA7" w14:paraId="727BF754" w14:textId="77777777" w:rsidTr="00D34A83">
        <w:tc>
          <w:tcPr>
            <w:tcW w:w="2065" w:type="pct"/>
          </w:tcPr>
          <w:p w14:paraId="21FE1468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14:paraId="2B61AD8D" w14:textId="60EA6F8B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D4BD6E8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1807692" w14:textId="77777777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519547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CD8C79E" w14:textId="38527100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142" w:type="pct"/>
            <w:shd w:val="clear" w:color="auto" w:fill="auto"/>
          </w:tcPr>
          <w:p w14:paraId="536ED7EE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5EB614" w14:textId="67F902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C96B78" w:rsidRPr="00953BA7" w14:paraId="6208775B" w14:textId="77777777" w:rsidTr="00D34A83">
        <w:tc>
          <w:tcPr>
            <w:tcW w:w="2065" w:type="pct"/>
          </w:tcPr>
          <w:p w14:paraId="18CC3818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6D90BDD1" w14:textId="1CC60502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4CEF79B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2FDD8BC" w14:textId="77777777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70A5ED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F9A31DD" w14:textId="3B1BE474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pct"/>
            <w:shd w:val="clear" w:color="auto" w:fill="auto"/>
          </w:tcPr>
          <w:p w14:paraId="0977D10B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49B39E2" w14:textId="30985812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C96B78" w:rsidRPr="00953BA7" w14:paraId="115DA470" w14:textId="77777777" w:rsidTr="00D34A83">
        <w:tc>
          <w:tcPr>
            <w:tcW w:w="2065" w:type="pct"/>
          </w:tcPr>
          <w:p w14:paraId="79D7B93E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14:paraId="63EA81E6" w14:textId="73BAEB93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686307E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4FF26BE" w14:textId="77777777" w:rsidR="00C96B78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7E201D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0A2D141" w14:textId="48784153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170,370</w:t>
            </w:r>
          </w:p>
        </w:tc>
        <w:tc>
          <w:tcPr>
            <w:tcW w:w="142" w:type="pct"/>
            <w:shd w:val="clear" w:color="auto" w:fill="auto"/>
          </w:tcPr>
          <w:p w14:paraId="5142607C" w14:textId="77777777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A7C65E3" w14:textId="219F886E" w:rsidR="00C96B78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91,239</w:t>
            </w:r>
          </w:p>
        </w:tc>
      </w:tr>
      <w:tr w:rsidR="00602363" w:rsidRPr="00953BA7" w14:paraId="17A0049C" w14:textId="77777777" w:rsidTr="00D34A83">
        <w:tc>
          <w:tcPr>
            <w:tcW w:w="2065" w:type="pct"/>
          </w:tcPr>
          <w:p w14:paraId="507A109D" w14:textId="77777777" w:rsidR="00602363" w:rsidRPr="001F425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5DC2C27" w14:textId="77777777" w:rsidR="00602363" w:rsidRPr="001F4254" w:rsidRDefault="00602363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shd w:val="clear" w:color="auto" w:fill="auto"/>
          </w:tcPr>
          <w:p w14:paraId="1A96BB32" w14:textId="77777777" w:rsidR="00602363" w:rsidRPr="001F425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23983DB7" w14:textId="77777777" w:rsidR="00602363" w:rsidRPr="001F4254" w:rsidRDefault="00602363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22845313" w14:textId="77777777" w:rsidR="00602363" w:rsidRPr="001F425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14:paraId="4973BF37" w14:textId="77777777" w:rsidR="00602363" w:rsidRPr="001F425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787B8D79" w14:textId="77777777" w:rsidR="00602363" w:rsidRPr="001F425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6EF5BC2" w14:textId="77777777" w:rsidR="00602363" w:rsidRPr="001F425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0626" w:rsidRPr="00953BA7" w14:paraId="28A1313D" w14:textId="77777777" w:rsidTr="00D34A83">
        <w:tc>
          <w:tcPr>
            <w:tcW w:w="2065" w:type="pct"/>
          </w:tcPr>
          <w:p w14:paraId="70DD940F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7F85F6E9" w14:textId="77777777" w:rsidR="00BB743A" w:rsidRPr="00953BA7" w:rsidRDefault="00BB743A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515E4566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8994488" w14:textId="77777777" w:rsidR="00BB743A" w:rsidRPr="00953BA7" w:rsidRDefault="00BB743A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1AE6CD28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593067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FA2B417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FE39393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B50C11" w:rsidRPr="00953BA7" w14:paraId="3AE408EE" w14:textId="77777777" w:rsidTr="00D34A83">
        <w:tc>
          <w:tcPr>
            <w:tcW w:w="2065" w:type="pct"/>
          </w:tcPr>
          <w:p w14:paraId="4AEACBE6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14:paraId="2C9D0F1F" w14:textId="769CB86E" w:rsidR="00B50C11" w:rsidRPr="00953BA7" w:rsidRDefault="00C96B78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059E690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3EEF509" w14:textId="77777777" w:rsidR="00B50C11" w:rsidRPr="00953BA7" w:rsidRDefault="00B50C11" w:rsidP="0080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13B2220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9906E3" w14:textId="135CBBD7" w:rsidR="00B50C11" w:rsidRPr="00953BA7" w:rsidRDefault="00C96B78" w:rsidP="0092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42" w:type="pct"/>
            <w:shd w:val="clear" w:color="auto" w:fill="auto"/>
          </w:tcPr>
          <w:p w14:paraId="7DA9DD3F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99AF39" w14:textId="6937C00A" w:rsidR="00B50C11" w:rsidRPr="00953BA7" w:rsidRDefault="0024442D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0C11" w:rsidRPr="00953BA7" w14:paraId="59FB8821" w14:textId="77777777" w:rsidTr="00D34A83">
        <w:tc>
          <w:tcPr>
            <w:tcW w:w="2065" w:type="pct"/>
          </w:tcPr>
          <w:p w14:paraId="5937699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14:paraId="3DDB1C4D" w14:textId="0CFFAFDC" w:rsidR="00B50C11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65</w:t>
            </w:r>
          </w:p>
        </w:tc>
        <w:tc>
          <w:tcPr>
            <w:tcW w:w="154" w:type="pct"/>
            <w:shd w:val="clear" w:color="auto" w:fill="auto"/>
          </w:tcPr>
          <w:p w14:paraId="19D98A4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9A39CE" w14:textId="450D57A8" w:rsidR="00B50C11" w:rsidRPr="00953BA7" w:rsidRDefault="0024442D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8" w:type="pct"/>
            <w:shd w:val="clear" w:color="auto" w:fill="auto"/>
          </w:tcPr>
          <w:p w14:paraId="3CA86B47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4285BA9" w14:textId="571FB62D" w:rsidR="00B50C11" w:rsidRPr="00953BA7" w:rsidRDefault="00C96B78" w:rsidP="00C9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2" w:type="pct"/>
            <w:shd w:val="clear" w:color="auto" w:fill="auto"/>
          </w:tcPr>
          <w:p w14:paraId="3B51263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333817E" w14:textId="60F9F748" w:rsidR="00B50C11" w:rsidRPr="00953BA7" w:rsidRDefault="0024442D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F9799F" w:rsidRPr="00953BA7" w14:paraId="6E3F27A6" w14:textId="77777777" w:rsidTr="00D34A83">
        <w:tc>
          <w:tcPr>
            <w:tcW w:w="2065" w:type="pct"/>
          </w:tcPr>
          <w:p w14:paraId="4B24ED51" w14:textId="4049883C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25" w:type="pct"/>
            <w:shd w:val="clear" w:color="auto" w:fill="auto"/>
          </w:tcPr>
          <w:p w14:paraId="62B11AAF" w14:textId="77777777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F5998BF" w14:textId="77777777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6B45A3D0" w14:textId="0A845873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9AA46E4" w14:textId="77777777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46E7B0F" w14:textId="77777777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D73CD4F" w14:textId="77777777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9827E4" w14:textId="77777777" w:rsidR="00F9799F" w:rsidRPr="00953BA7" w:rsidRDefault="00F9799F" w:rsidP="00F9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42D" w:rsidRPr="00953BA7" w14:paraId="3C0EC05C" w14:textId="77777777" w:rsidTr="00D34A83">
        <w:tc>
          <w:tcPr>
            <w:tcW w:w="2065" w:type="pct"/>
          </w:tcPr>
          <w:p w14:paraId="44C75234" w14:textId="75AFC011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="007E6F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2DA96464" w14:textId="4379F942" w:rsidR="0024442D" w:rsidRPr="00953BA7" w:rsidRDefault="00C96B78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35,59</w:t>
            </w:r>
            <w:r w:rsidR="001F42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567D1F7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192C77CA" w14:textId="1241D845" w:rsidR="0024442D" w:rsidRPr="00953BA7" w:rsidRDefault="0024442D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12,379</w:t>
            </w:r>
          </w:p>
        </w:tc>
        <w:tc>
          <w:tcPr>
            <w:tcW w:w="148" w:type="pct"/>
            <w:shd w:val="clear" w:color="auto" w:fill="auto"/>
          </w:tcPr>
          <w:p w14:paraId="59FC4145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D60D972" w14:textId="6CF5DD15" w:rsidR="0024442D" w:rsidRPr="00953BA7" w:rsidRDefault="00C96B78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782BB09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D4E3330" w14:textId="7090630A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42D" w:rsidRPr="00953BA7" w14:paraId="25E711CA" w14:textId="77777777" w:rsidTr="00D34A83">
        <w:tc>
          <w:tcPr>
            <w:tcW w:w="2065" w:type="pct"/>
          </w:tcPr>
          <w:p w14:paraId="2637C695" w14:textId="1A39D0E6" w:rsidR="0024442D" w:rsidRPr="00F9799F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9799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ส่วนแบ่งกำไร</w:t>
            </w:r>
            <w:r w:rsidRPr="00F9799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ขาดทุนเบ็ดเสร็จอื่น</w:t>
            </w:r>
            <w:r w:rsidR="00F9799F" w:rsidRPr="00F9799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625" w:type="pct"/>
            <w:shd w:val="clear" w:color="auto" w:fill="auto"/>
          </w:tcPr>
          <w:p w14:paraId="44C9FF7F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145B7BE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14AD6C25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C1A7A6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ED63BF2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BC6A926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5408EC" w14:textId="6BA3A6BC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42D" w:rsidRPr="00953BA7" w14:paraId="36CDE9FE" w14:textId="77777777" w:rsidTr="00D34A83">
        <w:tc>
          <w:tcPr>
            <w:tcW w:w="2065" w:type="pct"/>
          </w:tcPr>
          <w:p w14:paraId="6790FF27" w14:textId="1ADAFCC8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9799F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409973A7" w14:textId="0D075288" w:rsidR="0024442D" w:rsidRPr="00953BA7" w:rsidRDefault="00C96B78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9F6AA81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66F7F2B9" w14:textId="4115DF52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8" w:type="pct"/>
            <w:shd w:val="clear" w:color="auto" w:fill="auto"/>
          </w:tcPr>
          <w:p w14:paraId="51279792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6EE993F" w14:textId="2F2F58E1" w:rsidR="0024442D" w:rsidRPr="00953BA7" w:rsidRDefault="00C96B78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A7A0497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60EF4B0" w14:textId="6B6CBC2F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42D" w:rsidRPr="00953BA7" w14:paraId="1DD2FD5D" w14:textId="77777777" w:rsidTr="00D34A83">
        <w:tc>
          <w:tcPr>
            <w:tcW w:w="2065" w:type="pct"/>
          </w:tcPr>
          <w:p w14:paraId="2C7754FE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79045FB9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37D9390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36DFFC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DFAA2FA" w14:textId="77777777" w:rsidR="0024442D" w:rsidRPr="0094464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4B2C4F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15EFA439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57BEA29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24442D" w:rsidRPr="00953BA7" w14:paraId="2A065F15" w14:textId="77777777" w:rsidTr="00D34A83">
        <w:tc>
          <w:tcPr>
            <w:tcW w:w="2065" w:type="pct"/>
          </w:tcPr>
          <w:p w14:paraId="424EA3C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5DEE4F67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A690626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A1DB09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00BF042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50D13A8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1B7DB4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56475C1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42D" w:rsidRPr="00953BA7" w14:paraId="379FF0B3" w14:textId="77777777" w:rsidTr="00D34A83">
        <w:tc>
          <w:tcPr>
            <w:tcW w:w="2065" w:type="pct"/>
          </w:tcPr>
          <w:p w14:paraId="517A66BE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5FC4771D" w14:textId="256DE7AC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</w:t>
            </w:r>
            <w:r w:rsidR="005C2A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0F1A898D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81B9CED" w14:textId="369863E5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11,357</w:t>
            </w:r>
          </w:p>
        </w:tc>
        <w:tc>
          <w:tcPr>
            <w:tcW w:w="148" w:type="pct"/>
            <w:shd w:val="clear" w:color="auto" w:fill="auto"/>
          </w:tcPr>
          <w:p w14:paraId="265FD42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55A2AB7" w14:textId="7917F8BC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</w:t>
            </w:r>
            <w:r w:rsidR="005C2A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2F258CD1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E97FBB3" w14:textId="55A22114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11,357</w:t>
            </w:r>
          </w:p>
        </w:tc>
      </w:tr>
      <w:tr w:rsidR="0024442D" w:rsidRPr="00953BA7" w14:paraId="79728C3C" w14:textId="77777777" w:rsidTr="00D34A83">
        <w:tc>
          <w:tcPr>
            <w:tcW w:w="2065" w:type="pct"/>
          </w:tcPr>
          <w:p w14:paraId="0DE1C15F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28C411C9" w14:textId="11BFB776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5C2A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  <w:shd w:val="clear" w:color="auto" w:fill="auto"/>
          </w:tcPr>
          <w:p w14:paraId="04EB0F4F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8B70185" w14:textId="308D87D1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  <w:tc>
          <w:tcPr>
            <w:tcW w:w="148" w:type="pct"/>
            <w:shd w:val="clear" w:color="auto" w:fill="auto"/>
          </w:tcPr>
          <w:p w14:paraId="2FC23185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7F28BDD" w14:textId="61C93F4B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5C2A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3EEC813D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226E6D7" w14:textId="29D3E70C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</w:tr>
      <w:tr w:rsidR="0024442D" w:rsidRPr="00953BA7" w14:paraId="3534B9BB" w14:textId="77777777" w:rsidTr="00944644">
        <w:tc>
          <w:tcPr>
            <w:tcW w:w="2065" w:type="pct"/>
          </w:tcPr>
          <w:p w14:paraId="3A7ADA99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2102B7" w14:textId="78304EEB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0B71E5E0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B8C691D" w14:textId="40A0369D" w:rsidR="0024442D" w:rsidRPr="00953BA7" w:rsidRDefault="0024442D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4A953D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F02B5A0" w14:textId="1E9E0FBA" w:rsidR="0024442D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15FE966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DC36F1" w14:textId="41537793" w:rsidR="0024442D" w:rsidRPr="00953BA7" w:rsidRDefault="0024442D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4442D" w:rsidRPr="00953BA7" w14:paraId="45ABB4E9" w14:textId="77777777" w:rsidTr="00944644">
        <w:tc>
          <w:tcPr>
            <w:tcW w:w="2065" w:type="pct"/>
          </w:tcPr>
          <w:p w14:paraId="184696DB" w14:textId="68547FFA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074E" w14:textId="278AA78E" w:rsidR="0024442D" w:rsidRPr="00D73C64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11,430</w:t>
            </w:r>
          </w:p>
        </w:tc>
        <w:tc>
          <w:tcPr>
            <w:tcW w:w="154" w:type="pct"/>
            <w:shd w:val="clear" w:color="auto" w:fill="auto"/>
          </w:tcPr>
          <w:p w14:paraId="53231A92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F27B6" w14:textId="29798819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C64">
              <w:rPr>
                <w:rFonts w:ascii="Angsana New" w:hAnsi="Angsana New"/>
                <w:b/>
                <w:bCs/>
                <w:sz w:val="30"/>
                <w:szCs w:val="30"/>
              </w:rPr>
              <w:t>14,594</w:t>
            </w:r>
          </w:p>
        </w:tc>
        <w:tc>
          <w:tcPr>
            <w:tcW w:w="148" w:type="pct"/>
            <w:shd w:val="clear" w:color="auto" w:fill="auto"/>
          </w:tcPr>
          <w:p w14:paraId="34632E56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5C14" w14:textId="59F9BB72" w:rsidR="0024442D" w:rsidRPr="00D73C64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11,430</w:t>
            </w:r>
          </w:p>
        </w:tc>
        <w:tc>
          <w:tcPr>
            <w:tcW w:w="142" w:type="pct"/>
            <w:shd w:val="clear" w:color="auto" w:fill="auto"/>
          </w:tcPr>
          <w:p w14:paraId="6EDA4600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C6CEE" w14:textId="4799F743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C64">
              <w:rPr>
                <w:rFonts w:ascii="Angsana New" w:hAnsi="Angsana New"/>
                <w:b/>
                <w:bCs/>
                <w:sz w:val="30"/>
                <w:szCs w:val="30"/>
              </w:rPr>
              <w:t>14,594</w:t>
            </w:r>
          </w:p>
        </w:tc>
      </w:tr>
      <w:tr w:rsidR="0024442D" w:rsidRPr="00953BA7" w14:paraId="59E2167A" w14:textId="77777777" w:rsidTr="00D73C64">
        <w:tc>
          <w:tcPr>
            <w:tcW w:w="2065" w:type="pct"/>
          </w:tcPr>
          <w:p w14:paraId="7CFD005E" w14:textId="77777777" w:rsidR="0024442D" w:rsidRPr="0094464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11040738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6295A690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2223DD7F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54F51C4A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5A4B23D7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pct"/>
            <w:shd w:val="clear" w:color="auto" w:fill="auto"/>
          </w:tcPr>
          <w:p w14:paraId="0FAACA99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262AFABE" w14:textId="77777777" w:rsidR="0024442D" w:rsidRPr="00D73C64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42D" w:rsidRPr="00953BA7" w14:paraId="0F458450" w14:textId="77777777" w:rsidTr="00D34A83">
        <w:tc>
          <w:tcPr>
            <w:tcW w:w="2065" w:type="pct"/>
          </w:tcPr>
          <w:p w14:paraId="65CF3852" w14:textId="49818E82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9B085AB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" w:type="pct"/>
          </w:tcPr>
          <w:p w14:paraId="6404CFD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" w:type="pct"/>
            <w:shd w:val="clear" w:color="auto" w:fill="auto"/>
          </w:tcPr>
          <w:p w14:paraId="27A5E8A2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2DA68EB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2" w:type="pct"/>
            <w:shd w:val="clear" w:color="auto" w:fill="auto"/>
          </w:tcPr>
          <w:p w14:paraId="2FF7BF96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E7DAA85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6037FA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4442D" w:rsidRPr="00953BA7" w14:paraId="5E3A942A" w14:textId="77777777" w:rsidTr="00D34A83">
        <w:tc>
          <w:tcPr>
            <w:tcW w:w="2065" w:type="pct"/>
          </w:tcPr>
          <w:p w14:paraId="5266125A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14:paraId="30DAFA89" w14:textId="00201BAD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  <w:tc>
          <w:tcPr>
            <w:tcW w:w="154" w:type="pct"/>
            <w:shd w:val="clear" w:color="auto" w:fill="auto"/>
          </w:tcPr>
          <w:p w14:paraId="5BCA2C90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61C857F" w14:textId="621934DE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8" w:type="pct"/>
            <w:shd w:val="clear" w:color="auto" w:fill="auto"/>
          </w:tcPr>
          <w:p w14:paraId="3F3A5CA3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D00AAAA" w14:textId="5F487B27" w:rsidR="0024442D" w:rsidRPr="00953BA7" w:rsidRDefault="008D2E02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  <w:tc>
          <w:tcPr>
            <w:tcW w:w="142" w:type="pct"/>
            <w:shd w:val="clear" w:color="auto" w:fill="auto"/>
          </w:tcPr>
          <w:p w14:paraId="5DA0003E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36251C" w14:textId="74EC393B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B3D5E" w:rsidRPr="00953BA7" w14:paraId="09E29314" w14:textId="77777777" w:rsidTr="00D34A83">
        <w:tc>
          <w:tcPr>
            <w:tcW w:w="2065" w:type="pct"/>
          </w:tcPr>
          <w:p w14:paraId="2B21FF4B" w14:textId="2A785778" w:rsidR="00BB3D5E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524BB4D7" w14:textId="11D36D6C" w:rsidR="00BB3D5E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  <w:shd w:val="clear" w:color="auto" w:fill="auto"/>
          </w:tcPr>
          <w:p w14:paraId="3D6578B8" w14:textId="77777777" w:rsidR="00BB3D5E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8D4F1CC" w14:textId="77197C75" w:rsidR="00BB3D5E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C4D1FD7" w14:textId="77777777" w:rsidR="00BB3D5E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5CB30FA" w14:textId="324FF82F" w:rsidR="00BB3D5E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6F22D7A9" w14:textId="77777777" w:rsidR="00BB3D5E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6B85D5D" w14:textId="40F0F1F9" w:rsidR="00BB3D5E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42D" w:rsidRPr="00953BA7" w14:paraId="41C8639A" w14:textId="77777777" w:rsidTr="00D34A83">
        <w:tc>
          <w:tcPr>
            <w:tcW w:w="2065" w:type="pct"/>
          </w:tcPr>
          <w:p w14:paraId="20EAFD80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14:paraId="720BEE44" w14:textId="6B323356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5,999</w:t>
            </w:r>
          </w:p>
        </w:tc>
        <w:tc>
          <w:tcPr>
            <w:tcW w:w="154" w:type="pct"/>
            <w:shd w:val="clear" w:color="auto" w:fill="auto"/>
          </w:tcPr>
          <w:p w14:paraId="4EC08D94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C044FBD" w14:textId="7C0E19DD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19,856</w:t>
            </w:r>
          </w:p>
        </w:tc>
        <w:tc>
          <w:tcPr>
            <w:tcW w:w="148" w:type="pct"/>
            <w:shd w:val="clear" w:color="auto" w:fill="auto"/>
          </w:tcPr>
          <w:p w14:paraId="5C73F1DB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712437C" w14:textId="7D9A000B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2,979</w:t>
            </w:r>
          </w:p>
        </w:tc>
        <w:tc>
          <w:tcPr>
            <w:tcW w:w="142" w:type="pct"/>
            <w:shd w:val="clear" w:color="auto" w:fill="auto"/>
          </w:tcPr>
          <w:p w14:paraId="42B3DF96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9955AC8" w14:textId="28B6F9F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17,681</w:t>
            </w:r>
          </w:p>
        </w:tc>
      </w:tr>
      <w:tr w:rsidR="0024442D" w:rsidRPr="00953BA7" w14:paraId="05771011" w14:textId="77777777" w:rsidTr="00D34A83">
        <w:tc>
          <w:tcPr>
            <w:tcW w:w="2065" w:type="pct"/>
          </w:tcPr>
          <w:p w14:paraId="5749D7FE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14:paraId="46EFFE85" w14:textId="25EF9EF3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5,839</w:t>
            </w:r>
          </w:p>
        </w:tc>
        <w:tc>
          <w:tcPr>
            <w:tcW w:w="154" w:type="pct"/>
            <w:shd w:val="clear" w:color="auto" w:fill="auto"/>
          </w:tcPr>
          <w:p w14:paraId="00040698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57D9344" w14:textId="44031EBB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48" w:type="pct"/>
            <w:shd w:val="clear" w:color="auto" w:fill="auto"/>
          </w:tcPr>
          <w:p w14:paraId="2D876B53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F2D2BC4" w14:textId="2BD81C25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5,118</w:t>
            </w:r>
          </w:p>
        </w:tc>
        <w:tc>
          <w:tcPr>
            <w:tcW w:w="142" w:type="pct"/>
            <w:shd w:val="clear" w:color="auto" w:fill="auto"/>
          </w:tcPr>
          <w:p w14:paraId="42F4C529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33C9042" w14:textId="78F17526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</w:t>
            </w:r>
          </w:p>
        </w:tc>
      </w:tr>
      <w:tr w:rsidR="0024442D" w:rsidRPr="00953BA7" w14:paraId="3AF121FD" w14:textId="77777777" w:rsidTr="00D34A83">
        <w:tc>
          <w:tcPr>
            <w:tcW w:w="2065" w:type="pct"/>
          </w:tcPr>
          <w:p w14:paraId="43B018B8" w14:textId="0BC0ADB5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</w:tcPr>
          <w:p w14:paraId="55B11BB1" w14:textId="6178EF94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54" w:type="pct"/>
            <w:shd w:val="clear" w:color="auto" w:fill="auto"/>
          </w:tcPr>
          <w:p w14:paraId="06802EC5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E8EEA65" w14:textId="46BED80E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48" w:type="pct"/>
            <w:shd w:val="clear" w:color="auto" w:fill="auto"/>
          </w:tcPr>
          <w:p w14:paraId="4BC312B0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B0B64B" w14:textId="3CC808C3" w:rsidR="0024442D" w:rsidRPr="00953BA7" w:rsidRDefault="00BB3D5E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142" w:type="pct"/>
            <w:shd w:val="clear" w:color="auto" w:fill="auto"/>
          </w:tcPr>
          <w:p w14:paraId="374E123F" w14:textId="77777777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91EBACD" w14:textId="470236C9" w:rsidR="0024442D" w:rsidRPr="00953BA7" w:rsidRDefault="0024442D" w:rsidP="0024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</w:tbl>
    <w:p w14:paraId="6AEC9AC0" w14:textId="11F998B6" w:rsidR="00580E20" w:rsidRPr="00944644" w:rsidRDefault="00580E20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6"/>
          <w:szCs w:val="26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89"/>
        <w:gridCol w:w="1151"/>
        <w:gridCol w:w="278"/>
        <w:gridCol w:w="1166"/>
        <w:gridCol w:w="266"/>
        <w:gridCol w:w="1182"/>
      </w:tblGrid>
      <w:tr w:rsidR="00580E20" w:rsidRPr="00953BA7" w14:paraId="686FC47A" w14:textId="77777777" w:rsidTr="006E2172">
        <w:trPr>
          <w:tblHeader/>
        </w:trPr>
        <w:tc>
          <w:tcPr>
            <w:tcW w:w="2065" w:type="pct"/>
          </w:tcPr>
          <w:p w14:paraId="321462CA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531EA298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950786F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7F2924A5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E20" w:rsidRPr="00953BA7" w14:paraId="626AB702" w14:textId="77777777" w:rsidTr="006E2172">
        <w:trPr>
          <w:tblHeader/>
        </w:trPr>
        <w:tc>
          <w:tcPr>
            <w:tcW w:w="2065" w:type="pct"/>
          </w:tcPr>
          <w:p w14:paraId="22D163F3" w14:textId="45A12A73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44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444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444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5" w:type="pct"/>
          </w:tcPr>
          <w:p w14:paraId="55F41CC5" w14:textId="108EC9E3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110093F3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3897B5" w14:textId="4BA07D8D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C20F11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6CCEBBF" w14:textId="218190A9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E7CDEAC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7772F9E" w14:textId="0E52FA8E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0E20" w:rsidRPr="00953BA7" w14:paraId="798134A7" w14:textId="77777777" w:rsidTr="006E2172">
        <w:trPr>
          <w:tblHeader/>
        </w:trPr>
        <w:tc>
          <w:tcPr>
            <w:tcW w:w="2065" w:type="pct"/>
          </w:tcPr>
          <w:p w14:paraId="32FBB62C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7D8885C8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0E20" w:rsidRPr="00953BA7" w14:paraId="75B767A2" w14:textId="77777777" w:rsidTr="006E2172">
        <w:tc>
          <w:tcPr>
            <w:tcW w:w="2065" w:type="pct"/>
          </w:tcPr>
          <w:p w14:paraId="6CCDD33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2F2BE7A0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4261C376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B9453A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59A93F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BEBA97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09117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14F0D210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3D5E" w:rsidRPr="00953BA7" w14:paraId="76F1A74C" w14:textId="77777777" w:rsidTr="006E2172">
        <w:tc>
          <w:tcPr>
            <w:tcW w:w="2065" w:type="pct"/>
          </w:tcPr>
          <w:p w14:paraId="24620547" w14:textId="3318BDAF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</w:tcPr>
          <w:p w14:paraId="5F712CEA" w14:textId="7E36A8C8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3D4E8B9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9F0C145" w14:textId="6168199D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335985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FE1AE8" w14:textId="4D5E4F4A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3F5B1D15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25779090" w14:textId="0420A32D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D5E" w:rsidRPr="00953BA7" w14:paraId="2629E730" w14:textId="77777777" w:rsidTr="006E2172">
        <w:tc>
          <w:tcPr>
            <w:tcW w:w="2065" w:type="pct"/>
          </w:tcPr>
          <w:p w14:paraId="180F980E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625" w:type="pct"/>
            <w:shd w:val="clear" w:color="auto" w:fill="auto"/>
          </w:tcPr>
          <w:p w14:paraId="294921A3" w14:textId="11F5FEB0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59C27CE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2AFEF85" w14:textId="71AB818F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2846129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90434E" w14:textId="2D3BAD1B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142" w:type="pct"/>
            <w:shd w:val="clear" w:color="auto" w:fill="auto"/>
          </w:tcPr>
          <w:p w14:paraId="0872D6EA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8AB7EBD" w14:textId="5732F791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</w:tr>
      <w:tr w:rsidR="00BB3D5E" w:rsidRPr="00953BA7" w14:paraId="5D702163" w14:textId="77777777" w:rsidTr="006E2172">
        <w:tc>
          <w:tcPr>
            <w:tcW w:w="2065" w:type="pct"/>
          </w:tcPr>
          <w:p w14:paraId="3096DDB4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14:paraId="26C3FDE3" w14:textId="25386D7F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7EFA97B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045C07B" w14:textId="5B964FDF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EF5FEA2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E365F6C" w14:textId="7E77EC5B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10,350</w:t>
            </w:r>
          </w:p>
        </w:tc>
        <w:tc>
          <w:tcPr>
            <w:tcW w:w="142" w:type="pct"/>
            <w:shd w:val="clear" w:color="auto" w:fill="auto"/>
          </w:tcPr>
          <w:p w14:paraId="66F79284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2BCBB74" w14:textId="4B23F93B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10,090</w:t>
            </w:r>
          </w:p>
        </w:tc>
      </w:tr>
      <w:tr w:rsidR="00BB3D5E" w:rsidRPr="00953BA7" w14:paraId="5FD18645" w14:textId="77777777" w:rsidTr="006E2172">
        <w:tc>
          <w:tcPr>
            <w:tcW w:w="2065" w:type="pct"/>
          </w:tcPr>
          <w:p w14:paraId="31BDC169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14:paraId="57B1A8F1" w14:textId="00CD6686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5AB108C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EA6B363" w14:textId="308300D8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3C9F59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CBA16FD" w14:textId="2226E9E0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  <w:tc>
          <w:tcPr>
            <w:tcW w:w="142" w:type="pct"/>
            <w:shd w:val="clear" w:color="auto" w:fill="auto"/>
          </w:tcPr>
          <w:p w14:paraId="4A10B2EA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DAC8E06" w14:textId="62EC5251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BB3D5E" w:rsidRPr="00953BA7" w14:paraId="65F6E55B" w14:textId="77777777" w:rsidTr="006E2172">
        <w:tc>
          <w:tcPr>
            <w:tcW w:w="2065" w:type="pct"/>
          </w:tcPr>
          <w:p w14:paraId="0418FC48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4D930942" w14:textId="62E2DDCC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CD6FE2C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EE1A59D" w14:textId="2CC42859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19B6AC0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25B2530" w14:textId="38F460BE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42" w:type="pct"/>
            <w:shd w:val="clear" w:color="auto" w:fill="auto"/>
          </w:tcPr>
          <w:p w14:paraId="6DAE6951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70B422F" w14:textId="44A4193F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</w:tr>
      <w:tr w:rsidR="00BB3D5E" w:rsidRPr="00953BA7" w14:paraId="66CE19E3" w14:textId="77777777" w:rsidTr="006E2172">
        <w:tc>
          <w:tcPr>
            <w:tcW w:w="2065" w:type="pct"/>
          </w:tcPr>
          <w:p w14:paraId="4BC9BD8F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14:paraId="1579E733" w14:textId="3463C104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0A7579D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ED8CB79" w14:textId="7C4CBBEA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02A598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69785E2" w14:textId="47895ECF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385,486</w:t>
            </w:r>
          </w:p>
        </w:tc>
        <w:tc>
          <w:tcPr>
            <w:tcW w:w="142" w:type="pct"/>
            <w:shd w:val="clear" w:color="auto" w:fill="auto"/>
          </w:tcPr>
          <w:p w14:paraId="0DF8002D" w14:textId="77777777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E2B865A" w14:textId="0E1EE789" w:rsidR="00BB3D5E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300,083</w:t>
            </w:r>
          </w:p>
        </w:tc>
      </w:tr>
      <w:tr w:rsidR="001F4254" w:rsidRPr="00953BA7" w14:paraId="42C66C82" w14:textId="77777777" w:rsidTr="006E2172">
        <w:tc>
          <w:tcPr>
            <w:tcW w:w="2065" w:type="pct"/>
          </w:tcPr>
          <w:p w14:paraId="0E0BFB20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CADA059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2BED74DA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4FA88A77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0FD4C4B6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</w:tcPr>
          <w:p w14:paraId="708B268C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pct"/>
            <w:shd w:val="clear" w:color="auto" w:fill="auto"/>
          </w:tcPr>
          <w:p w14:paraId="2552BE0D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251AF7E" w14:textId="77777777" w:rsidR="001F4254" w:rsidRPr="00944644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0E20" w:rsidRPr="00953BA7" w14:paraId="3C24E447" w14:textId="77777777" w:rsidTr="006E2172">
        <w:tc>
          <w:tcPr>
            <w:tcW w:w="2065" w:type="pct"/>
          </w:tcPr>
          <w:p w14:paraId="4DA3F7F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266C41F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222B0037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66B3F7E6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13A1C0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4D53155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07664C5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A8ADBF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580E20" w:rsidRPr="00953BA7" w14:paraId="526AE668" w14:textId="77777777" w:rsidTr="006E2172">
        <w:tc>
          <w:tcPr>
            <w:tcW w:w="2065" w:type="pct"/>
          </w:tcPr>
          <w:p w14:paraId="6E5639F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14:paraId="7CFA2E63" w14:textId="7C071213" w:rsidR="00580E20" w:rsidRPr="00953BA7" w:rsidRDefault="00BB3D5E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4D289C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BFC2382" w14:textId="4E375329" w:rsidR="00580E20" w:rsidRPr="00953BA7" w:rsidRDefault="00D73C6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EAFD0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F8F3D8" w14:textId="4C494D80" w:rsidR="00580E20" w:rsidRPr="00953BA7" w:rsidRDefault="00BB3D5E" w:rsidP="0006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27,600</w:t>
            </w:r>
          </w:p>
        </w:tc>
        <w:tc>
          <w:tcPr>
            <w:tcW w:w="142" w:type="pct"/>
            <w:shd w:val="clear" w:color="auto" w:fill="auto"/>
          </w:tcPr>
          <w:p w14:paraId="38AF6F3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D49C72D" w14:textId="494E26A5" w:rsidR="00580E20" w:rsidRPr="00953BA7" w:rsidRDefault="00D73C6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86,800</w:t>
            </w:r>
          </w:p>
        </w:tc>
      </w:tr>
      <w:tr w:rsidR="00580E20" w:rsidRPr="00953BA7" w14:paraId="5FE54EA1" w14:textId="77777777" w:rsidTr="006E2172">
        <w:tc>
          <w:tcPr>
            <w:tcW w:w="2065" w:type="pct"/>
          </w:tcPr>
          <w:p w14:paraId="6A16148C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14:paraId="6C1F26DC" w14:textId="4E61DCB3" w:rsidR="00580E20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54" w:type="pct"/>
            <w:shd w:val="clear" w:color="auto" w:fill="auto"/>
          </w:tcPr>
          <w:p w14:paraId="0222A44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60445D5" w14:textId="39A995DB" w:rsidR="00580E20" w:rsidRPr="00953BA7" w:rsidRDefault="00D73C64" w:rsidP="00E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148" w:type="pct"/>
            <w:shd w:val="clear" w:color="auto" w:fill="auto"/>
          </w:tcPr>
          <w:p w14:paraId="6CF7A54A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8CFF75" w14:textId="045C3E61" w:rsidR="00580E20" w:rsidRPr="00953BA7" w:rsidRDefault="00BB3D5E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2" w:type="pct"/>
            <w:shd w:val="clear" w:color="auto" w:fill="auto"/>
          </w:tcPr>
          <w:p w14:paraId="033118A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D8C715A" w14:textId="14D56566" w:rsidR="00580E20" w:rsidRPr="00953BA7" w:rsidRDefault="00D73C64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</w:tr>
      <w:tr w:rsidR="001F4254" w:rsidRPr="00953BA7" w14:paraId="1ACFDB84" w14:textId="77777777" w:rsidTr="006E2172">
        <w:tc>
          <w:tcPr>
            <w:tcW w:w="2065" w:type="pct"/>
          </w:tcPr>
          <w:p w14:paraId="2D5B82B7" w14:textId="77777777" w:rsidR="001F4254" w:rsidRPr="00953BA7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AB27C33" w14:textId="77777777" w:rsidR="001F4254" w:rsidRDefault="001F4254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1C538294" w14:textId="77777777" w:rsidR="001F4254" w:rsidRPr="00953BA7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AC51745" w14:textId="77777777" w:rsidR="001F4254" w:rsidRDefault="001F4254" w:rsidP="00E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61A920E" w14:textId="77777777" w:rsidR="001F4254" w:rsidRPr="00953BA7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461CA59" w14:textId="77777777" w:rsidR="001F4254" w:rsidRDefault="001F4254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69C9910" w14:textId="77777777" w:rsidR="001F4254" w:rsidRPr="00953BA7" w:rsidRDefault="001F4254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0A8E7C1" w14:textId="77777777" w:rsidR="001F4254" w:rsidRDefault="001F4254" w:rsidP="00BB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E20" w:rsidRPr="00953BA7" w14:paraId="441ED1F6" w14:textId="77777777" w:rsidTr="006E2172">
        <w:tc>
          <w:tcPr>
            <w:tcW w:w="2065" w:type="pct"/>
          </w:tcPr>
          <w:p w14:paraId="7B066B86" w14:textId="7FC25CBE" w:rsidR="00580E20" w:rsidRPr="00953BA7" w:rsidRDefault="00FE6D07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4057E93E" w14:textId="284B1F94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79BC937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7E8306B6" w14:textId="599FA763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3A57C1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E97321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9694FC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8259055" w14:textId="5CE556AE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D07" w:rsidRPr="00953BA7" w14:paraId="4F7A301E" w14:textId="77777777" w:rsidTr="006E2172">
        <w:tc>
          <w:tcPr>
            <w:tcW w:w="2065" w:type="pct"/>
          </w:tcPr>
          <w:p w14:paraId="5BD133BB" w14:textId="5AB1C46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25" w:type="pct"/>
            <w:shd w:val="clear" w:color="auto" w:fill="auto"/>
          </w:tcPr>
          <w:p w14:paraId="03BA7EAE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249A8259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56875F7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265DE27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9083F0E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C67E17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84162DB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D07" w:rsidRPr="00953BA7" w14:paraId="6C924D08" w14:textId="77777777" w:rsidTr="006E2172">
        <w:tc>
          <w:tcPr>
            <w:tcW w:w="2065" w:type="pct"/>
          </w:tcPr>
          <w:p w14:paraId="6D69B656" w14:textId="04083898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73C6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73C64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3C64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0B84F7A2" w14:textId="35803BDE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56,952</w:t>
            </w:r>
          </w:p>
        </w:tc>
        <w:tc>
          <w:tcPr>
            <w:tcW w:w="154" w:type="pct"/>
            <w:shd w:val="clear" w:color="auto" w:fill="auto"/>
          </w:tcPr>
          <w:p w14:paraId="071CB50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7359A9B4" w14:textId="68A989BF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64,899</w:t>
            </w:r>
          </w:p>
        </w:tc>
        <w:tc>
          <w:tcPr>
            <w:tcW w:w="148" w:type="pct"/>
            <w:shd w:val="clear" w:color="auto" w:fill="auto"/>
          </w:tcPr>
          <w:p w14:paraId="51D04843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E712581" w14:textId="61D1B141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5B8A6AC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7DEE208" w14:textId="2E842EA2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6D07" w:rsidRPr="00953BA7" w14:paraId="5C61639E" w14:textId="77777777" w:rsidTr="006E2172">
        <w:tc>
          <w:tcPr>
            <w:tcW w:w="2065" w:type="pct"/>
          </w:tcPr>
          <w:p w14:paraId="27A768E9" w14:textId="518BCE2F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9799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ส่วนแบ่งกำไร</w:t>
            </w:r>
            <w:r w:rsidRPr="00F9799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ขาดทุนเบ็ดเสร็จอื่นของบริษัทร่วม</w:t>
            </w:r>
          </w:p>
        </w:tc>
        <w:tc>
          <w:tcPr>
            <w:tcW w:w="625" w:type="pct"/>
            <w:shd w:val="clear" w:color="auto" w:fill="auto"/>
          </w:tcPr>
          <w:p w14:paraId="5C7078B3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61D364DC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05D1331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A2247E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85ECA84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78C1480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FB57BB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D07" w:rsidRPr="00953BA7" w14:paraId="4CBE3F97" w14:textId="77777777" w:rsidTr="006E2172">
        <w:tc>
          <w:tcPr>
            <w:tcW w:w="2065" w:type="pct"/>
          </w:tcPr>
          <w:p w14:paraId="709C5744" w14:textId="53E042E8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ที่ใช้วิธีส่วนได้เสีย 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38CCCBE8" w14:textId="454CB0F2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3B7550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4B45CDE6" w14:textId="3C847D01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8" w:type="pct"/>
            <w:shd w:val="clear" w:color="auto" w:fill="auto"/>
          </w:tcPr>
          <w:p w14:paraId="4FF8E10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9DD6F4F" w14:textId="7BBA2908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F03F227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56DB4CF" w14:textId="36118249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6D07" w:rsidRPr="00953BA7" w14:paraId="5357DDE2" w14:textId="77777777" w:rsidTr="006E2172">
        <w:tc>
          <w:tcPr>
            <w:tcW w:w="2065" w:type="pct"/>
          </w:tcPr>
          <w:p w14:paraId="4D2137BF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E647D2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4021B75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6883D966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3818DD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1EA4F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6AB409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D8D45E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D07" w:rsidRPr="00953BA7" w14:paraId="6713CC70" w14:textId="77777777" w:rsidTr="006E2172">
        <w:tc>
          <w:tcPr>
            <w:tcW w:w="2065" w:type="pct"/>
          </w:tcPr>
          <w:p w14:paraId="01A2EBFD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6243F172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6392868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073F7509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879902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5A9BA5EB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039175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9413ED2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FE6D07" w:rsidRPr="00953BA7" w14:paraId="04014E6F" w14:textId="77777777" w:rsidTr="006E2172">
        <w:tc>
          <w:tcPr>
            <w:tcW w:w="2065" w:type="pct"/>
          </w:tcPr>
          <w:p w14:paraId="7D96CFD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1DB014D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071C5CB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661CAAF2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4D6EC0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42A2B93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0D68EA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22A837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6D07" w:rsidRPr="00953BA7" w14:paraId="1E786C3C" w14:textId="77777777" w:rsidTr="006E2172">
        <w:tc>
          <w:tcPr>
            <w:tcW w:w="2065" w:type="pct"/>
          </w:tcPr>
          <w:p w14:paraId="412ABDA2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1FB9CA5E" w14:textId="0774D096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32,670</w:t>
            </w:r>
          </w:p>
        </w:tc>
        <w:tc>
          <w:tcPr>
            <w:tcW w:w="154" w:type="pct"/>
            <w:shd w:val="clear" w:color="auto" w:fill="auto"/>
          </w:tcPr>
          <w:p w14:paraId="35953BCF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9244EDD" w14:textId="56EB7FF0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33,541</w:t>
            </w:r>
          </w:p>
        </w:tc>
        <w:tc>
          <w:tcPr>
            <w:tcW w:w="148" w:type="pct"/>
            <w:shd w:val="clear" w:color="auto" w:fill="auto"/>
          </w:tcPr>
          <w:p w14:paraId="40F245E2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96FC186" w14:textId="7E75DBD6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32,670</w:t>
            </w:r>
          </w:p>
        </w:tc>
        <w:tc>
          <w:tcPr>
            <w:tcW w:w="142" w:type="pct"/>
            <w:shd w:val="clear" w:color="auto" w:fill="auto"/>
          </w:tcPr>
          <w:p w14:paraId="3F600407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61874BEB" w14:textId="38672D69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33,541</w:t>
            </w:r>
          </w:p>
        </w:tc>
      </w:tr>
      <w:tr w:rsidR="00FE6D07" w:rsidRPr="00953BA7" w14:paraId="70B5929B" w14:textId="77777777" w:rsidTr="006E2172">
        <w:tc>
          <w:tcPr>
            <w:tcW w:w="2065" w:type="pct"/>
          </w:tcPr>
          <w:p w14:paraId="0CDD08ED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16AC1862" w14:textId="0FAAD639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154" w:type="pct"/>
            <w:shd w:val="clear" w:color="auto" w:fill="auto"/>
          </w:tcPr>
          <w:p w14:paraId="6330287D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8E28CA" w14:textId="38F9B326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  <w:tc>
          <w:tcPr>
            <w:tcW w:w="148" w:type="pct"/>
            <w:shd w:val="clear" w:color="auto" w:fill="auto"/>
          </w:tcPr>
          <w:p w14:paraId="6DBF9E0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1D7749" w14:textId="01281D1C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142" w:type="pct"/>
            <w:shd w:val="clear" w:color="auto" w:fill="auto"/>
          </w:tcPr>
          <w:p w14:paraId="64760D26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FE35EB9" w14:textId="61C68865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</w:tr>
      <w:tr w:rsidR="00FE6D07" w:rsidRPr="00953BA7" w14:paraId="16828D31" w14:textId="77777777" w:rsidTr="006E2172">
        <w:tc>
          <w:tcPr>
            <w:tcW w:w="2065" w:type="pct"/>
          </w:tcPr>
          <w:p w14:paraId="00C6356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EFA8176" w14:textId="27E909D2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  <w:shd w:val="clear" w:color="auto" w:fill="auto"/>
          </w:tcPr>
          <w:p w14:paraId="7B4560AF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F9B168E" w14:textId="0379725F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BBD1E86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5148EBD2" w14:textId="7AF15E29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758BBBE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CB4FE0A" w14:textId="186B7F22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E6D07" w:rsidRPr="00953BA7" w14:paraId="730A26C1" w14:textId="77777777" w:rsidTr="006E2172">
        <w:tc>
          <w:tcPr>
            <w:tcW w:w="2065" w:type="pct"/>
          </w:tcPr>
          <w:p w14:paraId="296F5630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A2A8F" w14:textId="57A574F2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35,165</w:t>
            </w:r>
          </w:p>
        </w:tc>
        <w:tc>
          <w:tcPr>
            <w:tcW w:w="154" w:type="pct"/>
            <w:shd w:val="clear" w:color="auto" w:fill="auto"/>
          </w:tcPr>
          <w:p w14:paraId="4B4F6F7D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4E973" w14:textId="05C1739D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C64">
              <w:rPr>
                <w:rFonts w:ascii="Angsana New" w:hAnsi="Angsana New"/>
                <w:b/>
                <w:bCs/>
                <w:sz w:val="30"/>
                <w:szCs w:val="30"/>
              </w:rPr>
              <w:t>38,218</w:t>
            </w:r>
          </w:p>
        </w:tc>
        <w:tc>
          <w:tcPr>
            <w:tcW w:w="148" w:type="pct"/>
            <w:shd w:val="clear" w:color="auto" w:fill="auto"/>
          </w:tcPr>
          <w:p w14:paraId="3D2CAEDA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C55F" w14:textId="52783A61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35,165</w:t>
            </w:r>
          </w:p>
        </w:tc>
        <w:tc>
          <w:tcPr>
            <w:tcW w:w="142" w:type="pct"/>
            <w:shd w:val="clear" w:color="auto" w:fill="auto"/>
          </w:tcPr>
          <w:p w14:paraId="146CC819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520DA" w14:textId="6EECEB7D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C64">
              <w:rPr>
                <w:rFonts w:ascii="Angsana New" w:hAnsi="Angsana New"/>
                <w:b/>
                <w:bCs/>
                <w:sz w:val="30"/>
                <w:szCs w:val="30"/>
              </w:rPr>
              <w:t>38,218</w:t>
            </w:r>
          </w:p>
        </w:tc>
      </w:tr>
      <w:tr w:rsidR="00FE6D07" w:rsidRPr="00953BA7" w14:paraId="60729599" w14:textId="77777777" w:rsidTr="001E0E16">
        <w:tc>
          <w:tcPr>
            <w:tcW w:w="2065" w:type="pct"/>
          </w:tcPr>
          <w:p w14:paraId="6DCC0066" w14:textId="77777777" w:rsidR="00FE6D07" w:rsidRPr="001F425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6383A1F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761A94D8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74CD1DA6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BF75AD1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5B640B52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8132B52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271BD2A" w14:textId="77777777" w:rsidR="00FE6D07" w:rsidRPr="0094464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6D07" w:rsidRPr="00953BA7" w14:paraId="4301CDEE" w14:textId="77777777" w:rsidTr="006E2172">
        <w:tc>
          <w:tcPr>
            <w:tcW w:w="2065" w:type="pct"/>
          </w:tcPr>
          <w:p w14:paraId="677DB8F7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D2DC980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" w:type="pct"/>
          </w:tcPr>
          <w:p w14:paraId="4098114F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" w:type="pct"/>
            <w:shd w:val="clear" w:color="auto" w:fill="auto"/>
          </w:tcPr>
          <w:p w14:paraId="24DCED6D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A8D2D63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2" w:type="pct"/>
            <w:shd w:val="clear" w:color="auto" w:fill="auto"/>
          </w:tcPr>
          <w:p w14:paraId="2513110C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781CA4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93A0C96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FE6D07" w:rsidRPr="00953BA7" w14:paraId="2F3581D7" w14:textId="77777777" w:rsidTr="006E2172">
        <w:tc>
          <w:tcPr>
            <w:tcW w:w="2065" w:type="pct"/>
          </w:tcPr>
          <w:p w14:paraId="3745EB9E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14:paraId="106CE32B" w14:textId="42EA2E3F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22,858</w:t>
            </w:r>
          </w:p>
        </w:tc>
        <w:tc>
          <w:tcPr>
            <w:tcW w:w="154" w:type="pct"/>
            <w:shd w:val="clear" w:color="auto" w:fill="auto"/>
          </w:tcPr>
          <w:p w14:paraId="3C53A923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08C6640" w14:textId="0360E384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48" w:type="pct"/>
            <w:shd w:val="clear" w:color="auto" w:fill="auto"/>
          </w:tcPr>
          <w:p w14:paraId="553B8A7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83C5371" w14:textId="1AB70F5A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22,858</w:t>
            </w:r>
          </w:p>
        </w:tc>
        <w:tc>
          <w:tcPr>
            <w:tcW w:w="142" w:type="pct"/>
            <w:shd w:val="clear" w:color="auto" w:fill="auto"/>
          </w:tcPr>
          <w:p w14:paraId="6D5A102E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32BB7C3" w14:textId="087385AD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FE6D07" w:rsidRPr="00953BA7" w14:paraId="17750CA7" w14:textId="77777777" w:rsidTr="006E2172">
        <w:tc>
          <w:tcPr>
            <w:tcW w:w="2065" w:type="pct"/>
          </w:tcPr>
          <w:p w14:paraId="32C2F25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7BD6E5C3" w14:textId="2CFCFC9B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4" w:type="pct"/>
            <w:shd w:val="clear" w:color="auto" w:fill="auto"/>
          </w:tcPr>
          <w:p w14:paraId="7E396FF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C890F99" w14:textId="59B28406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94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8" w:type="pct"/>
            <w:shd w:val="clear" w:color="auto" w:fill="auto"/>
          </w:tcPr>
          <w:p w14:paraId="31285BB1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52598F" w14:textId="7BD4B108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1642AF00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74043C8" w14:textId="52DBE01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6D07" w:rsidRPr="00953BA7" w14:paraId="393B7957" w14:textId="77777777" w:rsidTr="006E2172">
        <w:tc>
          <w:tcPr>
            <w:tcW w:w="2065" w:type="pct"/>
          </w:tcPr>
          <w:p w14:paraId="0073109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14:paraId="5950A4AF" w14:textId="0CF0EED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30,775</w:t>
            </w:r>
          </w:p>
        </w:tc>
        <w:tc>
          <w:tcPr>
            <w:tcW w:w="154" w:type="pct"/>
            <w:shd w:val="clear" w:color="auto" w:fill="auto"/>
          </w:tcPr>
          <w:p w14:paraId="05CAA50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A296EC8" w14:textId="044B1E69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49,093</w:t>
            </w:r>
          </w:p>
        </w:tc>
        <w:tc>
          <w:tcPr>
            <w:tcW w:w="148" w:type="pct"/>
            <w:shd w:val="clear" w:color="auto" w:fill="auto"/>
          </w:tcPr>
          <w:p w14:paraId="328BD0D0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8D69374" w14:textId="56A66B7C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22,111</w:t>
            </w:r>
          </w:p>
        </w:tc>
        <w:tc>
          <w:tcPr>
            <w:tcW w:w="142" w:type="pct"/>
            <w:shd w:val="clear" w:color="auto" w:fill="auto"/>
          </w:tcPr>
          <w:p w14:paraId="1AE3A574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A4F2497" w14:textId="66DB65D3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39,757</w:t>
            </w:r>
          </w:p>
        </w:tc>
      </w:tr>
      <w:tr w:rsidR="00FE6D07" w:rsidRPr="00953BA7" w14:paraId="5A600E19" w14:textId="77777777" w:rsidTr="006E2172">
        <w:tc>
          <w:tcPr>
            <w:tcW w:w="2065" w:type="pct"/>
          </w:tcPr>
          <w:p w14:paraId="39AAD932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25" w:type="pct"/>
            <w:shd w:val="clear" w:color="auto" w:fill="auto"/>
          </w:tcPr>
          <w:p w14:paraId="6A5B1DCA" w14:textId="60735EFF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4" w:type="pct"/>
            <w:shd w:val="clear" w:color="auto" w:fill="auto"/>
          </w:tcPr>
          <w:p w14:paraId="4492CB4A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E8DA7DB" w14:textId="307FB345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8" w:type="pct"/>
            <w:shd w:val="clear" w:color="auto" w:fill="auto"/>
          </w:tcPr>
          <w:p w14:paraId="2B6D4B76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AF4AB9C" w14:textId="49765DB2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7684CEC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75BDDFD" w14:textId="09DE39E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6D07" w:rsidRPr="00953BA7" w14:paraId="384AEEFC" w14:textId="77777777" w:rsidTr="006E2172">
        <w:tc>
          <w:tcPr>
            <w:tcW w:w="2065" w:type="pct"/>
          </w:tcPr>
          <w:p w14:paraId="3209B118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14:paraId="38DBC1A8" w14:textId="169ED5C3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17,448</w:t>
            </w:r>
          </w:p>
        </w:tc>
        <w:tc>
          <w:tcPr>
            <w:tcW w:w="154" w:type="pct"/>
            <w:shd w:val="clear" w:color="auto" w:fill="auto"/>
          </w:tcPr>
          <w:p w14:paraId="61A11F00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7D2F1C16" w14:textId="4A76579C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17,474</w:t>
            </w:r>
          </w:p>
        </w:tc>
        <w:tc>
          <w:tcPr>
            <w:tcW w:w="148" w:type="pct"/>
            <w:shd w:val="clear" w:color="auto" w:fill="auto"/>
          </w:tcPr>
          <w:p w14:paraId="13557713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0C5C9C6" w14:textId="18A5BAFF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15,279</w:t>
            </w:r>
          </w:p>
        </w:tc>
        <w:tc>
          <w:tcPr>
            <w:tcW w:w="142" w:type="pct"/>
            <w:shd w:val="clear" w:color="auto" w:fill="auto"/>
          </w:tcPr>
          <w:p w14:paraId="4EDAA1C5" w14:textId="77777777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47CF189" w14:textId="6571D773" w:rsidR="00FE6D07" w:rsidRPr="00953BA7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15,183</w:t>
            </w:r>
          </w:p>
        </w:tc>
      </w:tr>
      <w:tr w:rsidR="00FE6D07" w:rsidRPr="00953BA7" w14:paraId="4D607539" w14:textId="77777777" w:rsidTr="006E2172">
        <w:tc>
          <w:tcPr>
            <w:tcW w:w="2065" w:type="pct"/>
          </w:tcPr>
          <w:p w14:paraId="2DBF07B3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73C6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</w:tcPr>
          <w:p w14:paraId="149722D1" w14:textId="39B776BE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1,959</w:t>
            </w:r>
          </w:p>
        </w:tc>
        <w:tc>
          <w:tcPr>
            <w:tcW w:w="154" w:type="pct"/>
            <w:shd w:val="clear" w:color="auto" w:fill="auto"/>
          </w:tcPr>
          <w:p w14:paraId="051F55AA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E2614E8" w14:textId="63452882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73C64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148" w:type="pct"/>
            <w:shd w:val="clear" w:color="auto" w:fill="auto"/>
          </w:tcPr>
          <w:p w14:paraId="35FCB9F6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76D641" w14:textId="3D79CF3F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142" w:type="pct"/>
            <w:shd w:val="clear" w:color="auto" w:fill="auto"/>
          </w:tcPr>
          <w:p w14:paraId="590644D1" w14:textId="77777777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608AF185" w14:textId="4EA0DFF3" w:rsidR="00FE6D07" w:rsidRPr="00D73C64" w:rsidRDefault="00FE6D07" w:rsidP="00FE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73C64">
              <w:rPr>
                <w:rFonts w:ascii="Angsana New" w:hAnsi="Angsana New"/>
                <w:sz w:val="30"/>
                <w:szCs w:val="30"/>
              </w:rPr>
              <w:t>1,881</w:t>
            </w:r>
          </w:p>
        </w:tc>
      </w:tr>
    </w:tbl>
    <w:p w14:paraId="34C6CC22" w14:textId="77777777" w:rsidR="00580E20" w:rsidRPr="001F4254" w:rsidRDefault="00580E20">
      <w:pPr>
        <w:rPr>
          <w:rFonts w:asciiTheme="majorBidi" w:hAnsiTheme="majorBidi" w:cstheme="majorBidi"/>
          <w:sz w:val="30"/>
          <w:szCs w:val="30"/>
        </w:rPr>
      </w:pPr>
    </w:p>
    <w:p w14:paraId="28F3BAE1" w14:textId="695839F7" w:rsidR="00D82F84" w:rsidRDefault="00D82F84" w:rsidP="005E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8B49C9B" w14:textId="77777777" w:rsidR="005E1903" w:rsidRPr="001F4254" w:rsidRDefault="005E1903" w:rsidP="005E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550FA6" w14:textId="77777777" w:rsidR="009A00C3" w:rsidRPr="00953BA7" w:rsidRDefault="00D82F84" w:rsidP="00AB7C1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953BA7">
        <w:rPr>
          <w:rFonts w:asciiTheme="majorBidi" w:hAnsiTheme="majorBidi" w:cstheme="majorBidi"/>
          <w:sz w:val="30"/>
          <w:szCs w:val="30"/>
        </w:rPr>
        <w:t>22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953BA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953BA7">
        <w:rPr>
          <w:rFonts w:asciiTheme="majorBidi" w:hAnsiTheme="majorBidi" w:cstheme="majorBidi"/>
          <w:sz w:val="30"/>
          <w:szCs w:val="30"/>
        </w:rPr>
        <w:t>25</w:t>
      </w:r>
      <w:r w:rsidR="00B50C11" w:rsidRPr="00953BA7">
        <w:rPr>
          <w:rFonts w:asciiTheme="majorBidi" w:hAnsiTheme="majorBidi" w:cstheme="majorBidi"/>
          <w:sz w:val="30"/>
          <w:szCs w:val="30"/>
        </w:rPr>
        <w:t>63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953BA7">
        <w:rPr>
          <w:rFonts w:asciiTheme="majorBidi" w:hAnsiTheme="majorBidi" w:cstheme="majorBidi"/>
          <w:sz w:val="30"/>
          <w:szCs w:val="30"/>
          <w:cs/>
        </w:rPr>
        <w:t>ย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953BA7">
        <w:rPr>
          <w:rFonts w:asciiTheme="majorBidi" w:hAnsiTheme="majorBidi" w:cstheme="majorBidi"/>
          <w:sz w:val="30"/>
          <w:szCs w:val="30"/>
        </w:rPr>
        <w:t>25</w:t>
      </w:r>
      <w:r w:rsidR="00B50C11" w:rsidRPr="00953BA7">
        <w:rPr>
          <w:rFonts w:asciiTheme="majorBidi" w:hAnsiTheme="majorBidi" w:cstheme="majorBidi"/>
          <w:sz w:val="30"/>
          <w:szCs w:val="30"/>
        </w:rPr>
        <w:t>63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953BA7">
        <w:rPr>
          <w:rFonts w:asciiTheme="majorBidi" w:hAnsiTheme="majorBidi" w:cstheme="majorBidi"/>
          <w:sz w:val="30"/>
          <w:szCs w:val="30"/>
        </w:rPr>
        <w:t>15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15E0840" w14:textId="77777777" w:rsidR="001F4254" w:rsidRDefault="001F4254" w:rsidP="007E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1D2F7" w14:textId="77777777" w:rsidR="001F4254" w:rsidRDefault="001F4254" w:rsidP="007E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C9635" w14:textId="77777777" w:rsidR="001F4254" w:rsidRDefault="001F4254" w:rsidP="007E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B3D4A" w14:textId="77777777" w:rsidR="001F4254" w:rsidRDefault="001F4254" w:rsidP="007E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9A620" w14:textId="7E9D5F29" w:rsidR="00C80239" w:rsidRDefault="00020115" w:rsidP="007E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973146" w:rsidRPr="00953BA7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953BA7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953BA7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1BEF">
        <w:rPr>
          <w:rFonts w:ascii="Angsana New" w:hAnsi="Angsana New"/>
          <w:sz w:val="30"/>
          <w:szCs w:val="30"/>
        </w:rPr>
        <w:t xml:space="preserve">30 </w:t>
      </w:r>
      <w:r w:rsidR="00D41BE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D41BA" w:rsidRPr="00953BA7">
        <w:rPr>
          <w:rFonts w:asciiTheme="majorBidi" w:hAnsiTheme="majorBidi" w:cstheme="majorBidi"/>
          <w:sz w:val="30"/>
          <w:szCs w:val="30"/>
        </w:rPr>
        <w:t>256</w:t>
      </w:r>
      <w:r w:rsidR="00773FBE" w:rsidRPr="00953BA7">
        <w:rPr>
          <w:rFonts w:asciiTheme="majorBidi" w:hAnsiTheme="majorBidi" w:cstheme="majorBidi"/>
          <w:sz w:val="30"/>
          <w:szCs w:val="30"/>
        </w:rPr>
        <w:t>3</w:t>
      </w:r>
      <w:r w:rsidR="007F0D36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953B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953BA7">
        <w:rPr>
          <w:rFonts w:asciiTheme="majorBidi" w:hAnsiTheme="majorBidi" w:cstheme="majorBidi"/>
          <w:sz w:val="30"/>
          <w:szCs w:val="30"/>
        </w:rPr>
        <w:t>3</w:t>
      </w:r>
      <w:r w:rsidR="0027568B" w:rsidRPr="00953BA7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953BA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26455" w:rsidRPr="00953BA7">
        <w:rPr>
          <w:rFonts w:asciiTheme="majorBidi" w:hAnsiTheme="majorBidi" w:cstheme="majorBidi"/>
          <w:sz w:val="30"/>
          <w:szCs w:val="30"/>
        </w:rPr>
        <w:t>256</w:t>
      </w:r>
      <w:r w:rsidR="00C669A8" w:rsidRPr="00953BA7">
        <w:rPr>
          <w:rFonts w:asciiTheme="majorBidi" w:hAnsiTheme="majorBidi" w:cstheme="majorBidi"/>
          <w:sz w:val="30"/>
          <w:szCs w:val="30"/>
        </w:rPr>
        <w:t>2</w:t>
      </w:r>
      <w:r w:rsidR="007F0D36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953BA7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589450" w14:textId="77777777" w:rsidR="001F4254" w:rsidRPr="00953BA7" w:rsidRDefault="001F4254" w:rsidP="007E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953BA7" w14:paraId="6A038270" w14:textId="77777777" w:rsidTr="004D7B7F">
        <w:tc>
          <w:tcPr>
            <w:tcW w:w="2312" w:type="pct"/>
          </w:tcPr>
          <w:p w14:paraId="6EBE575A" w14:textId="58F65EBD" w:rsidR="004C5AFB" w:rsidRPr="00953BA7" w:rsidRDefault="001F4254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256" w:type="pct"/>
            <w:gridSpan w:val="3"/>
          </w:tcPr>
          <w:p w14:paraId="172A1401" w14:textId="77777777" w:rsidR="004C5AFB" w:rsidRPr="00953BA7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4E2B07" w14:textId="77777777" w:rsidR="004C5AFB" w:rsidRPr="00953BA7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5D57C05" w14:textId="77777777" w:rsidR="004C5AFB" w:rsidRPr="00953BA7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FBE" w:rsidRPr="00953BA7" w14:paraId="0AF65002" w14:textId="77777777" w:rsidTr="00AD4456">
        <w:tc>
          <w:tcPr>
            <w:tcW w:w="2312" w:type="pct"/>
          </w:tcPr>
          <w:p w14:paraId="23AFEC7D" w14:textId="77777777" w:rsidR="00773FBE" w:rsidRPr="00953BA7" w:rsidRDefault="00773FBE" w:rsidP="00773F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F103D2B" w14:textId="1CBE24E9" w:rsidR="00773FBE" w:rsidRPr="00953BA7" w:rsidRDefault="00D41BEF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D077895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2A9BD6D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D4DB83" w14:textId="77777777" w:rsidR="00773FBE" w:rsidRPr="00953BA7" w:rsidRDefault="00773FBE" w:rsidP="0077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4F5ED0E" w14:textId="5E2858F8" w:rsidR="00773FBE" w:rsidRPr="00953BA7" w:rsidRDefault="00D41BEF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9942255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F5CE40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1D2F" w:rsidRPr="00953BA7" w14:paraId="6BFDBF7A" w14:textId="77777777" w:rsidTr="00AD4456">
        <w:tc>
          <w:tcPr>
            <w:tcW w:w="2312" w:type="pct"/>
          </w:tcPr>
          <w:p w14:paraId="26681FA4" w14:textId="530309F0" w:rsidR="006F1D2F" w:rsidRPr="00953BA7" w:rsidRDefault="006F1D2F" w:rsidP="006F1D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039291ED" w14:textId="402CA04C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28F4DF2E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22B662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2FBBC32A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FBDF" w14:textId="0B0E4D1E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5EDD7D24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16B3D4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F1D2F" w:rsidRPr="00953BA7" w14:paraId="6971FFFC" w14:textId="77777777" w:rsidTr="00342755">
        <w:tc>
          <w:tcPr>
            <w:tcW w:w="2312" w:type="pct"/>
          </w:tcPr>
          <w:p w14:paraId="00A7A815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AE7CB60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1D2F" w:rsidRPr="00953BA7" w14:paraId="3CCDC333" w14:textId="77777777" w:rsidTr="00AD4456">
        <w:tc>
          <w:tcPr>
            <w:tcW w:w="2312" w:type="pct"/>
          </w:tcPr>
          <w:p w14:paraId="5576513E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717AA8A" w14:textId="10BD6592" w:rsidR="006F1D2F" w:rsidRPr="00953BA7" w:rsidRDefault="00737BA4" w:rsidP="005E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64301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F755327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45" w:type="pct"/>
            <w:shd w:val="clear" w:color="auto" w:fill="auto"/>
          </w:tcPr>
          <w:p w14:paraId="5303FE8C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49129B" w14:textId="0A4ADB77" w:rsidR="006F1D2F" w:rsidRPr="00953BA7" w:rsidRDefault="00737BA4" w:rsidP="0073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24,085</w:t>
            </w:r>
          </w:p>
        </w:tc>
        <w:tc>
          <w:tcPr>
            <w:tcW w:w="146" w:type="pct"/>
            <w:shd w:val="clear" w:color="auto" w:fill="auto"/>
          </w:tcPr>
          <w:p w14:paraId="1D5BA4AB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FC8FE39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10,987</w:t>
            </w:r>
          </w:p>
        </w:tc>
      </w:tr>
      <w:tr w:rsidR="006F1D2F" w:rsidRPr="00953BA7" w14:paraId="7A4B8371" w14:textId="77777777" w:rsidTr="00AD4456">
        <w:tc>
          <w:tcPr>
            <w:tcW w:w="2312" w:type="pct"/>
          </w:tcPr>
          <w:p w14:paraId="3CC643FC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2AE6D4" w14:textId="6C3375C2" w:rsidR="006F1D2F" w:rsidRPr="00953BA7" w:rsidRDefault="00737BA4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46" w:type="pct"/>
            <w:shd w:val="clear" w:color="auto" w:fill="auto"/>
          </w:tcPr>
          <w:p w14:paraId="11E6030C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400FA765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45" w:type="pct"/>
            <w:shd w:val="clear" w:color="auto" w:fill="auto"/>
          </w:tcPr>
          <w:p w14:paraId="3395A4D6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E162BD" w14:textId="355555A8" w:rsidR="006F1D2F" w:rsidRPr="00953BA7" w:rsidRDefault="00737BA4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46" w:type="pct"/>
            <w:shd w:val="clear" w:color="auto" w:fill="auto"/>
          </w:tcPr>
          <w:p w14:paraId="77959A97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879F5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6F1D2F" w:rsidRPr="00953BA7" w14:paraId="1164B9C8" w14:textId="77777777" w:rsidTr="00AD4456">
        <w:tc>
          <w:tcPr>
            <w:tcW w:w="2312" w:type="pct"/>
          </w:tcPr>
          <w:p w14:paraId="3DFE8548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2EFE91D4" w:rsidR="006F1D2F" w:rsidRPr="00953BA7" w:rsidRDefault="00737BA4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146" w:type="pct"/>
            <w:shd w:val="clear" w:color="auto" w:fill="auto"/>
          </w:tcPr>
          <w:p w14:paraId="41BB5212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A486404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45" w:type="pct"/>
            <w:shd w:val="clear" w:color="auto" w:fill="auto"/>
          </w:tcPr>
          <w:p w14:paraId="5631C15F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444A685A" w:rsidR="006F1D2F" w:rsidRPr="00953BA7" w:rsidRDefault="00737BA4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24,662</w:t>
            </w:r>
          </w:p>
        </w:tc>
        <w:tc>
          <w:tcPr>
            <w:tcW w:w="146" w:type="pct"/>
            <w:shd w:val="clear" w:color="auto" w:fill="auto"/>
          </w:tcPr>
          <w:p w14:paraId="6346B865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11,390</w:t>
            </w:r>
          </w:p>
        </w:tc>
      </w:tr>
    </w:tbl>
    <w:p w14:paraId="4ADC7095" w14:textId="761843EE" w:rsidR="008E1DAC" w:rsidRPr="00700A85" w:rsidRDefault="008E1DAC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36"/>
        <w:gridCol w:w="236"/>
        <w:gridCol w:w="1011"/>
        <w:gridCol w:w="240"/>
        <w:gridCol w:w="1067"/>
        <w:gridCol w:w="270"/>
        <w:gridCol w:w="990"/>
        <w:gridCol w:w="236"/>
        <w:gridCol w:w="1114"/>
        <w:gridCol w:w="270"/>
        <w:gridCol w:w="1080"/>
      </w:tblGrid>
      <w:tr w:rsidR="007E2548" w:rsidRPr="00953BA7" w14:paraId="59FB5A87" w14:textId="77777777" w:rsidTr="00944644">
        <w:tc>
          <w:tcPr>
            <w:tcW w:w="1710" w:type="dxa"/>
            <w:shd w:val="clear" w:color="auto" w:fill="auto"/>
            <w:vAlign w:val="bottom"/>
          </w:tcPr>
          <w:p w14:paraId="5899159F" w14:textId="6F36EFEB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628E27DC" w14:textId="40AFE9B2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69CC340B" w14:textId="03E09840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42B5F817" w14:textId="111B15CB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48" w:rsidRPr="00953BA7" w14:paraId="2E69D9BB" w14:textId="77777777" w:rsidTr="007E2548">
        <w:tc>
          <w:tcPr>
            <w:tcW w:w="1710" w:type="dxa"/>
            <w:shd w:val="clear" w:color="auto" w:fill="auto"/>
            <w:vAlign w:val="bottom"/>
          </w:tcPr>
          <w:p w14:paraId="69185693" w14:textId="77777777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dxa"/>
            <w:vAlign w:val="bottom"/>
          </w:tcPr>
          <w:p w14:paraId="13940967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BE2BC1" w14:textId="31397395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F809A7E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9CD3655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63F4AE0" w14:textId="7C18C336" w:rsidR="003D18C8" w:rsidRPr="00953BA7" w:rsidRDefault="00D41BEF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2A2E99AD" w14:textId="06D253F8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8342291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8CA40F0" w14:textId="5353AC14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A0EC7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5CF19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6ADA6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20A2A9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0CE059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83E5A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4077D98" w14:textId="4690ECA8" w:rsidR="003D18C8" w:rsidRPr="00953BA7" w:rsidRDefault="00D41BEF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E2548" w:rsidRPr="00953BA7" w14:paraId="5B91F511" w14:textId="77777777" w:rsidTr="007E2548">
        <w:tc>
          <w:tcPr>
            <w:tcW w:w="1710" w:type="dxa"/>
            <w:vAlign w:val="bottom"/>
          </w:tcPr>
          <w:p w14:paraId="1ACCD486" w14:textId="6B884B76" w:rsidR="003D18C8" w:rsidRPr="005C2A8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2A8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เงินให้กู้ยืม</w:t>
            </w:r>
            <w:r w:rsidR="005C2A84" w:rsidRPr="005C2A8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36" w:type="dxa"/>
            <w:vAlign w:val="bottom"/>
          </w:tcPr>
          <w:p w14:paraId="3F01C63D" w14:textId="571FCB03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D212856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23ECCA9" w14:textId="78C41569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1920B85E" w14:textId="70787DBA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74D9D35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4B06E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12BF3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FE7C3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FAAFF8D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AAAA6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1187C3" w14:textId="79BC09C1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E2548" w:rsidRPr="00953BA7" w14:paraId="63A3F3B1" w14:textId="77777777" w:rsidTr="00944644">
        <w:tc>
          <w:tcPr>
            <w:tcW w:w="1710" w:type="dxa"/>
            <w:vAlign w:val="bottom"/>
          </w:tcPr>
          <w:p w14:paraId="13B73196" w14:textId="77777777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5752AB8B" w14:textId="04065975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vAlign w:val="bottom"/>
          </w:tcPr>
          <w:p w14:paraId="39FA3160" w14:textId="10A19E70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21841846" w14:textId="0981F46E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3B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2548" w:rsidRPr="00953BA7" w14:paraId="6C24FE6D" w14:textId="77777777" w:rsidTr="007E2548">
        <w:tc>
          <w:tcPr>
            <w:tcW w:w="1710" w:type="dxa"/>
          </w:tcPr>
          <w:p w14:paraId="52AC7A86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6" w:type="dxa"/>
          </w:tcPr>
          <w:p w14:paraId="3DE53DDB" w14:textId="3DCF1EE2" w:rsidR="003D18C8" w:rsidRPr="00953BA7" w:rsidRDefault="00C87A09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7E09A8BD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125DA19" w14:textId="13A5682E" w:rsidR="003D18C8" w:rsidRPr="00953BA7" w:rsidRDefault="00737BA4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1.50 </w:t>
            </w:r>
            <w:r w:rsidR="00FE6D0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1.60</w:t>
            </w:r>
          </w:p>
        </w:tc>
        <w:tc>
          <w:tcPr>
            <w:tcW w:w="240" w:type="dxa"/>
          </w:tcPr>
          <w:p w14:paraId="534B7F83" w14:textId="14703671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2679A89" w14:textId="77777777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149,000</w:t>
            </w:r>
          </w:p>
        </w:tc>
        <w:tc>
          <w:tcPr>
            <w:tcW w:w="270" w:type="dxa"/>
          </w:tcPr>
          <w:p w14:paraId="2BA03A5C" w14:textId="77777777" w:rsidR="003D18C8" w:rsidRPr="00944644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BA4ED" w14:textId="5D4800D3" w:rsidR="003D18C8" w:rsidRPr="00953BA7" w:rsidRDefault="00737BA4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198,000</w:t>
            </w:r>
          </w:p>
        </w:tc>
        <w:tc>
          <w:tcPr>
            <w:tcW w:w="236" w:type="dxa"/>
          </w:tcPr>
          <w:p w14:paraId="3722F935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BF2950" w14:textId="3A3421A8" w:rsidR="003D18C8" w:rsidRPr="00953BA7" w:rsidRDefault="00737BA4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59,000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A0D1B4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99D8F5" w14:textId="7D8453A4" w:rsidR="003D18C8" w:rsidRPr="00953BA7" w:rsidRDefault="00737BA4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288,000</w:t>
            </w:r>
          </w:p>
        </w:tc>
      </w:tr>
    </w:tbl>
    <w:p w14:paraId="62418A1D" w14:textId="7CF20F65" w:rsidR="00053794" w:rsidRPr="00700A85" w:rsidRDefault="0005379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78"/>
        <w:gridCol w:w="270"/>
        <w:gridCol w:w="996"/>
        <w:gridCol w:w="266"/>
        <w:gridCol w:w="1076"/>
        <w:gridCol w:w="270"/>
        <w:gridCol w:w="1088"/>
      </w:tblGrid>
      <w:tr w:rsidR="007E2548" w:rsidRPr="00953BA7" w14:paraId="3D34F2C7" w14:textId="77777777" w:rsidTr="001F4254">
        <w:tc>
          <w:tcPr>
            <w:tcW w:w="2306" w:type="pct"/>
          </w:tcPr>
          <w:p w14:paraId="075C77BE" w14:textId="43E8EB62" w:rsidR="00C322D8" w:rsidRPr="00953BA7" w:rsidRDefault="007E6F5F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52" w:type="pct"/>
            <w:gridSpan w:val="3"/>
          </w:tcPr>
          <w:p w14:paraId="016A7B82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D10E8A4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CB9C12F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48" w:rsidRPr="00953BA7" w14:paraId="5024222F" w14:textId="77777777" w:rsidTr="001F4254">
        <w:tc>
          <w:tcPr>
            <w:tcW w:w="2306" w:type="pct"/>
          </w:tcPr>
          <w:p w14:paraId="335299CE" w14:textId="497EE24C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2E341B1" w14:textId="1A7A9A3C" w:rsidR="00C322D8" w:rsidRPr="00953BA7" w:rsidRDefault="00D41BEF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35BCC36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3B61434" w14:textId="77777777" w:rsidR="00C322D8" w:rsidRPr="00953BA7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0B31DE8B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333132" w14:textId="605B6D45" w:rsidR="00C322D8" w:rsidRPr="00953BA7" w:rsidRDefault="00D41BEF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2DF31592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8F43AD" w14:textId="77777777" w:rsidR="00C322D8" w:rsidRPr="00953BA7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E2548" w:rsidRPr="00953BA7" w14:paraId="63754023" w14:textId="77777777" w:rsidTr="001F4254">
        <w:tc>
          <w:tcPr>
            <w:tcW w:w="2306" w:type="pct"/>
          </w:tcPr>
          <w:p w14:paraId="154032DA" w14:textId="30EDA395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76" w:type="pct"/>
          </w:tcPr>
          <w:p w14:paraId="5AEB9D80" w14:textId="27A9529D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C061C35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174D587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6A305F54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C5F7B3" w14:textId="25D30F74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1BC743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5C3CBFC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E2548" w:rsidRPr="00953BA7" w14:paraId="65DC4517" w14:textId="77777777" w:rsidTr="001F4254">
        <w:tc>
          <w:tcPr>
            <w:tcW w:w="2306" w:type="pct"/>
          </w:tcPr>
          <w:p w14:paraId="242A6465" w14:textId="4B0AD4F2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2694" w:type="pct"/>
            <w:gridSpan w:val="7"/>
          </w:tcPr>
          <w:p w14:paraId="095A3CD4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2548" w:rsidRPr="00953BA7" w14:paraId="00F51763" w14:textId="77777777" w:rsidTr="001F4254">
        <w:tc>
          <w:tcPr>
            <w:tcW w:w="2306" w:type="pct"/>
          </w:tcPr>
          <w:p w14:paraId="797F0CDF" w14:textId="72389324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2694" w:type="pct"/>
            <w:gridSpan w:val="7"/>
          </w:tcPr>
          <w:p w14:paraId="1A1DB6A8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2548" w:rsidRPr="00953BA7" w14:paraId="301EFA14" w14:textId="77777777" w:rsidTr="001F4254">
        <w:tc>
          <w:tcPr>
            <w:tcW w:w="2306" w:type="pct"/>
          </w:tcPr>
          <w:p w14:paraId="4E536669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708CA8ED" w14:textId="42492DF7" w:rsidR="006E2172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44" w:type="pct"/>
            <w:shd w:val="clear" w:color="auto" w:fill="auto"/>
          </w:tcPr>
          <w:p w14:paraId="5F3983AE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14:paraId="3C7DA684" w14:textId="77777777" w:rsidR="006E2172" w:rsidRPr="00953BA7" w:rsidRDefault="006E2172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42" w:type="pct"/>
            <w:shd w:val="clear" w:color="auto" w:fill="auto"/>
          </w:tcPr>
          <w:p w14:paraId="3B69FCE8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C1819C9" w14:textId="06EFE1F2" w:rsidR="006E2172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  <w:tc>
          <w:tcPr>
            <w:tcW w:w="144" w:type="pct"/>
            <w:shd w:val="clear" w:color="auto" w:fill="auto"/>
          </w:tcPr>
          <w:p w14:paraId="73A2152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11560D" w14:textId="77777777" w:rsidR="006E2172" w:rsidRPr="00953BA7" w:rsidRDefault="006E2172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</w:tr>
    </w:tbl>
    <w:p w14:paraId="6B366951" w14:textId="6BE3396A" w:rsidR="007E2548" w:rsidRDefault="007E25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78"/>
        <w:gridCol w:w="270"/>
        <w:gridCol w:w="996"/>
        <w:gridCol w:w="266"/>
        <w:gridCol w:w="1076"/>
        <w:gridCol w:w="270"/>
        <w:gridCol w:w="1088"/>
      </w:tblGrid>
      <w:tr w:rsidR="001F4254" w:rsidRPr="00953BA7" w14:paraId="3B750BE9" w14:textId="77777777" w:rsidTr="00774E49">
        <w:tc>
          <w:tcPr>
            <w:tcW w:w="2306" w:type="pct"/>
          </w:tcPr>
          <w:p w14:paraId="36E0AA37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52" w:type="pct"/>
            <w:gridSpan w:val="3"/>
          </w:tcPr>
          <w:p w14:paraId="63EEDF70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DFEB543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F7CA28F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254" w:rsidRPr="00953BA7" w14:paraId="20D8897E" w14:textId="77777777" w:rsidTr="00774E49">
        <w:tc>
          <w:tcPr>
            <w:tcW w:w="2306" w:type="pct"/>
          </w:tcPr>
          <w:p w14:paraId="1456B9D2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E236E66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04F3957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A5782DD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1A444456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7FE47DF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1180B6F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7B5780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F4254" w:rsidRPr="00953BA7" w14:paraId="4F38C329" w14:textId="77777777" w:rsidTr="00774E49">
        <w:tc>
          <w:tcPr>
            <w:tcW w:w="2306" w:type="pct"/>
          </w:tcPr>
          <w:p w14:paraId="2E1F6A66" w14:textId="7286F399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4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06418F0E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C19CC90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4C9828C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61A208F7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03ED498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56E99BF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0CF5A7" w14:textId="77777777" w:rsidR="001F4254" w:rsidRPr="00953BA7" w:rsidRDefault="001F4254" w:rsidP="007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F4254" w:rsidRPr="00953BA7" w14:paraId="10E25106" w14:textId="77777777" w:rsidTr="00774E49">
        <w:tc>
          <w:tcPr>
            <w:tcW w:w="2306" w:type="pct"/>
          </w:tcPr>
          <w:p w14:paraId="4FA3DE46" w14:textId="3AAE0669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pct"/>
            <w:gridSpan w:val="7"/>
          </w:tcPr>
          <w:p w14:paraId="5C931039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F4254" w:rsidRPr="00953BA7" w14:paraId="1542B1DC" w14:textId="77777777" w:rsidTr="00774E49">
        <w:tc>
          <w:tcPr>
            <w:tcW w:w="2306" w:type="pct"/>
          </w:tcPr>
          <w:p w14:paraId="3A653937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5850BB0F" w14:textId="510816A9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2,213</w:t>
            </w:r>
          </w:p>
        </w:tc>
        <w:tc>
          <w:tcPr>
            <w:tcW w:w="144" w:type="pct"/>
            <w:shd w:val="clear" w:color="auto" w:fill="auto"/>
          </w:tcPr>
          <w:p w14:paraId="2C25249D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14:paraId="27FA5FAC" w14:textId="780619A2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,575</w:t>
            </w:r>
          </w:p>
        </w:tc>
        <w:tc>
          <w:tcPr>
            <w:tcW w:w="142" w:type="pct"/>
            <w:shd w:val="clear" w:color="auto" w:fill="auto"/>
          </w:tcPr>
          <w:p w14:paraId="4B350BA5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4D0CA1B1" w14:textId="11175C76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7,970</w:t>
            </w:r>
          </w:p>
        </w:tc>
        <w:tc>
          <w:tcPr>
            <w:tcW w:w="144" w:type="pct"/>
            <w:shd w:val="clear" w:color="auto" w:fill="auto"/>
          </w:tcPr>
          <w:p w14:paraId="78A3DA97" w14:textId="77777777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4105C426" w14:textId="073A4C69" w:rsidR="001F4254" w:rsidRPr="00953BA7" w:rsidRDefault="001F4254" w:rsidP="007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</w:tr>
    </w:tbl>
    <w:p w14:paraId="071E77A5" w14:textId="77777777" w:rsidR="001F4254" w:rsidRDefault="001F4254">
      <w:pPr>
        <w:rPr>
          <w:rFonts w:asciiTheme="majorBidi" w:hAnsiTheme="majorBidi" w:cstheme="majorBidi"/>
          <w:sz w:val="30"/>
          <w:szCs w:val="30"/>
        </w:rPr>
      </w:pPr>
    </w:p>
    <w:p w14:paraId="0FA377DA" w14:textId="0D3993D4" w:rsidR="001F4254" w:rsidRDefault="001F4254">
      <w:pPr>
        <w:rPr>
          <w:rFonts w:asciiTheme="majorBidi" w:hAnsiTheme="majorBidi" w:cstheme="majorBidi"/>
          <w:sz w:val="30"/>
          <w:szCs w:val="30"/>
        </w:rPr>
      </w:pPr>
    </w:p>
    <w:p w14:paraId="74E8F73E" w14:textId="77777777" w:rsidR="001F4254" w:rsidRPr="00944644" w:rsidRDefault="001F42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53BA7" w14:paraId="5A291848" w14:textId="77777777" w:rsidTr="00775102">
        <w:tc>
          <w:tcPr>
            <w:tcW w:w="2045" w:type="pct"/>
          </w:tcPr>
          <w:p w14:paraId="6E94FBFB" w14:textId="6C219DCB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6493B5D5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11B38AB7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2FDD5C42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172" w:rsidRPr="00953BA7" w14:paraId="4F4132C4" w14:textId="77777777" w:rsidTr="00775102">
        <w:tc>
          <w:tcPr>
            <w:tcW w:w="2045" w:type="pct"/>
          </w:tcPr>
          <w:p w14:paraId="759566DB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F97E48E" w14:textId="78D3D455" w:rsidR="006E2172" w:rsidRPr="00953BA7" w:rsidRDefault="00D41BEF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128055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608CED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E0B4926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020F26" w14:textId="30C3719B" w:rsidR="006E2172" w:rsidRPr="00953BA7" w:rsidRDefault="00D41BEF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440BDE33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658299D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E2172" w:rsidRPr="00953BA7" w14:paraId="0FB6999B" w14:textId="77777777" w:rsidTr="00775102">
        <w:tc>
          <w:tcPr>
            <w:tcW w:w="2045" w:type="pct"/>
          </w:tcPr>
          <w:p w14:paraId="13457507" w14:textId="6ED09E09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6" w:type="pct"/>
          </w:tcPr>
          <w:p w14:paraId="6AA74FA1" w14:textId="6C2978E8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2FA6B545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84F37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C7D803C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AD73BC" w14:textId="0E10481B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0A3DC98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F698F97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2172" w:rsidRPr="00953BA7" w14:paraId="671C70C9" w14:textId="77777777" w:rsidTr="00372783">
        <w:tc>
          <w:tcPr>
            <w:tcW w:w="2045" w:type="pct"/>
          </w:tcPr>
          <w:p w14:paraId="6B2F8BA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1A0C5B6F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67EF" w:rsidRPr="00953BA7" w14:paraId="4E0D5A9A" w14:textId="77777777" w:rsidTr="00775102">
        <w:tc>
          <w:tcPr>
            <w:tcW w:w="2045" w:type="pct"/>
          </w:tcPr>
          <w:p w14:paraId="491FC974" w14:textId="3C1AC855" w:rsidR="00CF67EF" w:rsidRPr="00953BA7" w:rsidRDefault="00AB2891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</w:tcPr>
          <w:p w14:paraId="63803956" w14:textId="6C30A3FE" w:rsidR="00CF67EF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9" w:type="pct"/>
            <w:shd w:val="clear" w:color="auto" w:fill="auto"/>
          </w:tcPr>
          <w:p w14:paraId="49247C0C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7B7B01A" w14:textId="771408A5" w:rsidR="00CF67EF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CEBA3D1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F888FA" w14:textId="14A2D7EF" w:rsidR="00CF67EF" w:rsidRPr="00953BA7" w:rsidRDefault="00AB2891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55" w:type="pct"/>
            <w:shd w:val="clear" w:color="auto" w:fill="auto"/>
          </w:tcPr>
          <w:p w14:paraId="37ABC8FF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544AA0F3" w14:textId="6ECE0602" w:rsidR="00CF67EF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AB2891" w:rsidRPr="00953BA7" w14:paraId="5BF3DA34" w14:textId="77777777" w:rsidTr="00775102">
        <w:tc>
          <w:tcPr>
            <w:tcW w:w="2045" w:type="pct"/>
          </w:tcPr>
          <w:p w14:paraId="580E8B18" w14:textId="1FB2544A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  <w:shd w:val="clear" w:color="auto" w:fill="auto"/>
          </w:tcPr>
          <w:p w14:paraId="40FB074A" w14:textId="274A4628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129" w:type="pct"/>
            <w:shd w:val="clear" w:color="auto" w:fill="auto"/>
          </w:tcPr>
          <w:p w14:paraId="7953671D" w14:textId="77777777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FA7BD72" w14:textId="17586391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52" w:type="pct"/>
            <w:shd w:val="clear" w:color="auto" w:fill="auto"/>
          </w:tcPr>
          <w:p w14:paraId="311B8646" w14:textId="77777777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7FAE654" w14:textId="2B16DAAB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155" w:type="pct"/>
            <w:shd w:val="clear" w:color="auto" w:fill="auto"/>
          </w:tcPr>
          <w:p w14:paraId="3F62CF26" w14:textId="77777777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4CB1CC35" w14:textId="34F06C7F" w:rsidR="00AB2891" w:rsidRPr="00953BA7" w:rsidRDefault="00AB2891" w:rsidP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CF67EF" w:rsidRPr="00953BA7" w14:paraId="7C031741" w14:textId="77777777" w:rsidTr="00775102">
        <w:tc>
          <w:tcPr>
            <w:tcW w:w="2045" w:type="pct"/>
          </w:tcPr>
          <w:p w14:paraId="715994FE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4B5C651" w14:textId="62DA5382" w:rsidR="00CF67EF" w:rsidRPr="00953BA7" w:rsidRDefault="00AB2891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29" w:type="pct"/>
            <w:shd w:val="clear" w:color="auto" w:fill="auto"/>
          </w:tcPr>
          <w:p w14:paraId="1C85D696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860511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6,470</w:t>
            </w:r>
          </w:p>
        </w:tc>
        <w:tc>
          <w:tcPr>
            <w:tcW w:w="152" w:type="pct"/>
            <w:shd w:val="clear" w:color="auto" w:fill="auto"/>
          </w:tcPr>
          <w:p w14:paraId="117D4F72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F5D7BF8" w14:textId="7ED716A6" w:rsidR="00CF67EF" w:rsidRPr="00953BA7" w:rsidRDefault="00AB2891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55" w:type="pct"/>
            <w:shd w:val="clear" w:color="auto" w:fill="auto"/>
          </w:tcPr>
          <w:p w14:paraId="10698B60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3C1490C8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</w:tr>
      <w:tr w:rsidR="00CF67EF" w:rsidRPr="00953BA7" w14:paraId="370CC560" w14:textId="77777777" w:rsidTr="00775102">
        <w:tc>
          <w:tcPr>
            <w:tcW w:w="2045" w:type="pct"/>
          </w:tcPr>
          <w:p w14:paraId="1DA00736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59FE" w14:textId="3CF270C1" w:rsidR="00CF67EF" w:rsidRPr="00953BA7" w:rsidRDefault="00AB2891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6,094</w:t>
            </w:r>
          </w:p>
        </w:tc>
        <w:tc>
          <w:tcPr>
            <w:tcW w:w="129" w:type="pct"/>
            <w:shd w:val="clear" w:color="auto" w:fill="auto"/>
          </w:tcPr>
          <w:p w14:paraId="292621AB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6E66008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8,784</w:t>
            </w:r>
          </w:p>
        </w:tc>
        <w:tc>
          <w:tcPr>
            <w:tcW w:w="152" w:type="pct"/>
            <w:shd w:val="clear" w:color="auto" w:fill="auto"/>
          </w:tcPr>
          <w:p w14:paraId="3EFEF49D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AFF7A" w14:textId="0DBE74A2" w:rsidR="00CF67EF" w:rsidRPr="00953BA7" w:rsidRDefault="00AB2891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2,462</w:t>
            </w:r>
          </w:p>
        </w:tc>
        <w:tc>
          <w:tcPr>
            <w:tcW w:w="155" w:type="pct"/>
            <w:shd w:val="clear" w:color="auto" w:fill="auto"/>
          </w:tcPr>
          <w:p w14:paraId="1927E05C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9D6F89F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4,763</w:t>
            </w:r>
          </w:p>
        </w:tc>
      </w:tr>
    </w:tbl>
    <w:p w14:paraId="362BC773" w14:textId="4025E96C" w:rsidR="002A1056" w:rsidRPr="00F70571" w:rsidRDefault="002A1056" w:rsidP="002A1056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36"/>
        <w:gridCol w:w="236"/>
        <w:gridCol w:w="1011"/>
        <w:gridCol w:w="240"/>
        <w:gridCol w:w="1067"/>
        <w:gridCol w:w="270"/>
        <w:gridCol w:w="990"/>
        <w:gridCol w:w="236"/>
        <w:gridCol w:w="1114"/>
        <w:gridCol w:w="270"/>
        <w:gridCol w:w="1080"/>
      </w:tblGrid>
      <w:tr w:rsidR="00E015E8" w:rsidRPr="00953BA7" w14:paraId="6AC51CD2" w14:textId="77777777" w:rsidTr="00FC2E88">
        <w:tc>
          <w:tcPr>
            <w:tcW w:w="1710" w:type="dxa"/>
            <w:shd w:val="clear" w:color="auto" w:fill="auto"/>
            <w:vAlign w:val="bottom"/>
          </w:tcPr>
          <w:p w14:paraId="6A5FC758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776F72DA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9960704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5B97D4A1" w14:textId="7969BA6A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5E8" w:rsidRPr="00953BA7" w14:paraId="7C8C82F2" w14:textId="77777777" w:rsidTr="00FC2E88">
        <w:tc>
          <w:tcPr>
            <w:tcW w:w="1710" w:type="dxa"/>
            <w:shd w:val="clear" w:color="auto" w:fill="auto"/>
            <w:vAlign w:val="bottom"/>
          </w:tcPr>
          <w:p w14:paraId="26EF998E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dxa"/>
            <w:vAlign w:val="bottom"/>
          </w:tcPr>
          <w:p w14:paraId="50E29A67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04A35A4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9F88E59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F79C7E5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DF674AE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22E724E8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87FAF20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56E261B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8BE97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4662B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806C1E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C09556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DE74C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F2D66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C4D4CEA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015E8" w:rsidRPr="00953BA7" w14:paraId="0148C20A" w14:textId="77777777" w:rsidTr="00FC2E88">
        <w:tc>
          <w:tcPr>
            <w:tcW w:w="1710" w:type="dxa"/>
            <w:vAlign w:val="bottom"/>
          </w:tcPr>
          <w:p w14:paraId="35888B3B" w14:textId="42F78DF6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36" w:type="dxa"/>
            <w:vAlign w:val="bottom"/>
          </w:tcPr>
          <w:p w14:paraId="52522016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3A5DB09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D0C973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70CD312B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AE42A26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19A17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15D96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03FCC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C5C23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77B30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DBD6D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015E8" w:rsidRPr="00953BA7" w14:paraId="18FE3BA7" w14:textId="77777777" w:rsidTr="00FC2E88">
        <w:tc>
          <w:tcPr>
            <w:tcW w:w="1710" w:type="dxa"/>
            <w:vAlign w:val="bottom"/>
          </w:tcPr>
          <w:p w14:paraId="5F489907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7F23967F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vAlign w:val="bottom"/>
          </w:tcPr>
          <w:p w14:paraId="135187FE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39DAC682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3B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15E8" w:rsidRPr="00953BA7" w14:paraId="35D980EC" w14:textId="77777777" w:rsidTr="00FC2E88">
        <w:tc>
          <w:tcPr>
            <w:tcW w:w="1710" w:type="dxa"/>
          </w:tcPr>
          <w:p w14:paraId="6C4321A6" w14:textId="4C83ABC6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36" w:type="dxa"/>
          </w:tcPr>
          <w:p w14:paraId="666ECF0B" w14:textId="438EAF6E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09CF02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7575CCA" w14:textId="758138B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40" w:type="dxa"/>
          </w:tcPr>
          <w:p w14:paraId="7D8F7BC8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48CB606" w14:textId="54F12100" w:rsidR="00E015E8" w:rsidRPr="00953BA7" w:rsidRDefault="00E015E8" w:rsidP="00E0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FBC27" w14:textId="77777777" w:rsidR="00E015E8" w:rsidRPr="00944644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1F1F2" w14:textId="170A77FF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69BB9938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F1DE0C" w14:textId="3606911D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45E050FE" w14:textId="77777777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9009EC" w14:textId="2F21FC9E" w:rsidR="00E015E8" w:rsidRPr="00953BA7" w:rsidRDefault="00E015E8" w:rsidP="00FC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2054A58D" w14:textId="77777777" w:rsidR="00E015E8" w:rsidRPr="00F70571" w:rsidRDefault="00E015E8" w:rsidP="002A1056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24"/>
          <w:szCs w:val="24"/>
        </w:rPr>
      </w:pPr>
    </w:p>
    <w:p w14:paraId="5E940BF4" w14:textId="3D4F9808" w:rsidR="00973146" w:rsidRPr="00953BA7" w:rsidRDefault="002A1056" w:rsidP="00944644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953BA7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Pr="00953BA7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="006F1D2F" w:rsidRPr="00953BA7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="00983005" w:rsidRPr="00953BA7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A786A20" w14:textId="088C38DA" w:rsidR="00983005" w:rsidRPr="00F70571" w:rsidRDefault="0098300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179"/>
        <w:gridCol w:w="260"/>
        <w:gridCol w:w="549"/>
        <w:gridCol w:w="270"/>
        <w:gridCol w:w="1124"/>
        <w:gridCol w:w="242"/>
        <w:gridCol w:w="617"/>
      </w:tblGrid>
      <w:tr w:rsidR="00983005" w:rsidRPr="00953BA7" w14:paraId="1F0710FD" w14:textId="77777777" w:rsidTr="00944644">
        <w:tc>
          <w:tcPr>
            <w:tcW w:w="2737" w:type="pct"/>
          </w:tcPr>
          <w:p w14:paraId="61AAD36C" w14:textId="4DD17219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41B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41B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E2172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1" w:type="pct"/>
            <w:gridSpan w:val="3"/>
          </w:tcPr>
          <w:p w14:paraId="717DC0B4" w14:textId="63D551F5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6BDDE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</w:tcPr>
          <w:p w14:paraId="1ABEA686" w14:textId="09B622B6" w:rsidR="00983005" w:rsidRPr="00953BA7" w:rsidRDefault="00983005" w:rsidP="0098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005" w:rsidRPr="00953BA7" w14:paraId="0918C98D" w14:textId="77777777" w:rsidTr="00944644">
        <w:tc>
          <w:tcPr>
            <w:tcW w:w="2737" w:type="pct"/>
          </w:tcPr>
          <w:p w14:paraId="6F7D67BC" w14:textId="76D11F64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3" w:type="pct"/>
            <w:gridSpan w:val="7"/>
          </w:tcPr>
          <w:p w14:paraId="39017CAD" w14:textId="77777777" w:rsidR="00983005" w:rsidRPr="00953BA7" w:rsidRDefault="00983005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005" w:rsidRPr="00953BA7" w14:paraId="4348DC37" w14:textId="77777777" w:rsidTr="00944644">
        <w:tc>
          <w:tcPr>
            <w:tcW w:w="2737" w:type="pct"/>
          </w:tcPr>
          <w:p w14:paraId="4C8E43D4" w14:textId="5C6A3C68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953BA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</w:t>
            </w:r>
          </w:p>
        </w:tc>
        <w:tc>
          <w:tcPr>
            <w:tcW w:w="629" w:type="pct"/>
          </w:tcPr>
          <w:p w14:paraId="08CCFAF4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C41B70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105D6564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76EAA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2D5895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AC2A63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7FE30522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953BA7" w14:paraId="4E56FC42" w14:textId="77777777" w:rsidTr="00983005">
        <w:tc>
          <w:tcPr>
            <w:tcW w:w="2737" w:type="pct"/>
          </w:tcPr>
          <w:p w14:paraId="61D65A46" w14:textId="0073254A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953BA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629" w:type="pct"/>
          </w:tcPr>
          <w:p w14:paraId="77521614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25F7A0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0299806F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0C47E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DEE906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9E4E17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0826AA11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953BA7" w14:paraId="6124B93C" w14:textId="77777777" w:rsidTr="00944644">
        <w:tc>
          <w:tcPr>
            <w:tcW w:w="2737" w:type="pct"/>
          </w:tcPr>
          <w:p w14:paraId="7A183EA6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61" w:type="pct"/>
            <w:gridSpan w:val="3"/>
            <w:shd w:val="clear" w:color="auto" w:fill="auto"/>
          </w:tcPr>
          <w:p w14:paraId="0F285BDF" w14:textId="6C0D7489" w:rsidR="00983005" w:rsidRPr="00953BA7" w:rsidRDefault="00AB2891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14,719</w:t>
            </w:r>
          </w:p>
        </w:tc>
        <w:tc>
          <w:tcPr>
            <w:tcW w:w="144" w:type="pct"/>
            <w:shd w:val="clear" w:color="auto" w:fill="auto"/>
          </w:tcPr>
          <w:p w14:paraId="1A592D57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shd w:val="clear" w:color="auto" w:fill="auto"/>
          </w:tcPr>
          <w:p w14:paraId="6A2D2657" w14:textId="1E505807" w:rsidR="00983005" w:rsidRPr="00953BA7" w:rsidRDefault="00AB2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12,263</w:t>
            </w:r>
          </w:p>
        </w:tc>
      </w:tr>
      <w:tr w:rsidR="00983005" w:rsidRPr="00953BA7" w14:paraId="35AB21D1" w14:textId="77777777" w:rsidTr="00944644">
        <w:tc>
          <w:tcPr>
            <w:tcW w:w="2737" w:type="pct"/>
          </w:tcPr>
          <w:p w14:paraId="58E326A3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4E0E03" w14:textId="372136F1" w:rsidR="00983005" w:rsidRPr="00953BA7" w:rsidRDefault="00AB2891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8,786</w:t>
            </w:r>
          </w:p>
        </w:tc>
        <w:tc>
          <w:tcPr>
            <w:tcW w:w="144" w:type="pct"/>
            <w:shd w:val="clear" w:color="auto" w:fill="auto"/>
          </w:tcPr>
          <w:p w14:paraId="567C57EA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458924" w14:textId="6B5D3D02" w:rsidR="00983005" w:rsidRPr="00953BA7" w:rsidRDefault="00AB2891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7,031</w:t>
            </w:r>
          </w:p>
        </w:tc>
      </w:tr>
      <w:tr w:rsidR="00983005" w:rsidRPr="00953BA7" w14:paraId="5EA65C15" w14:textId="77777777" w:rsidTr="00944644">
        <w:tc>
          <w:tcPr>
            <w:tcW w:w="2737" w:type="pct"/>
          </w:tcPr>
          <w:p w14:paraId="013D0C99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8E981" w14:textId="797E9B34" w:rsidR="00983005" w:rsidRPr="00953BA7" w:rsidRDefault="00AB2891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23,505</w:t>
            </w:r>
          </w:p>
        </w:tc>
        <w:tc>
          <w:tcPr>
            <w:tcW w:w="144" w:type="pct"/>
            <w:shd w:val="clear" w:color="auto" w:fill="auto"/>
          </w:tcPr>
          <w:p w14:paraId="3CC2BBE0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E66B1" w14:textId="4563039D" w:rsidR="00983005" w:rsidRPr="00953BA7" w:rsidRDefault="00AB2891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19,294</w:t>
            </w:r>
          </w:p>
        </w:tc>
      </w:tr>
    </w:tbl>
    <w:p w14:paraId="65FD4212" w14:textId="77777777" w:rsidR="00F70571" w:rsidRPr="00F70571" w:rsidRDefault="00F70571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12AD522" w14:textId="6821711D" w:rsidR="00DE5643" w:rsidRPr="00953BA7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3B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>ในระหว่างงวด</w:t>
      </w:r>
      <w:r w:rsidR="00D41B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41BEF">
        <w:rPr>
          <w:rFonts w:ascii="Angsana New" w:hAnsi="Angsana New"/>
          <w:b/>
          <w:bCs/>
          <w:i/>
          <w:iCs/>
          <w:sz w:val="30"/>
          <w:szCs w:val="30"/>
        </w:rPr>
        <w:t xml:space="preserve">0 </w:t>
      </w:r>
      <w:r w:rsidR="00D41B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6F1D2F" w:rsidRPr="00953BA7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14:paraId="033F463B" w14:textId="77777777" w:rsidR="00DE5643" w:rsidRPr="00E015E8" w:rsidRDefault="00DE5643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/>
        <w:rPr>
          <w:rFonts w:ascii="Angsana New" w:hAnsi="Angsana New"/>
          <w:sz w:val="22"/>
          <w:szCs w:val="22"/>
        </w:rPr>
      </w:pPr>
    </w:p>
    <w:p w14:paraId="2D7606D9" w14:textId="77777777" w:rsidR="00DE5643" w:rsidRPr="00953BA7" w:rsidRDefault="00DE5643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22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23F17C44" w14:textId="77777777" w:rsidR="00D5063A" w:rsidRPr="00E015E8" w:rsidRDefault="00D5063A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/>
        <w:rPr>
          <w:rFonts w:ascii="Angsana New" w:hAnsi="Angsana New"/>
          <w:sz w:val="22"/>
          <w:szCs w:val="22"/>
        </w:rPr>
      </w:pPr>
    </w:p>
    <w:p w14:paraId="0239077C" w14:textId="4F8E244C" w:rsidR="00DE5643" w:rsidRPr="00944644" w:rsidRDefault="00DE5643" w:rsidP="0080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pacing w:val="-6"/>
          <w:sz w:val="30"/>
          <w:szCs w:val="30"/>
        </w:rPr>
      </w:pPr>
      <w:r w:rsidRPr="00944644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 1 </w:t>
      </w:r>
      <w:r w:rsidRPr="00944644">
        <w:rPr>
          <w:rFonts w:ascii="Angsana New" w:hAnsi="Angsana New"/>
          <w:spacing w:val="-6"/>
          <w:sz w:val="30"/>
          <w:szCs w:val="30"/>
          <w:cs/>
        </w:rPr>
        <w:t>ตุลาคม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 2562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ซึ่งเป็นบริษัทย่อยของบริษัททำสัญญาเช่าที่ดินกับบริษัท ดีเสริมกิจ จำกัด ซึ่งเป็นบริษัทที่เกี่ยวข้องกันของบริษัท สัญญาเช่ามีกำหนดระยะเวลา </w:t>
      </w:r>
      <w:r w:rsidRPr="00944644">
        <w:rPr>
          <w:rFonts w:ascii="Angsana New" w:hAnsi="Angsana New"/>
          <w:spacing w:val="-6"/>
          <w:sz w:val="30"/>
          <w:szCs w:val="30"/>
        </w:rPr>
        <w:t>3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</w:t>
      </w:r>
      <w:r w:rsidRPr="00944644">
        <w:rPr>
          <w:rFonts w:ascii="Angsana New" w:hAnsi="Angsana New"/>
          <w:spacing w:val="-6"/>
          <w:sz w:val="30"/>
          <w:szCs w:val="30"/>
        </w:rPr>
        <w:t>1</w:t>
      </w:r>
      <w:r w:rsidR="00E26343" w:rsidRPr="00953B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44644">
        <w:rPr>
          <w:rFonts w:ascii="Angsana New" w:hAnsi="Angsana New"/>
          <w:spacing w:val="-6"/>
          <w:sz w:val="30"/>
          <w:szCs w:val="30"/>
          <w:cs/>
        </w:rPr>
        <w:t>ตุลาคม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 2562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30 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944644">
        <w:rPr>
          <w:rFonts w:ascii="Angsana New" w:hAnsi="Angsana New"/>
          <w:spacing w:val="-6"/>
          <w:sz w:val="30"/>
          <w:szCs w:val="30"/>
        </w:rPr>
        <w:t>2565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</w:t>
      </w:r>
      <w:r w:rsidRPr="00953BA7">
        <w:rPr>
          <w:rFonts w:ascii="Angsana New" w:hAnsi="Angsana New"/>
          <w:spacing w:val="-6"/>
          <w:sz w:val="30"/>
          <w:szCs w:val="30"/>
          <w:cs/>
        </w:rPr>
        <w:t>อัตรา</w:t>
      </w:r>
      <w:r w:rsidRPr="00944644">
        <w:rPr>
          <w:rFonts w:ascii="Angsana New" w:hAnsi="Angsana New"/>
          <w:spacing w:val="-6"/>
          <w:sz w:val="30"/>
          <w:szCs w:val="30"/>
          <w:cs/>
        </w:rPr>
        <w:t>ที่ระบุไว้ใ</w:t>
      </w:r>
      <w:r w:rsidR="00E26343" w:rsidRPr="00944644">
        <w:rPr>
          <w:rFonts w:ascii="Angsana New" w:hAnsi="Angsana New"/>
          <w:spacing w:val="-6"/>
          <w:sz w:val="30"/>
          <w:szCs w:val="30"/>
          <w:cs/>
        </w:rPr>
        <w:t>น</w:t>
      </w:r>
      <w:r w:rsidRPr="00944644">
        <w:rPr>
          <w:rFonts w:ascii="Angsana New" w:hAnsi="Angsana New"/>
          <w:spacing w:val="-6"/>
          <w:sz w:val="30"/>
          <w:szCs w:val="30"/>
          <w:cs/>
        </w:rPr>
        <w:t>สัญญา</w:t>
      </w:r>
    </w:p>
    <w:p w14:paraId="758999C6" w14:textId="43A2F106" w:rsidR="00DE5643" w:rsidRPr="00953BA7" w:rsidRDefault="00E17BF3" w:rsidP="00E1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DE5643" w:rsidRPr="00953BA7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สัญญาจ้างทำงาน</w:t>
      </w:r>
    </w:p>
    <w:p w14:paraId="3ADD3AEA" w14:textId="77777777" w:rsidR="00DE5643" w:rsidRPr="00787BE0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sz w:val="30"/>
          <w:szCs w:val="30"/>
        </w:rPr>
      </w:pPr>
    </w:p>
    <w:p w14:paraId="5429F1C2" w14:textId="2C7C8EFE" w:rsidR="00DE5643" w:rsidRPr="00953BA7" w:rsidRDefault="00DE5643" w:rsidP="00F1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="Angsana New" w:hAnsi="Angsana New"/>
          <w:spacing w:val="-8"/>
          <w:sz w:val="30"/>
          <w:szCs w:val="30"/>
        </w:rPr>
      </w:pP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บริษัททำสัญญาจ้างทำงานกับผู้บริหารสำคัญเพื่อให้คำปรึกษาเกี่ยวกับการบริหารจัดการธุรกิจแก่บริษัท สัญญามีกำหนดระยะเวลา 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1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ปี เริ่มตั้งแต่วันที่ 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1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Pr="00944644">
        <w:rPr>
          <w:rFonts w:ascii="Angsana New" w:hAnsi="Angsana New"/>
          <w:spacing w:val="-8"/>
          <w:sz w:val="30"/>
          <w:szCs w:val="30"/>
        </w:rPr>
        <w:t>256</w:t>
      </w:r>
      <w:r w:rsidR="002D55A9" w:rsidRPr="00944644">
        <w:rPr>
          <w:rFonts w:ascii="Angsana New" w:hAnsi="Angsana New"/>
          <w:spacing w:val="-8"/>
          <w:sz w:val="30"/>
          <w:szCs w:val="30"/>
        </w:rPr>
        <w:t>3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ถึงวันที่ 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31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Pr="00944644">
        <w:rPr>
          <w:rFonts w:ascii="Angsana New" w:hAnsi="Angsana New"/>
          <w:spacing w:val="-8"/>
          <w:sz w:val="30"/>
          <w:szCs w:val="30"/>
        </w:rPr>
        <w:t>256</w:t>
      </w:r>
      <w:r w:rsidR="00836427" w:rsidRPr="00944644">
        <w:rPr>
          <w:rFonts w:ascii="Angsana New" w:hAnsi="Angsana New"/>
          <w:spacing w:val="-8"/>
          <w:sz w:val="30"/>
          <w:szCs w:val="30"/>
        </w:rPr>
        <w:t>3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Pr="00944644">
        <w:rPr>
          <w:rFonts w:ascii="Angsana New" w:hAnsi="Angsana New"/>
          <w:spacing w:val="-8"/>
          <w:sz w:val="30"/>
          <w:szCs w:val="30"/>
          <w:cs/>
        </w:rPr>
        <w:t>โดยบริษัทมีภาระผูกพันที่จะต้องจ่ายค่าตอบแทนตามอัตราที่ระบุไว้ในสัญญา</w:t>
      </w:r>
    </w:p>
    <w:p w14:paraId="4EF46703" w14:textId="1120BB14" w:rsidR="006A501A" w:rsidRPr="00787BE0" w:rsidRDefault="006A501A" w:rsidP="006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86F0C26" w14:textId="720D5A00" w:rsidR="006A501A" w:rsidRPr="00953BA7" w:rsidRDefault="006A501A" w:rsidP="006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953BA7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สัญญาจ้าง</w:t>
      </w:r>
      <w:r w:rsidRPr="00953BA7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ที่ปรึกษา </w:t>
      </w:r>
    </w:p>
    <w:p w14:paraId="0731EBC5" w14:textId="77777777" w:rsidR="006A501A" w:rsidRPr="00787BE0" w:rsidRDefault="006A501A" w:rsidP="006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sz w:val="30"/>
          <w:szCs w:val="30"/>
          <w:lang w:val="en-GB"/>
        </w:rPr>
      </w:pPr>
    </w:p>
    <w:p w14:paraId="682C75A4" w14:textId="608B8CAB" w:rsidR="00D5063A" w:rsidRPr="00233D13" w:rsidRDefault="00F1003D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1" w:right="-9"/>
        <w:jc w:val="thaiDistribute"/>
        <w:rPr>
          <w:rFonts w:ascii="Angsana New" w:hAnsi="Angsana New"/>
          <w:sz w:val="30"/>
          <w:szCs w:val="30"/>
        </w:rPr>
      </w:pPr>
      <w:r w:rsidRPr="00233D13">
        <w:rPr>
          <w:rFonts w:ascii="Angsana New" w:hAnsi="Angsana New"/>
          <w:spacing w:val="-6"/>
          <w:sz w:val="30"/>
          <w:szCs w:val="30"/>
        </w:rPr>
        <w:tab/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851B12" w:rsidRPr="00233D13">
        <w:rPr>
          <w:rFonts w:ascii="Angsana New" w:hAnsi="Angsana New"/>
          <w:spacing w:val="-6"/>
          <w:sz w:val="30"/>
          <w:szCs w:val="30"/>
        </w:rPr>
        <w:t xml:space="preserve">15 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851B12" w:rsidRPr="00233D13">
        <w:rPr>
          <w:rFonts w:ascii="Angsana New" w:hAnsi="Angsana New"/>
          <w:spacing w:val="-6"/>
          <w:sz w:val="30"/>
          <w:szCs w:val="30"/>
        </w:rPr>
        <w:t xml:space="preserve">2563 </w:t>
      </w:r>
      <w:r w:rsidR="006A501A" w:rsidRPr="00233D13">
        <w:rPr>
          <w:rFonts w:ascii="Angsana New" w:hAnsi="Angsana New"/>
          <w:spacing w:val="-6"/>
          <w:sz w:val="30"/>
          <w:szCs w:val="30"/>
          <w:cs/>
        </w:rPr>
        <w:t>บริษัททำสัญญาจ้าง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>ที่ปรึกษา</w:t>
      </w:r>
      <w:r w:rsidR="006A501A" w:rsidRPr="00233D13">
        <w:rPr>
          <w:rFonts w:ascii="Angsana New" w:hAnsi="Angsana New"/>
          <w:spacing w:val="-6"/>
          <w:sz w:val="30"/>
          <w:szCs w:val="30"/>
          <w:cs/>
        </w:rPr>
        <w:t>กับ</w:t>
      </w:r>
      <w:r w:rsidR="00851B12" w:rsidRPr="00233D13">
        <w:rPr>
          <w:rFonts w:ascii="Angsana New" w:hAnsi="Angsana New"/>
          <w:spacing w:val="-6"/>
          <w:sz w:val="30"/>
          <w:szCs w:val="30"/>
          <w:cs/>
        </w:rPr>
        <w:t>บริษัท เฟรเซอร์ส พร็อพเพอร์ตี้ (ประเทศไทย)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51B12" w:rsidRPr="00233D13">
        <w:rPr>
          <w:rFonts w:ascii="Angsana New" w:hAnsi="Angsana New"/>
          <w:spacing w:val="-6"/>
          <w:sz w:val="30"/>
          <w:szCs w:val="30"/>
          <w:cs/>
        </w:rPr>
        <w:t>จำกัด (มหาชน)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51B12" w:rsidRPr="00233D13">
        <w:rPr>
          <w:rFonts w:ascii="Angsana New" w:hAnsi="Angsana New"/>
          <w:spacing w:val="-6"/>
          <w:sz w:val="30"/>
          <w:szCs w:val="30"/>
          <w:cs/>
        </w:rPr>
        <w:br/>
      </w:r>
      <w:r w:rsidR="00813BF8" w:rsidRPr="00813BF8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="00813BF8" w:rsidRPr="00944644">
        <w:rPr>
          <w:rFonts w:ascii="Angsana New" w:hAnsi="Angsana New"/>
          <w:sz w:val="30"/>
          <w:szCs w:val="30"/>
          <w:cs/>
        </w:rPr>
        <w:t xml:space="preserve"> </w:t>
      </w:r>
      <w:r w:rsidR="00CE4160" w:rsidRPr="00813BF8">
        <w:rPr>
          <w:rFonts w:ascii="Angsana New" w:hAnsi="Angsana New" w:hint="cs"/>
          <w:sz w:val="30"/>
          <w:szCs w:val="30"/>
          <w:cs/>
        </w:rPr>
        <w:t>โดยบริษัท</w:t>
      </w:r>
      <w:r w:rsidR="00FA3A42" w:rsidRPr="00813BF8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CE4160" w:rsidRPr="00813BF8">
        <w:rPr>
          <w:rFonts w:ascii="Angsana New" w:hAnsi="Angsana New" w:hint="cs"/>
          <w:sz w:val="30"/>
          <w:szCs w:val="30"/>
          <w:cs/>
        </w:rPr>
        <w:t>ดังกล่าวตกลงให้บริการ</w:t>
      </w:r>
      <w:r w:rsidR="003416F1" w:rsidRPr="00813BF8">
        <w:rPr>
          <w:rFonts w:ascii="Angsana New" w:hAnsi="Angsana New" w:hint="cs"/>
          <w:sz w:val="30"/>
          <w:szCs w:val="30"/>
          <w:cs/>
        </w:rPr>
        <w:t>และ</w:t>
      </w:r>
      <w:r w:rsidR="00CE4160" w:rsidRPr="00813BF8">
        <w:rPr>
          <w:rFonts w:ascii="Angsana New" w:hAnsi="Angsana New" w:hint="cs"/>
          <w:sz w:val="30"/>
          <w:szCs w:val="30"/>
          <w:cs/>
        </w:rPr>
        <w:t>ให้คำ</w:t>
      </w:r>
      <w:r w:rsidR="00233D13">
        <w:rPr>
          <w:rFonts w:ascii="Angsana New" w:hAnsi="Angsana New" w:hint="cs"/>
          <w:sz w:val="30"/>
          <w:szCs w:val="30"/>
          <w:cs/>
        </w:rPr>
        <w:t>ปรึกษา</w:t>
      </w:r>
      <w:r w:rsidR="003416F1" w:rsidRPr="00813BF8">
        <w:rPr>
          <w:rFonts w:ascii="Angsana New" w:hAnsi="Angsana New" w:hint="cs"/>
          <w:sz w:val="30"/>
          <w:szCs w:val="30"/>
          <w:cs/>
        </w:rPr>
        <w:t>เกี่ยวกับ</w:t>
      </w:r>
      <w:r w:rsidR="00813BF8">
        <w:rPr>
          <w:rFonts w:ascii="Angsana New" w:hAnsi="Angsana New" w:hint="cs"/>
          <w:sz w:val="30"/>
          <w:szCs w:val="30"/>
          <w:cs/>
        </w:rPr>
        <w:t>โครงการตามที่ระบุไว้ในสัญญา</w:t>
      </w:r>
      <w:r w:rsidR="006A501A" w:rsidRPr="00944644">
        <w:rPr>
          <w:rFonts w:ascii="Angsana New" w:hAnsi="Angsana New"/>
          <w:sz w:val="30"/>
          <w:szCs w:val="30"/>
          <w:cs/>
        </w:rPr>
        <w:t>แก่บริษัท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 xml:space="preserve"> สัญญามีกำหนดระยะเวลา </w:t>
      </w:r>
      <w:r w:rsidR="00851B12" w:rsidRPr="00953BA7">
        <w:rPr>
          <w:rFonts w:ascii="Angsana New" w:hAnsi="Angsana New"/>
          <w:spacing w:val="-8"/>
          <w:sz w:val="30"/>
          <w:szCs w:val="30"/>
        </w:rPr>
        <w:t>2</w:t>
      </w:r>
      <w:r w:rsidR="006A501A"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>ปี</w:t>
      </w:r>
      <w:r w:rsidR="00813BF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 xml:space="preserve">เริ่มตั้งแต่วันที่ </w:t>
      </w:r>
      <w:r w:rsidR="006A501A" w:rsidRPr="00944644">
        <w:rPr>
          <w:rFonts w:ascii="Angsana New" w:hAnsi="Angsana New"/>
          <w:spacing w:val="-8"/>
          <w:sz w:val="30"/>
          <w:szCs w:val="30"/>
        </w:rPr>
        <w:t>1</w:t>
      </w:r>
      <w:r w:rsidR="00851B12" w:rsidRPr="00953BA7">
        <w:rPr>
          <w:rFonts w:ascii="Angsana New" w:hAnsi="Angsana New"/>
          <w:spacing w:val="-8"/>
          <w:sz w:val="30"/>
          <w:szCs w:val="30"/>
        </w:rPr>
        <w:t>5</w:t>
      </w:r>
      <w:r w:rsidR="006A501A"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="006A501A" w:rsidRPr="00944644">
        <w:rPr>
          <w:rFonts w:ascii="Angsana New" w:hAnsi="Angsana New"/>
          <w:spacing w:val="-8"/>
          <w:sz w:val="30"/>
          <w:szCs w:val="30"/>
        </w:rPr>
        <w:t xml:space="preserve">2563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>ถึงวันที่</w:t>
      </w:r>
      <w:r w:rsidR="00FA3A42">
        <w:rPr>
          <w:rFonts w:ascii="Angsana New" w:hAnsi="Angsana New"/>
          <w:spacing w:val="-8"/>
          <w:sz w:val="30"/>
          <w:szCs w:val="30"/>
        </w:rPr>
        <w:br/>
      </w:r>
      <w:r w:rsidR="00851B12" w:rsidRPr="00233D13">
        <w:rPr>
          <w:rFonts w:ascii="Angsana New" w:hAnsi="Angsana New"/>
          <w:sz w:val="30"/>
          <w:szCs w:val="30"/>
        </w:rPr>
        <w:t>14</w:t>
      </w:r>
      <w:r w:rsidR="006A501A" w:rsidRPr="00944644">
        <w:rPr>
          <w:rFonts w:ascii="Angsana New" w:hAnsi="Angsana New"/>
          <w:sz w:val="30"/>
          <w:szCs w:val="30"/>
        </w:rPr>
        <w:t xml:space="preserve"> </w:t>
      </w:r>
      <w:r w:rsidR="00851B12" w:rsidRPr="00233D13">
        <w:rPr>
          <w:rFonts w:ascii="Angsana New" w:hAnsi="Angsana New" w:hint="cs"/>
          <w:sz w:val="30"/>
          <w:szCs w:val="30"/>
          <w:cs/>
        </w:rPr>
        <w:t>มกราคม</w:t>
      </w:r>
      <w:r w:rsidR="006A501A" w:rsidRPr="00944644">
        <w:rPr>
          <w:rFonts w:ascii="Angsana New" w:hAnsi="Angsana New"/>
          <w:sz w:val="30"/>
          <w:szCs w:val="30"/>
          <w:cs/>
        </w:rPr>
        <w:t xml:space="preserve"> </w:t>
      </w:r>
      <w:r w:rsidR="006A501A" w:rsidRPr="00944644">
        <w:rPr>
          <w:rFonts w:ascii="Angsana New" w:hAnsi="Angsana New"/>
          <w:sz w:val="30"/>
          <w:szCs w:val="30"/>
        </w:rPr>
        <w:t>256</w:t>
      </w:r>
      <w:r w:rsidR="00851B12" w:rsidRPr="00233D13">
        <w:rPr>
          <w:rFonts w:ascii="Angsana New" w:hAnsi="Angsana New"/>
          <w:sz w:val="30"/>
          <w:szCs w:val="30"/>
        </w:rPr>
        <w:t>5</w:t>
      </w:r>
      <w:r w:rsidR="006A501A" w:rsidRPr="00944644">
        <w:rPr>
          <w:rFonts w:ascii="Angsana New" w:hAnsi="Angsana New"/>
          <w:sz w:val="30"/>
          <w:szCs w:val="30"/>
        </w:rPr>
        <w:t xml:space="preserve"> </w:t>
      </w:r>
      <w:r w:rsidR="006A501A" w:rsidRPr="00944644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โดยบริษัทมีภาระผูกพันที่จะต้องจ่ายค่าตอบแทน</w:t>
      </w:r>
      <w:r w:rsidR="00CE4160" w:rsidRPr="00233D13">
        <w:rPr>
          <w:rFonts w:ascii="Angsana New" w:hAnsi="Angsana New"/>
          <w:sz w:val="30"/>
          <w:szCs w:val="30"/>
          <w:cs/>
        </w:rPr>
        <w:t>รายปี</w:t>
      </w:r>
      <w:r w:rsidR="006A501A" w:rsidRPr="00944644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14:paraId="1F955163" w14:textId="60B53866" w:rsidR="00F20FEC" w:rsidRPr="00787BE0" w:rsidRDefault="00F20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E0B978" w14:textId="26D2E924" w:rsidR="00E86A8F" w:rsidRPr="00E86A8F" w:rsidRDefault="00E86A8F" w:rsidP="00E86A8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64B1947" w14:textId="4A15A271" w:rsidR="00E86A8F" w:rsidRPr="00787BE0" w:rsidRDefault="00E86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0"/>
        <w:gridCol w:w="994"/>
        <w:gridCol w:w="1194"/>
        <w:gridCol w:w="274"/>
        <w:gridCol w:w="1149"/>
        <w:gridCol w:w="237"/>
        <w:gridCol w:w="1107"/>
        <w:gridCol w:w="237"/>
        <w:gridCol w:w="1098"/>
      </w:tblGrid>
      <w:tr w:rsidR="001415D2" w:rsidRPr="001B41B9" w14:paraId="377E390B" w14:textId="77777777" w:rsidTr="00A23528">
        <w:trPr>
          <w:tblHeader/>
        </w:trPr>
        <w:tc>
          <w:tcPr>
            <w:tcW w:w="1607" w:type="pct"/>
          </w:tcPr>
          <w:p w14:paraId="67B47E24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125806A5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6039A11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33A6BDE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534920DA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5D2" w:rsidRPr="001B41B9" w14:paraId="7AFDF8D2" w14:textId="77777777" w:rsidTr="00A23528">
        <w:trPr>
          <w:tblHeader/>
        </w:trPr>
        <w:tc>
          <w:tcPr>
            <w:tcW w:w="1607" w:type="pct"/>
          </w:tcPr>
          <w:p w14:paraId="005F196A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5B5EB6BF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95A2EA" w14:textId="14F43E6D" w:rsidR="001415D2" w:rsidRPr="009E402F" w:rsidRDefault="00D41BEF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1697D7F5" w14:textId="77777777" w:rsidR="001415D2" w:rsidRPr="001B41B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A448986" w14:textId="77777777" w:rsidR="001415D2" w:rsidRPr="001B41B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125CCA60" w14:textId="77777777" w:rsidR="001415D2" w:rsidRPr="00EE573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CCC7F8C" w14:textId="4F147430" w:rsidR="001415D2" w:rsidRPr="009E402F" w:rsidRDefault="00D41BEF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1C45D9F4" w14:textId="77777777" w:rsidR="001415D2" w:rsidRPr="001B41B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C7330B" w14:textId="77777777" w:rsidR="001415D2" w:rsidRPr="001B41B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415D2" w:rsidRPr="001B41B9" w14:paraId="4A184EFF" w14:textId="77777777" w:rsidTr="00A23528">
        <w:trPr>
          <w:tblHeader/>
        </w:trPr>
        <w:tc>
          <w:tcPr>
            <w:tcW w:w="1607" w:type="pct"/>
          </w:tcPr>
          <w:p w14:paraId="7C3F8998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2C8E8F6B" w14:textId="3FDC92E4" w:rsidR="001415D2" w:rsidRPr="00C10E83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7420D7CE" w14:textId="77777777" w:rsidR="001415D2" w:rsidRPr="00AD5B5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8" w:type="pct"/>
          </w:tcPr>
          <w:p w14:paraId="2B03F52B" w14:textId="77777777" w:rsidR="001415D2" w:rsidRPr="00AD5B5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E14BDC" w14:textId="77777777" w:rsidR="001415D2" w:rsidRPr="00AD5B5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4B281D93" w14:textId="77777777" w:rsidR="001415D2" w:rsidRPr="00AD5B5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036465" w14:textId="77777777" w:rsidR="001415D2" w:rsidRPr="00AD5B5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8" w:type="pct"/>
          </w:tcPr>
          <w:p w14:paraId="662F6848" w14:textId="77777777" w:rsidR="001415D2" w:rsidRPr="00AD5B5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C07A15" w14:textId="77777777" w:rsidR="001415D2" w:rsidRPr="00AD5B59" w:rsidRDefault="001415D2" w:rsidP="0019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415D2" w:rsidRPr="001B41B9" w14:paraId="373A567E" w14:textId="77777777" w:rsidTr="006913EA">
        <w:trPr>
          <w:tblHeader/>
        </w:trPr>
        <w:tc>
          <w:tcPr>
            <w:tcW w:w="1607" w:type="pct"/>
          </w:tcPr>
          <w:p w14:paraId="219B5E89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608675B3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14:paraId="215E3C41" w14:textId="77777777" w:rsidR="001415D2" w:rsidRPr="001B41B9" w:rsidRDefault="001415D2" w:rsidP="001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3EA" w:rsidRPr="001B41B9" w14:paraId="24DFBFB6" w14:textId="77777777" w:rsidTr="007E6F5F">
        <w:tc>
          <w:tcPr>
            <w:tcW w:w="1607" w:type="pct"/>
          </w:tcPr>
          <w:p w14:paraId="1E6E0308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6" w:type="pct"/>
            <w:shd w:val="clear" w:color="auto" w:fill="auto"/>
          </w:tcPr>
          <w:p w14:paraId="7D7700E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96A8432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65E49C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A4057EA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1798DF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F471989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5AB857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02B36BD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3EA" w:rsidRPr="001B41B9" w14:paraId="61290B5B" w14:textId="77777777" w:rsidTr="00A23528">
        <w:tc>
          <w:tcPr>
            <w:tcW w:w="1607" w:type="pct"/>
          </w:tcPr>
          <w:p w14:paraId="36CA74CC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6" w:type="pct"/>
            <w:shd w:val="clear" w:color="auto" w:fill="auto"/>
          </w:tcPr>
          <w:p w14:paraId="0FEF7B1F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15312E6" w14:textId="53F05A61" w:rsidR="006913EA" w:rsidRPr="00564E9F" w:rsidRDefault="00AD2B49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="00827293">
              <w:rPr>
                <w:rFonts w:ascii="Angsana New" w:hAnsi="Angsana New"/>
                <w:sz w:val="30"/>
                <w:szCs w:val="30"/>
              </w:rPr>
              <w:t>,195</w:t>
            </w:r>
          </w:p>
        </w:tc>
        <w:tc>
          <w:tcPr>
            <w:tcW w:w="148" w:type="pct"/>
            <w:shd w:val="clear" w:color="auto" w:fill="auto"/>
          </w:tcPr>
          <w:p w14:paraId="1B08FC1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2BACB0D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94,734</w:t>
            </w:r>
          </w:p>
        </w:tc>
        <w:tc>
          <w:tcPr>
            <w:tcW w:w="128" w:type="pct"/>
            <w:shd w:val="clear" w:color="auto" w:fill="auto"/>
          </w:tcPr>
          <w:p w14:paraId="130C986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53E6EDE" w14:textId="12386634" w:rsidR="006913EA" w:rsidRPr="00564E9F" w:rsidRDefault="00827293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179,369</w:t>
            </w:r>
          </w:p>
        </w:tc>
        <w:tc>
          <w:tcPr>
            <w:tcW w:w="128" w:type="pct"/>
            <w:shd w:val="clear" w:color="auto" w:fill="auto"/>
          </w:tcPr>
          <w:p w14:paraId="27302C3E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E1E0815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94,734</w:t>
            </w:r>
          </w:p>
        </w:tc>
      </w:tr>
      <w:tr w:rsidR="006913EA" w:rsidRPr="001B41B9" w14:paraId="784B9FCB" w14:textId="77777777" w:rsidTr="00A23528">
        <w:tc>
          <w:tcPr>
            <w:tcW w:w="1607" w:type="pct"/>
          </w:tcPr>
          <w:p w14:paraId="7EA59A77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6" w:type="pct"/>
            <w:shd w:val="clear" w:color="auto" w:fill="auto"/>
          </w:tcPr>
          <w:p w14:paraId="3223C37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10E6601" w14:textId="77777777" w:rsidR="006913EA" w:rsidRPr="00564E9F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06BE990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6EC11CE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973D32B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B78EF76" w14:textId="77777777" w:rsidR="006913EA" w:rsidRPr="00564E9F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9876FB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BD57DE5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3EA" w:rsidRPr="001B41B9" w14:paraId="25454422" w14:textId="77777777" w:rsidTr="00A23528">
        <w:tc>
          <w:tcPr>
            <w:tcW w:w="1607" w:type="pct"/>
          </w:tcPr>
          <w:p w14:paraId="083E1447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6" w:type="pct"/>
            <w:shd w:val="clear" w:color="auto" w:fill="auto"/>
          </w:tcPr>
          <w:p w14:paraId="509CA010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3B56F77" w14:textId="3968E660" w:rsidR="006913EA" w:rsidRPr="00564E9F" w:rsidRDefault="00827293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24,431</w:t>
            </w:r>
          </w:p>
        </w:tc>
        <w:tc>
          <w:tcPr>
            <w:tcW w:w="148" w:type="pct"/>
            <w:shd w:val="clear" w:color="auto" w:fill="auto"/>
          </w:tcPr>
          <w:p w14:paraId="0281E00E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7D38ED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35,929</w:t>
            </w:r>
          </w:p>
        </w:tc>
        <w:tc>
          <w:tcPr>
            <w:tcW w:w="128" w:type="pct"/>
            <w:shd w:val="clear" w:color="auto" w:fill="auto"/>
          </w:tcPr>
          <w:p w14:paraId="1DFDACA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7D530E7" w14:textId="09D12661" w:rsidR="006913EA" w:rsidRPr="00564E9F" w:rsidRDefault="00827293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24,058</w:t>
            </w:r>
          </w:p>
        </w:tc>
        <w:tc>
          <w:tcPr>
            <w:tcW w:w="128" w:type="pct"/>
            <w:shd w:val="clear" w:color="auto" w:fill="auto"/>
          </w:tcPr>
          <w:p w14:paraId="38C1C42B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C8F6C93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35,929</w:t>
            </w:r>
          </w:p>
        </w:tc>
      </w:tr>
      <w:tr w:rsidR="00A23528" w:rsidRPr="001B41B9" w14:paraId="117373EC" w14:textId="77777777" w:rsidTr="00A23528">
        <w:tc>
          <w:tcPr>
            <w:tcW w:w="1607" w:type="pct"/>
          </w:tcPr>
          <w:p w14:paraId="5BCAB45D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6" w:type="pct"/>
            <w:shd w:val="clear" w:color="auto" w:fill="auto"/>
          </w:tcPr>
          <w:p w14:paraId="0A762C81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29606BC" w14:textId="085AC207" w:rsidR="00A23528" w:rsidRPr="00564E9F" w:rsidRDefault="00827293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08D4B25" w14:textId="77777777" w:rsidR="00A23528" w:rsidRPr="00144332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86CD5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57C40F87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794A5C8" w14:textId="37BA1368" w:rsidR="00A23528" w:rsidRPr="00564E9F" w:rsidRDefault="00827293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CA8A72C" w14:textId="77777777" w:rsidR="00A23528" w:rsidRPr="00144332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2221B2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23528" w:rsidRPr="001B41B9" w14:paraId="1CB75C79" w14:textId="77777777" w:rsidTr="00F70571">
        <w:tc>
          <w:tcPr>
            <w:tcW w:w="1607" w:type="pct"/>
          </w:tcPr>
          <w:p w14:paraId="1532D870" w14:textId="51095F00" w:rsidR="00A23528" w:rsidRPr="00013B99" w:rsidRDefault="00787BE0" w:rsidP="007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3B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shd w:val="clear" w:color="auto" w:fill="auto"/>
          </w:tcPr>
          <w:p w14:paraId="5AA600E6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D6AF2" w14:textId="78FE98E6" w:rsidR="00A23528" w:rsidRPr="000233AA" w:rsidRDefault="00827293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204,626</w:t>
            </w:r>
          </w:p>
        </w:tc>
        <w:tc>
          <w:tcPr>
            <w:tcW w:w="148" w:type="pct"/>
            <w:shd w:val="clear" w:color="auto" w:fill="auto"/>
          </w:tcPr>
          <w:p w14:paraId="3F7C9543" w14:textId="77777777" w:rsidR="00A23528" w:rsidRPr="000233AA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97712E4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  <w:tc>
          <w:tcPr>
            <w:tcW w:w="128" w:type="pct"/>
            <w:shd w:val="clear" w:color="auto" w:fill="auto"/>
          </w:tcPr>
          <w:p w14:paraId="581C8FB7" w14:textId="77777777" w:rsidR="00A23528" w:rsidRPr="000233AA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245FB" w14:textId="0D090A13" w:rsidR="00A23528" w:rsidRPr="000233AA" w:rsidRDefault="00827293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203,427</w:t>
            </w:r>
          </w:p>
        </w:tc>
        <w:tc>
          <w:tcPr>
            <w:tcW w:w="128" w:type="pct"/>
            <w:shd w:val="clear" w:color="auto" w:fill="auto"/>
          </w:tcPr>
          <w:p w14:paraId="6A039A9A" w14:textId="77777777" w:rsidR="00A23528" w:rsidRPr="000233AA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74EFFC8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</w:tr>
    </w:tbl>
    <w:p w14:paraId="28740F6D" w14:textId="77777777" w:rsidR="00FE6D07" w:rsidRDefault="00FE6D07" w:rsidP="0014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</w:p>
    <w:p w14:paraId="1668F54E" w14:textId="456E02F3" w:rsidR="001415D2" w:rsidRDefault="001415D2" w:rsidP="0014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โดยปกติระยะเวลาการให้สินเชื่อแก่ลูกค้าในประเทศและต่างประเทศของกลุ่มบริษัทมีระยะเวลาตั้งแต่</w:t>
      </w:r>
      <w:r>
        <w:rPr>
          <w:rFonts w:ascii="Angsana New" w:hAnsi="Angsana New"/>
          <w:spacing w:val="6"/>
          <w:sz w:val="30"/>
          <w:szCs w:val="30"/>
        </w:rPr>
        <w:t xml:space="preserve"> 7</w:t>
      </w:r>
      <w:r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>
        <w:rPr>
          <w:rFonts w:ascii="Angsana New" w:hAnsi="Angsana New"/>
          <w:spacing w:val="6"/>
          <w:sz w:val="30"/>
          <w:szCs w:val="30"/>
        </w:rPr>
        <w:br/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>
        <w:rPr>
          <w:rFonts w:ascii="Angsana New" w:hAnsi="Angsana New"/>
          <w:spacing w:val="6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วัน และ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>
        <w:rPr>
          <w:rFonts w:ascii="Angsana New" w:hAnsi="Angsana New"/>
          <w:spacing w:val="6"/>
          <w:sz w:val="30"/>
          <w:szCs w:val="30"/>
        </w:rPr>
        <w:t xml:space="preserve"> 15</w:t>
      </w:r>
      <w:r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>
        <w:rPr>
          <w:rFonts w:ascii="Angsana New" w:hAnsi="Angsana New"/>
          <w:spacing w:val="6"/>
          <w:sz w:val="30"/>
          <w:szCs w:val="30"/>
        </w:rPr>
        <w:t xml:space="preserve">70 </w:t>
      </w:r>
      <w:r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</w:p>
    <w:p w14:paraId="321D4B52" w14:textId="6F8E75DD" w:rsidR="00787BE0" w:rsidRDefault="00787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0A7150" w14:textId="77777777" w:rsidR="00726968" w:rsidRPr="00953BA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3BA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23A9FB82" w14:textId="77777777" w:rsidR="009E1AAF" w:rsidRPr="00953BA7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539"/>
        <w:gridCol w:w="1811"/>
        <w:gridCol w:w="271"/>
        <w:gridCol w:w="1979"/>
      </w:tblGrid>
      <w:tr w:rsidR="00A67AA5" w:rsidRPr="00953BA7" w14:paraId="5EB4023E" w14:textId="77777777" w:rsidTr="00944644">
        <w:trPr>
          <w:trHeight w:val="442"/>
        </w:trPr>
        <w:tc>
          <w:tcPr>
            <w:tcW w:w="2569" w:type="pct"/>
          </w:tcPr>
          <w:p w14:paraId="7CD6D6FB" w14:textId="0F17C471" w:rsidR="00A67AA5" w:rsidRPr="00953BA7" w:rsidRDefault="007E254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1B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41B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41B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5" w:type="pct"/>
          </w:tcPr>
          <w:p w14:paraId="59025085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7" w:type="pct"/>
          </w:tcPr>
          <w:p w14:paraId="48D7F4ED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FDC168B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pct"/>
          </w:tcPr>
          <w:p w14:paraId="5959A24B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953BA7" w14:paraId="02DCA33D" w14:textId="77777777" w:rsidTr="00944644">
        <w:trPr>
          <w:trHeight w:val="335"/>
        </w:trPr>
        <w:tc>
          <w:tcPr>
            <w:tcW w:w="2569" w:type="pct"/>
          </w:tcPr>
          <w:p w14:paraId="3AC6ED0D" w14:textId="77777777" w:rsidR="005945DD" w:rsidRPr="00944644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7C80CE1B" w14:textId="77777777" w:rsidR="005945DD" w:rsidRPr="00953BA7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6" w:type="pct"/>
            <w:gridSpan w:val="3"/>
          </w:tcPr>
          <w:p w14:paraId="746FDF76" w14:textId="77777777" w:rsidR="005945DD" w:rsidRPr="00953BA7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953BA7" w14:paraId="06D3B25D" w14:textId="77777777" w:rsidTr="00944644">
        <w:trPr>
          <w:trHeight w:val="427"/>
        </w:trPr>
        <w:tc>
          <w:tcPr>
            <w:tcW w:w="2569" w:type="pct"/>
          </w:tcPr>
          <w:p w14:paraId="656F07E4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EB3719" w:rsidRPr="00953B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pct"/>
          </w:tcPr>
          <w:p w14:paraId="6F8EA087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4DB13EB2" w14:textId="77777777" w:rsidR="00A67AA5" w:rsidRPr="00953BA7" w:rsidRDefault="0099187A" w:rsidP="0099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145,333</w:t>
            </w:r>
          </w:p>
        </w:tc>
        <w:tc>
          <w:tcPr>
            <w:tcW w:w="143" w:type="pct"/>
            <w:shd w:val="clear" w:color="auto" w:fill="auto"/>
          </w:tcPr>
          <w:p w14:paraId="23BF22FC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76ADDBBC" w14:textId="77777777" w:rsidR="00A67AA5" w:rsidRPr="00953BA7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102,988</w:t>
            </w:r>
          </w:p>
        </w:tc>
      </w:tr>
      <w:tr w:rsidR="00A67AA5" w:rsidRPr="00953BA7" w14:paraId="274C043E" w14:textId="77777777" w:rsidTr="00944644">
        <w:trPr>
          <w:trHeight w:val="412"/>
        </w:trPr>
        <w:tc>
          <w:tcPr>
            <w:tcW w:w="2569" w:type="pct"/>
          </w:tcPr>
          <w:p w14:paraId="026E3F07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285" w:type="pct"/>
          </w:tcPr>
          <w:p w14:paraId="5A74AD95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49341641" w14:textId="0279C32E" w:rsidR="00A67AA5" w:rsidRPr="00953BA7" w:rsidRDefault="00831856" w:rsidP="0070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104,501</w:t>
            </w:r>
          </w:p>
        </w:tc>
        <w:tc>
          <w:tcPr>
            <w:tcW w:w="143" w:type="pct"/>
            <w:shd w:val="clear" w:color="auto" w:fill="auto"/>
          </w:tcPr>
          <w:p w14:paraId="6E46A662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2769F796" w14:textId="78D275A2" w:rsidR="00A67AA5" w:rsidRPr="00953BA7" w:rsidRDefault="0083185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88,946</w:t>
            </w:r>
          </w:p>
        </w:tc>
      </w:tr>
      <w:tr w:rsidR="00A67AA5" w:rsidRPr="00953BA7" w14:paraId="59DF80AF" w14:textId="77777777" w:rsidTr="00944644">
        <w:trPr>
          <w:trHeight w:val="412"/>
        </w:trPr>
        <w:tc>
          <w:tcPr>
            <w:tcW w:w="2569" w:type="pct"/>
          </w:tcPr>
          <w:p w14:paraId="2A4B94B1" w14:textId="77777777" w:rsidR="00A67AA5" w:rsidRPr="00953BA7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85" w:type="pct"/>
          </w:tcPr>
          <w:p w14:paraId="30941FCC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3D949240" w14:textId="5198775A" w:rsidR="00A67AA5" w:rsidRPr="00953BA7" w:rsidRDefault="00831856" w:rsidP="0083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143" w:type="pct"/>
            <w:shd w:val="clear" w:color="auto" w:fill="auto"/>
          </w:tcPr>
          <w:p w14:paraId="07BB837C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3FAFE48B" w14:textId="6D63C7F0" w:rsidR="00A67AA5" w:rsidRPr="00953BA7" w:rsidRDefault="0083185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</w:tr>
      <w:tr w:rsidR="00A67AA5" w:rsidRPr="00953BA7" w14:paraId="3ABE6F73" w14:textId="77777777" w:rsidTr="00944644">
        <w:trPr>
          <w:trHeight w:val="412"/>
        </w:trPr>
        <w:tc>
          <w:tcPr>
            <w:tcW w:w="2569" w:type="pct"/>
          </w:tcPr>
          <w:p w14:paraId="6E58B1C2" w14:textId="77777777" w:rsidR="00A67AA5" w:rsidRPr="00953BA7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953BA7">
              <w:rPr>
                <w:rFonts w:ascii="Angsana New" w:hAnsi="Angsana New"/>
                <w:sz w:val="30"/>
                <w:szCs w:val="30"/>
              </w:rPr>
              <w:t>/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85" w:type="pct"/>
          </w:tcPr>
          <w:p w14:paraId="5BA846CD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61B112E4" w14:textId="4B71E255" w:rsidR="00A67AA5" w:rsidRPr="00953BA7" w:rsidRDefault="0083185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139,213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12EAEA9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56EF7092" w14:textId="77E95FC9" w:rsidR="00A67AA5" w:rsidRPr="00953BA7" w:rsidRDefault="0083185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130,820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67AA5" w:rsidRPr="00953BA7" w14:paraId="345F7B88" w14:textId="77777777" w:rsidTr="00944644">
        <w:trPr>
          <w:trHeight w:val="412"/>
        </w:trPr>
        <w:tc>
          <w:tcPr>
            <w:tcW w:w="2569" w:type="pct"/>
          </w:tcPr>
          <w:p w14:paraId="36C66386" w14:textId="77777777" w:rsidR="00A67AA5" w:rsidRPr="00953BA7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7AA5" w:rsidRPr="00953BA7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285" w:type="pct"/>
          </w:tcPr>
          <w:p w14:paraId="73E4CFDD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2C07365D" w14:textId="4E4B4D62" w:rsidR="00A67AA5" w:rsidRPr="00953BA7" w:rsidRDefault="00831856" w:rsidP="0070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79,857</w:t>
            </w:r>
          </w:p>
        </w:tc>
        <w:tc>
          <w:tcPr>
            <w:tcW w:w="143" w:type="pct"/>
            <w:shd w:val="clear" w:color="auto" w:fill="auto"/>
          </w:tcPr>
          <w:p w14:paraId="2BBD68F9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1C70F479" w14:textId="62A7BA62" w:rsidR="00A67AA5" w:rsidRPr="00953BA7" w:rsidRDefault="0083185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75,817</w:t>
            </w:r>
          </w:p>
        </w:tc>
      </w:tr>
      <w:tr w:rsidR="007E5F43" w:rsidRPr="00953BA7" w14:paraId="5CC01869" w14:textId="77777777" w:rsidTr="00944644">
        <w:trPr>
          <w:trHeight w:val="412"/>
        </w:trPr>
        <w:tc>
          <w:tcPr>
            <w:tcW w:w="2569" w:type="pct"/>
          </w:tcPr>
          <w:p w14:paraId="4E12E560" w14:textId="72A0EC63" w:rsidR="007E5F43" w:rsidRPr="00953BA7" w:rsidRDefault="007E5F43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41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41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41BE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5" w:type="pct"/>
          </w:tcPr>
          <w:p w14:paraId="45F66CF7" w14:textId="77777777" w:rsidR="007E5F43" w:rsidRPr="00953BA7" w:rsidRDefault="007E5F43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133BA75A" w:rsidR="007E5F43" w:rsidRPr="00953BA7" w:rsidRDefault="008318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193,308</w:t>
            </w:r>
          </w:p>
        </w:tc>
        <w:tc>
          <w:tcPr>
            <w:tcW w:w="143" w:type="pct"/>
            <w:shd w:val="clear" w:color="auto" w:fill="auto"/>
          </w:tcPr>
          <w:p w14:paraId="5319A9A6" w14:textId="77777777" w:rsidR="007E5F43" w:rsidRPr="00953BA7" w:rsidRDefault="007E5F43" w:rsidP="007E5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6325C372" w:rsidR="007E5F43" w:rsidRPr="00953BA7" w:rsidRDefault="00831856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138,739</w:t>
            </w:r>
          </w:p>
        </w:tc>
      </w:tr>
    </w:tbl>
    <w:p w14:paraId="6C7891BB" w14:textId="3378B8F4" w:rsidR="007E6F5F" w:rsidRDefault="007E6F5F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4BED93" w14:textId="77777777" w:rsidR="00A25CEC" w:rsidRPr="00944644" w:rsidRDefault="00A25CE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4464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EE5E52F" w14:textId="77777777" w:rsidR="00A25CEC" w:rsidRPr="00953BA7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6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42"/>
        <w:gridCol w:w="1675"/>
        <w:gridCol w:w="269"/>
        <w:gridCol w:w="1970"/>
        <w:gridCol w:w="6"/>
      </w:tblGrid>
      <w:tr w:rsidR="00F106D0" w:rsidRPr="00953BA7" w14:paraId="77EEC327" w14:textId="77777777" w:rsidTr="007E6F5F">
        <w:trPr>
          <w:trHeight w:val="417"/>
          <w:tblHeader/>
        </w:trPr>
        <w:tc>
          <w:tcPr>
            <w:tcW w:w="2929" w:type="pct"/>
          </w:tcPr>
          <w:p w14:paraId="34963289" w14:textId="2C178E3D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1B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41B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41B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41BEF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41BEF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85" w:type="pct"/>
          </w:tcPr>
          <w:p w14:paraId="011D9248" w14:textId="77777777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68185D5" w14:textId="77777777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pct"/>
            <w:gridSpan w:val="2"/>
          </w:tcPr>
          <w:p w14:paraId="11F826A2" w14:textId="77777777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953BA7" w14:paraId="6406071E" w14:textId="77777777" w:rsidTr="007E6F5F">
        <w:trPr>
          <w:gridAfter w:val="1"/>
          <w:wAfter w:w="3" w:type="pct"/>
          <w:trHeight w:val="402"/>
          <w:tblHeader/>
        </w:trPr>
        <w:tc>
          <w:tcPr>
            <w:tcW w:w="2929" w:type="pct"/>
          </w:tcPr>
          <w:p w14:paraId="1DC1B91D" w14:textId="77777777" w:rsidR="00F106D0" w:rsidRPr="00944644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068" w:type="pct"/>
            <w:gridSpan w:val="3"/>
          </w:tcPr>
          <w:p w14:paraId="2BE75073" w14:textId="77777777" w:rsidR="00F106D0" w:rsidRPr="00953BA7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953BA7" w14:paraId="0F7C715C" w14:textId="77777777" w:rsidTr="007E6F5F">
        <w:trPr>
          <w:trHeight w:val="417"/>
        </w:trPr>
        <w:tc>
          <w:tcPr>
            <w:tcW w:w="2929" w:type="pct"/>
          </w:tcPr>
          <w:p w14:paraId="564C04B4" w14:textId="77777777" w:rsidR="00F106D0" w:rsidRPr="00953BA7" w:rsidRDefault="00F106D0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953BA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53BA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249AC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85" w:type="pct"/>
            <w:shd w:val="clear" w:color="auto" w:fill="auto"/>
          </w:tcPr>
          <w:p w14:paraId="3D5D626E" w14:textId="77777777" w:rsidR="00F106D0" w:rsidRPr="00953BA7" w:rsidRDefault="008E7BC7" w:rsidP="00700A8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72,363</w:t>
            </w:r>
          </w:p>
        </w:tc>
        <w:tc>
          <w:tcPr>
            <w:tcW w:w="142" w:type="pct"/>
            <w:shd w:val="clear" w:color="auto" w:fill="auto"/>
          </w:tcPr>
          <w:p w14:paraId="4295E529" w14:textId="77777777" w:rsidR="00F106D0" w:rsidRPr="00953BA7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pct"/>
            <w:gridSpan w:val="2"/>
            <w:shd w:val="clear" w:color="auto" w:fill="auto"/>
          </w:tcPr>
          <w:p w14:paraId="0B852F83" w14:textId="77777777" w:rsidR="00F106D0" w:rsidRPr="00953BA7" w:rsidRDefault="008E7BC7" w:rsidP="00700A85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63,200</w:t>
            </w:r>
          </w:p>
        </w:tc>
      </w:tr>
      <w:tr w:rsidR="00F106D0" w:rsidRPr="00953BA7" w14:paraId="2E0B3138" w14:textId="77777777" w:rsidTr="007E6F5F">
        <w:trPr>
          <w:trHeight w:val="402"/>
        </w:trPr>
        <w:tc>
          <w:tcPr>
            <w:tcW w:w="2929" w:type="pct"/>
            <w:shd w:val="clear" w:color="auto" w:fill="auto"/>
          </w:tcPr>
          <w:p w14:paraId="341595D0" w14:textId="48300655" w:rsidR="00F106D0" w:rsidRPr="00953BA7" w:rsidRDefault="00CE416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  <w:r w:rsidR="007E6F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06D0" w:rsidRPr="00953BA7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7E6F5F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F106D0" w:rsidRPr="00953BA7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885" w:type="pct"/>
            <w:shd w:val="clear" w:color="auto" w:fill="auto"/>
          </w:tcPr>
          <w:p w14:paraId="3B2119AA" w14:textId="2342A787" w:rsidR="00F106D0" w:rsidRPr="00953BA7" w:rsidRDefault="00827293" w:rsidP="00700A8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56,95</w:t>
            </w:r>
            <w:r w:rsidR="00787B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FE26512" w14:textId="77777777" w:rsidR="00F106D0" w:rsidRPr="00953BA7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pct"/>
            <w:gridSpan w:val="2"/>
            <w:shd w:val="clear" w:color="auto" w:fill="auto"/>
          </w:tcPr>
          <w:p w14:paraId="2B4C6D55" w14:textId="2942B8F1" w:rsidR="00F106D0" w:rsidRPr="00953BA7" w:rsidRDefault="00827293" w:rsidP="00E015E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501A" w:rsidRPr="00953BA7" w14:paraId="0DB0A0D6" w14:textId="77777777" w:rsidTr="007E6F5F">
        <w:trPr>
          <w:trHeight w:val="402"/>
        </w:trPr>
        <w:tc>
          <w:tcPr>
            <w:tcW w:w="2929" w:type="pct"/>
            <w:shd w:val="clear" w:color="auto" w:fill="auto"/>
          </w:tcPr>
          <w:p w14:paraId="3882F7FB" w14:textId="363753DE" w:rsidR="006A501A" w:rsidRPr="00953BA7" w:rsidRDefault="006A501A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3702A4F" w14:textId="1785E3F4" w:rsidR="006A501A" w:rsidRPr="00953BA7" w:rsidDel="007E5F43" w:rsidRDefault="00827293" w:rsidP="00700A8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5113CF2C" w14:textId="77777777" w:rsidR="006A501A" w:rsidRPr="00953BA7" w:rsidRDefault="006A501A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FA6D8" w14:textId="7FBDACC5" w:rsidR="006A501A" w:rsidRPr="00953BA7" w:rsidRDefault="00827293" w:rsidP="00E015E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6D0" w:rsidRPr="00953BA7" w14:paraId="7215E65D" w14:textId="77777777" w:rsidTr="007E6F5F">
        <w:trPr>
          <w:trHeight w:val="403"/>
        </w:trPr>
        <w:tc>
          <w:tcPr>
            <w:tcW w:w="2929" w:type="pct"/>
            <w:shd w:val="clear" w:color="auto" w:fill="auto"/>
          </w:tcPr>
          <w:p w14:paraId="7E6BF4ED" w14:textId="24F3748B" w:rsidR="00F106D0" w:rsidRPr="00953BA7" w:rsidRDefault="00F106D0" w:rsidP="00F10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41BEF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41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41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41BE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02229" w14:textId="56E316CC" w:rsidR="00F106D0" w:rsidRPr="00953BA7" w:rsidRDefault="00827293" w:rsidP="00700A8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101,71</w:t>
            </w:r>
            <w:r w:rsidR="00787B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304B2E53" w14:textId="77777777" w:rsidR="00F106D0" w:rsidRPr="00953BA7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FF2B" w14:textId="09EB9570" w:rsidR="00F106D0" w:rsidRPr="00953BA7" w:rsidRDefault="00827293" w:rsidP="00700A85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</w:tbl>
    <w:p w14:paraId="4C6F397B" w14:textId="77777777" w:rsidR="00731E45" w:rsidRPr="00953BA7" w:rsidRDefault="00731E4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  <w:sectPr w:rsidR="00731E45" w:rsidRPr="00953BA7" w:rsidSect="0094464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576" w:gutter="0"/>
          <w:pgNumType w:start="15"/>
          <w:cols w:space="720"/>
          <w:docGrid w:linePitch="245"/>
        </w:sectPr>
      </w:pPr>
    </w:p>
    <w:tbl>
      <w:tblPr>
        <w:tblW w:w="14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647"/>
        <w:gridCol w:w="900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934"/>
      </w:tblGrid>
      <w:tr w:rsidR="00E33A81" w:rsidRPr="00953BA7" w14:paraId="1EEC655D" w14:textId="77777777" w:rsidTr="00A5282A">
        <w:tc>
          <w:tcPr>
            <w:tcW w:w="1980" w:type="dxa"/>
          </w:tcPr>
          <w:p w14:paraId="1C70C6C2" w14:textId="77777777" w:rsidR="00731E45" w:rsidRPr="00953BA7" w:rsidRDefault="00731E45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2D85CFD4" w14:textId="77777777" w:rsidR="00731E45" w:rsidRPr="00953BA7" w:rsidRDefault="00731E45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82B935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7DAC8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0EACC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C65AC" w14:textId="77777777" w:rsidR="00731E45" w:rsidRPr="00953BA7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C753347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3D02B0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9CCFE2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008EA" w14:textId="77777777" w:rsidR="00731E45" w:rsidRPr="00953BA7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11"/>
            <w:vAlign w:val="bottom"/>
          </w:tcPr>
          <w:p w14:paraId="59C2BD7E" w14:textId="77777777" w:rsidR="00731E45" w:rsidRPr="00953BA7" w:rsidRDefault="00731E45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A81" w:rsidRPr="00953BA7" w14:paraId="5053FC70" w14:textId="77777777" w:rsidTr="00A5282A">
        <w:tc>
          <w:tcPr>
            <w:tcW w:w="1980" w:type="dxa"/>
          </w:tcPr>
          <w:p w14:paraId="6DF96B6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49A980E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C7FCC6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5838E76F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A136D4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553D5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1E79E3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36C020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2754A1E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A9271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C4E1836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3D4EA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D0BF43E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0EA5C332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83E126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</w:t>
            </w:r>
          </w:p>
        </w:tc>
      </w:tr>
      <w:tr w:rsidR="00E33A81" w:rsidRPr="00953BA7" w14:paraId="5FE28464" w14:textId="77777777" w:rsidTr="00A5282A">
        <w:tc>
          <w:tcPr>
            <w:tcW w:w="1980" w:type="dxa"/>
          </w:tcPr>
          <w:p w14:paraId="41082F6D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2104129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4A0B68E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54885EBE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EA7944A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4DF098A0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221BFF61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2720EA22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4C2CF2D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14:paraId="3092CD5C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ADD1E5D" w14:textId="5EC223F5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D41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6E2172" w:rsidRPr="00953BA7" w14:paraId="2708D849" w14:textId="77777777" w:rsidTr="00A5282A">
        <w:tc>
          <w:tcPr>
            <w:tcW w:w="1980" w:type="dxa"/>
          </w:tcPr>
          <w:p w14:paraId="0FFDC96C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624E697" w14:textId="77777777" w:rsidR="006E2172" w:rsidRPr="00953BA7" w:rsidRDefault="006E2172" w:rsidP="006E21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BE2715" w14:textId="6F2B541E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1BE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0AEE4BB" w14:textId="2EF089F8" w:rsidR="006E2172" w:rsidRPr="00953BA7" w:rsidRDefault="00D41BEF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089A469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753F1C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C0315D4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716CE6" w14:textId="77777777" w:rsidR="00D41BEF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D6914D8" w14:textId="276B9989" w:rsidR="006E2172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3519076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B1FF196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383BE91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0970454" w14:textId="77777777" w:rsidR="00D41BEF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032878E" w14:textId="6C8E114F" w:rsidR="006E2172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D874C59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A88AC2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8421CE2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D431175" w14:textId="77777777" w:rsidR="00D41BEF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B5AB81B" w14:textId="2101A453" w:rsidR="006E2172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255D1E2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1617823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4A9090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DE8368C" w14:textId="77777777" w:rsidR="00D41BEF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E98A07C" w14:textId="70815C38" w:rsidR="006E2172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0516E8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E8DE25B" w14:textId="77777777" w:rsidR="00D41BEF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3F0B13F1" w14:textId="14318119" w:rsidR="006E2172" w:rsidRPr="00953BA7" w:rsidRDefault="00D41BEF" w:rsidP="00D41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E2172" w:rsidRPr="00953BA7" w14:paraId="453597E6" w14:textId="77777777" w:rsidTr="00A5282A">
        <w:tc>
          <w:tcPr>
            <w:tcW w:w="1980" w:type="dxa"/>
          </w:tcPr>
          <w:p w14:paraId="195E2E81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4D2AD75D" w14:textId="77777777" w:rsidR="006E2172" w:rsidRPr="00953BA7" w:rsidRDefault="006E2172" w:rsidP="006E21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4F614" w14:textId="62185528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0B161A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FFC8F18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70A91D8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89C458" w14:textId="5A87CFC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F3E1246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4FEB02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53F794ED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1922D6" w14:textId="273ABC84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B5A444F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FB58FF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59227B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0AAC0F" w14:textId="135EE8C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B77C311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835AB0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63AE0FD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BD61596" w14:textId="3B14BF15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F0706D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9F315E" w14:textId="25F3699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33A81" w:rsidRPr="00953BA7" w14:paraId="65F1807F" w14:textId="77777777" w:rsidTr="00A5282A">
        <w:tc>
          <w:tcPr>
            <w:tcW w:w="1980" w:type="dxa"/>
          </w:tcPr>
          <w:p w14:paraId="3411279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1128F8A5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BD7802B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55CF499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94" w:type="dxa"/>
            <w:gridSpan w:val="15"/>
          </w:tcPr>
          <w:p w14:paraId="1A20588B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A81" w:rsidRPr="00953BA7" w14:paraId="1BC5D1FD" w14:textId="77777777" w:rsidTr="00A5282A">
        <w:tc>
          <w:tcPr>
            <w:tcW w:w="1980" w:type="dxa"/>
          </w:tcPr>
          <w:p w14:paraId="7CDB6438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7" w:type="dxa"/>
          </w:tcPr>
          <w:p w14:paraId="07A0C19E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D3074E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00DB9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6F41ED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118A5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2B3E4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01A09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7B4096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99201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13368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20F214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9F3B2D8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0F08C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B8E9E0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106F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CA64F90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470294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63ADB9B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079C1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FC86A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A81" w:rsidRPr="00953BA7" w14:paraId="25062982" w14:textId="77777777" w:rsidTr="00A5282A">
        <w:tc>
          <w:tcPr>
            <w:tcW w:w="1980" w:type="dxa"/>
          </w:tcPr>
          <w:p w14:paraId="0F15A849" w14:textId="77777777" w:rsidR="00731E45" w:rsidRPr="00953BA7" w:rsidRDefault="00731E45" w:rsidP="00E33A81">
            <w:pPr>
              <w:tabs>
                <w:tab w:val="left" w:pos="115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</w:tc>
        <w:tc>
          <w:tcPr>
            <w:tcW w:w="1647" w:type="dxa"/>
          </w:tcPr>
          <w:p w14:paraId="4CE5B60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38555FB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404870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627CAC1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F9A0E54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4424798B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65798D8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98F7E05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E260B5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7A4BFE5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627A40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1AF8C83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5260221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E2C9A82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3043FF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56AD4E26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9BF0B4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666E1D01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5B939E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14:paraId="393AEF96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3A81" w:rsidRPr="00953BA7" w14:paraId="28477217" w14:textId="77777777" w:rsidTr="00CE6030">
        <w:tc>
          <w:tcPr>
            <w:tcW w:w="1980" w:type="dxa"/>
          </w:tcPr>
          <w:p w14:paraId="787315CC" w14:textId="77777777" w:rsidR="00E33A81" w:rsidRPr="00953BA7" w:rsidRDefault="00E33A81" w:rsidP="00E33A81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อินดัสเตรียล</w:t>
            </w: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เอสเตท</w:t>
            </w:r>
          </w:p>
          <w:p w14:paraId="72182E70" w14:textId="77777777" w:rsidR="00E33A81" w:rsidRPr="00953BA7" w:rsidRDefault="00E33A81" w:rsidP="00E33A81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647" w:type="dxa"/>
          </w:tcPr>
          <w:p w14:paraId="24BA7E4B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218BC39D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9DC12A3" w14:textId="6F2FC513" w:rsidR="00760EFB" w:rsidRPr="00953BA7" w:rsidRDefault="005E1903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AC3BE52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2693817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999E33" w14:textId="77777777" w:rsidR="003249AC" w:rsidRPr="00953BA7" w:rsidRDefault="003249AC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556EE2E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4EF6BB3" w14:textId="77777777" w:rsidR="005E1903" w:rsidRDefault="005E1903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D1705C" w14:textId="600B19F3" w:rsidR="00760EFB" w:rsidRPr="00953BA7" w:rsidRDefault="005E1903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</w:t>
            </w:r>
          </w:p>
        </w:tc>
        <w:tc>
          <w:tcPr>
            <w:tcW w:w="236" w:type="dxa"/>
          </w:tcPr>
          <w:p w14:paraId="34D02C00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134DDC8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42D1D11" w14:textId="77777777" w:rsidR="003249AC" w:rsidRPr="00953BA7" w:rsidRDefault="003249AC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</w:tcPr>
          <w:p w14:paraId="61C10617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513964B" w14:textId="77777777" w:rsidR="00E33A81" w:rsidRPr="00953BA7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799157" w14:textId="1179272A" w:rsidR="00CE6030" w:rsidRPr="00953BA7" w:rsidRDefault="00827293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36" w:type="dxa"/>
          </w:tcPr>
          <w:p w14:paraId="21C98522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B052A9D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40AAE5" w14:textId="77777777" w:rsidR="00CE6030" w:rsidRPr="00953BA7" w:rsidRDefault="00CE603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</w:tcPr>
          <w:p w14:paraId="6BE8CF35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5D62110C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634EFAD" w14:textId="3837C05C" w:rsidR="00CE6030" w:rsidRPr="00953BA7" w:rsidRDefault="00827293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101,71</w:t>
            </w:r>
            <w:r w:rsidR="00787B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07DB6C0F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7CD355F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68540A5" w14:textId="77777777" w:rsidR="00CE6030" w:rsidRPr="00953BA7" w:rsidRDefault="00CE603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72,363</w:t>
            </w:r>
          </w:p>
        </w:tc>
        <w:tc>
          <w:tcPr>
            <w:tcW w:w="236" w:type="dxa"/>
          </w:tcPr>
          <w:p w14:paraId="210DF08E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2ED23FAB" w14:textId="77777777" w:rsidR="00E33A81" w:rsidRPr="00953BA7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E152EB" w14:textId="22AC3FAE" w:rsidR="00760EFB" w:rsidRPr="00953BA7" w:rsidRDefault="00827293" w:rsidP="0070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27,600</w:t>
            </w:r>
          </w:p>
        </w:tc>
        <w:tc>
          <w:tcPr>
            <w:tcW w:w="236" w:type="dxa"/>
          </w:tcPr>
          <w:p w14:paraId="2936EC5F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B16BAAD" w14:textId="77777777" w:rsidR="00CE6030" w:rsidRPr="00953BA7" w:rsidRDefault="00CE6030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04413B" w14:textId="54C659A0" w:rsidR="00661573" w:rsidRPr="00953BA7" w:rsidRDefault="00D41BEF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</w:tr>
    </w:tbl>
    <w:p w14:paraId="0D24CB2B" w14:textId="77777777" w:rsidR="0076782F" w:rsidRPr="00953BA7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5D34A5" w14:textId="11B94F53" w:rsidR="0076782F" w:rsidRPr="00953BA7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บริษัทร่วมดังกล่าว</w:t>
      </w:r>
      <w:r w:rsidRPr="00944644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953BA7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14:paraId="57F0A75C" w14:textId="77777777" w:rsidR="002048B4" w:rsidRPr="00953BA7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72E9DC8" w14:textId="77777777" w:rsidR="00731E45" w:rsidRPr="00953BA7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67D26F" w14:textId="77777777" w:rsidR="00492570" w:rsidRPr="00953BA7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953BA7" w:rsidSect="00944644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080"/>
        <w:gridCol w:w="1170"/>
        <w:gridCol w:w="236"/>
        <w:gridCol w:w="11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3C2" w:rsidRPr="00953BA7" w:rsidDel="00685444" w14:paraId="6A7AD4F5" w14:textId="77777777" w:rsidTr="00E33A81">
        <w:tc>
          <w:tcPr>
            <w:tcW w:w="2160" w:type="dxa"/>
          </w:tcPr>
          <w:p w14:paraId="34009875" w14:textId="77777777" w:rsidR="007513C2" w:rsidRPr="00953BA7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5E599D2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244AD48C" w14:textId="77777777" w:rsidR="007513C2" w:rsidRPr="00953BA7" w:rsidDel="0068544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8CEBB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63AFCDE6" w14:textId="77777777" w:rsidR="007513C2" w:rsidRPr="00953BA7" w:rsidDel="00685444" w:rsidRDefault="00BF48E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        </w:t>
            </w:r>
            <w:r w:rsidR="007513C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3C2" w:rsidRPr="00953BA7" w14:paraId="0D5E3322" w14:textId="77777777" w:rsidTr="00E33A81">
        <w:tc>
          <w:tcPr>
            <w:tcW w:w="2160" w:type="dxa"/>
          </w:tcPr>
          <w:p w14:paraId="0548A422" w14:textId="77777777" w:rsidR="007513C2" w:rsidRPr="00953BA7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ECD59C2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36F9442A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36" w:type="dxa"/>
          </w:tcPr>
          <w:p w14:paraId="13B8CD30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33A45A5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29B1E3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9A30DA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50D77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65BF06" w14:textId="77777777" w:rsidR="007513C2" w:rsidRPr="00953BA7" w:rsidRDefault="007513C2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</w:tc>
      </w:tr>
      <w:tr w:rsidR="007513C2" w:rsidRPr="00953BA7" w14:paraId="4940C9D3" w14:textId="77777777" w:rsidTr="00E33A81">
        <w:tc>
          <w:tcPr>
            <w:tcW w:w="2160" w:type="dxa"/>
          </w:tcPr>
          <w:p w14:paraId="71DC63AF" w14:textId="77777777" w:rsidR="007513C2" w:rsidRPr="00953BA7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EE92397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14:paraId="41072ACD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B01D73C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20AAEDB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586D716C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5191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4DBFA367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C7491" w14:textId="47E8BA08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7E6F5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6E2172" w:rsidRPr="00953BA7" w14:paraId="1150D19E" w14:textId="77777777" w:rsidTr="00944644">
        <w:tc>
          <w:tcPr>
            <w:tcW w:w="2160" w:type="dxa"/>
          </w:tcPr>
          <w:p w14:paraId="558B73C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1E46D42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405505" w14:textId="6C767970" w:rsidR="006E2172" w:rsidRPr="00953BA7" w:rsidRDefault="00513BE3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60A64B4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7C61698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5DB0D2" w14:textId="4404E445" w:rsidR="006E2172" w:rsidRPr="00953BA7" w:rsidRDefault="00513BE3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551578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58ABD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0484F1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F5524" w14:textId="06510E27" w:rsidR="006E2172" w:rsidRPr="00953BA7" w:rsidRDefault="00513BE3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441FEA6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D30576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48573EF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BD592A" w14:textId="6FDFEFB9" w:rsidR="006E2172" w:rsidRPr="00953BA7" w:rsidRDefault="0051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11262B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620B1B" w14:textId="7F0DF09D" w:rsidR="006E2172" w:rsidRPr="00953BA7" w:rsidRDefault="00513BE3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E2172" w:rsidRPr="00953BA7" w14:paraId="5F9AD006" w14:textId="77777777" w:rsidTr="00E33A81">
        <w:tc>
          <w:tcPr>
            <w:tcW w:w="2160" w:type="dxa"/>
          </w:tcPr>
          <w:p w14:paraId="648666D3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32390FC" w14:textId="77777777" w:rsidR="006E2172" w:rsidRPr="00953BA7" w:rsidRDefault="006E2172" w:rsidP="006E2172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7DCF57" w14:textId="0B943A2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388147F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6" w:type="dxa"/>
          </w:tcPr>
          <w:p w14:paraId="06872874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27953A" w14:textId="5087725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94968E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E60A02C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5BEDA8FA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8555D" w14:textId="773A1F5C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6FA2C1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BC3BB60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2EF8360E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E8B4F" w14:textId="0BD20FA0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730F7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6254A2A" w14:textId="14AE22B4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7513C2" w:rsidRPr="00953BA7" w14:paraId="3324582A" w14:textId="77777777" w:rsidTr="00E33A81">
        <w:tc>
          <w:tcPr>
            <w:tcW w:w="2160" w:type="dxa"/>
          </w:tcPr>
          <w:p w14:paraId="512B5AC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478EDE" w14:textId="77777777" w:rsidR="007513C2" w:rsidRPr="00953BA7" w:rsidRDefault="007513C2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5F40A20E" w14:textId="77777777" w:rsidR="007513C2" w:rsidRPr="00953BA7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95D0E5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077BCAEB" w14:textId="77777777" w:rsidR="007513C2" w:rsidRPr="00953BA7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3C2" w:rsidRPr="00953BA7" w14:paraId="281A778B" w14:textId="77777777" w:rsidTr="00E33A81">
        <w:tc>
          <w:tcPr>
            <w:tcW w:w="2160" w:type="dxa"/>
          </w:tcPr>
          <w:p w14:paraId="1456FEFB" w14:textId="77777777" w:rsidR="007513C2" w:rsidRPr="00953BA7" w:rsidRDefault="007513C2" w:rsidP="00D22B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8808DBE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CA9275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4616394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35ECC5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C930C3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607199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5F2BC5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14E6C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9A4AC5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33309E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2DD216C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58082D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43E54F4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4DEDBB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6A5F7A7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953BA7" w14:paraId="6914C9D6" w14:textId="77777777" w:rsidTr="00E33A81">
        <w:tc>
          <w:tcPr>
            <w:tcW w:w="2160" w:type="dxa"/>
          </w:tcPr>
          <w:p w14:paraId="1A68D9FA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ซีบอร์ด</w:t>
            </w:r>
          </w:p>
        </w:tc>
        <w:tc>
          <w:tcPr>
            <w:tcW w:w="1530" w:type="dxa"/>
          </w:tcPr>
          <w:p w14:paraId="437F146D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3F73C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64AC0B7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CFF156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6A6DAC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FE3C06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D51722B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95BA1A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3117986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6FC9BE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9B637B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44170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358F30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C2FE21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9BFBB9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953BA7" w14:paraId="3F7FD30C" w14:textId="77777777" w:rsidTr="00CE6030">
        <w:tc>
          <w:tcPr>
            <w:tcW w:w="2160" w:type="dxa"/>
          </w:tcPr>
          <w:p w14:paraId="5D900A94" w14:textId="77777777" w:rsidR="007513C2" w:rsidRPr="00953BA7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อินดัสเตรียล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เอสเตท</w:t>
            </w:r>
          </w:p>
          <w:p w14:paraId="79F2C8EC" w14:textId="77777777" w:rsidR="007513C2" w:rsidRPr="00953BA7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530" w:type="dxa"/>
          </w:tcPr>
          <w:p w14:paraId="7212FAEB" w14:textId="77777777" w:rsidR="007513C2" w:rsidRPr="00953BA7" w:rsidRDefault="007513C2" w:rsidP="003311BC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พัฒนา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5D310CDE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C79876" w14:textId="7225404F" w:rsidR="00760EFB" w:rsidRPr="00953BA7" w:rsidRDefault="005E1903" w:rsidP="00760EF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2D30AB5A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2A7649" w14:textId="77777777" w:rsidR="00CE6030" w:rsidRPr="00953BA7" w:rsidRDefault="00CE6030" w:rsidP="00CE6030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B089926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3E81D58" w14:textId="77777777" w:rsidR="007513C2" w:rsidRPr="00953BA7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AB14E" w14:textId="280FBAA9" w:rsidR="00760EFB" w:rsidRPr="00953BA7" w:rsidRDefault="005E1903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5730CC62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1DBDA5" w14:textId="77777777" w:rsidR="007513C2" w:rsidRPr="00953BA7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127F3" w14:textId="77777777" w:rsidR="00CE6030" w:rsidRPr="00953BA7" w:rsidRDefault="00CE6030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4D667A48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F6DF04C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A89323" w14:textId="5EB9E3EB" w:rsidR="00760EFB" w:rsidRPr="00953BA7" w:rsidRDefault="00827293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921858C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0D31EA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0A09E" w14:textId="77777777" w:rsidR="00CE6030" w:rsidRPr="00953BA7" w:rsidRDefault="00CE6030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15EB998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A02E125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43BFC" w14:textId="16EFA283" w:rsidR="00760EFB" w:rsidRPr="00953BA7" w:rsidRDefault="00827293" w:rsidP="007074D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27,600</w:t>
            </w:r>
          </w:p>
        </w:tc>
        <w:tc>
          <w:tcPr>
            <w:tcW w:w="270" w:type="dxa"/>
            <w:shd w:val="clear" w:color="auto" w:fill="auto"/>
          </w:tcPr>
          <w:p w14:paraId="6AFDE978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F27FE7" w14:textId="77777777" w:rsidR="00CE6030" w:rsidRPr="00953BA7" w:rsidRDefault="00CE6030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7219C8E" w14:textId="05376CBB" w:rsidR="00661573" w:rsidRPr="00953BA7" w:rsidRDefault="00661573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E217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E217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27B2593A" w14:textId="1B7550A1" w:rsidR="00860CA4" w:rsidRPr="00953BA7" w:rsidRDefault="007513C2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ab/>
      </w:r>
    </w:p>
    <w:p w14:paraId="3FCA5642" w14:textId="77777777" w:rsidR="007513C2" w:rsidRPr="00953BA7" w:rsidRDefault="007513C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กลุ่ม</w:t>
      </w:r>
      <w:r w:rsidRPr="00953BA7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953BA7">
        <w:rPr>
          <w:rFonts w:ascii="Angsana New" w:hAnsi="Angsana New"/>
          <w:sz w:val="30"/>
          <w:szCs w:val="30"/>
          <w:cs/>
        </w:rPr>
        <w:t>และบริษัท</w:t>
      </w:r>
      <w:r w:rsidRPr="00953BA7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505BE5F0" w14:textId="77777777" w:rsidR="003311BC" w:rsidRPr="00953BA7" w:rsidRDefault="003311BC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7090F85C" w14:textId="77777777" w:rsidR="004E4044" w:rsidRPr="00953BA7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953BA7" w:rsidSect="00944644">
          <w:footerReference w:type="first" r:id="rId16"/>
          <w:pgSz w:w="16834" w:h="11909" w:orient="landscape" w:code="9"/>
          <w:pgMar w:top="1152" w:right="1174" w:bottom="1152" w:left="1170" w:header="720" w:footer="576" w:gutter="0"/>
          <w:cols w:space="720"/>
          <w:titlePg/>
          <w:docGrid w:linePitch="245"/>
        </w:sectPr>
      </w:pPr>
    </w:p>
    <w:p w14:paraId="0494C8E7" w14:textId="77777777" w:rsidR="008B2214" w:rsidRPr="00953BA7" w:rsidRDefault="008B2214" w:rsidP="008B22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953BA7">
        <w:rPr>
          <w:rFonts w:ascii="Angsana New" w:hAnsi="Angsana New"/>
          <w:b/>
          <w:bCs/>
          <w:sz w:val="30"/>
          <w:szCs w:val="30"/>
          <w:cs/>
          <w:lang w:val="en-GB"/>
        </w:rPr>
        <w:t>เงินลงทุน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ใน</w:t>
      </w:r>
      <w:r w:rsidRPr="00953BA7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14:paraId="5AEBF38C" w14:textId="77777777" w:rsidR="008B2214" w:rsidRPr="00944644" w:rsidRDefault="008B2214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5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953BA7" w:rsidDel="00685444" w14:paraId="6D75A0CE" w14:textId="77777777" w:rsidTr="00944644">
        <w:trPr>
          <w:cantSplit/>
          <w:trHeight w:val="390"/>
          <w:tblHeader/>
        </w:trPr>
        <w:tc>
          <w:tcPr>
            <w:tcW w:w="1350" w:type="dxa"/>
          </w:tcPr>
          <w:p w14:paraId="409E92C2" w14:textId="77777777" w:rsidR="00B550F6" w:rsidRPr="00953BA7" w:rsidDel="00685444" w:rsidRDefault="00B550F6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14:paraId="1E70EE60" w14:textId="77777777" w:rsidR="00B550F6" w:rsidRPr="00953BA7" w:rsidRDefault="00A5282A" w:rsidP="00A5282A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                                     </w:t>
            </w:r>
            <w:r w:rsidR="00B550F6"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24E" w:rsidRPr="00953BA7" w14:paraId="55FF5FB4" w14:textId="77777777" w:rsidTr="00944644">
        <w:trPr>
          <w:cantSplit/>
          <w:trHeight w:val="177"/>
          <w:tblHeader/>
        </w:trPr>
        <w:tc>
          <w:tcPr>
            <w:tcW w:w="1350" w:type="dxa"/>
            <w:vMerge w:val="restart"/>
          </w:tcPr>
          <w:p w14:paraId="54A6E70F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FB1DC4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9B1B096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14:paraId="70D02FCC" w14:textId="77777777" w:rsidR="0046224E" w:rsidRPr="00953BA7" w:rsidDel="0068544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7DC6A5F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48DA9E9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60221C8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1AD6A7D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7F27139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6AEE6A6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75C5D1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5C32C44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14:paraId="229FEFF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6CC4D3D4" w14:textId="5917AC65" w:rsidR="0046224E" w:rsidRPr="00953BA7" w:rsidRDefault="0046224E" w:rsidP="00944644">
            <w:pPr>
              <w:pStyle w:val="acctfourfigures"/>
              <w:tabs>
                <w:tab w:val="clear" w:pos="765"/>
              </w:tabs>
              <w:spacing w:line="240" w:lineRule="atLeast"/>
              <w:ind w:right="-79" w:hanging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7E6F5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6224E" w:rsidRPr="00953BA7" w14:paraId="561C59B0" w14:textId="77777777" w:rsidTr="00944644">
        <w:trPr>
          <w:cantSplit/>
          <w:trHeight w:val="176"/>
          <w:tblHeader/>
        </w:trPr>
        <w:tc>
          <w:tcPr>
            <w:tcW w:w="1350" w:type="dxa"/>
            <w:vMerge/>
          </w:tcPr>
          <w:p w14:paraId="4107679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1EC91A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14:paraId="3C15C6D5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14:paraId="2A79B1C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A69F7A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14:paraId="2840BFE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0F87D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14:paraId="09DB2B69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81D08A0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14:paraId="4CE0C5C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6105375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14:paraId="1B5EAC7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14:paraId="1A0BE9F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561C98" w:rsidRPr="00953BA7" w14:paraId="701207E1" w14:textId="77777777" w:rsidTr="00944644">
        <w:trPr>
          <w:cantSplit/>
          <w:trHeight w:val="278"/>
          <w:tblHeader/>
        </w:trPr>
        <w:tc>
          <w:tcPr>
            <w:tcW w:w="1350" w:type="dxa"/>
          </w:tcPr>
          <w:p w14:paraId="18A9996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F679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64E97" w14:textId="3F95751B" w:rsidR="00561C98" w:rsidRPr="00513BE3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3BE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513BE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F61FA48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CB66B7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23023B0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D61365" w14:textId="1B27AA73" w:rsidR="00561C98" w:rsidRPr="00953BA7" w:rsidRDefault="00513BE3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EB2D84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E207D7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F7A8F0E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EEED8" w14:textId="5980E07B" w:rsidR="00561C98" w:rsidRPr="00953BA7" w:rsidRDefault="00513BE3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CAD976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9545F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BA9295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A47D19" w14:textId="251FD577" w:rsidR="00561C98" w:rsidRPr="00953BA7" w:rsidRDefault="00513BE3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85FF76E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A41E84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73362A0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5B8891" w14:textId="13D5FB11" w:rsidR="00561C98" w:rsidRPr="00953BA7" w:rsidRDefault="00513BE3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792E0A5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C0D5B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18D4653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3ABED3" w14:textId="09460135" w:rsidR="00561C98" w:rsidRPr="00953BA7" w:rsidRDefault="00513BE3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3B77D12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145DBE8" w14:textId="3A9133A1" w:rsidR="00561C98" w:rsidRPr="00953BA7" w:rsidRDefault="00513BE3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561C98" w:rsidRPr="00953BA7" w14:paraId="5F8F9835" w14:textId="77777777" w:rsidTr="00944644">
        <w:trPr>
          <w:cantSplit/>
          <w:trHeight w:val="299"/>
          <w:tblHeader/>
        </w:trPr>
        <w:tc>
          <w:tcPr>
            <w:tcW w:w="1350" w:type="dxa"/>
          </w:tcPr>
          <w:p w14:paraId="7EC53035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D7552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EB2C75" w14:textId="7C2863C6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1157C9C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05A7377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090C93BF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8CAEFF" w14:textId="34888DC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A2257B6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8BAA40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30F1784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05FA9F" w14:textId="75B3E60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16C842C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B1760B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AE6AA1E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192621" w14:textId="118C997A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5D882AC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19F3A7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14A5083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37EDF6" w14:textId="59E88568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EB0A5A5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9CF9C63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CAF35BD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AD8134" w14:textId="4852C770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42974F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B38F5D" w14:textId="2AB9F9AB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</w:tr>
      <w:tr w:rsidR="0046224E" w:rsidRPr="00953BA7" w14:paraId="7C667C95" w14:textId="77777777" w:rsidTr="00944644">
        <w:trPr>
          <w:cantSplit/>
          <w:trHeight w:val="388"/>
          <w:tblHeader/>
        </w:trPr>
        <w:tc>
          <w:tcPr>
            <w:tcW w:w="1350" w:type="dxa"/>
          </w:tcPr>
          <w:p w14:paraId="22CF16A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A4BFA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458A82F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38D024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14:paraId="4695D05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6224E" w:rsidRPr="00953BA7" w14:paraId="71B4CDBF" w14:textId="77777777" w:rsidTr="00944644">
        <w:trPr>
          <w:cantSplit/>
          <w:trHeight w:val="282"/>
        </w:trPr>
        <w:tc>
          <w:tcPr>
            <w:tcW w:w="1350" w:type="dxa"/>
          </w:tcPr>
          <w:p w14:paraId="02C65E50" w14:textId="77777777" w:rsidR="0046224E" w:rsidRPr="00953BA7" w:rsidRDefault="0046224E" w:rsidP="0046224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F1CD20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FB2C59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5226C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A6E86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2F7DA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F46AA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B58B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78119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48B4C2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4B78E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6AFF1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C87A1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B004CF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5C20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414AA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CD9C6C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AB9F8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813D2B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8773B2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6E5CD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ED650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96FD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53A08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43738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953BA7" w14:paraId="3FACAFE0" w14:textId="77777777" w:rsidTr="00944644">
        <w:trPr>
          <w:cantSplit/>
          <w:trHeight w:val="282"/>
        </w:trPr>
        <w:tc>
          <w:tcPr>
            <w:tcW w:w="1350" w:type="dxa"/>
          </w:tcPr>
          <w:p w14:paraId="40461D62" w14:textId="77777777" w:rsidR="0046224E" w:rsidRPr="00953BA7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53BA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953BA7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  <w:t xml:space="preserve">   ไพน์แอปเปิล</w:t>
            </w:r>
          </w:p>
        </w:tc>
        <w:tc>
          <w:tcPr>
            <w:tcW w:w="1530" w:type="dxa"/>
          </w:tcPr>
          <w:p w14:paraId="5CE2225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ผลิตและจำหน่ายอาหาร</w:t>
            </w:r>
            <w:r w:rsidRPr="00953BA7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 xml:space="preserve">   แปรสภาพจากพืชผล</w:t>
            </w:r>
          </w:p>
        </w:tc>
        <w:tc>
          <w:tcPr>
            <w:tcW w:w="810" w:type="dxa"/>
          </w:tcPr>
          <w:p w14:paraId="6A4BAF4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91256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54AC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232E2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AF6BD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C9A5E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EE2D4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4B52E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B879E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28804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CE384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252BC6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12EB3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D5E24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57E84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770E7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072ABE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3940B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75769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544AB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C3149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FAA57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AF60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44644" w:rsidRPr="00953BA7" w14:paraId="4D67A06C" w14:textId="77777777" w:rsidTr="00944644">
        <w:trPr>
          <w:cantSplit/>
          <w:trHeight w:val="363"/>
        </w:trPr>
        <w:tc>
          <w:tcPr>
            <w:tcW w:w="1350" w:type="dxa"/>
          </w:tcPr>
          <w:p w14:paraId="5EE3F599" w14:textId="77777777" w:rsidR="0046224E" w:rsidRPr="00953BA7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โปรดักส์ จำกัด</w:t>
            </w:r>
          </w:p>
        </w:tc>
        <w:tc>
          <w:tcPr>
            <w:tcW w:w="1530" w:type="dxa"/>
            <w:shd w:val="clear" w:color="auto" w:fill="auto"/>
          </w:tcPr>
          <w:p w14:paraId="6A51C486" w14:textId="77777777" w:rsidR="0046224E" w:rsidRPr="00953BA7" w:rsidRDefault="0046224E" w:rsidP="0046224E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14:paraId="5DED2FA1" w14:textId="3307213F" w:rsidR="0046224E" w:rsidRPr="00953BA7" w:rsidRDefault="005E1903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F49235B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DE3B2A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F90A3A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E439DB" w14:textId="74B59CDC" w:rsidR="0046224E" w:rsidRPr="00953BA7" w:rsidRDefault="005E1903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308C52C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FD24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1B4242D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0BC8B0" w14:textId="73020CB8" w:rsidR="0046224E" w:rsidRPr="00953BA7" w:rsidRDefault="00827293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71EEED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BC8A7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418B61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E9FC4" w14:textId="1E81F8C8" w:rsidR="0046224E" w:rsidRPr="00953BA7" w:rsidRDefault="00827293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787B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,894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314155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48497F4" w14:textId="77777777" w:rsidR="0046224E" w:rsidRPr="00953BA7" w:rsidRDefault="00CE6030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3BA7">
              <w:rPr>
                <w:rFonts w:ascii="Angsana New" w:hAnsi="Angsana New"/>
                <w:sz w:val="26"/>
                <w:szCs w:val="26"/>
              </w:rPr>
              <w:t>(</w:t>
            </w:r>
            <w:r w:rsidR="0046224E" w:rsidRPr="00953BA7">
              <w:rPr>
                <w:rFonts w:ascii="Angsana New" w:hAnsi="Angsana New"/>
                <w:sz w:val="26"/>
                <w:szCs w:val="26"/>
              </w:rPr>
              <w:t>202,894</w:t>
            </w:r>
            <w:r w:rsidRPr="00953B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C65F8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E4CA459" w14:textId="3AEB4842" w:rsidR="0046224E" w:rsidRPr="00953BA7" w:rsidRDefault="00787BE0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87,106</w:t>
            </w:r>
          </w:p>
        </w:tc>
        <w:tc>
          <w:tcPr>
            <w:tcW w:w="180" w:type="dxa"/>
            <w:shd w:val="clear" w:color="auto" w:fill="auto"/>
          </w:tcPr>
          <w:p w14:paraId="6D49DB6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72B59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97,106</w:t>
            </w:r>
          </w:p>
        </w:tc>
        <w:tc>
          <w:tcPr>
            <w:tcW w:w="180" w:type="dxa"/>
            <w:shd w:val="clear" w:color="auto" w:fill="auto"/>
          </w:tcPr>
          <w:p w14:paraId="5CAC498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D8F51" w14:textId="3B9DC791" w:rsidR="0046224E" w:rsidRPr="00953BA7" w:rsidRDefault="00827293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BFF702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3E6BC" w14:textId="77777777" w:rsidR="0046224E" w:rsidRPr="00953BA7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44644" w:rsidRPr="00953BA7" w14:paraId="6C84134A" w14:textId="77777777" w:rsidTr="00944644">
        <w:trPr>
          <w:cantSplit/>
          <w:trHeight w:val="363"/>
        </w:trPr>
        <w:tc>
          <w:tcPr>
            <w:tcW w:w="1350" w:type="dxa"/>
            <w:vAlign w:val="bottom"/>
          </w:tcPr>
          <w:p w14:paraId="1B823F2E" w14:textId="77777777" w:rsidR="0046224E" w:rsidRPr="00953BA7" w:rsidRDefault="0046224E" w:rsidP="0046224E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14:paraId="6EBE896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953BA7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14:paraId="1EAAD98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684CC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56AA1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C708F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0E8A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AAD4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366FC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C2B1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D275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9AC0E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E6E2E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CF18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B521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FC9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C602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1D1E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F1A1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87F2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53E29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9051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B5005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B2AC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4E2F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644" w:rsidRPr="00953BA7" w14:paraId="24EF1112" w14:textId="77777777" w:rsidTr="00944644">
        <w:trPr>
          <w:cantSplit/>
          <w:trHeight w:val="375"/>
        </w:trPr>
        <w:tc>
          <w:tcPr>
            <w:tcW w:w="1350" w:type="dxa"/>
            <w:vAlign w:val="bottom"/>
          </w:tcPr>
          <w:p w14:paraId="21E4FDDD" w14:textId="77777777" w:rsidR="0046224E" w:rsidRPr="00953BA7" w:rsidRDefault="0046224E" w:rsidP="0046224E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53BA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14:paraId="68EBC40D" w14:textId="77777777" w:rsidR="0046224E" w:rsidRPr="00953BA7" w:rsidRDefault="0046224E" w:rsidP="0046224E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14:paraId="37CD0C7A" w14:textId="75620C4B" w:rsidR="0046224E" w:rsidRPr="00953BA7" w:rsidRDefault="005E1903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064716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60128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8B48EA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177EF" w14:textId="6CF8D4FA" w:rsidR="0046224E" w:rsidRPr="00953BA7" w:rsidRDefault="005E1903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2C87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06ED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AA0FF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458D7" w14:textId="58253762" w:rsidR="0046224E" w:rsidRPr="00953BA7" w:rsidRDefault="00827293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1A9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A57DD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AD99B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DB0A6B" w14:textId="1219484C" w:rsidR="0046224E" w:rsidRPr="00953BA7" w:rsidRDefault="00827293" w:rsidP="00760EF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B6F0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50512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3BA7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6935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0788E" w14:textId="7B98F806" w:rsidR="0046224E" w:rsidRPr="00953BA7" w:rsidRDefault="00827293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306DBFB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60D16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E5B4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053D7" w14:textId="2EFDC72A" w:rsidR="0046224E" w:rsidRPr="00953BA7" w:rsidRDefault="00827293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D168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708F3" w14:textId="77777777" w:rsidR="0046224E" w:rsidRPr="00953BA7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523E" w:rsidRPr="00953BA7" w14:paraId="04FF070B" w14:textId="77777777" w:rsidTr="00B44A37">
        <w:trPr>
          <w:cantSplit/>
          <w:trHeight w:val="214"/>
        </w:trPr>
        <w:tc>
          <w:tcPr>
            <w:tcW w:w="1350" w:type="dxa"/>
            <w:vAlign w:val="bottom"/>
          </w:tcPr>
          <w:p w14:paraId="026E9B43" w14:textId="77777777" w:rsidR="0046224E" w:rsidRPr="00953BA7" w:rsidRDefault="0046224E" w:rsidP="004622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84703E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6D6EF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47C7F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CFF3D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CABBD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562E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F0C9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193FB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E6C95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7018B" w14:textId="0CE71D94" w:rsidR="0046224E" w:rsidRPr="00953BA7" w:rsidRDefault="00827293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23E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5897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9D8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066DD" w14:textId="1529F1DE" w:rsidR="0046224E" w:rsidRPr="00953BA7" w:rsidRDefault="00827293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787B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,894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C6FAE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EB3" w14:textId="77777777" w:rsidR="0046224E" w:rsidRPr="00953BA7" w:rsidRDefault="00CE6030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3BA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6224E" w:rsidRPr="00953BA7">
              <w:rPr>
                <w:rFonts w:ascii="Angsana New" w:hAnsi="Angsana New"/>
                <w:b/>
                <w:bCs/>
                <w:sz w:val="26"/>
                <w:szCs w:val="26"/>
              </w:rPr>
              <w:t>202,894</w:t>
            </w:r>
            <w:r w:rsidRPr="00953BA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BF06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25BD0" w14:textId="3AEFA708" w:rsidR="0046224E" w:rsidRPr="00953BA7" w:rsidRDefault="00787BE0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8FD7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ECA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40A3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3B91" w14:textId="58CE66A8" w:rsidR="0046224E" w:rsidRPr="00953BA7" w:rsidRDefault="00827293" w:rsidP="008272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1F8D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582FE" w14:textId="77777777" w:rsidR="0046224E" w:rsidRPr="00953BA7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6BDF063" w14:textId="77777777" w:rsidR="007E412A" w:rsidRPr="00944644" w:rsidRDefault="007E412A" w:rsidP="00DB272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FBBD310" w14:textId="18C8822A" w:rsidR="00470355" w:rsidRPr="00953BA7" w:rsidRDefault="00FA299B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53BA7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="00D57271" w:rsidRPr="00953BA7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  <w:r w:rsidR="00B44A37" w:rsidRPr="00953BA7">
        <w:rPr>
          <w:rFonts w:ascii="Angsana New" w:hAnsi="Angsana New" w:cs="Angsana New"/>
          <w:sz w:val="30"/>
          <w:szCs w:val="30"/>
          <w:cs/>
          <w:lang w:bidi="th-TH"/>
        </w:rPr>
        <w:t>จดทะเบียนจัดตั้งและ</w:t>
      </w:r>
      <w:r w:rsidRPr="00953BA7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</w:p>
    <w:p w14:paraId="639D097E" w14:textId="77777777" w:rsidR="00BE5C7E" w:rsidRPr="00953BA7" w:rsidRDefault="00BE5C7E" w:rsidP="00DB272E">
      <w:pPr>
        <w:pStyle w:val="block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820A35" w14:textId="77777777" w:rsidR="00BE5C7E" w:rsidRPr="00953BA7" w:rsidRDefault="00BE5C7E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  <w:sectPr w:rsidR="00BE5C7E" w:rsidRPr="00953BA7" w:rsidSect="00944644">
          <w:footerReference w:type="first" r:id="rId17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  <w:r w:rsidRPr="00953BA7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9CE4828" w14:textId="77777777" w:rsidR="00295F33" w:rsidRPr="00953BA7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53B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953BA7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9B2E326" w14:textId="77777777" w:rsidR="00295F33" w:rsidRPr="00944644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EC1009E" w14:textId="37C29C7D" w:rsidR="00D22B06" w:rsidRPr="00953BA7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953BA7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3C69D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D41BA" w:rsidRPr="00953BA7">
        <w:rPr>
          <w:rFonts w:asciiTheme="majorBidi" w:hAnsiTheme="majorBidi" w:cstheme="majorBidi"/>
          <w:sz w:val="30"/>
          <w:szCs w:val="30"/>
        </w:rPr>
        <w:t>3</w:t>
      </w:r>
      <w:r w:rsidR="003C69D4">
        <w:rPr>
          <w:rFonts w:asciiTheme="majorBidi" w:hAnsiTheme="majorBidi" w:cstheme="majorBidi"/>
          <w:sz w:val="30"/>
          <w:szCs w:val="30"/>
        </w:rPr>
        <w:t xml:space="preserve">0 </w:t>
      </w:r>
      <w:r w:rsidR="003C69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D41BA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1BA" w:rsidRPr="00953BA7">
        <w:rPr>
          <w:rFonts w:asciiTheme="majorBidi" w:hAnsiTheme="majorBidi" w:cstheme="majorBidi"/>
          <w:sz w:val="30"/>
          <w:szCs w:val="30"/>
        </w:rPr>
        <w:t>256</w:t>
      </w:r>
      <w:r w:rsidR="00561C98" w:rsidRPr="00953BA7">
        <w:rPr>
          <w:rFonts w:asciiTheme="majorBidi" w:hAnsiTheme="majorBidi" w:cstheme="majorBidi"/>
          <w:sz w:val="30"/>
          <w:szCs w:val="30"/>
        </w:rPr>
        <w:t>3</w:t>
      </w:r>
      <w:r w:rsidR="003B6EFB"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D41A91A" w14:textId="77777777" w:rsidR="00454706" w:rsidRPr="00944644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454706" w:rsidRPr="00953BA7" w14:paraId="39483DC3" w14:textId="77777777" w:rsidTr="00A54019">
        <w:tc>
          <w:tcPr>
            <w:tcW w:w="2007" w:type="pct"/>
          </w:tcPr>
          <w:p w14:paraId="5B014673" w14:textId="77777777" w:rsidR="00D22B06" w:rsidRPr="00953BA7" w:rsidRDefault="00D22B06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AF89B4B" w14:textId="77777777" w:rsidR="00D22B06" w:rsidRPr="00953BA7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6A6D35" w14:textId="77777777" w:rsidR="00D22B06" w:rsidRPr="00953BA7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23EC3F61" w14:textId="77777777" w:rsidR="00D22B06" w:rsidRPr="00953BA7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4706" w:rsidRPr="00953BA7" w14:paraId="0995A38C" w14:textId="77777777" w:rsidTr="00A54019">
        <w:tc>
          <w:tcPr>
            <w:tcW w:w="2007" w:type="pct"/>
          </w:tcPr>
          <w:p w14:paraId="23762D4B" w14:textId="77777777" w:rsidR="00D22B06" w:rsidRPr="00953BA7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14:paraId="07B46CB8" w14:textId="77777777" w:rsidR="00D22B06" w:rsidRPr="00953B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BB737C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54A2F11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14:paraId="49FC82E8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736CF0D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B21E96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4C1385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953BA7" w14:paraId="52D7CD85" w14:textId="77777777" w:rsidTr="00A54019">
        <w:tc>
          <w:tcPr>
            <w:tcW w:w="2007" w:type="pct"/>
          </w:tcPr>
          <w:p w14:paraId="4CAFD740" w14:textId="77777777" w:rsidR="00D22B06" w:rsidRPr="00953BA7" w:rsidRDefault="00D22B06" w:rsidP="00C0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0E17E3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35B457F4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29F0028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14:paraId="08D5FA8B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F94B37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5DC7309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A089E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953BA7" w14:paraId="6BEB55F8" w14:textId="77777777" w:rsidTr="00A54019">
        <w:tc>
          <w:tcPr>
            <w:tcW w:w="2007" w:type="pct"/>
          </w:tcPr>
          <w:p w14:paraId="3BF4364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2D39FF5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2BAC4323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A9853FC" w14:textId="724C0739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14:paraId="10DA9BDA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D99C19A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7EA50EC1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33EBD7" w14:textId="3CE5572F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953BA7" w14:paraId="4617B948" w14:textId="77777777" w:rsidTr="00A54019">
        <w:tc>
          <w:tcPr>
            <w:tcW w:w="2007" w:type="pct"/>
          </w:tcPr>
          <w:p w14:paraId="3E4DF425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F9BFC64" w14:textId="454E8070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2E2E7713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79AD936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14:paraId="1A8BC722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F632702" w14:textId="6FA224C6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19DC78C1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1155DC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953BA7" w14:paraId="51F4530C" w14:textId="77777777" w:rsidTr="00A54019">
        <w:tc>
          <w:tcPr>
            <w:tcW w:w="2007" w:type="pct"/>
          </w:tcPr>
          <w:p w14:paraId="172BC943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05D4DB79" w14:textId="77777777" w:rsidR="00D22B06" w:rsidRPr="00953B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93" w:rsidRPr="00953BA7" w14:paraId="29E8F8A8" w14:textId="77777777" w:rsidTr="00A54019">
        <w:tc>
          <w:tcPr>
            <w:tcW w:w="2007" w:type="pct"/>
          </w:tcPr>
          <w:p w14:paraId="2522E600" w14:textId="77777777" w:rsidR="00827293" w:rsidRPr="00953BA7" w:rsidRDefault="00827293" w:rsidP="00827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14:paraId="46DE6464" w14:textId="686998E9" w:rsidR="00827293" w:rsidRPr="00953BA7" w:rsidRDefault="00827293" w:rsidP="0082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</w:t>
            </w:r>
            <w:r w:rsidR="005E62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5CBE3ABA" w14:textId="77777777" w:rsidR="00827293" w:rsidRPr="00953BA7" w:rsidRDefault="00827293" w:rsidP="0082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8DFC8B7" w14:textId="582BA048" w:rsidR="00827293" w:rsidRPr="00953BA7" w:rsidRDefault="005C2E03" w:rsidP="005C2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7" w:right="-1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C23D17A" w14:textId="77777777" w:rsidR="00827293" w:rsidRPr="00953BA7" w:rsidRDefault="00827293" w:rsidP="0082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527E340" w14:textId="40868223" w:rsidR="00827293" w:rsidRPr="00953BA7" w:rsidRDefault="00827293" w:rsidP="0082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49" w:type="pct"/>
            <w:shd w:val="clear" w:color="auto" w:fill="auto"/>
          </w:tcPr>
          <w:p w14:paraId="7645F559" w14:textId="77777777" w:rsidR="00827293" w:rsidRPr="00953BA7" w:rsidRDefault="00827293" w:rsidP="0082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4E25522" w14:textId="32CF82E9" w:rsidR="00827293" w:rsidRPr="00953BA7" w:rsidRDefault="005C2E03" w:rsidP="005C2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82729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27293">
              <w:rPr>
                <w:rFonts w:ascii="Angsana New" w:hAnsi="Angsana New"/>
                <w:sz w:val="30"/>
                <w:szCs w:val="30"/>
              </w:rPr>
              <w:t>55</w:t>
            </w:r>
            <w:r w:rsidR="008272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7D38" w:rsidRPr="00953BA7" w14:paraId="64B5CF1A" w14:textId="77777777" w:rsidTr="00A54019">
        <w:tc>
          <w:tcPr>
            <w:tcW w:w="2007" w:type="pct"/>
          </w:tcPr>
          <w:p w14:paraId="69980FE2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14:paraId="09A63C8D" w14:textId="2BE3D8E0" w:rsidR="00B17D38" w:rsidRPr="00953BA7" w:rsidRDefault="00827293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13,914</w:t>
            </w:r>
          </w:p>
        </w:tc>
        <w:tc>
          <w:tcPr>
            <w:tcW w:w="149" w:type="pct"/>
            <w:shd w:val="clear" w:color="auto" w:fill="auto"/>
          </w:tcPr>
          <w:p w14:paraId="496DB2D5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726568" w14:textId="2DE15D1D" w:rsidR="00B17D38" w:rsidRPr="00953BA7" w:rsidRDefault="00827293" w:rsidP="002B5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FA8F9F6" w14:textId="77777777" w:rsidR="00B17D38" w:rsidRPr="00953BA7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8A082A" w14:textId="55C4E76C" w:rsidR="00B17D38" w:rsidRPr="00953BA7" w:rsidRDefault="00827293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9" w:type="pct"/>
            <w:shd w:val="clear" w:color="auto" w:fill="auto"/>
          </w:tcPr>
          <w:p w14:paraId="2A681D22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326E13" w14:textId="0181B5CF" w:rsidR="00B17D38" w:rsidRPr="00953BA7" w:rsidRDefault="00827293" w:rsidP="002B5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7D38" w:rsidRPr="00953BA7" w14:paraId="26EEB2DD" w14:textId="77777777" w:rsidTr="00A54019">
        <w:tc>
          <w:tcPr>
            <w:tcW w:w="2007" w:type="pct"/>
          </w:tcPr>
          <w:p w14:paraId="2DD7108F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14:paraId="2EA2F7F2" w14:textId="2E90E67F" w:rsidR="00B17D38" w:rsidRPr="00953BA7" w:rsidRDefault="00827293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9" w:type="pct"/>
            <w:shd w:val="clear" w:color="auto" w:fill="auto"/>
          </w:tcPr>
          <w:p w14:paraId="3D0EC905" w14:textId="77777777" w:rsidR="00B17D38" w:rsidRPr="00953BA7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4290F1" w14:textId="39BDF78E" w:rsidR="00B17D38" w:rsidRPr="00953BA7" w:rsidRDefault="00827293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43BF5C5F" w14:textId="77777777" w:rsidR="00B17D38" w:rsidRPr="00953BA7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F4774DE" w14:textId="526E6A13" w:rsidR="00B17D38" w:rsidRPr="00953BA7" w:rsidRDefault="00827293" w:rsidP="003B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9" w:type="pct"/>
            <w:shd w:val="clear" w:color="auto" w:fill="auto"/>
          </w:tcPr>
          <w:p w14:paraId="135B1FA6" w14:textId="77777777" w:rsidR="00B17D38" w:rsidRPr="00953BA7" w:rsidRDefault="00B17D38" w:rsidP="003B6EFB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D9E338" w14:textId="682870E8" w:rsidR="00B17D38" w:rsidRPr="00953BA7" w:rsidRDefault="00827293" w:rsidP="005C2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7D38" w:rsidRPr="00953BA7" w14:paraId="155D03B9" w14:textId="77777777" w:rsidTr="00A54019">
        <w:tc>
          <w:tcPr>
            <w:tcW w:w="2007" w:type="pct"/>
          </w:tcPr>
          <w:p w14:paraId="583770EC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14:paraId="61F3F74E" w14:textId="361C2420" w:rsidR="00B17D38" w:rsidRPr="00953BA7" w:rsidRDefault="00827293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13,18</w:t>
            </w:r>
            <w:r w:rsidR="005E62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676368EA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BBCC354" w14:textId="3F5C4CD2" w:rsidR="00B17D38" w:rsidRPr="00953BA7" w:rsidRDefault="00827293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11,785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439E640D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E712E5A" w14:textId="00201784" w:rsidR="00B17D38" w:rsidRPr="00953BA7" w:rsidRDefault="00827293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12,915</w:t>
            </w:r>
          </w:p>
        </w:tc>
        <w:tc>
          <w:tcPr>
            <w:tcW w:w="149" w:type="pct"/>
            <w:shd w:val="clear" w:color="auto" w:fill="auto"/>
          </w:tcPr>
          <w:p w14:paraId="470BEE30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FBD89D2" w14:textId="0675AFBB" w:rsidR="00B17D38" w:rsidRPr="00953BA7" w:rsidRDefault="00827293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11,332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7D38" w:rsidRPr="00953BA7" w14:paraId="4B1958A8" w14:textId="77777777" w:rsidTr="00A54019">
        <w:tc>
          <w:tcPr>
            <w:tcW w:w="2007" w:type="pct"/>
          </w:tcPr>
          <w:p w14:paraId="2C64A028" w14:textId="77777777" w:rsidR="00B17D38" w:rsidRPr="00953BA7" w:rsidRDefault="00B17D38" w:rsidP="00B17D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0F11B" w14:textId="67207274" w:rsidR="00B17D38" w:rsidRPr="00953BA7" w:rsidRDefault="00827293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28,48</w:t>
            </w:r>
            <w:r w:rsidR="00FE652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410E52BA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9311" w14:textId="76A634FE" w:rsidR="00B17D38" w:rsidRPr="00953BA7" w:rsidRDefault="00827293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11,944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5B7EE9C9" w14:textId="77777777" w:rsidR="00B17D38" w:rsidRPr="00953BA7" w:rsidRDefault="00B17D38" w:rsidP="0074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BB277" w14:textId="25E13EF8" w:rsidR="00B17D38" w:rsidRPr="00953BA7" w:rsidRDefault="00827293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27,730</w:t>
            </w:r>
          </w:p>
        </w:tc>
        <w:tc>
          <w:tcPr>
            <w:tcW w:w="149" w:type="pct"/>
            <w:shd w:val="clear" w:color="auto" w:fill="auto"/>
          </w:tcPr>
          <w:p w14:paraId="3D5A4F08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6AA8A" w14:textId="46952865" w:rsidR="00B17D38" w:rsidRPr="00953BA7" w:rsidRDefault="00827293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11,491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62465ED" w14:textId="599429B8" w:rsidR="00D077B9" w:rsidRPr="00944644" w:rsidRDefault="00D077B9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1D671CCD" w14:textId="768909CD" w:rsidR="00193364" w:rsidRPr="00953BA7" w:rsidRDefault="00193364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953BA7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7C8A6F0" w14:textId="2AB3BD3C" w:rsidR="00193364" w:rsidRPr="006D6905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C3407A" w:rsidRPr="00953BA7" w14:paraId="48F90FC5" w14:textId="77777777" w:rsidTr="00C3407A">
        <w:tc>
          <w:tcPr>
            <w:tcW w:w="2007" w:type="pct"/>
          </w:tcPr>
          <w:p w14:paraId="41116A28" w14:textId="77777777" w:rsidR="00C3407A" w:rsidRPr="00953BA7" w:rsidRDefault="00C3407A" w:rsidP="00C87A0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32AD99FB" w14:textId="31ECF171" w:rsidR="00C3407A" w:rsidRPr="00953BA7" w:rsidRDefault="00C3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407A" w:rsidRPr="00953BA7" w14:paraId="0E8CB361" w14:textId="77777777" w:rsidTr="00C3407A">
        <w:tc>
          <w:tcPr>
            <w:tcW w:w="2007" w:type="pct"/>
          </w:tcPr>
          <w:p w14:paraId="15DECD63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23" w:type="pct"/>
            <w:gridSpan w:val="3"/>
          </w:tcPr>
          <w:p w14:paraId="46A79A0C" w14:textId="773394C6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9" w:type="pct"/>
          </w:tcPr>
          <w:p w14:paraId="26CD8FE2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1F0B4617" w14:textId="70CBB436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C69D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3407A" w:rsidRPr="00953BA7" w14:paraId="5FE73FD3" w14:textId="77777777" w:rsidTr="00C3407A">
        <w:tc>
          <w:tcPr>
            <w:tcW w:w="2007" w:type="pct"/>
          </w:tcPr>
          <w:p w14:paraId="46CA4D9B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435E0F0" w14:textId="752F0CC9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3C69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C69D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320344CF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72025E44" w14:textId="5DE7F16B" w:rsidR="00C3407A" w:rsidRPr="00953BA7" w:rsidRDefault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3C69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C69D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3407A" w:rsidRPr="00953BA7" w14:paraId="401D3B1C" w14:textId="77777777" w:rsidTr="00C87A09">
        <w:tc>
          <w:tcPr>
            <w:tcW w:w="2007" w:type="pct"/>
          </w:tcPr>
          <w:p w14:paraId="45887BDC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0048A94" w14:textId="1392FAEA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9451991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AF2CCA9" w14:textId="7C9AC59F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6FA221F8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9FE183C" w14:textId="5DD662E5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3F49A6C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9D51F44" w14:textId="62C76E32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407A" w:rsidRPr="00953BA7" w14:paraId="5D7A3C98" w14:textId="77777777" w:rsidTr="00C3407A">
        <w:tc>
          <w:tcPr>
            <w:tcW w:w="2007" w:type="pct"/>
          </w:tcPr>
          <w:p w14:paraId="3C717EFC" w14:textId="77777777" w:rsidR="00C3407A" w:rsidRPr="00953BA7" w:rsidRDefault="00C3407A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5AF3FE93" w14:textId="545BF2AD" w:rsidR="00C3407A" w:rsidRPr="00944644" w:rsidRDefault="00C3407A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464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44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4464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407A" w:rsidRPr="00953BA7" w14:paraId="05B9F885" w14:textId="77777777" w:rsidTr="00C87A09">
        <w:tc>
          <w:tcPr>
            <w:tcW w:w="2007" w:type="pct"/>
          </w:tcPr>
          <w:p w14:paraId="11A7CAA2" w14:textId="7F1197EA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37" w:type="pct"/>
          </w:tcPr>
          <w:p w14:paraId="6D156DA2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A1BD650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8F99BA5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AD4E7F4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4D33B68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69ACE5C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BEB8780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07A" w:rsidRPr="00953BA7" w14:paraId="23C0D1B5" w14:textId="77777777" w:rsidTr="00C87A09">
        <w:tc>
          <w:tcPr>
            <w:tcW w:w="2007" w:type="pct"/>
          </w:tcPr>
          <w:p w14:paraId="634D2CE6" w14:textId="60FDFAE5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7" w:type="pct"/>
          </w:tcPr>
          <w:p w14:paraId="22C07076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BA730D7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97701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E274578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3A0D9D8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CD217B9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E4EF66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07A" w:rsidRPr="00953BA7" w14:paraId="709A0AA9" w14:textId="77777777" w:rsidTr="00C87A09">
        <w:tc>
          <w:tcPr>
            <w:tcW w:w="2007" w:type="pct"/>
          </w:tcPr>
          <w:p w14:paraId="2FD22E06" w14:textId="5356FC0F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37" w:type="pct"/>
          </w:tcPr>
          <w:p w14:paraId="2D3C60AA" w14:textId="44C54C75" w:rsidR="00C3407A" w:rsidRPr="00944644" w:rsidRDefault="005C2E03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576,220</w:t>
            </w:r>
          </w:p>
        </w:tc>
        <w:tc>
          <w:tcPr>
            <w:tcW w:w="149" w:type="pct"/>
          </w:tcPr>
          <w:p w14:paraId="0055345A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FC604F6" w14:textId="232430C0" w:rsidR="00C3407A" w:rsidRPr="007E6F5F" w:rsidRDefault="006664C4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E6F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515,371</w:t>
            </w:r>
          </w:p>
        </w:tc>
        <w:tc>
          <w:tcPr>
            <w:tcW w:w="149" w:type="pct"/>
          </w:tcPr>
          <w:p w14:paraId="4AB927E9" w14:textId="77777777" w:rsidR="00C3407A" w:rsidRPr="007E6F5F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C3CF601" w14:textId="5DA881BB" w:rsidR="00C3407A" w:rsidRPr="007E6F5F" w:rsidRDefault="005C2E03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1,437,391</w:t>
            </w:r>
          </w:p>
        </w:tc>
        <w:tc>
          <w:tcPr>
            <w:tcW w:w="149" w:type="pct"/>
          </w:tcPr>
          <w:p w14:paraId="09B64E79" w14:textId="77777777" w:rsidR="00C3407A" w:rsidRPr="007E6F5F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1ED1DB9" w14:textId="285215A3" w:rsidR="00C3407A" w:rsidRPr="007E6F5F" w:rsidRDefault="005C2E03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1,475,735</w:t>
            </w:r>
          </w:p>
        </w:tc>
      </w:tr>
      <w:tr w:rsidR="00C3407A" w:rsidRPr="00953BA7" w14:paraId="7AEE3617" w14:textId="77777777" w:rsidTr="00944644">
        <w:tc>
          <w:tcPr>
            <w:tcW w:w="2007" w:type="pct"/>
          </w:tcPr>
          <w:p w14:paraId="2A773216" w14:textId="4B10BF96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9C951EE" w14:textId="6B0B2352" w:rsidR="00C3407A" w:rsidRPr="00953BA7" w:rsidRDefault="001B4A5F" w:rsidP="003C24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87,63</w:t>
            </w:r>
            <w:r w:rsidR="00C458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7B58EC6D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D73110E" w14:textId="09AC64C1" w:rsidR="00C3407A" w:rsidRPr="007E6F5F" w:rsidRDefault="006664C4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E6F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45,47</w:t>
            </w:r>
            <w:r w:rsidR="00ED3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6261F883" w14:textId="77777777" w:rsidR="00C3407A" w:rsidRPr="007E6F5F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3879CCB" w14:textId="431247F0" w:rsidR="00C3407A" w:rsidRPr="007E6F5F" w:rsidRDefault="005C2E03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1B4A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81,472</w:t>
            </w:r>
          </w:p>
        </w:tc>
        <w:tc>
          <w:tcPr>
            <w:tcW w:w="149" w:type="pct"/>
          </w:tcPr>
          <w:p w14:paraId="64970477" w14:textId="77777777" w:rsidR="00C3407A" w:rsidRPr="007E6F5F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0933894" w14:textId="6ED2D2D6" w:rsidR="00C3407A" w:rsidRPr="007E6F5F" w:rsidRDefault="005C2E03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88,317</w:t>
            </w:r>
          </w:p>
        </w:tc>
      </w:tr>
      <w:tr w:rsidR="00C3407A" w:rsidRPr="00953BA7" w14:paraId="021166F2" w14:textId="77777777" w:rsidTr="00944644">
        <w:tc>
          <w:tcPr>
            <w:tcW w:w="2007" w:type="pct"/>
          </w:tcPr>
          <w:p w14:paraId="5F010EC5" w14:textId="04A4A61C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A084FE" w14:textId="02068BFF" w:rsidR="00C3407A" w:rsidRPr="00953BA7" w:rsidRDefault="005C2E03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B4A5F">
              <w:rPr>
                <w:rFonts w:ascii="Angsana New" w:hAnsi="Angsana New"/>
                <w:sz w:val="30"/>
                <w:szCs w:val="30"/>
              </w:rPr>
              <w:t>63,85</w:t>
            </w:r>
            <w:r w:rsidR="00C458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171ACD8E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A4C8CC9" w14:textId="23BF7A5D" w:rsidR="00C3407A" w:rsidRPr="00944644" w:rsidRDefault="006664C4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560,84</w:t>
            </w:r>
            <w:r w:rsidR="00ED300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5C1F0CE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C3FFD5B" w14:textId="36B7939C" w:rsidR="00C3407A" w:rsidRPr="00953BA7" w:rsidRDefault="005C2E03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1B4A5F">
              <w:rPr>
                <w:rFonts w:ascii="Angsana New" w:hAnsi="Angsana New"/>
                <w:sz w:val="30"/>
                <w:szCs w:val="30"/>
              </w:rPr>
              <w:t>18,863</w:t>
            </w:r>
          </w:p>
        </w:tc>
        <w:tc>
          <w:tcPr>
            <w:tcW w:w="149" w:type="pct"/>
          </w:tcPr>
          <w:p w14:paraId="1DE762D4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0C71F87" w14:textId="274B197D" w:rsidR="00C3407A" w:rsidRPr="00944644" w:rsidRDefault="005C2E03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1,564,052</w:t>
            </w:r>
          </w:p>
        </w:tc>
      </w:tr>
      <w:tr w:rsidR="00C3407A" w:rsidRPr="00953BA7" w14:paraId="664F62F9" w14:textId="77777777" w:rsidTr="00944644">
        <w:trPr>
          <w:trHeight w:val="242"/>
        </w:trPr>
        <w:tc>
          <w:tcPr>
            <w:tcW w:w="2007" w:type="pct"/>
          </w:tcPr>
          <w:p w14:paraId="1858C1B1" w14:textId="77777777" w:rsidR="00C3407A" w:rsidRPr="00944644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0B5B33" w14:textId="77777777" w:rsidR="00C3407A" w:rsidRPr="006D6905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6EB67A55" w14:textId="77777777" w:rsidR="00C3407A" w:rsidRPr="00944644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98001AB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6ECCE173" w14:textId="77777777" w:rsidR="00C3407A" w:rsidRPr="00944644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44F1DAEF" w14:textId="77777777" w:rsidR="00C3407A" w:rsidRPr="006D6905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0D68DADE" w14:textId="77777777" w:rsidR="00C3407A" w:rsidRPr="006D6905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AA13A89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407A" w:rsidRPr="00953BA7" w14:paraId="1CF1611A" w14:textId="77777777" w:rsidTr="00944644">
        <w:tc>
          <w:tcPr>
            <w:tcW w:w="2007" w:type="pct"/>
          </w:tcPr>
          <w:p w14:paraId="30739C32" w14:textId="0E18C725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637" w:type="pct"/>
          </w:tcPr>
          <w:p w14:paraId="5E3BFAA3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E0B1C34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B45BA53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D09EE46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106D165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D9BBAA0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536909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4226" w:rsidRPr="00953BA7" w14:paraId="1A37B0C3" w14:textId="77777777" w:rsidTr="00C3407A">
        <w:tc>
          <w:tcPr>
            <w:tcW w:w="2007" w:type="pct"/>
          </w:tcPr>
          <w:p w14:paraId="6C2737D8" w14:textId="34BDA684" w:rsidR="00B94226" w:rsidRPr="00953BA7" w:rsidRDefault="00B94226" w:rsidP="00B9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905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7" w:type="pct"/>
          </w:tcPr>
          <w:p w14:paraId="37963F13" w14:textId="16469C97" w:rsidR="00B94226" w:rsidRPr="00B94226" w:rsidRDefault="005C2E03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1B4A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63,73</w:t>
            </w:r>
            <w:r w:rsidR="00C458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19FE7B12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C419BC" w14:textId="570F46D9" w:rsidR="00B94226" w:rsidRPr="00B94226" w:rsidRDefault="005C2E03" w:rsidP="003C24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558,</w:t>
            </w:r>
            <w:r w:rsidR="00B966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799</w:t>
            </w:r>
          </w:p>
        </w:tc>
        <w:tc>
          <w:tcPr>
            <w:tcW w:w="149" w:type="pct"/>
          </w:tcPr>
          <w:p w14:paraId="481C23FA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A9D101F" w14:textId="2FF99B30" w:rsidR="00B94226" w:rsidRPr="00B94226" w:rsidRDefault="005C2E03" w:rsidP="003C24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1,6</w:t>
            </w:r>
            <w:r w:rsidR="001B4A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17,</w:t>
            </w:r>
            <w:r w:rsidR="00C458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443</w:t>
            </w:r>
          </w:p>
        </w:tc>
        <w:tc>
          <w:tcPr>
            <w:tcW w:w="149" w:type="pct"/>
          </w:tcPr>
          <w:p w14:paraId="76808173" w14:textId="77777777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F31349" w14:textId="585AEFBF" w:rsidR="00B94226" w:rsidRPr="00B94226" w:rsidRDefault="005C2E03" w:rsidP="003C24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1,556,</w:t>
            </w:r>
            <w:r w:rsidR="00C458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0B081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</w:t>
            </w:r>
          </w:p>
        </w:tc>
      </w:tr>
      <w:tr w:rsidR="00B94226" w:rsidRPr="00953BA7" w14:paraId="3821CDD8" w14:textId="77777777" w:rsidTr="006D6905">
        <w:tc>
          <w:tcPr>
            <w:tcW w:w="2007" w:type="pct"/>
          </w:tcPr>
          <w:p w14:paraId="6D1A1646" w14:textId="18706988" w:rsidR="00B94226" w:rsidRPr="006D6905" w:rsidRDefault="00B94226" w:rsidP="00B9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CD56ED2" w14:textId="1B6FBAFA" w:rsidR="00B94226" w:rsidRPr="00B94226" w:rsidRDefault="005C2E03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C458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43093DA3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48E7DC4" w14:textId="15B42C75" w:rsidR="00B94226" w:rsidRPr="00B94226" w:rsidRDefault="005C2E03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2,0</w:t>
            </w:r>
            <w:r w:rsidR="00ED300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B966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97BA317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72C8FDC" w14:textId="6DDCCD9D" w:rsidR="00B94226" w:rsidRPr="00B94226" w:rsidRDefault="005C2E03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1,4</w:t>
            </w:r>
            <w:r w:rsidR="00C458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149" w:type="pct"/>
          </w:tcPr>
          <w:p w14:paraId="2397B0FB" w14:textId="77777777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D6D60A8" w14:textId="4E421D07" w:rsidR="00B94226" w:rsidRPr="00B94226" w:rsidRDefault="005C2E03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7,3</w:t>
            </w:r>
            <w:r w:rsidR="000B081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98</w:t>
            </w:r>
          </w:p>
        </w:tc>
      </w:tr>
      <w:tr w:rsidR="006D6905" w:rsidRPr="00953BA7" w14:paraId="7A675FE4" w14:textId="77777777" w:rsidTr="00944644">
        <w:tc>
          <w:tcPr>
            <w:tcW w:w="2007" w:type="pct"/>
          </w:tcPr>
          <w:p w14:paraId="44B2E708" w14:textId="28D0B0C7" w:rsidR="006D6905" w:rsidRPr="006664C4" w:rsidRDefault="006D6905" w:rsidP="006D6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4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E560A54" w14:textId="3C380A1B" w:rsidR="006D6905" w:rsidRPr="006664C4" w:rsidRDefault="001B4A5F" w:rsidP="006D6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663,85</w:t>
            </w:r>
            <w:r w:rsidR="00C458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65D70BFC" w14:textId="77777777" w:rsidR="006D6905" w:rsidRPr="006664C4" w:rsidRDefault="006D6905" w:rsidP="006D690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5F3A9BA" w14:textId="03145841" w:rsidR="006D6905" w:rsidRPr="006664C4" w:rsidRDefault="005C2E03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560,84</w:t>
            </w:r>
            <w:r w:rsidR="00ED300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FC2FC9D" w14:textId="77777777" w:rsidR="006D6905" w:rsidRPr="006664C4" w:rsidRDefault="006D6905" w:rsidP="006D690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6620E25" w14:textId="6B00B89D" w:rsidR="006D6905" w:rsidRPr="006664C4" w:rsidRDefault="005C2E03" w:rsidP="006D6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1B4A5F">
              <w:rPr>
                <w:rFonts w:ascii="Angsana New" w:hAnsi="Angsana New"/>
                <w:sz w:val="30"/>
                <w:szCs w:val="30"/>
              </w:rPr>
              <w:t>18,863</w:t>
            </w:r>
          </w:p>
        </w:tc>
        <w:tc>
          <w:tcPr>
            <w:tcW w:w="149" w:type="pct"/>
          </w:tcPr>
          <w:p w14:paraId="1AC565B4" w14:textId="77777777" w:rsidR="006D6905" w:rsidRPr="006664C4" w:rsidRDefault="006D6905" w:rsidP="006D6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1DB7013" w14:textId="242CC548" w:rsidR="006D6905" w:rsidRPr="006664C4" w:rsidRDefault="005C2E03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1,564,052</w:t>
            </w:r>
          </w:p>
        </w:tc>
      </w:tr>
    </w:tbl>
    <w:p w14:paraId="0696CFB8" w14:textId="77777777" w:rsidR="00BD1206" w:rsidRPr="00953BA7" w:rsidRDefault="00BD1206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62AB756C" w14:textId="77777777" w:rsidR="00D60CD3" w:rsidRPr="00944644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4"/>
          <w:szCs w:val="24"/>
        </w:rPr>
      </w:pPr>
    </w:p>
    <w:p w14:paraId="66C4972F" w14:textId="3884737C" w:rsidR="00A628EF" w:rsidRPr="00953BA7" w:rsidRDefault="00E212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7D5A19">
        <w:rPr>
          <w:rFonts w:ascii="Angsana New" w:hAnsi="Angsana New" w:hint="cs"/>
          <w:sz w:val="30"/>
          <w:szCs w:val="30"/>
          <w:cs/>
        </w:rPr>
        <w:t>เก้า</w:t>
      </w:r>
      <w:r w:rsidRPr="00953B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41BA" w:rsidRPr="00953BA7">
        <w:rPr>
          <w:rFonts w:ascii="Angsana New" w:hAnsi="Angsana New"/>
          <w:sz w:val="30"/>
          <w:szCs w:val="30"/>
        </w:rPr>
        <w:t>3</w:t>
      </w:r>
      <w:r w:rsidR="007D5A19">
        <w:rPr>
          <w:rFonts w:ascii="Angsana New" w:hAnsi="Angsana New"/>
          <w:sz w:val="30"/>
          <w:szCs w:val="30"/>
        </w:rPr>
        <w:t xml:space="preserve">0 </w:t>
      </w:r>
      <w:r w:rsidR="007D5A19">
        <w:rPr>
          <w:rFonts w:ascii="Angsana New" w:hAnsi="Angsana New" w:hint="cs"/>
          <w:sz w:val="30"/>
          <w:szCs w:val="30"/>
          <w:cs/>
        </w:rPr>
        <w:t>มิถุนายน</w:t>
      </w:r>
      <w:r w:rsidR="007D41BA" w:rsidRPr="00953BA7">
        <w:rPr>
          <w:rFonts w:ascii="Angsana New" w:hAnsi="Angsana New"/>
          <w:sz w:val="30"/>
          <w:szCs w:val="30"/>
          <w:cs/>
        </w:rPr>
        <w:t xml:space="preserve"> </w:t>
      </w:r>
      <w:r w:rsidR="007D41BA" w:rsidRPr="00953BA7">
        <w:rPr>
          <w:rFonts w:ascii="Angsana New" w:hAnsi="Angsana New"/>
          <w:sz w:val="30"/>
          <w:szCs w:val="30"/>
        </w:rPr>
        <w:t>256</w:t>
      </w:r>
      <w:r w:rsidR="00F72494" w:rsidRPr="00953BA7">
        <w:rPr>
          <w:rFonts w:ascii="Angsana New" w:hAnsi="Angsana New"/>
          <w:sz w:val="30"/>
          <w:szCs w:val="30"/>
        </w:rPr>
        <w:t>3</w:t>
      </w:r>
      <w:r w:rsidR="00072C6C" w:rsidRPr="00953BA7">
        <w:rPr>
          <w:rFonts w:ascii="Angsana New" w:hAnsi="Angsana New"/>
          <w:sz w:val="30"/>
          <w:szCs w:val="30"/>
          <w:cs/>
        </w:rPr>
        <w:t xml:space="preserve"> คือร้อย</w:t>
      </w:r>
      <w:r w:rsidR="00D573E5" w:rsidRPr="00362CF7">
        <w:rPr>
          <w:rFonts w:ascii="Angsana New" w:hAnsi="Angsana New"/>
          <w:sz w:val="30"/>
          <w:szCs w:val="30"/>
          <w:cs/>
        </w:rPr>
        <w:t xml:space="preserve">ละ </w:t>
      </w:r>
      <w:r w:rsidR="00362CF7" w:rsidRPr="00362CF7">
        <w:rPr>
          <w:rFonts w:ascii="Angsana New" w:hAnsi="Angsana New"/>
          <w:sz w:val="30"/>
          <w:szCs w:val="30"/>
        </w:rPr>
        <w:t>1</w:t>
      </w:r>
      <w:r w:rsidR="00BE77AC">
        <w:rPr>
          <w:rFonts w:ascii="Angsana New" w:hAnsi="Angsana New"/>
          <w:sz w:val="30"/>
          <w:szCs w:val="30"/>
        </w:rPr>
        <w:t>0.71</w:t>
      </w:r>
      <w:r w:rsidR="00C522CB" w:rsidRPr="00362CF7">
        <w:rPr>
          <w:rFonts w:ascii="Angsana New" w:hAnsi="Angsana New"/>
          <w:sz w:val="30"/>
          <w:szCs w:val="30"/>
        </w:rPr>
        <w:t xml:space="preserve"> </w:t>
      </w:r>
      <w:r w:rsidR="00072C6C" w:rsidRPr="00362CF7">
        <w:rPr>
          <w:rFonts w:ascii="Angsana New" w:hAnsi="Angsana New"/>
          <w:sz w:val="30"/>
          <w:szCs w:val="30"/>
          <w:cs/>
        </w:rPr>
        <w:t>และร้อยละ</w:t>
      </w:r>
      <w:r w:rsidR="00C522CB" w:rsidRPr="00362CF7">
        <w:rPr>
          <w:rFonts w:ascii="Angsana New" w:hAnsi="Angsana New"/>
          <w:sz w:val="30"/>
          <w:szCs w:val="30"/>
        </w:rPr>
        <w:t xml:space="preserve"> </w:t>
      </w:r>
      <w:r w:rsidR="00362CF7" w:rsidRPr="00362CF7">
        <w:rPr>
          <w:rFonts w:ascii="Angsana New" w:hAnsi="Angsana New"/>
          <w:sz w:val="30"/>
          <w:szCs w:val="30"/>
        </w:rPr>
        <w:t>1</w:t>
      </w:r>
      <w:r w:rsidR="00BE77AC">
        <w:rPr>
          <w:rFonts w:ascii="Angsana New" w:hAnsi="Angsana New"/>
          <w:sz w:val="30"/>
          <w:szCs w:val="30"/>
        </w:rPr>
        <w:t>0.46</w:t>
      </w:r>
      <w:r w:rsidR="00C522CB" w:rsidRPr="00362CF7">
        <w:rPr>
          <w:rFonts w:ascii="Angsana New" w:hAnsi="Angsana New"/>
          <w:sz w:val="30"/>
          <w:szCs w:val="30"/>
        </w:rPr>
        <w:t xml:space="preserve"> </w:t>
      </w:r>
      <w:r w:rsidR="00072C6C" w:rsidRPr="00362CF7">
        <w:rPr>
          <w:rFonts w:ascii="Angsana New" w:hAnsi="Angsana New"/>
          <w:sz w:val="30"/>
          <w:szCs w:val="30"/>
          <w:cs/>
        </w:rPr>
        <w:t>ตามลำดับ</w:t>
      </w:r>
      <w:r w:rsidR="00072C6C" w:rsidRPr="007E6F5F">
        <w:rPr>
          <w:rFonts w:ascii="Angsana New" w:hAnsi="Angsana New"/>
          <w:sz w:val="30"/>
          <w:szCs w:val="30"/>
          <w:cs/>
        </w:rPr>
        <w:t xml:space="preserve"> </w:t>
      </w:r>
      <w:r w:rsidR="00072C6C" w:rsidRPr="007E6F5F">
        <w:rPr>
          <w:rFonts w:ascii="Angsana New" w:hAnsi="Angsana New"/>
          <w:i/>
          <w:iCs/>
          <w:sz w:val="30"/>
          <w:szCs w:val="30"/>
          <w:cs/>
        </w:rPr>
        <w:t>(</w:t>
      </w:r>
      <w:r w:rsidR="0037684D" w:rsidRPr="007E6F5F">
        <w:rPr>
          <w:rFonts w:ascii="Angsana New" w:hAnsi="Angsana New"/>
          <w:i/>
          <w:iCs/>
          <w:sz w:val="30"/>
          <w:szCs w:val="30"/>
        </w:rPr>
        <w:t>256</w:t>
      </w:r>
      <w:r w:rsidR="00F72494" w:rsidRPr="007E6F5F">
        <w:rPr>
          <w:rFonts w:ascii="Angsana New" w:hAnsi="Angsana New"/>
          <w:i/>
          <w:iCs/>
          <w:sz w:val="30"/>
          <w:szCs w:val="30"/>
        </w:rPr>
        <w:t>2</w:t>
      </w:r>
      <w:r w:rsidR="00072C6C" w:rsidRPr="007E6F5F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7E6F5F" w:rsidRPr="007E6F5F">
        <w:rPr>
          <w:rFonts w:ascii="Angsana New" w:hAnsi="Angsana New"/>
          <w:i/>
          <w:iCs/>
          <w:sz w:val="30"/>
          <w:szCs w:val="30"/>
        </w:rPr>
        <w:t>10.96</w:t>
      </w:r>
      <w:r w:rsidR="00072C6C" w:rsidRPr="007E6F5F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7E6F5F" w:rsidRPr="007E6F5F">
        <w:rPr>
          <w:rFonts w:ascii="Angsana New" w:hAnsi="Angsana New"/>
          <w:i/>
          <w:iCs/>
          <w:sz w:val="30"/>
          <w:szCs w:val="30"/>
        </w:rPr>
        <w:t>8.96</w:t>
      </w:r>
      <w:r w:rsidRPr="007E6F5F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184076" w:rsidRPr="007E6F5F">
        <w:rPr>
          <w:rFonts w:ascii="Angsana New" w:hAnsi="Angsana New"/>
          <w:i/>
          <w:iCs/>
          <w:sz w:val="30"/>
          <w:szCs w:val="30"/>
        </w:rPr>
        <w:t>)</w:t>
      </w:r>
      <w:r w:rsidR="00184076" w:rsidRPr="00953BA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EE8D5F2" w14:textId="77777777" w:rsidR="00A628EF" w:rsidRPr="00944644" w:rsidRDefault="00A628E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5645FA8" w14:textId="77777777" w:rsidR="00C17448" w:rsidRPr="00953BA7" w:rsidRDefault="00C1744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6B69974" w14:textId="77777777" w:rsidR="00DB272E" w:rsidRPr="00953BA7" w:rsidRDefault="00C17448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 และ</w:t>
      </w:r>
    </w:p>
    <w:p w14:paraId="3629E6C9" w14:textId="77777777" w:rsidR="005B3D75" w:rsidRPr="00953BA7" w:rsidRDefault="00EB5142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ผลขาดทุน</w:t>
      </w:r>
      <w:r w:rsidR="00A5282A" w:rsidRPr="00953BA7">
        <w:rPr>
          <w:rFonts w:ascii="Angsana New" w:hAnsi="Angsana New"/>
          <w:sz w:val="30"/>
          <w:szCs w:val="30"/>
          <w:cs/>
        </w:rPr>
        <w:t>ทางภาษี</w:t>
      </w:r>
      <w:r w:rsidRPr="00953BA7">
        <w:rPr>
          <w:rFonts w:ascii="Angsana New" w:hAnsi="Angsana New"/>
          <w:sz w:val="30"/>
          <w:szCs w:val="30"/>
          <w:cs/>
        </w:rPr>
        <w:t>ในปีปัจจุบันที่</w:t>
      </w:r>
      <w:r w:rsidR="00A5282A" w:rsidRPr="00953BA7">
        <w:rPr>
          <w:rFonts w:ascii="Angsana New" w:hAnsi="Angsana New"/>
          <w:sz w:val="30"/>
          <w:szCs w:val="30"/>
          <w:cs/>
        </w:rPr>
        <w:t>ยัง</w:t>
      </w:r>
      <w:r w:rsidRPr="00953BA7">
        <w:rPr>
          <w:rFonts w:ascii="Angsana New" w:hAnsi="Angsana New"/>
          <w:sz w:val="30"/>
          <w:szCs w:val="30"/>
          <w:cs/>
        </w:rPr>
        <w:t>ไม่</w:t>
      </w:r>
      <w:r w:rsidR="00A5282A" w:rsidRPr="00953BA7">
        <w:rPr>
          <w:rFonts w:ascii="Angsana New" w:hAnsi="Angsana New"/>
          <w:sz w:val="30"/>
          <w:szCs w:val="30"/>
          <w:cs/>
        </w:rPr>
        <w:t>ได้</w:t>
      </w:r>
      <w:r w:rsidRPr="00953BA7">
        <w:rPr>
          <w:rFonts w:ascii="Angsana New" w:hAnsi="Angsana New"/>
          <w:sz w:val="30"/>
          <w:szCs w:val="30"/>
          <w:cs/>
        </w:rPr>
        <w:t>รับรู้เป็นสินทรัพย์ภาษีเงินได้รอการตัดบัญชี</w:t>
      </w:r>
    </w:p>
    <w:p w14:paraId="0087793A" w14:textId="43E4FFF5" w:rsidR="00184076" w:rsidRPr="00953BA7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7"/>
        <w:gridCol w:w="273"/>
        <w:gridCol w:w="1080"/>
        <w:gridCol w:w="274"/>
        <w:gridCol w:w="988"/>
        <w:gridCol w:w="274"/>
        <w:gridCol w:w="1078"/>
      </w:tblGrid>
      <w:tr w:rsidR="00E233DB" w:rsidRPr="00953BA7" w14:paraId="56126B09" w14:textId="77777777" w:rsidTr="006E08EA">
        <w:tc>
          <w:tcPr>
            <w:tcW w:w="2204" w:type="pct"/>
          </w:tcPr>
          <w:p w14:paraId="59CC0F59" w14:textId="06AAFA6E" w:rsidR="003F223E" w:rsidRPr="00953BA7" w:rsidRDefault="00E233DB" w:rsidP="00C87A0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73" w:type="pct"/>
            <w:gridSpan w:val="3"/>
          </w:tcPr>
          <w:p w14:paraId="04759D1B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F18CB22" w14:textId="77777777" w:rsidR="003F223E" w:rsidRPr="00953BA7" w:rsidRDefault="003F223E" w:rsidP="00C87A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535A546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233DB" w:rsidRPr="00953BA7" w14:paraId="190DDBE0" w14:textId="77777777" w:rsidTr="00944644">
        <w:tc>
          <w:tcPr>
            <w:tcW w:w="2204" w:type="pct"/>
          </w:tcPr>
          <w:p w14:paraId="4C4A4F21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59CA77EF" w14:textId="657F2750" w:rsidR="003F223E" w:rsidRPr="00953BA7" w:rsidRDefault="007D5A19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4767E896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529762" w14:textId="70406774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4464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13868317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A5FBFD4" w14:textId="64FF17F3" w:rsidR="003F223E" w:rsidRPr="00953BA7" w:rsidRDefault="007D5A19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364F03E1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549CBE" w14:textId="4FA600A2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53BA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233DB" w:rsidRPr="00953BA7" w14:paraId="1D92DC71" w14:textId="77777777" w:rsidTr="00944644">
        <w:tc>
          <w:tcPr>
            <w:tcW w:w="2204" w:type="pct"/>
          </w:tcPr>
          <w:p w14:paraId="43B8D25A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246AA675" w14:textId="71CDAE05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A808F3A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1036ACE" w14:textId="7A99F0C5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64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1B25264C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7B3AF3B1" w14:textId="2E731FB8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FA3D573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4051E6" w14:textId="119499A8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E233DB" w:rsidRPr="00953BA7" w14:paraId="62927CE1" w14:textId="77777777" w:rsidTr="006E08EA">
        <w:tc>
          <w:tcPr>
            <w:tcW w:w="2204" w:type="pct"/>
          </w:tcPr>
          <w:p w14:paraId="261FA681" w14:textId="77777777" w:rsidR="003F223E" w:rsidRPr="00953BA7" w:rsidRDefault="003F223E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</w:tcPr>
          <w:p w14:paraId="27437955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8EA" w:rsidRPr="00953BA7" w14:paraId="1DAE6AE6" w14:textId="77777777" w:rsidTr="00944644">
        <w:tc>
          <w:tcPr>
            <w:tcW w:w="2204" w:type="pct"/>
          </w:tcPr>
          <w:p w14:paraId="28CDBD20" w14:textId="15897FD0" w:rsidR="006E08EA" w:rsidRPr="00953BA7" w:rsidRDefault="006E08EA" w:rsidP="006E0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6" w:type="pct"/>
            <w:shd w:val="clear" w:color="auto" w:fill="auto"/>
          </w:tcPr>
          <w:p w14:paraId="77DD31FD" w14:textId="1B01C1A6" w:rsidR="006E08EA" w:rsidRPr="0081597E" w:rsidRDefault="00362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</w:t>
            </w:r>
            <w:r w:rsidR="00A848D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7BD3AE0B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C8D502" w14:textId="2F29DD44" w:rsidR="006E08EA" w:rsidRPr="00953BA7" w:rsidRDefault="006E08EA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48,625</w:t>
            </w:r>
          </w:p>
        </w:tc>
        <w:tc>
          <w:tcPr>
            <w:tcW w:w="149" w:type="pct"/>
            <w:shd w:val="clear" w:color="auto" w:fill="auto"/>
          </w:tcPr>
          <w:p w14:paraId="6DA06EB0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EC34249" w14:textId="071F8EB2" w:rsidR="006E08EA" w:rsidRPr="0081597E" w:rsidRDefault="00362CF7" w:rsidP="006E08E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18,789</w:t>
            </w:r>
          </w:p>
        </w:tc>
        <w:tc>
          <w:tcPr>
            <w:tcW w:w="149" w:type="pct"/>
            <w:shd w:val="clear" w:color="auto" w:fill="auto"/>
          </w:tcPr>
          <w:p w14:paraId="63D2CE19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397E48" w14:textId="3541645A" w:rsidR="006E08EA" w:rsidRPr="00953BA7" w:rsidRDefault="006E08EA" w:rsidP="0094464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34,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689</w:t>
            </w:r>
          </w:p>
        </w:tc>
      </w:tr>
      <w:tr w:rsidR="006E08EA" w:rsidRPr="00953BA7" w14:paraId="2FA01A11" w14:textId="77777777" w:rsidTr="00944644">
        <w:tc>
          <w:tcPr>
            <w:tcW w:w="2204" w:type="pct"/>
          </w:tcPr>
          <w:p w14:paraId="7B305BEC" w14:textId="1E95DD4A" w:rsidR="006E08EA" w:rsidRPr="00953BA7" w:rsidRDefault="006E08EA" w:rsidP="006E0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6" w:type="pct"/>
            <w:shd w:val="clear" w:color="auto" w:fill="auto"/>
          </w:tcPr>
          <w:p w14:paraId="09435424" w14:textId="6E63CF08" w:rsidR="006E08EA" w:rsidRPr="0081597E" w:rsidRDefault="00362CF7" w:rsidP="006E08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6FF8FAA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375B80" w14:textId="3EEAA603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(9,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7BE2952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544173D" w14:textId="066E887C" w:rsidR="006E08EA" w:rsidRPr="0081597E" w:rsidRDefault="00362CF7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950E4B">
              <w:rPr>
                <w:rFonts w:ascii="Angsana New" w:hAnsi="Angsana New"/>
                <w:sz w:val="30"/>
                <w:szCs w:val="30"/>
              </w:rPr>
              <w:t>0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303C6118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76598B5" w14:textId="257B4DC2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(2,777)</w:t>
            </w:r>
          </w:p>
        </w:tc>
      </w:tr>
      <w:tr w:rsidR="00944644" w:rsidRPr="00953BA7" w14:paraId="3CB7FE9E" w14:textId="77777777" w:rsidTr="00944644">
        <w:tc>
          <w:tcPr>
            <w:tcW w:w="2204" w:type="pct"/>
          </w:tcPr>
          <w:p w14:paraId="2C14CE80" w14:textId="4D8F12D7" w:rsidR="003F223E" w:rsidRPr="00953BA7" w:rsidRDefault="003F223E" w:rsidP="009446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2D38D" w14:textId="7800870E" w:rsidR="003F223E" w:rsidRPr="00953BA7" w:rsidRDefault="00362CF7" w:rsidP="002E55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17,417</w:t>
            </w:r>
          </w:p>
        </w:tc>
        <w:tc>
          <w:tcPr>
            <w:tcW w:w="149" w:type="pct"/>
            <w:shd w:val="clear" w:color="auto" w:fill="auto"/>
          </w:tcPr>
          <w:p w14:paraId="5FBA93E6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8C9EE" w14:textId="6CFE72E9" w:rsidR="003F223E" w:rsidRPr="00953BA7" w:rsidRDefault="003F223E" w:rsidP="002E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39,113</w:t>
            </w:r>
          </w:p>
        </w:tc>
        <w:tc>
          <w:tcPr>
            <w:tcW w:w="149" w:type="pct"/>
            <w:shd w:val="clear" w:color="auto" w:fill="auto"/>
          </w:tcPr>
          <w:p w14:paraId="18F76E1B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7AF96" w14:textId="0EC9A5A8" w:rsidR="003F223E" w:rsidRPr="00D805DC" w:rsidRDefault="00362CF7" w:rsidP="002E555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8,5</w:t>
            </w:r>
            <w:r w:rsidR="00950E4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99</w:t>
            </w:r>
          </w:p>
        </w:tc>
        <w:tc>
          <w:tcPr>
            <w:tcW w:w="149" w:type="pct"/>
            <w:shd w:val="clear" w:color="auto" w:fill="auto"/>
          </w:tcPr>
          <w:p w14:paraId="44280D05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85880" w14:textId="3193099C" w:rsidR="003F223E" w:rsidRPr="00953BA7" w:rsidRDefault="003F223E" w:rsidP="002E555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912</w:t>
            </w:r>
          </w:p>
        </w:tc>
      </w:tr>
    </w:tbl>
    <w:p w14:paraId="1CC9DAB4" w14:textId="77777777" w:rsidR="003F223E" w:rsidRPr="00944644" w:rsidRDefault="003F223E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E233DB" w:rsidRPr="00953BA7" w14:paraId="4D0455EA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0199ECF5" w14:textId="02C85288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4" w:type="dxa"/>
            <w:gridSpan w:val="7"/>
            <w:vAlign w:val="bottom"/>
          </w:tcPr>
          <w:p w14:paraId="092434A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233DB" w:rsidRPr="00953BA7" w14:paraId="02DAA76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3A60CB49" w14:textId="77777777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2E63867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294523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394E306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07A2927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3DB" w:rsidRPr="00953BA7" w14:paraId="38B46E4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19557DD4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FC8EC3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1A94F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8D13D7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2FDC7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D2A949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92E48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56FFE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A4962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21A14D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BB42321" w14:textId="28AA1A56" w:rsidR="00E233DB" w:rsidRPr="00953BA7" w:rsidRDefault="007D5A19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5A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D5A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233DB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233DB" w:rsidRPr="00953BA7" w14:paraId="34F79242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7CF8341F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58F4734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DB" w:rsidRPr="00953BA7" w14:paraId="7790844D" w14:textId="77777777" w:rsidTr="00C87A09">
        <w:trPr>
          <w:trHeight w:val="139"/>
        </w:trPr>
        <w:tc>
          <w:tcPr>
            <w:tcW w:w="4048" w:type="dxa"/>
          </w:tcPr>
          <w:p w14:paraId="18B2C68B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1D7790C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FAB4D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F8173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A03A0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7DFFC1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D6990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71B994D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33DB" w:rsidRPr="00953BA7" w14:paraId="69155ACB" w14:textId="77777777" w:rsidTr="00C87A09">
        <w:trPr>
          <w:trHeight w:val="348"/>
        </w:trPr>
        <w:tc>
          <w:tcPr>
            <w:tcW w:w="4048" w:type="dxa"/>
          </w:tcPr>
          <w:p w14:paraId="7E3069C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2257794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20,738</w:t>
            </w:r>
          </w:p>
        </w:tc>
        <w:tc>
          <w:tcPr>
            <w:tcW w:w="270" w:type="dxa"/>
            <w:shd w:val="clear" w:color="auto" w:fill="auto"/>
          </w:tcPr>
          <w:p w14:paraId="10D434E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FDED17" w14:textId="4F3F02AF" w:rsidR="00E233DB" w:rsidRPr="00953BA7" w:rsidRDefault="00362CF7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D522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C5E1B0" w14:textId="49B770A0" w:rsidR="00E233DB" w:rsidRPr="00953BA7" w:rsidRDefault="00362CF7" w:rsidP="002E555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576FDAE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92DB212" w14:textId="4F65582C" w:rsidR="00E233DB" w:rsidRPr="00953BA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19,583</w:t>
            </w:r>
          </w:p>
        </w:tc>
      </w:tr>
      <w:tr w:rsidR="00E233DB" w:rsidRPr="00953BA7" w14:paraId="6BF3F867" w14:textId="77777777" w:rsidTr="00C87A09">
        <w:trPr>
          <w:trHeight w:val="348"/>
        </w:trPr>
        <w:tc>
          <w:tcPr>
            <w:tcW w:w="4048" w:type="dxa"/>
          </w:tcPr>
          <w:p w14:paraId="7348FA21" w14:textId="70A2A54E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953BA7">
              <w:rPr>
                <w:rFonts w:ascii="Angsana New" w:hAnsi="Angsana New"/>
                <w:sz w:val="30"/>
                <w:szCs w:val="30"/>
              </w:rPr>
              <w:br/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การจำหน่ายเครื่องจักรระหว่างกัน)</w:t>
            </w:r>
          </w:p>
        </w:tc>
        <w:tc>
          <w:tcPr>
            <w:tcW w:w="1172" w:type="dxa"/>
            <w:shd w:val="clear" w:color="auto" w:fill="auto"/>
          </w:tcPr>
          <w:p w14:paraId="51B0C2C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2CBFE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13,111</w:t>
            </w:r>
          </w:p>
        </w:tc>
        <w:tc>
          <w:tcPr>
            <w:tcW w:w="270" w:type="dxa"/>
            <w:shd w:val="clear" w:color="auto" w:fill="auto"/>
          </w:tcPr>
          <w:p w14:paraId="20CBE86D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A09D7" w14:textId="77777777" w:rsidR="004825EA" w:rsidRDefault="004825EA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4435B1" w14:textId="08F3DCD5" w:rsidR="00362CF7" w:rsidRPr="00953BA7" w:rsidRDefault="00362CF7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705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CC9B2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AA22C6" w14:textId="77777777" w:rsidR="004825EA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518EE2" w14:textId="5904F5B9" w:rsidR="00362CF7" w:rsidRPr="00953BA7" w:rsidRDefault="00362CF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3711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447986E" w14:textId="77777777" w:rsidR="004825EA" w:rsidRDefault="004825EA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A6AAD1" w14:textId="5779485F" w:rsidR="00362CF7" w:rsidRPr="00953BA7" w:rsidRDefault="00362CF7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12,406</w:t>
            </w:r>
          </w:p>
        </w:tc>
      </w:tr>
      <w:tr w:rsidR="00E233DB" w:rsidRPr="00953BA7" w14:paraId="2B68EED9" w14:textId="77777777" w:rsidTr="00C87A09">
        <w:trPr>
          <w:trHeight w:val="348"/>
        </w:trPr>
        <w:tc>
          <w:tcPr>
            <w:tcW w:w="4048" w:type="dxa"/>
          </w:tcPr>
          <w:p w14:paraId="098D778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132EAC3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00927D3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DABE1D" w14:textId="0E6B8F47" w:rsidR="00E233DB" w:rsidRPr="00944644" w:rsidRDefault="00362CF7" w:rsidP="00362CF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C202C" w14:textId="77777777" w:rsidR="00E233DB" w:rsidRPr="00944644" w:rsidRDefault="00E233DB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2B21D2" w14:textId="2E539459" w:rsidR="00E233DB" w:rsidRPr="00953BA7" w:rsidRDefault="00362CF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D51D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AF8F202" w14:textId="34876ED4" w:rsidR="00E233DB" w:rsidRPr="00953BA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E233DB" w:rsidRPr="00953BA7" w14:paraId="0AC25838" w14:textId="77777777" w:rsidTr="00C87A09">
        <w:trPr>
          <w:trHeight w:val="334"/>
        </w:trPr>
        <w:tc>
          <w:tcPr>
            <w:tcW w:w="4048" w:type="dxa"/>
          </w:tcPr>
          <w:p w14:paraId="739FD68B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5F678E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14,616</w:t>
            </w:r>
          </w:p>
        </w:tc>
        <w:tc>
          <w:tcPr>
            <w:tcW w:w="270" w:type="dxa"/>
            <w:shd w:val="clear" w:color="auto" w:fill="auto"/>
          </w:tcPr>
          <w:p w14:paraId="6B89DB4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AD77E7" w14:textId="01B72C51" w:rsidR="00E233DB" w:rsidRPr="00953BA7" w:rsidRDefault="00362CF7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A848DE">
              <w:rPr>
                <w:rFonts w:ascii="Angsana New" w:hAnsi="Angsana New"/>
                <w:sz w:val="30"/>
                <w:szCs w:val="30"/>
              </w:rPr>
              <w:t>616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D956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B8C0D9" w14:textId="576EE183" w:rsidR="00E233DB" w:rsidRPr="00953BA7" w:rsidRDefault="00362CF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AFC3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E3A39A6" w14:textId="4AB39142" w:rsidR="00E233DB" w:rsidRPr="00953BA7" w:rsidRDefault="00362CF7" w:rsidP="00362CF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33DB" w:rsidRPr="00953BA7" w14:paraId="671BA090" w14:textId="77777777" w:rsidTr="00C87A09">
        <w:trPr>
          <w:trHeight w:val="334"/>
        </w:trPr>
        <w:tc>
          <w:tcPr>
            <w:tcW w:w="4048" w:type="dxa"/>
          </w:tcPr>
          <w:p w14:paraId="5CBF17A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8F6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48,625</w:t>
            </w:r>
          </w:p>
        </w:tc>
        <w:tc>
          <w:tcPr>
            <w:tcW w:w="270" w:type="dxa"/>
            <w:shd w:val="clear" w:color="auto" w:fill="auto"/>
          </w:tcPr>
          <w:p w14:paraId="5915714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FFE" w14:textId="3D5B6D9C" w:rsidR="00E233DB" w:rsidRPr="0035211B" w:rsidRDefault="00362CF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211B">
              <w:rPr>
                <w:rFonts w:ascii="Angsana New" w:hAnsi="Angsana New"/>
                <w:b/>
                <w:bCs/>
                <w:sz w:val="30"/>
                <w:szCs w:val="30"/>
              </w:rPr>
              <w:t>(16,641)</w:t>
            </w:r>
          </w:p>
        </w:tc>
        <w:tc>
          <w:tcPr>
            <w:tcW w:w="270" w:type="dxa"/>
            <w:shd w:val="clear" w:color="auto" w:fill="auto"/>
          </w:tcPr>
          <w:p w14:paraId="02E60CE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94398" w14:textId="55245DF8" w:rsidR="00E233DB" w:rsidRPr="00953BA7" w:rsidRDefault="00362CF7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02F303F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C4B90" w14:textId="79A01F91" w:rsidR="00E233DB" w:rsidRPr="00953BA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32,149</w:t>
            </w:r>
          </w:p>
        </w:tc>
      </w:tr>
      <w:tr w:rsidR="00E233DB" w:rsidRPr="00953BA7" w14:paraId="24D3BCFD" w14:textId="77777777" w:rsidTr="00C87A09">
        <w:trPr>
          <w:trHeight w:val="334"/>
        </w:trPr>
        <w:tc>
          <w:tcPr>
            <w:tcW w:w="4048" w:type="dxa"/>
          </w:tcPr>
          <w:p w14:paraId="29EBAF92" w14:textId="71B3E2A3" w:rsidR="00E233DB" w:rsidRPr="00944644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2" w:type="dxa"/>
          </w:tcPr>
          <w:p w14:paraId="51BB4629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87F6FBC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BEE34CB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C6C441C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507DC375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3C03ED1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</w:tcPr>
          <w:p w14:paraId="01368D34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233DB" w:rsidRPr="00953BA7" w14:paraId="2D9F4B36" w14:textId="77777777" w:rsidTr="00C87A09">
        <w:trPr>
          <w:trHeight w:val="334"/>
        </w:trPr>
        <w:tc>
          <w:tcPr>
            <w:tcW w:w="4048" w:type="dxa"/>
          </w:tcPr>
          <w:p w14:paraId="3C79D609" w14:textId="6844307A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2914F65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3BC7C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C7C3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5BF5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EA4E6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E077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00BEA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33DB" w:rsidRPr="00953BA7" w14:paraId="2C8BAB22" w14:textId="77777777" w:rsidTr="00C87A09">
        <w:trPr>
          <w:trHeight w:val="334"/>
        </w:trPr>
        <w:tc>
          <w:tcPr>
            <w:tcW w:w="4048" w:type="dxa"/>
          </w:tcPr>
          <w:p w14:paraId="6A05F91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0232FCF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6,735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1FFBC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09FB66" w14:textId="6129A22E" w:rsidR="00E233DB" w:rsidRPr="00944644" w:rsidRDefault="00362CF7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270" w:type="dxa"/>
          </w:tcPr>
          <w:p w14:paraId="28FE523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40F59" w14:textId="153F9D80" w:rsidR="00E233DB" w:rsidRPr="00953BA7" w:rsidRDefault="00362CF7" w:rsidP="00362C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ED923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0FFDE3" w14:textId="529A9D33" w:rsidR="00E233DB" w:rsidRPr="00953BA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292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315B7A61" w14:textId="77777777" w:rsidTr="00C87A09">
        <w:trPr>
          <w:trHeight w:val="334"/>
        </w:trPr>
        <w:tc>
          <w:tcPr>
            <w:tcW w:w="4048" w:type="dxa"/>
          </w:tcPr>
          <w:p w14:paraId="0530FDA3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2" w:type="dxa"/>
          </w:tcPr>
          <w:p w14:paraId="437F183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(1,899)</w:t>
            </w:r>
          </w:p>
        </w:tc>
        <w:tc>
          <w:tcPr>
            <w:tcW w:w="270" w:type="dxa"/>
          </w:tcPr>
          <w:p w14:paraId="7DD143E1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02614A2" w14:textId="245A7922" w:rsidR="00E233DB" w:rsidRPr="00944644" w:rsidRDefault="00362CF7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978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F27B7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784A9" w14:textId="745E694D" w:rsidR="00E233DB" w:rsidRPr="00953BA7" w:rsidRDefault="00362CF7" w:rsidP="00362C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29079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915B8B2" w14:textId="0514470D" w:rsidR="00E233DB" w:rsidRPr="00953BA7" w:rsidRDefault="00362CF7" w:rsidP="002E555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877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532692AA" w14:textId="77777777" w:rsidTr="00C87A09">
        <w:trPr>
          <w:trHeight w:val="334"/>
        </w:trPr>
        <w:tc>
          <w:tcPr>
            <w:tcW w:w="4048" w:type="dxa"/>
          </w:tcPr>
          <w:p w14:paraId="1D729C6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0E7DC7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(878)</w:t>
            </w:r>
          </w:p>
        </w:tc>
        <w:tc>
          <w:tcPr>
            <w:tcW w:w="270" w:type="dxa"/>
            <w:shd w:val="clear" w:color="auto" w:fill="auto"/>
          </w:tcPr>
          <w:p w14:paraId="6A02678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4B5247" w14:textId="348C7C85" w:rsidR="00E233DB" w:rsidRPr="00944644" w:rsidRDefault="00362CF7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685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A067A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B44C73" w14:textId="64FA9A7E" w:rsidR="00E233DB" w:rsidRPr="00953BA7" w:rsidRDefault="00362CF7" w:rsidP="00362C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E5C42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DA1CC47" w14:textId="4CD0FD7D" w:rsidR="00E233DB" w:rsidRPr="00953BA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563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11CC4091" w14:textId="77777777" w:rsidTr="00C87A09">
        <w:trPr>
          <w:trHeight w:val="334"/>
        </w:trPr>
        <w:tc>
          <w:tcPr>
            <w:tcW w:w="4048" w:type="dxa"/>
          </w:tcPr>
          <w:p w14:paraId="09D5598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94F3C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(9,512)</w:t>
            </w:r>
          </w:p>
        </w:tc>
        <w:tc>
          <w:tcPr>
            <w:tcW w:w="270" w:type="dxa"/>
            <w:shd w:val="clear" w:color="auto" w:fill="auto"/>
          </w:tcPr>
          <w:p w14:paraId="23C1A8E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9ACA3" w14:textId="2EF14B75" w:rsidR="00E233DB" w:rsidRPr="00362CF7" w:rsidRDefault="00362CF7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</w:t>
            </w:r>
            <w:r w:rsidRPr="00362CF7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220</w:t>
            </w: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E0D9A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DAB3" w14:textId="083806CA" w:rsidR="00E233DB" w:rsidRPr="00953BA7" w:rsidRDefault="008E6D61" w:rsidP="008E6D6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D1F3D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981B" w14:textId="18596202" w:rsidR="00E233DB" w:rsidRPr="00362CF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14</w:t>
            </w:r>
            <w:r w:rsidRPr="00362CF7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,73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</w:t>
            </w: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6AC8CA45" w14:textId="77777777" w:rsidTr="00C87A09">
        <w:trPr>
          <w:trHeight w:val="50"/>
        </w:trPr>
        <w:tc>
          <w:tcPr>
            <w:tcW w:w="4048" w:type="dxa"/>
          </w:tcPr>
          <w:p w14:paraId="63D5BEC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A05032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55E83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BAA760" w14:textId="77777777" w:rsidR="00E233DB" w:rsidRPr="00944644" w:rsidRDefault="00E233DB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B3F17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42D86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53C3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393DE6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233DB" w:rsidRPr="00953BA7" w14:paraId="2CDAB674" w14:textId="77777777" w:rsidTr="00C87A09">
        <w:trPr>
          <w:trHeight w:val="334"/>
        </w:trPr>
        <w:tc>
          <w:tcPr>
            <w:tcW w:w="4048" w:type="dxa"/>
          </w:tcPr>
          <w:p w14:paraId="3404AEA1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2AC302E" w14:textId="77777777" w:rsidR="00E233DB" w:rsidRPr="00953BA7" w:rsidRDefault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39,113</w:t>
            </w:r>
          </w:p>
        </w:tc>
        <w:tc>
          <w:tcPr>
            <w:tcW w:w="270" w:type="dxa"/>
            <w:shd w:val="clear" w:color="auto" w:fill="auto"/>
          </w:tcPr>
          <w:p w14:paraId="12C1187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D3AF0C" w14:textId="323E78F0" w:rsidR="00E233DB" w:rsidRPr="00362CF7" w:rsidRDefault="00362CF7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21</w:t>
            </w:r>
            <w:r w:rsidRPr="00362CF7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861</w:t>
            </w: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F2CD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D97E08A" w14:textId="6925431A" w:rsidR="00E233DB" w:rsidRPr="00953BA7" w:rsidRDefault="00362CF7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568DDCF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B628024" w14:textId="0B073764" w:rsidR="00E233DB" w:rsidRPr="00953BA7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17,417</w:t>
            </w:r>
          </w:p>
        </w:tc>
      </w:tr>
    </w:tbl>
    <w:p w14:paraId="5A12D451" w14:textId="77777777" w:rsidR="00E233DB" w:rsidRPr="00944644" w:rsidRDefault="00E233D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362"/>
        <w:gridCol w:w="810"/>
        <w:gridCol w:w="180"/>
        <w:gridCol w:w="90"/>
        <w:gridCol w:w="146"/>
        <w:gridCol w:w="934"/>
        <w:gridCol w:w="90"/>
        <w:gridCol w:w="180"/>
        <w:gridCol w:w="99"/>
        <w:gridCol w:w="891"/>
        <w:gridCol w:w="90"/>
        <w:gridCol w:w="180"/>
        <w:gridCol w:w="90"/>
        <w:gridCol w:w="992"/>
      </w:tblGrid>
      <w:tr w:rsidR="00E233DB" w:rsidRPr="00953BA7" w14:paraId="2F9BA8D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67C834BD" w14:textId="77777777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14"/>
            <w:vAlign w:val="bottom"/>
          </w:tcPr>
          <w:p w14:paraId="069C274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233DB" w:rsidRPr="00953BA7" w14:paraId="588A89A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01A9C024" w14:textId="77777777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83CCBBD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61075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8"/>
            <w:tcBorders>
              <w:bottom w:val="single" w:sz="4" w:space="0" w:color="auto"/>
            </w:tcBorders>
            <w:vAlign w:val="bottom"/>
          </w:tcPr>
          <w:p w14:paraId="4864BA8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gridSpan w:val="2"/>
            <w:vAlign w:val="bottom"/>
          </w:tcPr>
          <w:p w14:paraId="5B549FFD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3DB" w:rsidRPr="00953BA7" w14:paraId="4657F84D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55D06061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60E3B5C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B08154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14:paraId="602460D6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EA3E61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0BF7706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6C45D32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DC2854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3A80471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C75C17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2F89ACF" w14:textId="04E08459" w:rsidR="00E233DB" w:rsidRPr="00953BA7" w:rsidRDefault="007D5A19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5A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D5A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233DB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233DB" w:rsidRPr="00953BA7" w14:paraId="42ECB4F0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37DD7A9D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14"/>
            <w:vAlign w:val="bottom"/>
          </w:tcPr>
          <w:p w14:paraId="46B5AE4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DB" w:rsidRPr="00953BA7" w14:paraId="53B81356" w14:textId="77777777" w:rsidTr="00C87A09">
        <w:trPr>
          <w:trHeight w:val="139"/>
        </w:trPr>
        <w:tc>
          <w:tcPr>
            <w:tcW w:w="4048" w:type="dxa"/>
          </w:tcPr>
          <w:p w14:paraId="0DE6236C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</w:tcPr>
          <w:p w14:paraId="50E99D9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D502611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6D11D1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F55B6B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64EC57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6FA81A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</w:tcPr>
          <w:p w14:paraId="434BF30D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33DB" w:rsidRPr="00953BA7" w14:paraId="0239FC91" w14:textId="77777777" w:rsidTr="00C87A09">
        <w:trPr>
          <w:trHeight w:val="348"/>
        </w:trPr>
        <w:tc>
          <w:tcPr>
            <w:tcW w:w="4048" w:type="dxa"/>
          </w:tcPr>
          <w:p w14:paraId="57CAAD5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569FB4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19,913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D92CC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98B128" w14:textId="509394E5" w:rsidR="00E233DB" w:rsidRPr="00D805DC" w:rsidRDefault="00362CF7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8"/>
              </w:rPr>
              <w:t>1</w:t>
            </w:r>
            <w:r w:rsidRPr="00953BA7">
              <w:rPr>
                <w:rFonts w:ascii="Angsana New" w:hAnsi="Angsana New"/>
                <w:sz w:val="30"/>
                <w:szCs w:val="38"/>
              </w:rPr>
              <w:t>,</w:t>
            </w:r>
            <w:r>
              <w:rPr>
                <w:rFonts w:ascii="Angsana New" w:hAnsi="Angsana New"/>
                <w:sz w:val="30"/>
                <w:szCs w:val="38"/>
              </w:rPr>
              <w:t>449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D1089A" w14:textId="77777777" w:rsidR="00E233DB" w:rsidRPr="00D805DC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143B0D8" w14:textId="64E9EA3E" w:rsidR="00E233DB" w:rsidRPr="00D805DC" w:rsidRDefault="00362CF7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E43172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949E098" w14:textId="23527B49" w:rsidR="00E233DB" w:rsidRPr="00D805DC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18,629</w:t>
            </w:r>
          </w:p>
        </w:tc>
      </w:tr>
      <w:tr w:rsidR="00E233DB" w:rsidRPr="00953BA7" w14:paraId="78F0B74A" w14:textId="77777777" w:rsidTr="00C87A09">
        <w:trPr>
          <w:trHeight w:val="348"/>
        </w:trPr>
        <w:tc>
          <w:tcPr>
            <w:tcW w:w="4048" w:type="dxa"/>
          </w:tcPr>
          <w:p w14:paraId="059AF5E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4D7A33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9D43B8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3BD720" w14:textId="4817DF63" w:rsidR="00E233DB" w:rsidRPr="00944644" w:rsidRDefault="00362CF7" w:rsidP="0036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8D0CC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E2F0AB5" w14:textId="7CCC3F4F" w:rsidR="00E233DB" w:rsidRPr="00D805DC" w:rsidRDefault="00362CF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BAB179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E374221" w14:textId="00A3035A" w:rsidR="00E233DB" w:rsidRPr="00D805DC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E233DB" w:rsidRPr="00953BA7" w14:paraId="17AFD8F7" w14:textId="77777777" w:rsidTr="00C87A09">
        <w:trPr>
          <w:trHeight w:val="334"/>
        </w:trPr>
        <w:tc>
          <w:tcPr>
            <w:tcW w:w="4048" w:type="dxa"/>
          </w:tcPr>
          <w:p w14:paraId="45B480C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D258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bidi="th-TH"/>
              </w:rPr>
              <w:t>14,616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55F16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AE731" w14:textId="6E0D41F1" w:rsidR="00E233DB" w:rsidRPr="00D805DC" w:rsidRDefault="00362CF7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8"/>
              </w:rPr>
              <w:t>14</w:t>
            </w:r>
            <w:r w:rsidRPr="00953BA7">
              <w:rPr>
                <w:rFonts w:ascii="Angsana New" w:hAnsi="Angsana New"/>
                <w:sz w:val="30"/>
                <w:szCs w:val="38"/>
              </w:rPr>
              <w:t>,</w:t>
            </w:r>
            <w:r>
              <w:rPr>
                <w:rFonts w:ascii="Angsana New" w:hAnsi="Angsana New"/>
                <w:sz w:val="30"/>
                <w:szCs w:val="38"/>
              </w:rPr>
              <w:t>616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24166D" w14:textId="77777777" w:rsidR="00E233DB" w:rsidRPr="00D805DC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CFBFD" w14:textId="42A5C464" w:rsidR="00E233DB" w:rsidRPr="00D805DC" w:rsidRDefault="00362CF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DBC8B8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FE9FA" w14:textId="3A908D54" w:rsidR="00E233DB" w:rsidRPr="00D805DC" w:rsidRDefault="00362CF7" w:rsidP="00362C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-</w:t>
            </w:r>
          </w:p>
        </w:tc>
      </w:tr>
      <w:tr w:rsidR="00E233DB" w:rsidRPr="00953BA7" w14:paraId="4977F905" w14:textId="77777777" w:rsidTr="00C87A09">
        <w:trPr>
          <w:trHeight w:val="334"/>
        </w:trPr>
        <w:tc>
          <w:tcPr>
            <w:tcW w:w="4048" w:type="dxa"/>
          </w:tcPr>
          <w:p w14:paraId="5023379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C77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34,689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A8123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A66C" w14:textId="54125616" w:rsidR="00E233DB" w:rsidRPr="00362CF7" w:rsidRDefault="00362CF7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CF7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Pr="00362CF7">
              <w:rPr>
                <w:rFonts w:ascii="Angsana New" w:hAnsi="Angsana New"/>
                <w:b/>
                <w:bCs/>
                <w:sz w:val="30"/>
                <w:szCs w:val="38"/>
              </w:rPr>
              <w:t>6,065</w:t>
            </w:r>
            <w:r w:rsidRPr="00362CF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8D452B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3447D" w14:textId="660D9B8A" w:rsidR="00E233DB" w:rsidRPr="00D805DC" w:rsidRDefault="00362CF7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8715E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E683" w14:textId="64C30F52" w:rsidR="00E233DB" w:rsidRPr="00D805DC" w:rsidRDefault="00FC311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18,789</w:t>
            </w:r>
          </w:p>
        </w:tc>
      </w:tr>
      <w:tr w:rsidR="00E233DB" w:rsidRPr="00953BA7" w14:paraId="55330011" w14:textId="77777777" w:rsidTr="00C87A09">
        <w:trPr>
          <w:trHeight w:val="334"/>
        </w:trPr>
        <w:tc>
          <w:tcPr>
            <w:tcW w:w="4048" w:type="dxa"/>
          </w:tcPr>
          <w:p w14:paraId="1A990EF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F942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44BE58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4705C4" w14:textId="77777777" w:rsidR="00E233DB" w:rsidRPr="00D805DC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B51B33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E15C0E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5478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E6A41F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3DB" w:rsidRPr="00953BA7" w14:paraId="6535B882" w14:textId="77777777" w:rsidTr="00C87A09">
        <w:trPr>
          <w:trHeight w:val="334"/>
        </w:trPr>
        <w:tc>
          <w:tcPr>
            <w:tcW w:w="4048" w:type="dxa"/>
          </w:tcPr>
          <w:p w14:paraId="20967EF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891AE0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CF579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60AD34" w14:textId="77777777" w:rsidR="00E233DB" w:rsidRPr="00D805DC" w:rsidRDefault="00E233DB" w:rsidP="00E233D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E159D6" w14:textId="77777777" w:rsidR="00E233DB" w:rsidRPr="00D805DC" w:rsidRDefault="00E233DB" w:rsidP="00E233DB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405E8E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783225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9289700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233DB" w:rsidRPr="00953BA7" w14:paraId="1F466CF4" w14:textId="77777777" w:rsidTr="00C87A09">
        <w:trPr>
          <w:trHeight w:val="334"/>
        </w:trPr>
        <w:tc>
          <w:tcPr>
            <w:tcW w:w="4048" w:type="dxa"/>
          </w:tcPr>
          <w:p w14:paraId="58F4477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E65895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</w:t>
            </w:r>
            <w:r w:rsidRPr="00953B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,899</w:t>
            </w: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5215BD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18AC4E" w14:textId="3CBD3857" w:rsidR="00E233DB" w:rsidRPr="00D805DC" w:rsidRDefault="00362CF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6,7</w:t>
            </w:r>
            <w:r w:rsidR="00FC311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28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971276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7AC28D0" w14:textId="2A2FAD1C" w:rsidR="00E233DB" w:rsidRPr="00D805DC" w:rsidRDefault="00FC311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A67546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6EDE3BB" w14:textId="74B4E139" w:rsidR="00E233DB" w:rsidRPr="00D805DC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311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FC311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627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72FC80BC" w14:textId="77777777" w:rsidTr="00C87A09">
        <w:trPr>
          <w:trHeight w:val="334"/>
        </w:trPr>
        <w:tc>
          <w:tcPr>
            <w:tcW w:w="4048" w:type="dxa"/>
          </w:tcPr>
          <w:p w14:paraId="6BCE956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62BD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53B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878</w:t>
            </w: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0CC38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5E596" w14:textId="2271CB71" w:rsidR="00E233DB" w:rsidRPr="00D805DC" w:rsidRDefault="00362CF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  <w:r w:rsidR="00FC311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</w:t>
            </w:r>
            <w:r w:rsidR="00950E4B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3599B6" w14:textId="77777777" w:rsidR="00E233DB" w:rsidRPr="00D805DC" w:rsidRDefault="00E233DB" w:rsidP="00E233DB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6BC73" w14:textId="0210C95E" w:rsidR="00E233DB" w:rsidRPr="00D805DC" w:rsidRDefault="00FC311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885FB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DDF4E" w14:textId="29F31E32" w:rsidR="00E233DB" w:rsidRPr="00D805DC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311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FC311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</w:t>
            </w:r>
            <w:r w:rsidR="00950E4B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7E702478" w14:textId="77777777" w:rsidTr="00C87A09">
        <w:trPr>
          <w:trHeight w:val="334"/>
        </w:trPr>
        <w:tc>
          <w:tcPr>
            <w:tcW w:w="4048" w:type="dxa"/>
          </w:tcPr>
          <w:p w14:paraId="5BE39E7C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3F45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2,777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0223D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042F" w14:textId="63584DF7" w:rsidR="00E233DB" w:rsidRPr="00FC2E88" w:rsidRDefault="00362CF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C311A"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</w:t>
            </w:r>
            <w:r w:rsidR="00950E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1E5132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C7FF" w14:textId="5909C57B" w:rsidR="00E233DB" w:rsidRPr="00D805DC" w:rsidRDefault="00FC311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8E83DC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8370" w14:textId="094C6FEC" w:rsidR="00E233DB" w:rsidRPr="00FC2E88" w:rsidRDefault="00362CF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C311A"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10</w:t>
            </w:r>
            <w:r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FC311A"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19</w:t>
            </w:r>
            <w:r w:rsidR="00950E4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233DB" w:rsidRPr="00953BA7" w14:paraId="28EBCEEE" w14:textId="77777777" w:rsidTr="00C87A09">
        <w:trPr>
          <w:trHeight w:val="334"/>
        </w:trPr>
        <w:tc>
          <w:tcPr>
            <w:tcW w:w="4048" w:type="dxa"/>
          </w:tcPr>
          <w:p w14:paraId="2F34060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D927A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D3AA2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329A1E" w14:textId="77777777" w:rsidR="00E233DB" w:rsidRPr="00D805DC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4F3A7A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834266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9701FF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345D4B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3DB" w:rsidRPr="00953BA7" w14:paraId="3A2BE6B3" w14:textId="77777777" w:rsidTr="00C87A09">
        <w:trPr>
          <w:trHeight w:val="334"/>
        </w:trPr>
        <w:tc>
          <w:tcPr>
            <w:tcW w:w="4048" w:type="dxa"/>
          </w:tcPr>
          <w:p w14:paraId="796E3B4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E5033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80D9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FEE7329" w14:textId="17B608BE" w:rsidR="00E233DB" w:rsidRPr="00FC2E88" w:rsidRDefault="00362CF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C311A"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23</w:t>
            </w:r>
            <w:r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FC311A"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47</w:t>
            </w:r>
            <w:r w:rsidR="00C4585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</w:t>
            </w: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C4B7C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CBE706" w14:textId="7BBF8448" w:rsidR="00E233DB" w:rsidRPr="00D805DC" w:rsidRDefault="00FC311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6AA9D1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601B28E" w14:textId="71116E85" w:rsidR="00E233DB" w:rsidRPr="00D805DC" w:rsidRDefault="00FC311A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8,5</w:t>
            </w:r>
            <w:r w:rsidR="00950E4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99</w:t>
            </w:r>
          </w:p>
        </w:tc>
      </w:tr>
      <w:tr w:rsidR="00561C98" w:rsidRPr="00953BA7" w14:paraId="042D2084" w14:textId="77777777" w:rsidTr="00944644">
        <w:tc>
          <w:tcPr>
            <w:tcW w:w="4410" w:type="dxa"/>
            <w:gridSpan w:val="2"/>
          </w:tcPr>
          <w:p w14:paraId="1594D06E" w14:textId="77777777" w:rsidR="00561C98" w:rsidRPr="00953BA7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0" w:type="dxa"/>
            <w:gridSpan w:val="6"/>
            <w:hideMark/>
          </w:tcPr>
          <w:p w14:paraId="090CC835" w14:textId="77777777" w:rsidR="00561C98" w:rsidRPr="00953BA7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A694E3A" w14:textId="77777777" w:rsidR="00561C98" w:rsidRPr="00953BA7" w:rsidRDefault="00561C98" w:rsidP="00C87A09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1" w:type="dxa"/>
            <w:gridSpan w:val="5"/>
            <w:hideMark/>
          </w:tcPr>
          <w:p w14:paraId="44EAF105" w14:textId="77777777" w:rsidR="00561C98" w:rsidRPr="00953BA7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233DB" w:rsidRPr="00953BA7" w14:paraId="19EE75BA" w14:textId="77777777" w:rsidTr="00E233DB">
        <w:tc>
          <w:tcPr>
            <w:tcW w:w="4410" w:type="dxa"/>
            <w:gridSpan w:val="2"/>
          </w:tcPr>
          <w:p w14:paraId="5245174F" w14:textId="77777777" w:rsidR="00E233DB" w:rsidRPr="00953BA7" w:rsidRDefault="00E233DB" w:rsidP="00E233D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9C03BF" w14:textId="61B5CB40" w:rsidR="00E233DB" w:rsidRPr="00953BA7" w:rsidRDefault="007D5A19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5F488C41" w14:textId="77777777" w:rsidR="00E233DB" w:rsidRPr="00953BA7" w:rsidRDefault="00E233DB" w:rsidP="00E233D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4" w:type="dxa"/>
            <w:gridSpan w:val="2"/>
          </w:tcPr>
          <w:p w14:paraId="7D39799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  <w:gridSpan w:val="2"/>
          </w:tcPr>
          <w:p w14:paraId="20FAB036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C46C1FC" w14:textId="2D2256CD" w:rsidR="00E233DB" w:rsidRPr="00953BA7" w:rsidRDefault="007D5A19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18CCD7E" w14:textId="77777777" w:rsidR="00E233DB" w:rsidRPr="00953BA7" w:rsidRDefault="00E233DB" w:rsidP="00E233D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21B438A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E233DB" w:rsidRPr="00953BA7" w14:paraId="70B42CDE" w14:textId="77777777" w:rsidTr="00E233DB">
        <w:tc>
          <w:tcPr>
            <w:tcW w:w="4410" w:type="dxa"/>
            <w:gridSpan w:val="2"/>
          </w:tcPr>
          <w:p w14:paraId="6C271B3D" w14:textId="77777777" w:rsidR="00E233DB" w:rsidRPr="00953BA7" w:rsidRDefault="00E233DB" w:rsidP="00E233D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334CD59E" w14:textId="1913642F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25ABDBF3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gridSpan w:val="2"/>
            <w:hideMark/>
          </w:tcPr>
          <w:p w14:paraId="4D21D30A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9" w:type="dxa"/>
            <w:gridSpan w:val="2"/>
          </w:tcPr>
          <w:p w14:paraId="25AA17B4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gridSpan w:val="2"/>
            <w:vAlign w:val="bottom"/>
            <w:hideMark/>
          </w:tcPr>
          <w:p w14:paraId="095C0B8B" w14:textId="40B2952C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2B337AFC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7101E4D1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2562</w:t>
            </w:r>
          </w:p>
        </w:tc>
      </w:tr>
      <w:tr w:rsidR="00561C98" w:rsidRPr="00953BA7" w14:paraId="57CC3E41" w14:textId="77777777" w:rsidTr="00944644">
        <w:tc>
          <w:tcPr>
            <w:tcW w:w="4410" w:type="dxa"/>
            <w:gridSpan w:val="2"/>
          </w:tcPr>
          <w:p w14:paraId="4B2A4618" w14:textId="77777777" w:rsidR="00561C98" w:rsidRPr="00953BA7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0" w:type="dxa"/>
            <w:gridSpan w:val="13"/>
            <w:hideMark/>
          </w:tcPr>
          <w:p w14:paraId="2FCFF3E4" w14:textId="77777777" w:rsidR="00561C98" w:rsidRPr="00953BA7" w:rsidRDefault="00561C98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8" w:rsidRPr="00953BA7" w14:paraId="5AB5D612" w14:textId="77777777" w:rsidTr="00944644">
        <w:trPr>
          <w:trHeight w:val="290"/>
        </w:trPr>
        <w:tc>
          <w:tcPr>
            <w:tcW w:w="4410" w:type="dxa"/>
            <w:gridSpan w:val="2"/>
            <w:shd w:val="clear" w:color="auto" w:fill="auto"/>
            <w:hideMark/>
          </w:tcPr>
          <w:p w14:paraId="517D27F1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22AB5" w14:textId="172AD5B4" w:rsidR="00561C98" w:rsidRPr="00953BA7" w:rsidRDefault="00F907AC" w:rsidP="007D533A">
            <w:pPr>
              <w:pStyle w:val="acctfourfigures"/>
              <w:tabs>
                <w:tab w:val="clear" w:pos="765"/>
              </w:tabs>
              <w:spacing w:line="240" w:lineRule="atLeast"/>
              <w:ind w:left="-79" w:right="-26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10,582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DD39A5" w14:textId="77777777" w:rsidR="00561C98" w:rsidRPr="00953BA7" w:rsidRDefault="00561C98" w:rsidP="00C87A09">
            <w:pPr>
              <w:tabs>
                <w:tab w:val="clear" w:pos="454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94B41" w14:textId="77777777" w:rsidR="00561C98" w:rsidRPr="00953BA7" w:rsidRDefault="00561C98" w:rsidP="00C87A0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17,399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66C8CE0F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96004C" w14:textId="7F8E45FC" w:rsidR="00561C98" w:rsidRPr="00953BA7" w:rsidRDefault="00F907AC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963E32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DCF527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17,233</w:t>
            </w:r>
          </w:p>
        </w:tc>
      </w:tr>
      <w:tr w:rsidR="00561C98" w:rsidRPr="00953BA7" w14:paraId="6930F125" w14:textId="77777777" w:rsidTr="00944644">
        <w:trPr>
          <w:trHeight w:val="290"/>
        </w:trPr>
        <w:tc>
          <w:tcPr>
            <w:tcW w:w="4410" w:type="dxa"/>
            <w:gridSpan w:val="2"/>
            <w:shd w:val="clear" w:color="auto" w:fill="auto"/>
          </w:tcPr>
          <w:p w14:paraId="0CE268F4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E10825" w14:textId="61550A6C" w:rsidR="00561C98" w:rsidRPr="00953BA7" w:rsidRDefault="00F907AC" w:rsidP="004825E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02536D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474A38" w14:textId="77777777" w:rsidR="00561C98" w:rsidRPr="00953BA7" w:rsidRDefault="00561C98" w:rsidP="004825E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5F74D70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B62AEB6" w14:textId="7E1356B8" w:rsidR="00561C98" w:rsidRPr="00953BA7" w:rsidRDefault="00BE77AC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FB43CF">
              <w:rPr>
                <w:rFonts w:ascii="Angsana New" w:hAnsi="Angsana New"/>
                <w:sz w:val="30"/>
                <w:szCs w:val="30"/>
              </w:rPr>
              <w:t>,579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53A9B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3638E2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40,579</w:t>
            </w:r>
          </w:p>
        </w:tc>
      </w:tr>
      <w:tr w:rsidR="00561C98" w:rsidRPr="00953BA7" w14:paraId="67C3EDF5" w14:textId="77777777" w:rsidTr="00944644">
        <w:trPr>
          <w:trHeight w:val="290"/>
        </w:trPr>
        <w:tc>
          <w:tcPr>
            <w:tcW w:w="4410" w:type="dxa"/>
            <w:gridSpan w:val="2"/>
            <w:shd w:val="clear" w:color="auto" w:fill="auto"/>
          </w:tcPr>
          <w:p w14:paraId="159FF761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1FD09" w14:textId="328F7FC7" w:rsidR="00561C98" w:rsidRPr="00953BA7" w:rsidRDefault="00F907AC" w:rsidP="007D533A">
            <w:pPr>
              <w:pStyle w:val="acctfourfigures"/>
              <w:tabs>
                <w:tab w:val="clear" w:pos="765"/>
              </w:tabs>
              <w:spacing w:line="240" w:lineRule="atLeast"/>
              <w:ind w:left="-79" w:right="-20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207,172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CB50FF8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284CC" w14:textId="77777777" w:rsidR="00561C98" w:rsidRPr="00953BA7" w:rsidRDefault="00561C98" w:rsidP="00C87A0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124,798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21D4893" w14:textId="77777777" w:rsidR="00561C98" w:rsidRPr="00953BA7" w:rsidRDefault="00561C98" w:rsidP="00C87A09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5E74D" w14:textId="6C110DB1" w:rsidR="00561C98" w:rsidRPr="00953BA7" w:rsidRDefault="00F907AC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136,85</w:t>
            </w:r>
            <w:r w:rsidR="00FB43CF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373BC8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D3416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74,584</w:t>
            </w:r>
          </w:p>
        </w:tc>
      </w:tr>
      <w:tr w:rsidR="00944644" w:rsidRPr="00953BA7" w14:paraId="4A75E2B8" w14:textId="77777777" w:rsidTr="00944644">
        <w:trPr>
          <w:trHeight w:val="290"/>
        </w:trPr>
        <w:tc>
          <w:tcPr>
            <w:tcW w:w="4410" w:type="dxa"/>
            <w:gridSpan w:val="2"/>
            <w:shd w:val="clear" w:color="auto" w:fill="auto"/>
          </w:tcPr>
          <w:p w14:paraId="628CB228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9BA6C9" w14:textId="18A53529" w:rsidR="00561C98" w:rsidRPr="00953BA7" w:rsidRDefault="00F907AC" w:rsidP="00C87A09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217,754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5A4955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BC1354" w14:textId="77777777" w:rsidR="00561C98" w:rsidRPr="00953BA7" w:rsidRDefault="00561C98" w:rsidP="00C87A0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142,197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743E41FF" w14:textId="77777777" w:rsidR="00561C98" w:rsidRPr="00953BA7" w:rsidRDefault="00561C98" w:rsidP="00C87A09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6D497" w14:textId="7570D6D1" w:rsidR="00561C98" w:rsidRPr="00953BA7" w:rsidRDefault="00F907AC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</w:t>
            </w:r>
            <w:r w:rsidR="00FB43C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,783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C66F8F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29E75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132,396</w:t>
            </w:r>
          </w:p>
        </w:tc>
      </w:tr>
    </w:tbl>
    <w:p w14:paraId="27877C1F" w14:textId="77777777" w:rsidR="00561C98" w:rsidRPr="00013B99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B16B7C" w14:textId="0434A1AB" w:rsidR="00561C98" w:rsidRPr="00953BA7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ขาดทุนทางภาษีของกลุ่มบริษัทจะสิ้นอายุในปี </w:t>
      </w:r>
      <w:r w:rsidRPr="00953BA7">
        <w:rPr>
          <w:rFonts w:ascii="Angsana New" w:hAnsi="Angsana New"/>
          <w:spacing w:val="-4"/>
          <w:sz w:val="30"/>
          <w:szCs w:val="30"/>
        </w:rPr>
        <w:t>2563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Pr="00953BA7">
        <w:rPr>
          <w:rFonts w:ascii="Angsana New" w:hAnsi="Angsana New"/>
          <w:spacing w:val="-4"/>
          <w:sz w:val="30"/>
          <w:szCs w:val="30"/>
        </w:rPr>
        <w:t>2568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A6F2E" w:rsidRPr="00944644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</w:t>
      </w:r>
      <w:r w:rsidR="007A6F2E" w:rsidRPr="00944644">
        <w:rPr>
          <w:rFonts w:asciiTheme="majorBidi" w:hAnsiTheme="majorBidi" w:cstheme="majorBidi"/>
          <w:spacing w:val="-4"/>
          <w:sz w:val="30"/>
          <w:szCs w:val="30"/>
          <w:cs/>
        </w:rPr>
        <w:t>ตามกฎหมายเกี่ยวกับภาษีเงินได้ปัจจุบันนั้น</w:t>
      </w:r>
      <w:r w:rsidR="007A6F2E" w:rsidRPr="0094464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59C771D" w14:textId="77BD8582" w:rsidR="00561C98" w:rsidRPr="00013B99" w:rsidRDefault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B7B2F4" w14:textId="16828DEF" w:rsidR="001C01CD" w:rsidRPr="00953BA7" w:rsidRDefault="001C01CD" w:rsidP="001C01C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98BD5E1" w14:textId="2F2A97A2" w:rsidR="001C01CD" w:rsidRPr="00013B99" w:rsidRDefault="001C01CD" w:rsidP="001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07DDDF" w14:textId="7A2343C6" w:rsidR="001C01CD" w:rsidRPr="00944644" w:rsidRDefault="001C01CD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53BA7">
        <w:rPr>
          <w:rFonts w:ascii="Angsana New" w:hAnsi="Angsana New"/>
          <w:sz w:val="30"/>
          <w:szCs w:val="30"/>
        </w:rPr>
        <w:t xml:space="preserve">24 </w:t>
      </w:r>
      <w:r w:rsidRPr="00953BA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53BA7">
        <w:rPr>
          <w:rFonts w:ascii="Angsana New" w:hAnsi="Angsana New"/>
          <w:sz w:val="30"/>
          <w:szCs w:val="30"/>
        </w:rPr>
        <w:t xml:space="preserve">2562 </w:t>
      </w:r>
      <w:r w:rsidRPr="00953BA7">
        <w:rPr>
          <w:rFonts w:ascii="Angsana New" w:hAnsi="Angsana New" w:hint="cs"/>
          <w:sz w:val="30"/>
          <w:szCs w:val="30"/>
          <w:cs/>
        </w:rPr>
        <w:t>ที่ประชุมผู้ถือหุ้นมีมติอนุมัติ</w:t>
      </w:r>
      <w:r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 w:hint="cs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Pr="00953BA7">
        <w:rPr>
          <w:rFonts w:ascii="Angsana New" w:hAnsi="Angsana New"/>
          <w:sz w:val="30"/>
          <w:szCs w:val="30"/>
        </w:rPr>
        <w:t xml:space="preserve">8 </w:t>
      </w:r>
      <w:r w:rsidRPr="00953BA7">
        <w:rPr>
          <w:rFonts w:ascii="Angsana New" w:hAnsi="Angsana New" w:hint="cs"/>
          <w:sz w:val="30"/>
          <w:szCs w:val="30"/>
          <w:cs/>
        </w:rPr>
        <w:t>บาท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953BA7">
        <w:rPr>
          <w:rFonts w:ascii="Angsana New" w:hAnsi="Angsana New"/>
          <w:sz w:val="30"/>
          <w:szCs w:val="30"/>
        </w:rPr>
        <w:t xml:space="preserve">168 </w:t>
      </w:r>
      <w:r w:rsidRPr="00953BA7"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="003A640B" w:rsidRPr="00953BA7">
        <w:rPr>
          <w:rFonts w:ascii="Angsana New" w:hAnsi="Angsana New" w:hint="cs"/>
          <w:sz w:val="30"/>
          <w:szCs w:val="30"/>
          <w:cs/>
        </w:rPr>
        <w:t>ได้จ่ายให้แก่</w:t>
      </w:r>
      <w:r w:rsidR="003A640B" w:rsidRPr="00953BA7">
        <w:rPr>
          <w:rFonts w:ascii="Angsana New" w:hAnsi="Angsana New"/>
          <w:sz w:val="30"/>
          <w:szCs w:val="30"/>
        </w:rPr>
        <w:br/>
      </w:r>
      <w:r w:rsidR="003A640B" w:rsidRPr="00953BA7">
        <w:rPr>
          <w:rFonts w:ascii="Angsana New" w:hAnsi="Angsana New" w:hint="cs"/>
          <w:sz w:val="30"/>
          <w:szCs w:val="30"/>
          <w:cs/>
        </w:rPr>
        <w:t xml:space="preserve">ผู้ถือหุ้นแล้วในวันที่ </w:t>
      </w:r>
      <w:r w:rsidR="003A640B" w:rsidRPr="00953BA7">
        <w:rPr>
          <w:rFonts w:ascii="Angsana New" w:hAnsi="Angsana New"/>
          <w:sz w:val="30"/>
          <w:szCs w:val="30"/>
        </w:rPr>
        <w:t xml:space="preserve">15 </w:t>
      </w:r>
      <w:r w:rsidR="003A640B" w:rsidRPr="00953BA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53BA7">
        <w:rPr>
          <w:rFonts w:ascii="Angsana New" w:hAnsi="Angsana New"/>
          <w:sz w:val="30"/>
          <w:szCs w:val="30"/>
        </w:rPr>
        <w:t>256</w:t>
      </w:r>
      <w:r w:rsidR="003A640B" w:rsidRPr="00953BA7">
        <w:rPr>
          <w:rFonts w:ascii="Angsana New" w:hAnsi="Angsana New"/>
          <w:sz w:val="30"/>
          <w:szCs w:val="30"/>
        </w:rPr>
        <w:t>2</w:t>
      </w:r>
    </w:p>
    <w:p w14:paraId="6AA18249" w14:textId="77777777" w:rsidR="001C01CD" w:rsidRPr="00013B99" w:rsidRDefault="001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424F21" w14:textId="77777777" w:rsidR="0060091F" w:rsidRPr="00953BA7" w:rsidRDefault="00C97239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013B99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941C475" w14:textId="77777777" w:rsidR="00213ADE" w:rsidRPr="00953BA7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53B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953BA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B1A9B5D" w14:textId="77777777" w:rsidR="0060091F" w:rsidRPr="00013B99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56C716FA" w14:textId="5FE2932F" w:rsidR="00213ADE" w:rsidRPr="00953BA7" w:rsidRDefault="00213ADE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953BA7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582E5E" w:rsidRPr="00953BA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953BA7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</w:t>
      </w:r>
      <w:r w:rsidR="003A640B" w:rsidRPr="00953BA7">
        <w:rPr>
          <w:rFonts w:asciiTheme="majorBidi" w:hAnsiTheme="majorBidi" w:cs="Angsana New"/>
          <w:sz w:val="30"/>
          <w:szCs w:val="30"/>
          <w:lang w:bidi="th-TH"/>
        </w:rPr>
        <w:br/>
      </w:r>
      <w:r w:rsidRPr="00953BA7">
        <w:rPr>
          <w:rFonts w:asciiTheme="majorBidi" w:hAnsiTheme="majorBidi" w:cs="Angsana New"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EC946A5" w14:textId="12BE4418" w:rsidR="000D4072" w:rsidRDefault="000D4072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p w14:paraId="2846F615" w14:textId="455B414B" w:rsidR="002E2467" w:rsidRDefault="002E2467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p w14:paraId="58E4C6E4" w14:textId="5BAF0134" w:rsidR="002E2467" w:rsidRDefault="002E2467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p w14:paraId="63CE02B4" w14:textId="714A92EC" w:rsidR="002E2467" w:rsidRDefault="002E2467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p w14:paraId="54F35847" w14:textId="77777777" w:rsidR="002E2467" w:rsidRPr="00944644" w:rsidRDefault="002E2467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86"/>
        <w:gridCol w:w="180"/>
        <w:gridCol w:w="990"/>
        <w:gridCol w:w="180"/>
        <w:gridCol w:w="843"/>
        <w:gridCol w:w="180"/>
        <w:gridCol w:w="801"/>
        <w:gridCol w:w="178"/>
        <w:gridCol w:w="722"/>
        <w:gridCol w:w="180"/>
        <w:gridCol w:w="720"/>
        <w:gridCol w:w="180"/>
        <w:gridCol w:w="900"/>
      </w:tblGrid>
      <w:tr w:rsidR="00C04493" w:rsidRPr="00953BA7" w14:paraId="65F5475A" w14:textId="77777777" w:rsidTr="00944644">
        <w:trPr>
          <w:trHeight w:val="363"/>
          <w:tblHeader/>
        </w:trPr>
        <w:tc>
          <w:tcPr>
            <w:tcW w:w="2340" w:type="dxa"/>
            <w:vMerge w:val="restart"/>
            <w:shd w:val="clear" w:color="auto" w:fill="auto"/>
            <w:vAlign w:val="bottom"/>
          </w:tcPr>
          <w:p w14:paraId="7AA7E8E7" w14:textId="77777777" w:rsidR="00C04493" w:rsidRPr="00953BA7" w:rsidRDefault="00993CB2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953BA7">
              <w:rPr>
                <w:rFonts w:asciiTheme="majorBidi" w:hAnsiTheme="majorBidi"/>
                <w:sz w:val="24"/>
                <w:szCs w:val="24"/>
              </w:rPr>
              <w:br w:type="page"/>
            </w:r>
          </w:p>
        </w:tc>
        <w:tc>
          <w:tcPr>
            <w:tcW w:w="6840" w:type="dxa"/>
            <w:gridSpan w:val="13"/>
          </w:tcPr>
          <w:p w14:paraId="169ED244" w14:textId="2307122A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953B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4493" w:rsidRPr="00953BA7" w14:paraId="66BD4E3A" w14:textId="77777777" w:rsidTr="00944644">
        <w:trPr>
          <w:trHeight w:val="363"/>
          <w:tblHeader/>
        </w:trPr>
        <w:tc>
          <w:tcPr>
            <w:tcW w:w="2340" w:type="dxa"/>
            <w:vMerge/>
            <w:shd w:val="clear" w:color="auto" w:fill="auto"/>
            <w:vAlign w:val="bottom"/>
          </w:tcPr>
          <w:p w14:paraId="0DBF40EF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979" w:type="dxa"/>
            <w:gridSpan w:val="5"/>
            <w:tcBorders>
              <w:bottom w:val="single" w:sz="4" w:space="0" w:color="auto"/>
            </w:tcBorders>
          </w:tcPr>
          <w:p w14:paraId="7D2AC040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C1E56A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E303C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4493" w:rsidRPr="00953BA7" w14:paraId="38576AE7" w14:textId="77777777" w:rsidTr="00944644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076EFE83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4826893C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6B8BA1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8683D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223FAAC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695484E7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6A7B8BD3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20B00BCD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53BA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CC16B67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4341FD2C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53BA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59A6803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F950B91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53BA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E9704D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85FD69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4493" w:rsidRPr="00953BA7" w14:paraId="50E7A02E" w14:textId="77777777" w:rsidTr="00944644">
        <w:trPr>
          <w:tblHeader/>
        </w:trPr>
        <w:tc>
          <w:tcPr>
            <w:tcW w:w="2340" w:type="dxa"/>
            <w:shd w:val="clear" w:color="auto" w:fill="auto"/>
          </w:tcPr>
          <w:p w14:paraId="0CACFDE2" w14:textId="77777777" w:rsidR="00C04493" w:rsidRPr="00953BA7" w:rsidRDefault="00C04493" w:rsidP="00381211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13"/>
          </w:tcPr>
          <w:p w14:paraId="63947209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953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04493" w:rsidRPr="00953BA7" w14:paraId="76B23174" w14:textId="77777777" w:rsidTr="00944644">
        <w:tc>
          <w:tcPr>
            <w:tcW w:w="2340" w:type="dxa"/>
            <w:shd w:val="clear" w:color="auto" w:fill="auto"/>
          </w:tcPr>
          <w:p w14:paraId="60F8E78A" w14:textId="2CDC70C0" w:rsidR="00C04493" w:rsidRPr="00953BA7" w:rsidRDefault="008B0D7B" w:rsidP="00A947AB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86" w:type="dxa"/>
          </w:tcPr>
          <w:p w14:paraId="47D78960" w14:textId="77777777" w:rsidR="00C04493" w:rsidRPr="00953BA7" w:rsidRDefault="007F6334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  <w:r w:rsidRPr="00953BA7"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2BE0576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454B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91AF17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67F6E65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EE668E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25E100BF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E66AD7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99D9092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C02268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1F4C2E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E4F614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C1038E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467" w:rsidRPr="00953BA7" w14:paraId="0DF2F58F" w14:textId="77777777" w:rsidTr="00944644">
        <w:tc>
          <w:tcPr>
            <w:tcW w:w="2340" w:type="dxa"/>
            <w:shd w:val="clear" w:color="auto" w:fill="auto"/>
          </w:tcPr>
          <w:p w14:paraId="5C4A23DE" w14:textId="77777777" w:rsidR="002E2467" w:rsidRPr="00953BA7" w:rsidRDefault="002E2467" w:rsidP="002E2467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4EDE3ABE" w14:textId="50D3FB19" w:rsidR="002E2467" w:rsidRPr="00013B99" w:rsidRDefault="002E2467" w:rsidP="00013B99">
            <w:pPr>
              <w:tabs>
                <w:tab w:val="clear" w:pos="227"/>
                <w:tab w:val="clear" w:pos="1871"/>
                <w:tab w:val="left" w:pos="190"/>
                <w:tab w:val="left" w:pos="1613"/>
              </w:tabs>
              <w:ind w:right="-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786" w:type="dxa"/>
          </w:tcPr>
          <w:p w14:paraId="3E806743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63FD1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CB23E6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CE268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65F67DEE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9FE9C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7DB976C4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F0E4413" w14:textId="77777777" w:rsidR="002E2467" w:rsidRPr="00953BA7" w:rsidRDefault="002E2467" w:rsidP="002E246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15664F1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6B5BCD" w14:textId="77777777" w:rsidR="002E2467" w:rsidRPr="00953BA7" w:rsidRDefault="002E2467" w:rsidP="002E246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AD90D4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99E82F" w14:textId="77777777" w:rsidR="002E2467" w:rsidRPr="00953BA7" w:rsidRDefault="002E2467" w:rsidP="002E246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6D44BE" w14:textId="77777777" w:rsidR="002E2467" w:rsidRPr="00953BA7" w:rsidRDefault="002E2467" w:rsidP="002E24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C92" w:rsidRPr="00953BA7" w14:paraId="41614B58" w14:textId="77777777" w:rsidTr="00944644">
        <w:tc>
          <w:tcPr>
            <w:tcW w:w="2340" w:type="dxa"/>
            <w:shd w:val="clear" w:color="auto" w:fill="auto"/>
          </w:tcPr>
          <w:p w14:paraId="3CC31BD5" w14:textId="77777777" w:rsidR="00071021" w:rsidRPr="00953BA7" w:rsidRDefault="007F6334" w:rsidP="00071021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5339DF" w:rsidRPr="00953BA7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953BA7">
              <w:rPr>
                <w:rFonts w:ascii="Angsana New" w:hAnsi="Angsana New"/>
                <w:sz w:val="28"/>
                <w:szCs w:val="28"/>
                <w:cs/>
              </w:rPr>
              <w:t>ที่เ</w:t>
            </w:r>
            <w:r w:rsidR="00071021" w:rsidRPr="00953BA7">
              <w:rPr>
                <w:rFonts w:ascii="Angsana New" w:hAnsi="Angsana New"/>
                <w:sz w:val="28"/>
                <w:szCs w:val="28"/>
                <w:cs/>
              </w:rPr>
              <w:t xml:space="preserve">ป็น </w:t>
            </w:r>
          </w:p>
          <w:p w14:paraId="240F8CA7" w14:textId="77777777" w:rsidR="00DE0C92" w:rsidRPr="00953BA7" w:rsidRDefault="00071021" w:rsidP="000710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F6334" w:rsidRPr="00953BA7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393A715" w14:textId="476102D1" w:rsidR="00DE0C92" w:rsidRPr="00953BA7" w:rsidRDefault="00430BB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D7DE3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33C37" w14:textId="20DFC045" w:rsidR="00DE0C92" w:rsidRPr="00953BA7" w:rsidRDefault="00430BBD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9E027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658E74D" w14:textId="667E6F27" w:rsidR="00DE0C92" w:rsidRPr="00953BA7" w:rsidRDefault="00430BBD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E321D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4C564C5" w14:textId="2FCECD49" w:rsidR="00DE0C92" w:rsidRPr="00953BA7" w:rsidRDefault="00430BBD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</w:t>
            </w:r>
            <w:r w:rsidR="00AC21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B79222" w14:textId="77777777" w:rsidR="00DE0C92" w:rsidRPr="00953BA7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46E27DF" w14:textId="60FDBC54" w:rsidR="00DE0C92" w:rsidRPr="00953BA7" w:rsidRDefault="00430BBD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FC8A39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4FA259" w14:textId="4AFDA2D5" w:rsidR="00DE0C92" w:rsidRPr="00953BA7" w:rsidRDefault="00430BBD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3EAB4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C1F9" w14:textId="251F2D7F" w:rsidR="00DE0C92" w:rsidRPr="00953BA7" w:rsidRDefault="00430BBD" w:rsidP="002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</w:tr>
      <w:tr w:rsidR="00DE0C92" w:rsidRPr="00953BA7" w14:paraId="3A3A1046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70750217" w14:textId="77777777" w:rsidR="00582E5E" w:rsidRPr="00953BA7" w:rsidRDefault="00DE0C92" w:rsidP="00582E5E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>สัญญาขายเงินตร</w:t>
            </w:r>
            <w:r w:rsidR="00582E5E" w:rsidRPr="00953BA7">
              <w:rPr>
                <w:rFonts w:ascii="Angsana New" w:hAnsi="Angsana New"/>
                <w:sz w:val="28"/>
                <w:szCs w:val="28"/>
                <w:cs/>
              </w:rPr>
              <w:t>า</w:t>
            </w:r>
          </w:p>
          <w:p w14:paraId="4C94394C" w14:textId="4D1FB522" w:rsidR="00DE0C92" w:rsidRPr="00953BA7" w:rsidRDefault="00582E5E" w:rsidP="00944644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E0C92" w:rsidRPr="00953BA7">
              <w:rPr>
                <w:rFonts w:ascii="Angsana New" w:hAnsi="Angsana New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6D66F9A4" w14:textId="335B43BB" w:rsidR="00DE0C92" w:rsidRPr="00953BA7" w:rsidRDefault="00430BB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3EB09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C85D2" w14:textId="42DFCDC4" w:rsidR="00DE0C92" w:rsidRPr="00953BA7" w:rsidRDefault="00430BBD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6A30D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5AA1ACB" w14:textId="04449F4C" w:rsidR="00DE0C92" w:rsidRPr="00953BA7" w:rsidRDefault="00430BB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294E4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EA6E30B" w14:textId="226A3EF3" w:rsidR="00DE0C92" w:rsidRPr="00953BA7" w:rsidRDefault="00430BBD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60EC44" w14:textId="77777777" w:rsidR="00DE0C92" w:rsidRPr="00953BA7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854F3A6" w14:textId="20E9F8E1" w:rsidR="00DE0C92" w:rsidRPr="00953BA7" w:rsidRDefault="00430BBD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40664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5F111" w14:textId="7F5CB013" w:rsidR="00DE0C92" w:rsidRPr="00953BA7" w:rsidRDefault="00430BBD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DB845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31785" w14:textId="6AE723E4" w:rsidR="00DE0C92" w:rsidRPr="00953BA7" w:rsidRDefault="00430BB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817DFB" w:rsidRPr="00953BA7" w14:paraId="01DDF109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71A249A7" w14:textId="77777777" w:rsidR="00817DFB" w:rsidRPr="00013B99" w:rsidRDefault="00817DFB" w:rsidP="00582E5E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F06F52" w14:textId="77777777" w:rsidR="00817DFB" w:rsidRPr="00013B99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EB8D1C" w14:textId="77777777" w:rsidR="00817DFB" w:rsidRPr="00013B99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12970" w14:textId="77777777" w:rsidR="00817DFB" w:rsidRPr="00013B99" w:rsidRDefault="00817DFB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F855A" w14:textId="77777777" w:rsidR="00817DFB" w:rsidRPr="00013B99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0DBBB77" w14:textId="77777777" w:rsidR="00817DFB" w:rsidRPr="00013B99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3A20A" w14:textId="77777777" w:rsidR="00817DFB" w:rsidRPr="00013B99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E5C435B" w14:textId="77777777" w:rsidR="00817DFB" w:rsidRPr="00013B99" w:rsidRDefault="00817DFB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90DF36" w14:textId="77777777" w:rsidR="00817DFB" w:rsidRPr="00013B99" w:rsidRDefault="00817DFB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4CFFCB4" w14:textId="77777777" w:rsidR="00817DFB" w:rsidRPr="00013B99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1E2FF3" w14:textId="77777777" w:rsidR="00817DFB" w:rsidRPr="00013B99" w:rsidRDefault="00817DFB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25DB6" w14:textId="77777777" w:rsidR="00817DFB" w:rsidRPr="00013B99" w:rsidRDefault="00817DFB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1E030" w14:textId="77777777" w:rsidR="00817DFB" w:rsidRPr="00013B99" w:rsidRDefault="00817DFB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B27FCE" w14:textId="77777777" w:rsidR="00817DFB" w:rsidRPr="00013B99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9DF" w:rsidRPr="00953BA7" w14:paraId="1261FD78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6EF672D5" w14:textId="6D80C776" w:rsidR="005339DF" w:rsidRPr="00953BA7" w:rsidRDefault="005339DF" w:rsidP="00027CEE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ที่ไม่ได้วัด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</w:t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86" w:type="dxa"/>
            <w:vAlign w:val="bottom"/>
          </w:tcPr>
          <w:p w14:paraId="7FA03848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9C195E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8604B0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6EB01A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14:paraId="186698F5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6BBBB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5CCEC6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75539B" w14:textId="77777777" w:rsidR="005339DF" w:rsidRPr="00953BA7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B151457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9F578" w14:textId="77777777" w:rsidR="005339DF" w:rsidRPr="00953BA7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0AC858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B4CA4E" w14:textId="77777777" w:rsidR="005339DF" w:rsidRPr="00953BA7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219BB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5339DF" w:rsidRPr="00953BA7" w14:paraId="0CE98754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54459299" w14:textId="77777777" w:rsidR="005339DF" w:rsidRPr="00953BA7" w:rsidRDefault="00027CEE" w:rsidP="00027C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86" w:type="dxa"/>
            <w:vAlign w:val="bottom"/>
          </w:tcPr>
          <w:p w14:paraId="0C15E5A8" w14:textId="68CB1D5A" w:rsidR="005339DF" w:rsidRPr="00953BA7" w:rsidRDefault="00430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1,330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F180AFD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6A6527" w14:textId="17A3DF56" w:rsidR="005339DF" w:rsidRPr="00953BA7" w:rsidRDefault="00430BBD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4B74975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4689E180" w14:textId="0EEB1400" w:rsidR="005339DF" w:rsidRPr="00953BA7" w:rsidRDefault="00430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29CB6BB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11AE57F" w14:textId="6B6AFA9F" w:rsidR="005339DF" w:rsidRPr="00953BA7" w:rsidRDefault="00430BBD" w:rsidP="00944644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E31081" w14:textId="77777777" w:rsidR="005339DF" w:rsidRPr="00953BA7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4FCF6C4" w14:textId="021D8F91" w:rsidR="005339DF" w:rsidRPr="00953BA7" w:rsidRDefault="00430BBD" w:rsidP="00944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5EC5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A793CA" w14:textId="78B378F8" w:rsidR="005339DF" w:rsidRPr="00430BBD" w:rsidRDefault="00430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theme="minorBidi"/>
                <w:sz w:val="30"/>
                <w:szCs w:val="30"/>
              </w:rPr>
              <w:t>2,108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D9FB3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45E7B" w14:textId="42505281" w:rsidR="005339DF" w:rsidRPr="00953BA7" w:rsidRDefault="00430BBD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A640B" w:rsidRPr="00953BA7" w14:paraId="1C0DFE97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64ACAB6F" w14:textId="77777777" w:rsidR="003A640B" w:rsidRPr="00013B99" w:rsidRDefault="003A640B" w:rsidP="00027CEE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86" w:type="dxa"/>
            <w:vAlign w:val="bottom"/>
          </w:tcPr>
          <w:p w14:paraId="4F399AB7" w14:textId="77777777" w:rsidR="003A640B" w:rsidRPr="002E246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12CB4" w14:textId="77777777" w:rsidR="003A640B" w:rsidRPr="002E246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24CE782" w14:textId="77777777" w:rsidR="003A640B" w:rsidRPr="002E246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5A3248" w14:textId="77777777" w:rsidR="003A640B" w:rsidRPr="002E246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3E47B5A5" w14:textId="77777777" w:rsidR="003A640B" w:rsidRPr="002E246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104B56" w14:textId="77777777" w:rsidR="003A640B" w:rsidRPr="002E246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C271E9F" w14:textId="77777777" w:rsidR="003A640B" w:rsidRPr="002E2467" w:rsidRDefault="003A640B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CEA7AF" w14:textId="77777777" w:rsidR="003A640B" w:rsidRPr="002E2467" w:rsidRDefault="003A640B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A03AA09" w14:textId="77777777" w:rsidR="003A640B" w:rsidRPr="002E2467" w:rsidRDefault="003A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9EDD5C" w14:textId="77777777" w:rsidR="003A640B" w:rsidRPr="002E246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9ECDD6" w14:textId="77777777" w:rsidR="003A640B" w:rsidRPr="002E246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4B8C85" w14:textId="77777777" w:rsidR="003A640B" w:rsidRPr="002E246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A94DF" w14:textId="77777777" w:rsidR="003A640B" w:rsidRPr="002E246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66AEB24B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4C5C3D4" w14:textId="1980871B" w:rsidR="00817DFB" w:rsidRPr="00953BA7" w:rsidRDefault="00817DFB" w:rsidP="00817DF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86" w:type="dxa"/>
            <w:vAlign w:val="bottom"/>
          </w:tcPr>
          <w:p w14:paraId="31F64B85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BC0D4D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571099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249E50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3DA5003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3C3AC4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A7231A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FA9B9A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D301FCA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404EB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199801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9350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539FF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38630F9D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722C81F2" w14:textId="77777777" w:rsidR="00817DFB" w:rsidRPr="00953BA7" w:rsidRDefault="00817DFB" w:rsidP="00817DFB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04D40D07" w14:textId="30820F82" w:rsidR="00817DFB" w:rsidRPr="00953BA7" w:rsidRDefault="00817DFB" w:rsidP="00817D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786" w:type="dxa"/>
            <w:vAlign w:val="bottom"/>
          </w:tcPr>
          <w:p w14:paraId="56047FC3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A63ADA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2C7CF5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C2B2F3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657D5FE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93037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57B77A2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A970E4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B5CE260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6546FC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60D750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30E085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221A97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919" w:rsidRPr="00953BA7" w14:paraId="406E183D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899CBF7" w14:textId="77777777" w:rsidR="009A3919" w:rsidRPr="00953BA7" w:rsidRDefault="009A3919" w:rsidP="009A3919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ตราสารทุนที่เป็น </w:t>
            </w:r>
          </w:p>
          <w:p w14:paraId="67FC6A42" w14:textId="0F327F20" w:rsidR="009A3919" w:rsidRPr="00953BA7" w:rsidRDefault="009A3919" w:rsidP="009A39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786" w:type="dxa"/>
            <w:vAlign w:val="bottom"/>
          </w:tcPr>
          <w:p w14:paraId="5985449C" w14:textId="27CBDDE8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A5FE52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31A6DF9" w14:textId="530CC913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80" w:type="dxa"/>
            <w:vAlign w:val="bottom"/>
          </w:tcPr>
          <w:p w14:paraId="67F9CFA8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5A056F1" w14:textId="2C8AB5CB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80" w:type="dxa"/>
            <w:vAlign w:val="bottom"/>
          </w:tcPr>
          <w:p w14:paraId="23343F82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751DB1" w14:textId="606D090E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00E35E" w14:textId="77777777" w:rsidR="009A3919" w:rsidRPr="00953BA7" w:rsidRDefault="009A3919" w:rsidP="009A3919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B1F85B6" w14:textId="520155E5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954A3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10A990" w14:textId="18491D0B" w:rsidR="009A3919" w:rsidRPr="00944644" w:rsidRDefault="009A3919" w:rsidP="009A391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5C391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6C6BBE" w14:textId="47EBE339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159,641</w:t>
            </w:r>
          </w:p>
        </w:tc>
      </w:tr>
      <w:tr w:rsidR="009A3919" w:rsidRPr="00953BA7" w14:paraId="5364504F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3AE24A74" w14:textId="77777777" w:rsidR="009A3919" w:rsidRPr="00953BA7" w:rsidRDefault="009A3919" w:rsidP="009A3919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5DDA83DE" w14:textId="164F234D" w:rsidR="009A3919" w:rsidRPr="00953BA7" w:rsidRDefault="009A3919" w:rsidP="009A3919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786" w:type="dxa"/>
            <w:vAlign w:val="bottom"/>
          </w:tcPr>
          <w:p w14:paraId="2301D33C" w14:textId="3F78CC56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  20</w:t>
            </w:r>
          </w:p>
        </w:tc>
        <w:tc>
          <w:tcPr>
            <w:tcW w:w="180" w:type="dxa"/>
            <w:vAlign w:val="bottom"/>
          </w:tcPr>
          <w:p w14:paraId="18117ABE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9E8B9C" w14:textId="1843D5CA" w:rsidR="009A3919" w:rsidRPr="00953BA7" w:rsidRDefault="009A3919" w:rsidP="009A3919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6A5ECF8A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524CC250" w14:textId="7D6D51FD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  20</w:t>
            </w:r>
          </w:p>
        </w:tc>
        <w:tc>
          <w:tcPr>
            <w:tcW w:w="180" w:type="dxa"/>
            <w:vAlign w:val="bottom"/>
          </w:tcPr>
          <w:p w14:paraId="65C76774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D8B8AA" w14:textId="65EF4C2C" w:rsidR="009A3919" w:rsidRPr="00944644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11E55" w14:textId="77777777" w:rsidR="009A3919" w:rsidRPr="00944644" w:rsidRDefault="009A3919" w:rsidP="009A3919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D659524" w14:textId="284A182A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 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7866E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8D09A5" w14:textId="3D8DD77A" w:rsidR="009A3919" w:rsidRPr="00953BA7" w:rsidRDefault="009A3919" w:rsidP="009A391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7D722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5052C" w14:textId="05904375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20</w:t>
            </w:r>
          </w:p>
        </w:tc>
      </w:tr>
      <w:tr w:rsidR="009A3919" w:rsidRPr="00953BA7" w14:paraId="2672B1DA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2F4F2616" w14:textId="77777777" w:rsidR="009A3919" w:rsidRPr="00944644" w:rsidRDefault="009A3919" w:rsidP="009A39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6" w:type="dxa"/>
            <w:vAlign w:val="bottom"/>
          </w:tcPr>
          <w:p w14:paraId="0A74E227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4A292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FADA1EA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976E8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8C38782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326F48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E3C3BF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D93EC5" w14:textId="77777777" w:rsidR="009A3919" w:rsidRPr="00953BA7" w:rsidRDefault="009A3919" w:rsidP="009A3919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649DF43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E30E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41887F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1E4615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735438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919" w:rsidRPr="00953BA7" w14:paraId="3E2C11F9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3FDAAE6" w14:textId="08C76A88" w:rsidR="009A3919" w:rsidRPr="00953BA7" w:rsidRDefault="009A3919" w:rsidP="009A39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786" w:type="dxa"/>
            <w:vAlign w:val="bottom"/>
          </w:tcPr>
          <w:p w14:paraId="3591DC3F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BB3A8C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C1E8A6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06EF56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B189793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7BBA5E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AA98B6E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56C849" w14:textId="77777777" w:rsidR="009A3919" w:rsidRPr="00953BA7" w:rsidRDefault="009A3919" w:rsidP="009A3919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D4E83BE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0E717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E39BF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0A0671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DD6A" w14:textId="77777777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919" w:rsidRPr="00953BA7" w14:paraId="586373F0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7F78440F" w14:textId="654E8B91" w:rsidR="009A3919" w:rsidRPr="00953BA7" w:rsidRDefault="009A3919" w:rsidP="009A39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86" w:type="dxa"/>
            <w:vAlign w:val="bottom"/>
          </w:tcPr>
          <w:p w14:paraId="43D7ECC3" w14:textId="0A7894B5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944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A2C23E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029059" w14:textId="4EED95E1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 xml:space="preserve">     (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944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689FA5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69C13369" w14:textId="0B9BC670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(2,756)</w:t>
            </w:r>
          </w:p>
        </w:tc>
        <w:tc>
          <w:tcPr>
            <w:tcW w:w="180" w:type="dxa"/>
            <w:vAlign w:val="bottom"/>
          </w:tcPr>
          <w:p w14:paraId="33DE455F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181B82" w14:textId="7218672A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E44DCD" w14:textId="77777777" w:rsidR="009A3919" w:rsidRPr="00953BA7" w:rsidRDefault="009A3919" w:rsidP="009A3919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58989D1" w14:textId="2D3AA41B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8D053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DCB8E0" w14:textId="3DB65E60" w:rsidR="009A3919" w:rsidRPr="00944644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944644">
              <w:rPr>
                <w:rFonts w:ascii="Angsana New" w:hAnsi="Angsana New" w:cs="Times New Roman"/>
                <w:sz w:val="30"/>
                <w:szCs w:val="30"/>
              </w:rPr>
              <w:t xml:space="preserve"> (3,009)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AD301C" w14:textId="77777777" w:rsidR="009A3919" w:rsidRPr="00953BA7" w:rsidRDefault="009A3919" w:rsidP="009A3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B67A2" w14:textId="184F560E" w:rsidR="009A3919" w:rsidRPr="00953BA7" w:rsidRDefault="009A3919" w:rsidP="009A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 w:rsidRPr="00944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218A150" w14:textId="77777777" w:rsidR="00F24E6A" w:rsidRPr="00953BA7" w:rsidRDefault="00F24E6A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6141FD0" w14:textId="77777777" w:rsidR="0025219A" w:rsidRPr="00953BA7" w:rsidRDefault="00252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</w:rPr>
        <w:br w:type="page"/>
      </w:r>
    </w:p>
    <w:p w14:paraId="101C5C6E" w14:textId="77777777" w:rsidR="00E727DB" w:rsidRPr="00953BA7" w:rsidRDefault="00E727DB" w:rsidP="004C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2B12B248" w14:textId="77777777" w:rsidR="007533DD" w:rsidRPr="00944644" w:rsidRDefault="007533DD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074E45F2" w14:textId="77777777" w:rsidR="007533DD" w:rsidRPr="00953BA7" w:rsidRDefault="007533DD" w:rsidP="000D4072">
      <w:pPr>
        <w:pStyle w:val="BodyText"/>
        <w:shd w:val="clear" w:color="auto" w:fill="FFFFFF"/>
        <w:tabs>
          <w:tab w:val="clear" w:pos="454"/>
        </w:tabs>
        <w:spacing w:after="0"/>
        <w:ind w:left="540" w:right="-160"/>
        <w:jc w:val="thaiDistribute"/>
        <w:rPr>
          <w:rFonts w:asciiTheme="majorBidi" w:hAnsi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595F1A"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953BA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953BA7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14:paraId="60DDFF36" w14:textId="77777777" w:rsidR="007533DD" w:rsidRPr="00944644" w:rsidRDefault="007533DD" w:rsidP="00944644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3F9495D8" w14:textId="77777777" w:rsidR="007533DD" w:rsidRPr="00953BA7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953B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53BA7">
        <w:rPr>
          <w:rFonts w:asciiTheme="majorBidi" w:hAnsiTheme="majorBidi" w:cstheme="majorBidi"/>
          <w:sz w:val="30"/>
          <w:szCs w:val="30"/>
        </w:rPr>
        <w:t xml:space="preserve">  </w:t>
      </w:r>
      <w:r w:rsidRPr="00953BA7">
        <w:rPr>
          <w:rFonts w:asciiTheme="majorBidi" w:hAnsiTheme="majorBidi" w:cstheme="majorBidi"/>
          <w:sz w:val="30"/>
          <w:szCs w:val="30"/>
          <w:cs/>
        </w:rPr>
        <w:t>เป็น</w:t>
      </w:r>
      <w:r w:rsidRPr="00953BA7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953BA7">
        <w:rPr>
          <w:rFonts w:asciiTheme="majorBidi" w:hAnsiTheme="majorBidi" w:cstheme="majorBidi"/>
          <w:sz w:val="30"/>
          <w:szCs w:val="30"/>
        </w:rPr>
        <w:t>(</w:t>
      </w:r>
      <w:r w:rsidRPr="00953BA7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953BA7">
        <w:rPr>
          <w:rFonts w:asciiTheme="majorBidi" w:hAnsiTheme="majorBidi" w:cstheme="majorBidi"/>
          <w:sz w:val="30"/>
          <w:szCs w:val="30"/>
        </w:rPr>
        <w:t xml:space="preserve">) </w:t>
      </w:r>
      <w:r w:rsidRPr="00953BA7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2454BBF" w14:textId="77777777" w:rsidR="007533DD" w:rsidRPr="00953BA7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53BA7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953BA7">
        <w:rPr>
          <w:rFonts w:asciiTheme="majorBidi" w:hAnsiTheme="majorBidi" w:cstheme="majorBidi"/>
          <w:sz w:val="30"/>
          <w:szCs w:val="30"/>
        </w:rPr>
        <w:t xml:space="preserve">  </w:t>
      </w:r>
      <w:r w:rsidRPr="00953BA7">
        <w:rPr>
          <w:rFonts w:asciiTheme="majorBidi" w:hAnsiTheme="majorBidi" w:cstheme="majorBidi"/>
          <w:sz w:val="30"/>
          <w:szCs w:val="30"/>
          <w:cs/>
        </w:rPr>
        <w:t>เป็น</w:t>
      </w:r>
      <w:r w:rsidRPr="00953BA7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953BA7">
        <w:rPr>
          <w:rFonts w:asciiTheme="majorBidi" w:hAnsiTheme="majorBidi"/>
          <w:sz w:val="30"/>
          <w:szCs w:val="30"/>
        </w:rPr>
        <w:t>(</w:t>
      </w:r>
      <w:r w:rsidRPr="00953BA7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53BA7">
        <w:rPr>
          <w:rFonts w:asciiTheme="majorBidi" w:hAnsiTheme="majorBidi" w:cstheme="majorBidi"/>
          <w:sz w:val="30"/>
          <w:szCs w:val="30"/>
        </w:rPr>
        <w:t>1</w:t>
      </w:r>
    </w:p>
    <w:p w14:paraId="7777B4C7" w14:textId="77777777" w:rsidR="007533DD" w:rsidRPr="00953BA7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53BA7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953BA7">
        <w:rPr>
          <w:rFonts w:asciiTheme="majorBidi" w:hAnsiTheme="majorBidi" w:cstheme="majorBidi"/>
          <w:sz w:val="30"/>
          <w:szCs w:val="30"/>
        </w:rPr>
        <w:t xml:space="preserve">  </w:t>
      </w:r>
      <w:r w:rsidRPr="00953BA7">
        <w:rPr>
          <w:rFonts w:asciiTheme="majorBidi" w:hAnsiTheme="majorBidi" w:cstheme="majorBidi"/>
          <w:sz w:val="30"/>
          <w:szCs w:val="30"/>
          <w:cs/>
        </w:rPr>
        <w:t>เป็น</w:t>
      </w:r>
      <w:r w:rsidRPr="00953BA7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</w:t>
      </w:r>
      <w:r w:rsidR="005339DF" w:rsidRPr="00953BA7">
        <w:rPr>
          <w:rFonts w:asciiTheme="majorBidi" w:hAnsiTheme="majorBidi"/>
          <w:sz w:val="30"/>
          <w:szCs w:val="30"/>
        </w:rPr>
        <w:br/>
      </w:r>
      <w:r w:rsidRPr="00953BA7">
        <w:rPr>
          <w:rFonts w:asciiTheme="majorBidi" w:hAnsiTheme="majorBidi"/>
          <w:sz w:val="30"/>
          <w:szCs w:val="30"/>
          <w:cs/>
        </w:rPr>
        <w:t>ไม่สามารถสังเกตได้)</w:t>
      </w:r>
    </w:p>
    <w:p w14:paraId="465F20B1" w14:textId="77777777" w:rsidR="007533DD" w:rsidRPr="00944644" w:rsidRDefault="007533DD" w:rsidP="007533D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4A75FD71" w14:textId="77777777" w:rsidR="007533DD" w:rsidRPr="00953BA7" w:rsidRDefault="007533DD" w:rsidP="00EC6C44">
      <w:pPr>
        <w:pStyle w:val="BodyText"/>
        <w:shd w:val="clear" w:color="auto" w:fill="FFFFFF"/>
        <w:tabs>
          <w:tab w:val="clear" w:pos="454"/>
        </w:tabs>
        <w:spacing w:after="0"/>
        <w:ind w:left="54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EC6C44" w:rsidRPr="00953BA7">
        <w:rPr>
          <w:rFonts w:asciiTheme="majorBidi" w:hAnsiTheme="majorBidi" w:cstheme="majorBidi"/>
          <w:sz w:val="30"/>
          <w:szCs w:val="30"/>
          <w:cs/>
        </w:rPr>
        <w:br/>
      </w:r>
      <w:r w:rsidRPr="00944644">
        <w:rPr>
          <w:rFonts w:asciiTheme="majorBidi" w:hAnsiTheme="majorBidi" w:cstheme="majorBidi"/>
          <w:spacing w:val="-4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</w:t>
      </w:r>
      <w:r w:rsidRPr="00953BA7">
        <w:rPr>
          <w:rFonts w:asciiTheme="majorBidi" w:hAnsiTheme="majorBidi" w:cstheme="majorBidi"/>
          <w:sz w:val="30"/>
          <w:szCs w:val="30"/>
          <w:cs/>
        </w:rPr>
        <w:t>ของข้อมูลที่อยู่ในระดับต่ำสุดที่มีนัยสำคัญสำหรับการวัดมูลค่ายุติธรรมโดยรวม</w:t>
      </w:r>
    </w:p>
    <w:p w14:paraId="2B88BB68" w14:textId="21E3C134" w:rsidR="006078CF" w:rsidRPr="00944644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AF9EFB0" w14:textId="3820DCDA" w:rsidR="000C235E" w:rsidRPr="00953BA7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953BA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BE6EA20" w14:textId="38B62ED8" w:rsidR="000C235E" w:rsidRPr="00944644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B3D6E35" w14:textId="24B9B30E" w:rsidR="000C235E" w:rsidRPr="00953BA7" w:rsidRDefault="000C235E" w:rsidP="004218A1">
      <w:pPr>
        <w:pStyle w:val="block"/>
        <w:spacing w:after="0" w:line="240" w:lineRule="atLeast"/>
        <w:ind w:left="540" w:right="-1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53B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</w:t>
      </w:r>
      <w:r w:rsidR="002E2467">
        <w:rPr>
          <w:rFonts w:asciiTheme="majorBidi" w:hAnsiTheme="majorBidi" w:cstheme="majorBidi"/>
          <w:sz w:val="30"/>
          <w:szCs w:val="30"/>
          <w:lang w:bidi="th-TH"/>
        </w:rPr>
        <w:br/>
      </w:r>
      <w:r w:rsidRPr="00953BA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มูลค่ายุติธรรมระดับ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6F719C">
        <w:rPr>
          <w:rFonts w:ascii="Angsana New" w:hAnsi="Angsana New"/>
          <w:spacing w:val="5"/>
          <w:sz w:val="30"/>
          <w:szCs w:val="30"/>
        </w:rPr>
        <w:t xml:space="preserve">30 </w:t>
      </w:r>
      <w:r w:rsidR="006F719C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6F719C">
        <w:rPr>
          <w:rFonts w:ascii="Angsana New" w:hAnsi="Angsana New" w:cstheme="minorBidi" w:hint="cs"/>
          <w:spacing w:val="5"/>
          <w:sz w:val="30"/>
          <w:szCs w:val="38"/>
          <w:cs/>
          <w:lang w:bidi="th-TH"/>
        </w:rPr>
        <w:t xml:space="preserve">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5219A" w:rsidRPr="00953B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และวันที่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กันยายน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7628D" w:rsidRPr="00953BA7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3EA77166" w14:textId="77777777" w:rsidR="000C235E" w:rsidRPr="00944644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78A5914" w14:textId="016CF45B" w:rsidR="000A18AB" w:rsidRPr="00953BA7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53BA7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953BA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51881501" w14:textId="77777777" w:rsidR="00296F9F" w:rsidRPr="00944644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 w:bidi="th-TH"/>
        </w:rPr>
      </w:pPr>
    </w:p>
    <w:tbl>
      <w:tblPr>
        <w:tblStyle w:val="TableGrid"/>
        <w:tblW w:w="9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36"/>
        <w:gridCol w:w="6658"/>
      </w:tblGrid>
      <w:tr w:rsidR="00082FE1" w:rsidRPr="00953BA7" w14:paraId="277ABADF" w14:textId="77777777" w:rsidTr="00EC6C44">
        <w:trPr>
          <w:tblHeader/>
        </w:trPr>
        <w:tc>
          <w:tcPr>
            <w:tcW w:w="2439" w:type="dxa"/>
            <w:vAlign w:val="bottom"/>
          </w:tcPr>
          <w:p w14:paraId="6C9A9ECD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CB1DB4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vAlign w:val="bottom"/>
          </w:tcPr>
          <w:p w14:paraId="453F465A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82FE1" w:rsidRPr="00953BA7" w14:paraId="5ADA08F8" w14:textId="77777777" w:rsidTr="00EC6C44">
        <w:tc>
          <w:tcPr>
            <w:tcW w:w="2439" w:type="dxa"/>
          </w:tcPr>
          <w:p w14:paraId="2A5FD521" w14:textId="77777777" w:rsidR="00082FE1" w:rsidRPr="00953BA7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39801DD8" w14:textId="3D1B564B" w:rsidR="00082FE1" w:rsidRPr="00953BA7" w:rsidRDefault="00B42D01" w:rsidP="00082FE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082FE1"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0305AC8F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B98933" w14:textId="77777777" w:rsidR="00082FE1" w:rsidRPr="00953BA7" w:rsidRDefault="00082FE1" w:rsidP="004C1BFB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</w:tcPr>
          <w:p w14:paraId="67D11330" w14:textId="77777777" w:rsidR="00082FE1" w:rsidRPr="00953BA7" w:rsidRDefault="00082FE1" w:rsidP="004C1BF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="009C01E2" w:rsidRPr="00953BA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953BA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996FC44" w14:textId="77777777" w:rsidR="000D4072" w:rsidRPr="00953BA7" w:rsidRDefault="000D4072" w:rsidP="00DE1A9A">
      <w:pPr>
        <w:ind w:left="558" w:right="-205" w:firstLine="9"/>
        <w:jc w:val="thaiDistribute"/>
        <w:rPr>
          <w:rFonts w:ascii="Angsana New" w:hAnsi="Angsana New"/>
          <w:sz w:val="28"/>
          <w:szCs w:val="28"/>
          <w:cs/>
        </w:rPr>
      </w:pPr>
    </w:p>
    <w:p w14:paraId="3058A54E" w14:textId="77777777" w:rsidR="00DE1A9A" w:rsidRPr="00953BA7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53BA7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953BA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14:paraId="53CA6AB1" w14:textId="77777777" w:rsidR="00DE1A9A" w:rsidRPr="00944644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</w:pPr>
    </w:p>
    <w:tbl>
      <w:tblPr>
        <w:tblW w:w="9369" w:type="dxa"/>
        <w:tblInd w:w="477" w:type="dxa"/>
        <w:tblLook w:val="04A0" w:firstRow="1" w:lastRow="0" w:firstColumn="1" w:lastColumn="0" w:noHBand="0" w:noVBand="1"/>
      </w:tblPr>
      <w:tblGrid>
        <w:gridCol w:w="2853"/>
        <w:gridCol w:w="2970"/>
        <w:gridCol w:w="3546"/>
      </w:tblGrid>
      <w:tr w:rsidR="00DE1A9A" w:rsidRPr="00953BA7" w14:paraId="0218E443" w14:textId="77777777" w:rsidTr="00082FE1">
        <w:trPr>
          <w:tblHeader/>
        </w:trPr>
        <w:tc>
          <w:tcPr>
            <w:tcW w:w="2853" w:type="dxa"/>
            <w:shd w:val="clear" w:color="auto" w:fill="auto"/>
            <w:vAlign w:val="bottom"/>
          </w:tcPr>
          <w:p w14:paraId="176BDB79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FCF7C43" w14:textId="77777777" w:rsidR="00DE1A9A" w:rsidRPr="00953BA7" w:rsidRDefault="00DE1A9A" w:rsidP="007E6F5F">
            <w:pPr>
              <w:pStyle w:val="block"/>
              <w:spacing w:after="0" w:line="240" w:lineRule="atLeast"/>
              <w:ind w:left="0" w:right="-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46" w:type="dxa"/>
            <w:shd w:val="clear" w:color="auto" w:fill="auto"/>
            <w:vAlign w:val="bottom"/>
          </w:tcPr>
          <w:p w14:paraId="75DEDEDE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RPr="00953BA7" w14:paraId="7A79FE84" w14:textId="77777777" w:rsidTr="00082FE1">
        <w:tc>
          <w:tcPr>
            <w:tcW w:w="2853" w:type="dxa"/>
            <w:shd w:val="clear" w:color="auto" w:fill="auto"/>
          </w:tcPr>
          <w:p w14:paraId="067727A8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970" w:type="dxa"/>
            <w:shd w:val="clear" w:color="auto" w:fill="auto"/>
          </w:tcPr>
          <w:p w14:paraId="243902E4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14:paraId="3A30BAC6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190DE5FD" w14:textId="77777777" w:rsidR="00AC409B" w:rsidRPr="00953BA7" w:rsidRDefault="00F1383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 w:rsidRPr="00953BA7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F52A70" w:rsidRPr="00953BA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953BA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3CE012" w14:textId="77777777" w:rsidR="00D5300D" w:rsidRPr="00013B99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953BA7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1881DB7F" w:rsidR="007533DD" w:rsidRPr="00944644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F71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F71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E2273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953BA7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953BA7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953BA7" w14:paraId="2DE22597" w14:textId="77777777" w:rsidTr="00082FE1">
        <w:tc>
          <w:tcPr>
            <w:tcW w:w="2817" w:type="pct"/>
          </w:tcPr>
          <w:p w14:paraId="14EE858A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953BA7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6CC52EE2" w14:textId="77777777" w:rsidTr="00216558">
        <w:tc>
          <w:tcPr>
            <w:tcW w:w="2817" w:type="pct"/>
          </w:tcPr>
          <w:p w14:paraId="2D721629" w14:textId="6F54CC1D" w:rsidR="007533DD" w:rsidRPr="00953BA7" w:rsidRDefault="00106A99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="007533DD" w:rsidRPr="00953BA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37EB38D6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5,994</w:t>
            </w:r>
          </w:p>
        </w:tc>
        <w:tc>
          <w:tcPr>
            <w:tcW w:w="130" w:type="pct"/>
          </w:tcPr>
          <w:p w14:paraId="14021C14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6716191F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5,994</w:t>
            </w:r>
          </w:p>
        </w:tc>
      </w:tr>
      <w:tr w:rsidR="009A45BD" w:rsidRPr="00953BA7" w14:paraId="5F8AFB2A" w14:textId="77777777" w:rsidTr="00216558">
        <w:tc>
          <w:tcPr>
            <w:tcW w:w="2817" w:type="pct"/>
          </w:tcPr>
          <w:p w14:paraId="63A48085" w14:textId="77777777" w:rsidR="009A45BD" w:rsidRPr="00013B99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77777777" w:rsidR="009A45BD" w:rsidRPr="00013B99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72240DB" w14:textId="77777777" w:rsidR="009A45BD" w:rsidRPr="00013B99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77777777" w:rsidR="009A45BD" w:rsidRPr="00013B99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33DD" w:rsidRPr="00953BA7" w14:paraId="7FA1EAD4" w14:textId="77777777" w:rsidTr="00082FE1">
        <w:tc>
          <w:tcPr>
            <w:tcW w:w="2817" w:type="pct"/>
          </w:tcPr>
          <w:p w14:paraId="71D26148" w14:textId="0316E82C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2E24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19" w:type="pct"/>
          </w:tcPr>
          <w:p w14:paraId="2EEAFDFE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ED66A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22144B85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25448292" w14:textId="77777777" w:rsidTr="00082FE1">
        <w:tc>
          <w:tcPr>
            <w:tcW w:w="2817" w:type="pct"/>
          </w:tcPr>
          <w:p w14:paraId="01BACC18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19" w:type="pct"/>
          </w:tcPr>
          <w:p w14:paraId="7634589B" w14:textId="056C1C21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1,066</w:t>
            </w:r>
          </w:p>
        </w:tc>
        <w:tc>
          <w:tcPr>
            <w:tcW w:w="130" w:type="pct"/>
          </w:tcPr>
          <w:p w14:paraId="513832BD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73FF53F3" w14:textId="2327732B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F67B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533DD" w:rsidRPr="00953BA7" w14:paraId="0DCBD55E" w14:textId="77777777" w:rsidTr="00082FE1">
        <w:tc>
          <w:tcPr>
            <w:tcW w:w="2817" w:type="pct"/>
          </w:tcPr>
          <w:p w14:paraId="5051E717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19" w:type="pct"/>
          </w:tcPr>
          <w:p w14:paraId="711B4534" w14:textId="16EE1AC2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  <w:tc>
          <w:tcPr>
            <w:tcW w:w="130" w:type="pct"/>
          </w:tcPr>
          <w:p w14:paraId="3E3AD2A7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71B026C2" w14:textId="3283036A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</w:tr>
      <w:tr w:rsidR="007533DD" w:rsidRPr="00953BA7" w14:paraId="0C0D4739" w14:textId="77777777" w:rsidTr="00082FE1">
        <w:tc>
          <w:tcPr>
            <w:tcW w:w="2817" w:type="pct"/>
          </w:tcPr>
          <w:p w14:paraId="5FC53869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2C11F601" w14:textId="0EFE4DCB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2,053</w:t>
            </w:r>
          </w:p>
        </w:tc>
        <w:tc>
          <w:tcPr>
            <w:tcW w:w="130" w:type="pct"/>
          </w:tcPr>
          <w:p w14:paraId="48174061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</w:tcPr>
          <w:p w14:paraId="3F0DB609" w14:textId="3B79EB33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</w:t>
            </w:r>
            <w:r w:rsidR="00F67B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</w:t>
            </w:r>
          </w:p>
        </w:tc>
      </w:tr>
      <w:tr w:rsidR="007533DD" w:rsidRPr="00953BA7" w14:paraId="23D4862B" w14:textId="77777777" w:rsidTr="00082FE1">
        <w:tc>
          <w:tcPr>
            <w:tcW w:w="2817" w:type="pct"/>
          </w:tcPr>
          <w:p w14:paraId="747201E9" w14:textId="77777777" w:rsidR="007533DD" w:rsidRPr="00013B99" w:rsidRDefault="007533DD" w:rsidP="001C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54C04E4A" w14:textId="77777777" w:rsidR="007533DD" w:rsidRPr="00013B99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0885674" w14:textId="77777777" w:rsidR="007533DD" w:rsidRPr="00013B99" w:rsidRDefault="007533D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9699DB9" w14:textId="77777777" w:rsidR="007533DD" w:rsidRPr="00013B99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334CEB6F" w14:textId="77777777" w:rsidTr="00082FE1">
        <w:tc>
          <w:tcPr>
            <w:tcW w:w="2817" w:type="pct"/>
          </w:tcPr>
          <w:p w14:paraId="2B2BEFCC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4F9B2639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162CA1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3BAE0C1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638529F7" w14:textId="77777777" w:rsidTr="00082FE1">
        <w:tc>
          <w:tcPr>
            <w:tcW w:w="2817" w:type="pct"/>
          </w:tcPr>
          <w:p w14:paraId="28F0D851" w14:textId="77777777" w:rsidR="007533DD" w:rsidRPr="00953BA7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3AA770D8" w14:textId="38BC958D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126,390</w:t>
            </w:r>
          </w:p>
        </w:tc>
        <w:tc>
          <w:tcPr>
            <w:tcW w:w="130" w:type="pct"/>
            <w:vAlign w:val="bottom"/>
          </w:tcPr>
          <w:p w14:paraId="44A0EB01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5A0B58A3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111,101</w:t>
            </w:r>
          </w:p>
        </w:tc>
      </w:tr>
      <w:tr w:rsidR="007533DD" w:rsidRPr="00953BA7" w14:paraId="062BA55D" w14:textId="77777777" w:rsidTr="00082FE1">
        <w:tc>
          <w:tcPr>
            <w:tcW w:w="2817" w:type="pct"/>
          </w:tcPr>
          <w:p w14:paraId="06A7C485" w14:textId="77777777" w:rsidR="007533DD" w:rsidRPr="00953BA7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สัญญาขายเงินตราต่างประเทศล่วงหน้า</w:t>
            </w: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14:paraId="6D2AE959" w14:textId="2F961A5E" w:rsidR="007533DD" w:rsidRPr="00953BA7" w:rsidRDefault="00430BB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146,408</w:t>
            </w:r>
          </w:p>
        </w:tc>
        <w:tc>
          <w:tcPr>
            <w:tcW w:w="130" w:type="pct"/>
          </w:tcPr>
          <w:p w14:paraId="2246DCAB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138C3DCD" w14:textId="62574FFA" w:rsidR="007533DD" w:rsidRPr="00953BA7" w:rsidRDefault="00430BB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146,408</w:t>
            </w:r>
          </w:p>
        </w:tc>
      </w:tr>
      <w:tr w:rsidR="007533DD" w:rsidRPr="00953BA7" w14:paraId="74BC8AA1" w14:textId="77777777" w:rsidTr="00082FE1">
        <w:tc>
          <w:tcPr>
            <w:tcW w:w="2817" w:type="pct"/>
          </w:tcPr>
          <w:p w14:paraId="537383A0" w14:textId="77777777" w:rsidR="007533DD" w:rsidRPr="00953BA7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7509E133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10,801</w:t>
            </w:r>
          </w:p>
        </w:tc>
        <w:tc>
          <w:tcPr>
            <w:tcW w:w="130" w:type="pct"/>
            <w:vAlign w:val="bottom"/>
          </w:tcPr>
          <w:p w14:paraId="7BF698C0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76A55FFD" w:rsidR="007533DD" w:rsidRPr="00953BA7" w:rsidRDefault="003C2471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8,917</w:t>
            </w:r>
          </w:p>
        </w:tc>
      </w:tr>
      <w:tr w:rsidR="007533DD" w:rsidRPr="00953BA7" w14:paraId="0AA83D3E" w14:textId="77777777" w:rsidTr="00082FE1">
        <w:tc>
          <w:tcPr>
            <w:tcW w:w="2817" w:type="pct"/>
          </w:tcPr>
          <w:p w14:paraId="001F258C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5BE4B8F8" w:rsidR="007533DD" w:rsidRPr="00953BA7" w:rsidRDefault="00430BB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283,599</w:t>
            </w:r>
          </w:p>
        </w:tc>
        <w:tc>
          <w:tcPr>
            <w:tcW w:w="130" w:type="pct"/>
            <w:vAlign w:val="bottom"/>
          </w:tcPr>
          <w:p w14:paraId="28B26F20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79906725" w:rsidR="007533DD" w:rsidRPr="00953BA7" w:rsidRDefault="00430BB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266,426</w:t>
            </w:r>
          </w:p>
        </w:tc>
      </w:tr>
    </w:tbl>
    <w:p w14:paraId="73421E01" w14:textId="77777777" w:rsidR="000D4072" w:rsidRPr="00013B99" w:rsidRDefault="000D4072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860C31" w14:textId="6C427645" w:rsidR="00FB28BE" w:rsidRPr="00953BA7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 xml:space="preserve">* </w:t>
      </w:r>
      <w:r w:rsidRPr="00953BA7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 w:rsidRPr="00953BA7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วงหน้ามีระยะเวลาครบกำหนดไม่เกินหนึ่ง</w:t>
      </w:r>
      <w:r w:rsidR="00B67C21" w:rsidRPr="00953BA7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791219" w:rsidRPr="00953BA7">
        <w:rPr>
          <w:rFonts w:ascii="Angsana New" w:hAnsi="Angsana New"/>
          <w:sz w:val="30"/>
          <w:szCs w:val="30"/>
        </w:rPr>
        <w:t xml:space="preserve"> </w:t>
      </w:r>
      <w:r w:rsidR="009A45BD" w:rsidRPr="00953BA7">
        <w:rPr>
          <w:rFonts w:ascii="Angsana New" w:hAnsi="Angsana New"/>
          <w:sz w:val="30"/>
          <w:szCs w:val="30"/>
          <w:cs/>
        </w:rPr>
        <w:t>ดังนี้</w:t>
      </w:r>
    </w:p>
    <w:p w14:paraId="138E8926" w14:textId="77777777" w:rsidR="00FB28BE" w:rsidRPr="00013B99" w:rsidRDefault="00FB28BE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950452" w:rsidRPr="00953BA7" w14:paraId="3EE753A3" w14:textId="77777777" w:rsidTr="00082FE1">
        <w:tc>
          <w:tcPr>
            <w:tcW w:w="4833" w:type="dxa"/>
          </w:tcPr>
          <w:p w14:paraId="5E302602" w14:textId="7F4B1672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719C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F71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F71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F719C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719C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410" w:type="dxa"/>
            <w:gridSpan w:val="3"/>
            <w:vAlign w:val="bottom"/>
          </w:tcPr>
          <w:p w14:paraId="782F0532" w14:textId="44BC8202" w:rsidR="00950452" w:rsidRPr="00953BA7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452" w:rsidRPr="00953BA7" w14:paraId="66725CB1" w14:textId="77777777" w:rsidTr="00082FE1">
        <w:tc>
          <w:tcPr>
            <w:tcW w:w="4833" w:type="dxa"/>
          </w:tcPr>
          <w:p w14:paraId="4B807373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9D9D773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14:paraId="552B13FE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AAE078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452" w:rsidRPr="00953BA7" w14:paraId="4CB8BB1C" w14:textId="77777777" w:rsidTr="00082FE1">
        <w:tc>
          <w:tcPr>
            <w:tcW w:w="4833" w:type="dxa"/>
          </w:tcPr>
          <w:p w14:paraId="4C5AF14E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7E8129A" w14:textId="254BECF5" w:rsidR="00950452" w:rsidRPr="00953BA7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30B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สกุลเงินตราต่างประเทศ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14:paraId="7D1E92E8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8F6BCE1" w14:textId="7B2CCAE9" w:rsidR="00950452" w:rsidRPr="00953BA7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30B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สกุลเงิน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0BBD" w:rsidRPr="00953BA7" w14:paraId="0E53A56A" w14:textId="77777777" w:rsidTr="00430BBD">
        <w:tc>
          <w:tcPr>
            <w:tcW w:w="4833" w:type="dxa"/>
          </w:tcPr>
          <w:p w14:paraId="0DB226C2" w14:textId="77777777" w:rsidR="00430BBD" w:rsidRPr="00953BA7" w:rsidRDefault="00430BBD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16C7E973" w14:textId="4F40CE4E" w:rsidR="00430BBD" w:rsidRPr="00953BA7" w:rsidRDefault="00430BBD" w:rsidP="00013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1"/>
              </w:tabs>
              <w:spacing w:after="0" w:line="240" w:lineRule="auto"/>
              <w:ind w:left="-108" w:righ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</w:tr>
      <w:tr w:rsidR="00950452" w:rsidRPr="00953BA7" w14:paraId="3E118E0F" w14:textId="77777777" w:rsidTr="00602720">
        <w:tc>
          <w:tcPr>
            <w:tcW w:w="4833" w:type="dxa"/>
          </w:tcPr>
          <w:p w14:paraId="65EF03ED" w14:textId="5DBE51A4" w:rsidR="00950452" w:rsidRPr="00953BA7" w:rsidRDefault="00430BBD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160" w:type="dxa"/>
            <w:shd w:val="clear" w:color="auto" w:fill="auto"/>
          </w:tcPr>
          <w:p w14:paraId="1D768460" w14:textId="2BA63A4B" w:rsidR="00950452" w:rsidRPr="00430BBD" w:rsidRDefault="00430BBD" w:rsidP="00A96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30BBD">
              <w:rPr>
                <w:rFonts w:ascii="Angsana New" w:hAnsi="Angsana New"/>
                <w:sz w:val="30"/>
                <w:szCs w:val="30"/>
              </w:rPr>
              <w:t>4,</w:t>
            </w:r>
            <w:r w:rsidRPr="00A969E4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65" w:type="dxa"/>
            <w:shd w:val="clear" w:color="auto" w:fill="auto"/>
          </w:tcPr>
          <w:p w14:paraId="66C11237" w14:textId="77777777" w:rsidR="00950452" w:rsidRPr="00430BBD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7E4C2CA" w14:textId="04376AD2" w:rsidR="00950452" w:rsidRPr="00430BBD" w:rsidRDefault="00430BBD" w:rsidP="00A96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30BBD">
              <w:rPr>
                <w:rFonts w:ascii="Angsana New" w:hAnsi="Angsana New"/>
                <w:sz w:val="30"/>
                <w:szCs w:val="30"/>
              </w:rPr>
              <w:t>143,50</w:t>
            </w:r>
            <w:r w:rsidR="00F67B0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0BBD" w:rsidRPr="00953BA7" w14:paraId="0E3659F6" w14:textId="77777777" w:rsidTr="00602720">
        <w:tc>
          <w:tcPr>
            <w:tcW w:w="4833" w:type="dxa"/>
          </w:tcPr>
          <w:p w14:paraId="6834E189" w14:textId="561A8B6D" w:rsidR="00430BBD" w:rsidRPr="00953BA7" w:rsidRDefault="00430BBD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FBD2C65" w14:textId="3A013A19" w:rsidR="00430BBD" w:rsidRPr="00430BBD" w:rsidRDefault="00430BBD" w:rsidP="00A96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30BB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5" w:type="dxa"/>
            <w:shd w:val="clear" w:color="auto" w:fill="auto"/>
          </w:tcPr>
          <w:p w14:paraId="275D008D" w14:textId="77777777" w:rsidR="00430BBD" w:rsidRPr="00430BBD" w:rsidRDefault="00430BBD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5EADD3E" w14:textId="4C172B17" w:rsidR="00430BBD" w:rsidRPr="00430BBD" w:rsidRDefault="00430BBD" w:rsidP="00A96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430BBD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</w:tr>
      <w:tr w:rsidR="00430BBD" w:rsidRPr="00953BA7" w14:paraId="7B3D4F78" w14:textId="77777777" w:rsidTr="00602720">
        <w:tc>
          <w:tcPr>
            <w:tcW w:w="4833" w:type="dxa"/>
          </w:tcPr>
          <w:p w14:paraId="269D4DC0" w14:textId="109E1633" w:rsidR="00430BBD" w:rsidRPr="00430BBD" w:rsidRDefault="00430BBD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B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8D32" w14:textId="49764F56" w:rsidR="00430BBD" w:rsidRPr="00A969E4" w:rsidRDefault="00430BBD" w:rsidP="00A96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9E4">
              <w:rPr>
                <w:rFonts w:ascii="Angsana New" w:hAnsi="Angsana New"/>
                <w:b/>
                <w:bCs/>
                <w:sz w:val="30"/>
                <w:szCs w:val="30"/>
              </w:rPr>
              <w:t>4,71</w:t>
            </w:r>
            <w:r w:rsidR="00AC21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0B81BE30" w14:textId="77777777" w:rsidR="00430BBD" w:rsidRPr="00953BA7" w:rsidRDefault="00430BBD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9F734" w14:textId="5D099DA7" w:rsidR="00430BBD" w:rsidRPr="00953BA7" w:rsidRDefault="00430BBD" w:rsidP="00A96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145,98</w:t>
            </w:r>
            <w:r w:rsidR="00F67B0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283A4A6" w14:textId="77777777" w:rsidR="00106A99" w:rsidRPr="00953BA7" w:rsidRDefault="00106A99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22"/>
          <w:szCs w:val="22"/>
        </w:rPr>
      </w:pPr>
    </w:p>
    <w:p w14:paraId="30B295CD" w14:textId="77777777" w:rsidR="00CE50B7" w:rsidRDefault="00CE50B7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D97559" w14:textId="3B507294" w:rsidR="00CE50B7" w:rsidRDefault="00CE50B7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486B63" w14:textId="77777777" w:rsidR="001503C7" w:rsidRDefault="001503C7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504DEB" w14:textId="2D4C83B7" w:rsidR="00AC3E48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6B65D9A5" w14:textId="77777777" w:rsidR="001503C7" w:rsidRPr="00953BA7" w:rsidRDefault="001503C7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5AFB41" w14:textId="77777777" w:rsidR="00AC3E48" w:rsidRPr="00953BA7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953BA7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953BA7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3A65B9B7" w14:textId="77777777" w:rsidR="00076A7B" w:rsidRPr="00013B99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9277CC" w14:textId="6C0B97F8" w:rsidR="001545CD" w:rsidRPr="00953BA7" w:rsidRDefault="00601C20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="Angsana New" w:hAnsi="Angsana New"/>
          <w:spacing w:val="-4"/>
          <w:sz w:val="30"/>
          <w:szCs w:val="30"/>
          <w:cs/>
        </w:rPr>
        <w:t>ณ</w:t>
      </w:r>
      <w:r w:rsidRPr="00944644">
        <w:rPr>
          <w:rFonts w:ascii="Angsana New" w:hAnsi="Angsana New"/>
          <w:color w:val="FFFFFF" w:themeColor="background1"/>
          <w:spacing w:val="-4"/>
          <w:sz w:val="12"/>
          <w:szCs w:val="12"/>
        </w:rPr>
        <w:t>.</w:t>
      </w:r>
      <w:r w:rsidRPr="00944644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944644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7E6F5F">
        <w:rPr>
          <w:rFonts w:ascii="Angsana New" w:hAnsi="Angsana New"/>
          <w:spacing w:val="-4"/>
          <w:sz w:val="30"/>
          <w:szCs w:val="30"/>
        </w:rPr>
        <w:t xml:space="preserve">30 </w:t>
      </w:r>
      <w:r w:rsidR="007E6F5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7D41BA" w:rsidRPr="00944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D41BA" w:rsidRPr="00944644">
        <w:rPr>
          <w:rFonts w:ascii="Angsana New" w:hAnsi="Angsana New"/>
          <w:spacing w:val="-4"/>
          <w:sz w:val="30"/>
          <w:szCs w:val="30"/>
        </w:rPr>
        <w:t>256</w:t>
      </w:r>
      <w:r w:rsidR="007E2273" w:rsidRPr="00944644">
        <w:rPr>
          <w:rFonts w:ascii="Angsana New" w:hAnsi="Angsana New"/>
          <w:spacing w:val="-4"/>
          <w:sz w:val="30"/>
          <w:szCs w:val="30"/>
        </w:rPr>
        <w:t>3</w:t>
      </w:r>
      <w:r w:rsidR="00FC3431" w:rsidRPr="00944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4644">
        <w:rPr>
          <w:rFonts w:ascii="Angsana New" w:hAnsi="Angsana New"/>
          <w:spacing w:val="-4"/>
          <w:sz w:val="30"/>
          <w:szCs w:val="30"/>
          <w:cs/>
        </w:rPr>
        <w:t>บริษัทมีสัญญาขายสินค้า</w:t>
      </w:r>
      <w:r w:rsidR="00BB62CB" w:rsidRPr="00944644">
        <w:rPr>
          <w:rFonts w:ascii="Angsana New" w:hAnsi="Angsana New"/>
          <w:spacing w:val="-4"/>
          <w:sz w:val="30"/>
          <w:szCs w:val="30"/>
          <w:cs/>
        </w:rPr>
        <w:t>สำเร็จรูป</w:t>
      </w:r>
      <w:r w:rsidRPr="00944644">
        <w:rPr>
          <w:rFonts w:ascii="Angsana New" w:hAnsi="Angsana New"/>
          <w:spacing w:val="-4"/>
          <w:sz w:val="30"/>
          <w:szCs w:val="30"/>
          <w:cs/>
        </w:rPr>
        <w:t>ล่วงหน้ากับบริษัทต่างประเทศห</w:t>
      </w:r>
      <w:r w:rsidR="00BB62CB" w:rsidRPr="00944644">
        <w:rPr>
          <w:rFonts w:ascii="Angsana New" w:hAnsi="Angsana New"/>
          <w:spacing w:val="-4"/>
          <w:sz w:val="30"/>
          <w:szCs w:val="30"/>
          <w:cs/>
        </w:rPr>
        <w:t>ลายแห่งรวมเป็</w:t>
      </w:r>
      <w:r w:rsidR="00950452" w:rsidRPr="00944644">
        <w:rPr>
          <w:rFonts w:ascii="Angsana New" w:hAnsi="Angsana New"/>
          <w:spacing w:val="-4"/>
          <w:sz w:val="30"/>
          <w:szCs w:val="30"/>
          <w:cs/>
        </w:rPr>
        <w:t>น</w:t>
      </w:r>
      <w:r w:rsidR="00BB62CB" w:rsidRPr="00944644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B249FF" w:rsidRPr="00944644">
        <w:rPr>
          <w:rFonts w:ascii="Angsana New" w:hAnsi="Angsana New"/>
          <w:spacing w:val="-4"/>
          <w:sz w:val="30"/>
          <w:szCs w:val="30"/>
        </w:rPr>
        <w:t xml:space="preserve"> </w:t>
      </w:r>
      <w:r w:rsidR="003C2471">
        <w:rPr>
          <w:rFonts w:ascii="Angsana New" w:hAnsi="Angsana New"/>
          <w:sz w:val="30"/>
          <w:szCs w:val="30"/>
        </w:rPr>
        <w:t>784.45</w:t>
      </w:r>
      <w:r w:rsidR="001C36AB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ล้านบาท</w:t>
      </w:r>
    </w:p>
    <w:p w14:paraId="63387EC9" w14:textId="1849B64A" w:rsidR="00CE50B7" w:rsidRPr="00013B99" w:rsidRDefault="00CE50B7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0AB089" w14:textId="13765AE2" w:rsidR="00E727DB" w:rsidRPr="00953BA7" w:rsidRDefault="00E727DB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14:paraId="4E237978" w14:textId="77777777" w:rsidR="00E727DB" w:rsidRPr="00013B99" w:rsidRDefault="00E727DB" w:rsidP="006D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1F7DA9E" w14:textId="788118E1" w:rsidR="001C36AB" w:rsidRPr="00944644" w:rsidRDefault="00B42D01" w:rsidP="00944644">
      <w:pPr>
        <w:pStyle w:val="block"/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มาตรฐานการรายงานทางการเงินที่ออกใหม่ซึ่งเกี่ยวกับการดำเนินงานของกลุ่มบริษัท</w:t>
      </w:r>
      <w:r w:rsidRPr="00944644">
        <w:rPr>
          <w:rFonts w:asciiTheme="majorBidi" w:hAnsiTheme="majorBidi" w:cstheme="majorBidi"/>
          <w:sz w:val="30"/>
          <w:szCs w:val="30"/>
        </w:rPr>
        <w:t xml:space="preserve"> </w:t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</w:t>
      </w:r>
      <w:r w:rsidR="00222AEC" w:rsidRPr="00953BA7">
        <w:rPr>
          <w:rFonts w:asciiTheme="majorBidi" w:hAnsiTheme="majorBidi" w:cstheme="majorBidi"/>
          <w:sz w:val="30"/>
          <w:szCs w:val="30"/>
          <w:lang w:bidi="th-TH"/>
        </w:rPr>
        <w:br/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งบการเงินสำหรับรอบระยะเวลาบัญชีที่เริ่มในหรือหลังวันที่ </w:t>
      </w:r>
      <w:r w:rsidRPr="00944644">
        <w:rPr>
          <w:rFonts w:asciiTheme="majorBidi" w:hAnsiTheme="majorBidi" w:cstheme="majorBidi"/>
          <w:sz w:val="30"/>
          <w:szCs w:val="30"/>
        </w:rPr>
        <w:t>1</w:t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Pr="00944644">
        <w:rPr>
          <w:rFonts w:asciiTheme="majorBidi" w:hAnsiTheme="majorBidi" w:cstheme="majorBidi"/>
          <w:sz w:val="30"/>
          <w:szCs w:val="30"/>
        </w:rPr>
        <w:t xml:space="preserve">2563 </w:t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5C8ABA0F" w14:textId="77777777" w:rsidR="001C36AB" w:rsidRPr="00013B99" w:rsidRDefault="001C36A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5E62CA">
        <w:rPr>
          <w:rFonts w:ascii="Angsana New" w:hAnsi="Angsana New"/>
          <w:sz w:val="30"/>
          <w:szCs w:val="30"/>
        </w:rPr>
        <w:tab/>
      </w:r>
      <w:r w:rsidRPr="005E62CA">
        <w:rPr>
          <w:rFonts w:ascii="Angsana New" w:hAnsi="Angsana New"/>
          <w:sz w:val="30"/>
          <w:szCs w:val="30"/>
        </w:rPr>
        <w:tab/>
      </w:r>
    </w:p>
    <w:tbl>
      <w:tblPr>
        <w:tblW w:w="9522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5040"/>
      </w:tblGrid>
      <w:tr w:rsidR="003D72CE" w:rsidRPr="00953BA7" w14:paraId="4526558F" w14:textId="77777777" w:rsidTr="00944644">
        <w:trPr>
          <w:tblHeader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0C969" w14:textId="77777777" w:rsidR="003D72CE" w:rsidRPr="00953BA7" w:rsidRDefault="003D72CE" w:rsidP="00B50C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B9392" w14:textId="77777777" w:rsidR="003D72CE" w:rsidRPr="00953BA7" w:rsidRDefault="003D72CE" w:rsidP="00B50C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D72CE" w:rsidRPr="00953BA7" w14:paraId="02C79B91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1E72" w14:textId="77777777" w:rsidR="003D72CE" w:rsidRPr="00953BA7" w:rsidRDefault="003D72CE" w:rsidP="001C36AB">
            <w:pPr>
              <w:tabs>
                <w:tab w:val="clear" w:pos="227"/>
                <w:tab w:val="left" w:pos="278"/>
              </w:tabs>
              <w:spacing w:line="240" w:lineRule="auto"/>
              <w:ind w:left="15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7*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F0E8" w14:textId="77777777" w:rsidR="003D72CE" w:rsidRPr="00953BA7" w:rsidRDefault="003D72CE" w:rsidP="00B50C11">
            <w:pPr>
              <w:spacing w:line="240" w:lineRule="auto"/>
              <w:ind w:right="-294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D72CE" w:rsidRPr="00953BA7" w14:paraId="55BA1CE2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C8B1" w14:textId="77777777" w:rsidR="003D72CE" w:rsidRPr="00953BA7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FEED" w14:textId="77777777" w:rsidR="003D72CE" w:rsidRPr="00953BA7" w:rsidRDefault="003D72CE" w:rsidP="00B50C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72CE" w:rsidRPr="00953BA7" w14:paraId="0DA1FD0B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F7CC" w14:textId="77777777" w:rsidR="003D72CE" w:rsidRPr="00953BA7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923F4" w14:textId="77777777" w:rsidR="003D72CE" w:rsidRPr="00953BA7" w:rsidRDefault="003D72CE" w:rsidP="00B50C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3D72CE" w:rsidRPr="00953BA7" w14:paraId="71EE3FCC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4E3D" w14:textId="77777777" w:rsidR="003D72CE" w:rsidRPr="00953BA7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73954" w14:textId="77777777" w:rsidR="003D72CE" w:rsidRPr="00953BA7" w:rsidRDefault="003D72CE" w:rsidP="00B50C11">
            <w:pPr>
              <w:spacing w:line="240" w:lineRule="auto"/>
              <w:ind w:right="-474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76C272BA" w14:textId="3BD7DFC9" w:rsidR="003D72CE" w:rsidRPr="00013B99" w:rsidRDefault="001C36A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5E62CA">
        <w:rPr>
          <w:rFonts w:ascii="Angsana New" w:hAnsi="Angsana New"/>
          <w:sz w:val="30"/>
          <w:szCs w:val="30"/>
        </w:rPr>
        <w:tab/>
      </w:r>
    </w:p>
    <w:p w14:paraId="54116DB2" w14:textId="3EB0677E" w:rsidR="006078CF" w:rsidRPr="00953BA7" w:rsidRDefault="003D72CE">
      <w:pPr>
        <w:tabs>
          <w:tab w:val="clear" w:pos="680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</w:rPr>
        <w:tab/>
      </w:r>
      <w:r w:rsidRPr="00953BA7">
        <w:rPr>
          <w:rFonts w:ascii="Angsana New" w:hAnsi="Angsana New"/>
          <w:i/>
          <w:iCs/>
          <w:sz w:val="30"/>
          <w:szCs w:val="30"/>
        </w:rPr>
        <w:tab/>
      </w:r>
      <w:r w:rsidRPr="00953BA7">
        <w:rPr>
          <w:rFonts w:ascii="Angsana New" w:hAnsi="Angsana New"/>
          <w:i/>
          <w:iCs/>
          <w:sz w:val="30"/>
          <w:szCs w:val="30"/>
        </w:rPr>
        <w:tab/>
      </w:r>
      <w:r w:rsidR="001C36AB" w:rsidRPr="00953BA7">
        <w:rPr>
          <w:rFonts w:ascii="Angsana New" w:hAnsi="Angsana New"/>
          <w:i/>
          <w:iCs/>
          <w:sz w:val="30"/>
          <w:szCs w:val="30"/>
        </w:rPr>
        <w:t xml:space="preserve">* </w:t>
      </w:r>
      <w:r w:rsidR="001C36AB" w:rsidRPr="00953BA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07F257E" w14:textId="77777777" w:rsidR="00256B9F" w:rsidRPr="00013B99" w:rsidRDefault="00256B9F">
      <w:pPr>
        <w:tabs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B7E4766" w14:textId="77777777" w:rsidR="001C36AB" w:rsidRPr="00953BA7" w:rsidRDefault="001C36AB" w:rsidP="004769A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685B94C" w14:textId="77777777" w:rsidR="001C36AB" w:rsidRPr="00013B99" w:rsidRDefault="001C36AB" w:rsidP="001C3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532256A6" w14:textId="68E4C90A" w:rsidR="001C36AB" w:rsidRDefault="001C36A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="00222AEC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ทาง</w:t>
      </w:r>
      <w:r w:rsidRPr="00944644">
        <w:rPr>
          <w:rFonts w:ascii="Angsana New" w:hAnsi="Angsana New"/>
          <w:spacing w:val="-2"/>
          <w:sz w:val="30"/>
          <w:szCs w:val="30"/>
          <w:cs/>
        </w:rPr>
        <w:t>การเงินและหนี้สินทางการเงินตลอดจนการรับรู้ การวัดมูลค่า การด้อยค่าและการตัดรายการ รวมถึงหลัก</w:t>
      </w:r>
      <w:r w:rsidR="00222AEC" w:rsidRPr="00953BA7">
        <w:rPr>
          <w:rFonts w:ascii="Angsana New" w:hAnsi="Angsana New"/>
          <w:spacing w:val="-2"/>
          <w:sz w:val="30"/>
          <w:szCs w:val="30"/>
        </w:rPr>
        <w:br/>
      </w:r>
      <w:r w:rsidRPr="00944644">
        <w:rPr>
          <w:rFonts w:ascii="Angsana New" w:hAnsi="Angsana New"/>
          <w:spacing w:val="-2"/>
          <w:sz w:val="30"/>
          <w:szCs w:val="30"/>
          <w:cs/>
        </w:rPr>
        <w:t>การบัญชี</w:t>
      </w:r>
      <w:r w:rsidRPr="00953BA7">
        <w:rPr>
          <w:rFonts w:ascii="Angsana New" w:hAnsi="Angsana New"/>
          <w:sz w:val="30"/>
          <w:szCs w:val="30"/>
          <w:cs/>
        </w:rPr>
        <w:t xml:space="preserve">ของอนุพันธ์และการบัญชีป้องกันความเสี่ยง </w:t>
      </w:r>
      <w:bookmarkStart w:id="1" w:name="_Hlk15580843"/>
      <w:bookmarkStart w:id="2" w:name="_Hlk15582546"/>
      <w:r w:rsidRPr="00953BA7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953BA7">
        <w:rPr>
          <w:rFonts w:ascii="Angsana New" w:hAnsi="Angsana New"/>
          <w:sz w:val="30"/>
          <w:szCs w:val="30"/>
          <w:cs/>
        </w:rPr>
        <w:t xml:space="preserve">มีผลบังคับใช้ </w:t>
      </w:r>
      <w:r w:rsidRPr="00944644">
        <w:rPr>
          <w:rFonts w:ascii="Angsana New" w:hAnsi="Angsana New"/>
          <w:spacing w:val="-4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</w:t>
      </w:r>
      <w:r w:rsidRPr="00953BA7">
        <w:rPr>
          <w:rFonts w:ascii="Angsana New" w:hAnsi="Angsana New"/>
          <w:sz w:val="30"/>
          <w:szCs w:val="30"/>
          <w:cs/>
        </w:rPr>
        <w:t>ในปัจจุบันถูกยกเลิกไป</w:t>
      </w:r>
      <w:bookmarkEnd w:id="2"/>
    </w:p>
    <w:p w14:paraId="2C016884" w14:textId="4D13484C" w:rsidR="00950E4B" w:rsidRDefault="00950E4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</w:p>
    <w:p w14:paraId="77C97C39" w14:textId="07AF9723" w:rsidR="00950E4B" w:rsidRDefault="00950E4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</w:p>
    <w:p w14:paraId="7645DA13" w14:textId="70CC0C3A" w:rsidR="00950E4B" w:rsidRDefault="00950E4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</w:p>
    <w:p w14:paraId="5EFDFAB0" w14:textId="4E27C9A7" w:rsidR="001503C7" w:rsidRDefault="00150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D20DABB" w14:textId="03E423A8" w:rsidR="001C36AB" w:rsidRPr="00953BA7" w:rsidRDefault="001C36AB" w:rsidP="004769A0">
      <w:pPr>
        <w:pStyle w:val="ListParagraph"/>
        <w:numPr>
          <w:ilvl w:val="0"/>
          <w:numId w:val="30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972" w:hanging="37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074149F" w14:textId="77777777" w:rsidR="001C36AB" w:rsidRPr="00944644" w:rsidRDefault="001C36AB" w:rsidP="001C3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1047E5B1" w14:textId="3E4CE672" w:rsidR="001C36AB" w:rsidRPr="00953BA7" w:rsidRDefault="001C36AB" w:rsidP="004769A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35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53BA7">
        <w:rPr>
          <w:rFonts w:ascii="Angsana New" w:hAnsi="Angsana New"/>
          <w:sz w:val="30"/>
          <w:szCs w:val="30"/>
        </w:rPr>
        <w:t>16</w:t>
      </w:r>
      <w:r w:rsidRPr="00953BA7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3D72CE" w:rsidRPr="00953BA7">
        <w:rPr>
          <w:rFonts w:ascii="Angsana New" w:hAnsi="Angsana New"/>
          <w:sz w:val="30"/>
          <w:szCs w:val="30"/>
          <w:cs/>
        </w:rPr>
        <w:t>และ</w:t>
      </w:r>
      <w:r w:rsidRPr="00953BA7">
        <w:rPr>
          <w:rFonts w:ascii="Angsana New" w:hAnsi="Angsana New"/>
          <w:sz w:val="30"/>
          <w:szCs w:val="30"/>
          <w:cs/>
        </w:rPr>
        <w:t>สินทรัพย์อ้างอิง</w:t>
      </w:r>
      <w:r w:rsidR="003D72CE" w:rsidRPr="00953BA7">
        <w:rPr>
          <w:rFonts w:ascii="Angsana New" w:hAnsi="Angsana New"/>
          <w:sz w:val="30"/>
          <w:szCs w:val="30"/>
          <w:cs/>
        </w:rPr>
        <w:t>ที่</w:t>
      </w:r>
      <w:r w:rsidRPr="00953BA7">
        <w:rPr>
          <w:rFonts w:ascii="Angsana New" w:hAnsi="Angsana New"/>
          <w:sz w:val="30"/>
          <w:szCs w:val="30"/>
          <w:cs/>
        </w:rPr>
        <w:t xml:space="preserve">มีมูลค่าต่ำ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6F719C" w:rsidRPr="006F719C">
        <w:rPr>
          <w:rFonts w:ascii="Angsana New" w:hAnsi="Angsana New"/>
          <w:sz w:val="30"/>
          <w:szCs w:val="30"/>
        </w:rPr>
        <w:t xml:space="preserve">30 </w:t>
      </w:r>
      <w:r w:rsidR="006F719C" w:rsidRPr="006F719C">
        <w:rPr>
          <w:rFonts w:ascii="Angsana New" w:hAnsi="Angsana New" w:hint="cs"/>
          <w:sz w:val="30"/>
          <w:szCs w:val="30"/>
          <w:cs/>
        </w:rPr>
        <w:t>มิถุนายน</w:t>
      </w:r>
      <w:r w:rsidR="006F719C" w:rsidRPr="006F719C">
        <w:rPr>
          <w:rFonts w:ascii="Angsana New" w:hAnsi="Angsana New"/>
          <w:sz w:val="30"/>
          <w:szCs w:val="30"/>
          <w:cs/>
        </w:rPr>
        <w:t xml:space="preserve"> </w:t>
      </w:r>
      <w:r w:rsidR="006F719C" w:rsidRPr="006F719C">
        <w:rPr>
          <w:rFonts w:ascii="Angsana New" w:hAnsi="Angsana New"/>
          <w:sz w:val="30"/>
          <w:szCs w:val="30"/>
        </w:rPr>
        <w:t>2563</w:t>
      </w:r>
      <w:r w:rsidR="006F719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C7731A" w:rsidRPr="00953BA7">
        <w:rPr>
          <w:rFonts w:asciiTheme="majorBidi" w:hAnsiTheme="majorBidi" w:cstheme="majorBidi"/>
          <w:color w:val="000000"/>
          <w:sz w:val="30"/>
          <w:szCs w:val="30"/>
        </w:rPr>
        <w:br/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บอกเลิกไม่ได้ซึ่งไม่ได้คิดลดเป็นมูลค่าปัจจุบันของกลุ่มบริษั</w:t>
      </w:r>
      <w:r w:rsidR="00CE736D" w:rsidRPr="00944644">
        <w:rPr>
          <w:rFonts w:asciiTheme="majorBidi" w:hAnsiTheme="majorBidi" w:cstheme="majorBidi"/>
          <w:spacing w:val="-4"/>
          <w:sz w:val="30"/>
          <w:szCs w:val="30"/>
          <w:cs/>
        </w:rPr>
        <w:t>ท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และบริษัทมีจำนวน </w:t>
      </w:r>
      <w:r w:rsidR="006C0FDB" w:rsidRPr="006C0FDB">
        <w:rPr>
          <w:rFonts w:asciiTheme="majorBidi" w:hAnsiTheme="majorBidi" w:cstheme="majorBidi"/>
          <w:color w:val="000000"/>
          <w:spacing w:val="-4"/>
          <w:sz w:val="30"/>
          <w:szCs w:val="30"/>
        </w:rPr>
        <w:t>25.56</w:t>
      </w:r>
      <w:r w:rsidR="00CE736D" w:rsidRPr="006C0FD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6C0FD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</w:t>
      </w:r>
      <w:r w:rsidR="00CE736D" w:rsidRPr="006C0FD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6C0FD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 </w:t>
      </w:r>
      <w:r w:rsidR="006C0FDB" w:rsidRPr="006C0FDB">
        <w:rPr>
          <w:rFonts w:asciiTheme="majorBidi" w:hAnsiTheme="majorBidi" w:cstheme="majorBidi"/>
          <w:color w:val="000000"/>
          <w:spacing w:val="-4"/>
          <w:sz w:val="30"/>
          <w:szCs w:val="30"/>
        </w:rPr>
        <w:t>21.17</w:t>
      </w:r>
      <w:r w:rsidR="00C7731A" w:rsidRPr="006C0FD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6C0FD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าท ตามลำดับ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ผู้ให้เช่ายังคงต้องจัดประเภทสัญญาเช่าเป็นสัญญาเช่าการเงินหรือสัญญาเช่า</w:t>
      </w:r>
      <w:r w:rsidR="00CE736D" w:rsidRPr="00944644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953BA7">
        <w:rPr>
          <w:rFonts w:ascii="Angsana New" w:hAnsi="Angsana New"/>
          <w:sz w:val="30"/>
          <w:szCs w:val="30"/>
          <w:cs/>
        </w:rPr>
        <w:t xml:space="preserve"> เมื่อมาตรฐาน</w:t>
      </w:r>
      <w:r w:rsidR="00256B9F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143672E" w14:textId="77777777" w:rsidR="005176FD" w:rsidRPr="00944644" w:rsidRDefault="005176FD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44"/>
        <w:jc w:val="thaiDistribute"/>
        <w:rPr>
          <w:rFonts w:ascii="Angsana New" w:hAnsi="Angsana New"/>
          <w:sz w:val="30"/>
          <w:szCs w:val="30"/>
        </w:rPr>
      </w:pPr>
    </w:p>
    <w:p w14:paraId="01DA2C2D" w14:textId="77777777" w:rsidR="00D957C9" w:rsidRPr="00944644" w:rsidRDefault="001C36A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944644">
        <w:rPr>
          <w:rFonts w:ascii="Angsana New" w:hAnsi="Angsana New"/>
          <w:sz w:val="30"/>
          <w:szCs w:val="30"/>
        </w:rPr>
        <w:br/>
      </w:r>
      <w:r w:rsidRPr="00944644"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sectPr w:rsidR="00D957C9" w:rsidRPr="00944644" w:rsidSect="00944644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E16D7" w14:textId="77777777" w:rsidR="00A737D9" w:rsidRDefault="00A737D9" w:rsidP="005F5E41">
      <w:r>
        <w:separator/>
      </w:r>
    </w:p>
  </w:endnote>
  <w:endnote w:type="continuationSeparator" w:id="0">
    <w:p w14:paraId="2DC4A274" w14:textId="77777777" w:rsidR="00A737D9" w:rsidRDefault="00A737D9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9F209" w14:textId="77777777" w:rsidR="001F5A75" w:rsidRPr="002A722B" w:rsidRDefault="001F5A75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6D76FD69" w14:textId="77777777" w:rsidR="001F5A75" w:rsidRPr="009D066B" w:rsidRDefault="001F5A75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64D0D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70B6DE5C" w14:textId="77777777" w:rsidR="00774E49" w:rsidRPr="009D066B" w:rsidRDefault="00774E49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1434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4A3BF64B" w14:textId="77777777" w:rsidR="00774E49" w:rsidRPr="006E199B" w:rsidRDefault="00774E49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4E9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40941B" w14:textId="77777777" w:rsidR="00774E49" w:rsidRPr="006E199B" w:rsidRDefault="00774E49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FDFFA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123045DF" w14:textId="77777777" w:rsidR="00774E49" w:rsidRPr="006E199B" w:rsidRDefault="00774E49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774E49" w:rsidRPr="00607047" w:rsidRDefault="00774E49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38C8C" w14:textId="77777777" w:rsidR="00A737D9" w:rsidRDefault="00A737D9" w:rsidP="005F5E41">
      <w:r>
        <w:separator/>
      </w:r>
    </w:p>
  </w:footnote>
  <w:footnote w:type="continuationSeparator" w:id="0">
    <w:p w14:paraId="52980BF6" w14:textId="77777777" w:rsidR="00A737D9" w:rsidRDefault="00A737D9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93D2" w14:textId="77777777" w:rsidR="00774E49" w:rsidRPr="00F62F33" w:rsidRDefault="00774E49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533B2FD" w14:textId="77777777" w:rsidR="00774E49" w:rsidRDefault="00774E49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664343" w14:textId="0B7DA6D6" w:rsidR="00774E49" w:rsidRDefault="00774E49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D2F59C1" w14:textId="77777777" w:rsidR="00774E49" w:rsidRPr="006B2EF2" w:rsidRDefault="00774E49">
    <w:pPr>
      <w:pStyle w:val="Header"/>
      <w:rPr>
        <w:rFonts w:asciiTheme="majorBidi" w:hAnsiTheme="majorBidi" w:cstheme="majorBidi"/>
        <w:color w:val="FF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9D40" w14:textId="77777777" w:rsidR="00774E49" w:rsidRPr="00F62F33" w:rsidRDefault="00774E49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D25901E" w14:textId="77777777" w:rsidR="00774E49" w:rsidRDefault="00774E49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16B014" w14:textId="77777777" w:rsidR="00774E49" w:rsidRDefault="00774E49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26DDFBB" w14:textId="77777777" w:rsidR="00774E49" w:rsidRPr="00F71E21" w:rsidRDefault="00774E49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E4D3" w14:textId="77777777" w:rsidR="00774E49" w:rsidRDefault="00774E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6A4A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70B6D8D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C769DCE" w14:textId="77777777" w:rsidR="00774E49" w:rsidRDefault="00774E49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D90AAAC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B5A46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A62FDBB" w14:textId="77777777" w:rsidR="00774E49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2ACC1A7" w14:textId="2CC0FE5F" w:rsidR="00774E49" w:rsidRDefault="00774E49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11E4" w14:textId="77777777" w:rsidR="00774E49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F517" w14:textId="4055D3E5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367AC351" w:rsidR="00774E49" w:rsidRDefault="00774E49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774E49" w:rsidRDefault="00774E49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6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8"/>
  </w:num>
  <w:num w:numId="32">
    <w:abstractNumId w:val="26"/>
  </w:num>
  <w:num w:numId="33">
    <w:abstractNumId w:val="16"/>
  </w:num>
  <w:num w:numId="34">
    <w:abstractNumId w:val="37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3B99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3E94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2FA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815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765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28D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6F64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310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3C7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2E0F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4A5F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C0052"/>
    <w:rsid w:val="001C01CD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C42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254"/>
    <w:rsid w:val="001F4B78"/>
    <w:rsid w:val="001F4F1F"/>
    <w:rsid w:val="001F50A8"/>
    <w:rsid w:val="001F5434"/>
    <w:rsid w:val="001F5A6A"/>
    <w:rsid w:val="001F5A75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2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821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7EF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5D6D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67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1B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2CF7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47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9D4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051"/>
    <w:rsid w:val="004277E4"/>
    <w:rsid w:val="00427C24"/>
    <w:rsid w:val="00427D49"/>
    <w:rsid w:val="00427DA7"/>
    <w:rsid w:val="00427F33"/>
    <w:rsid w:val="0043056C"/>
    <w:rsid w:val="004309FA"/>
    <w:rsid w:val="00430BBD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09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3E2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70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4C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695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3BE3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148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3BBD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E20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1B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AF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A84"/>
    <w:rsid w:val="005C2B74"/>
    <w:rsid w:val="005C2E03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903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A29"/>
    <w:rsid w:val="005E4B01"/>
    <w:rsid w:val="005E4B03"/>
    <w:rsid w:val="005E52F7"/>
    <w:rsid w:val="005E571F"/>
    <w:rsid w:val="005E62CA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C99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1F6E"/>
    <w:rsid w:val="0060208D"/>
    <w:rsid w:val="0060217E"/>
    <w:rsid w:val="00602363"/>
    <w:rsid w:val="0060243C"/>
    <w:rsid w:val="00602720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6D0"/>
    <w:rsid w:val="0063171A"/>
    <w:rsid w:val="00632C77"/>
    <w:rsid w:val="00633278"/>
    <w:rsid w:val="00633335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09E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4C4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0FDB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5E4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9C"/>
    <w:rsid w:val="006F71C8"/>
    <w:rsid w:val="00700131"/>
    <w:rsid w:val="007003B4"/>
    <w:rsid w:val="007008D7"/>
    <w:rsid w:val="00700A85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27D"/>
    <w:rsid w:val="0070633B"/>
    <w:rsid w:val="007064DB"/>
    <w:rsid w:val="00707439"/>
    <w:rsid w:val="00707451"/>
    <w:rsid w:val="007074DE"/>
    <w:rsid w:val="0070780F"/>
    <w:rsid w:val="00707B33"/>
    <w:rsid w:val="007104AF"/>
    <w:rsid w:val="00710533"/>
    <w:rsid w:val="007105B8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BA4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9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4E49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BE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19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6F5F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AB2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27293"/>
    <w:rsid w:val="008307DB"/>
    <w:rsid w:val="00830835"/>
    <w:rsid w:val="00830BBC"/>
    <w:rsid w:val="00830C15"/>
    <w:rsid w:val="00830C24"/>
    <w:rsid w:val="00831027"/>
    <w:rsid w:val="00831411"/>
    <w:rsid w:val="00831856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CA2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D7B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2C29"/>
    <w:rsid w:val="008D2E02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146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6D61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21F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0E4B"/>
    <w:rsid w:val="009510FA"/>
    <w:rsid w:val="00951862"/>
    <w:rsid w:val="0095190C"/>
    <w:rsid w:val="00951A2E"/>
    <w:rsid w:val="00951CC8"/>
    <w:rsid w:val="00952661"/>
    <w:rsid w:val="00953554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3146"/>
    <w:rsid w:val="009735AD"/>
    <w:rsid w:val="0097369A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919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21F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385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4950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7D9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8DE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E4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539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891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18B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B49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504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2E"/>
    <w:rsid w:val="00B6429B"/>
    <w:rsid w:val="00B642AE"/>
    <w:rsid w:val="00B6453C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6B1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3D5E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7AC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0AB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49E8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858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408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6B78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3AA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0B7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67EF"/>
    <w:rsid w:val="00CF7004"/>
    <w:rsid w:val="00CF72E9"/>
    <w:rsid w:val="00CF7489"/>
    <w:rsid w:val="00CF7523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BEF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0A1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64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80078"/>
    <w:rsid w:val="00D80231"/>
    <w:rsid w:val="00D8038B"/>
    <w:rsid w:val="00D805DC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5E8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BF3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C41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52D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00B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83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B06"/>
    <w:rsid w:val="00F67C2D"/>
    <w:rsid w:val="00F67C87"/>
    <w:rsid w:val="00F67F11"/>
    <w:rsid w:val="00F70292"/>
    <w:rsid w:val="00F7051A"/>
    <w:rsid w:val="00F70571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026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C53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7AC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99F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5EF1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3CF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2E88"/>
    <w:rsid w:val="00FC311A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527"/>
    <w:rsid w:val="00FE6953"/>
    <w:rsid w:val="00FE6A8B"/>
    <w:rsid w:val="00FE6D07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632A1-54B1-4B97-9A53-E88F18E6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5081</Words>
  <Characters>22296</Characters>
  <Application>Microsoft Office Word</Application>
  <DocSecurity>0</DocSecurity>
  <Lines>185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2020-08-06T11:42:00Z</cp:lastPrinted>
  <dcterms:created xsi:type="dcterms:W3CDTF">2020-08-11T05:07:00Z</dcterms:created>
  <dcterms:modified xsi:type="dcterms:W3CDTF">2020-08-11T05:11:00Z</dcterms:modified>
</cp:coreProperties>
</file>