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C8848" w14:textId="77777777" w:rsidR="004818D9" w:rsidRPr="00D36B78" w:rsidRDefault="004818D9" w:rsidP="004C766E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bookmarkStart w:id="0" w:name="_GoBack"/>
      <w:bookmarkEnd w:id="0"/>
      <w:r w:rsidRPr="00D36B7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D36B78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D36B7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51A4FB6F" w14:textId="77777777" w:rsidR="004818D9" w:rsidRPr="00D36B78" w:rsidRDefault="004818D9" w:rsidP="007753A2">
      <w:pPr>
        <w:pStyle w:val="IndexHeading1"/>
        <w:spacing w:after="0" w:line="240" w:lineRule="auto"/>
        <w:ind w:left="1260" w:right="-43" w:hanging="126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14EC3E4" w14:textId="77777777" w:rsidR="00142180" w:rsidRPr="00EB0799" w:rsidRDefault="00142180" w:rsidP="00626D7F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B0799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05BDD142" w14:textId="72D00A4B" w:rsidR="00142180" w:rsidRDefault="00142180" w:rsidP="00626D7F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227CF7D" w14:textId="0761EBC3" w:rsidR="00421069" w:rsidRDefault="00421069" w:rsidP="00626D7F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21069">
        <w:rPr>
          <w:rFonts w:ascii="Angsana New" w:hAnsi="Angsana New" w:cs="Angsana New"/>
          <w:sz w:val="30"/>
          <w:szCs w:val="30"/>
          <w:cs/>
          <w:lang w:bidi="th-TH"/>
        </w:rPr>
        <w:t>ผลกระทบจากการแพร่ระบาดของโรคโควิด 19</w:t>
      </w:r>
    </w:p>
    <w:p w14:paraId="5E1172C5" w14:textId="77777777" w:rsidR="00275E7A" w:rsidRPr="00D36B78" w:rsidRDefault="00275E7A" w:rsidP="00626D7F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75E7A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5E6CC655" w14:textId="77777777" w:rsidR="00142180" w:rsidRPr="00D36B78" w:rsidRDefault="00142180" w:rsidP="00626D7F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E0191C2" w14:textId="77777777" w:rsidR="00142180" w:rsidRDefault="00142180" w:rsidP="00626D7F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6D418203" w14:textId="77777777" w:rsidR="00142180" w:rsidRPr="00D36B78" w:rsidRDefault="000B7B4F" w:rsidP="00626D7F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เงินลงทุนในบริษัทร่วม</w:t>
      </w:r>
    </w:p>
    <w:p w14:paraId="05259252" w14:textId="77777777" w:rsidR="00142180" w:rsidRDefault="000B7B4F" w:rsidP="00626D7F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0D6B168E" w14:textId="06FE0CCC" w:rsidR="00142180" w:rsidRDefault="000B7B4F" w:rsidP="00626D7F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5B3D9D04" w14:textId="66668F23" w:rsidR="00421069" w:rsidRPr="00421069" w:rsidRDefault="00421069" w:rsidP="00626D7F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pacing w:val="-6"/>
          <w:sz w:val="30"/>
          <w:szCs w:val="30"/>
          <w:lang w:bidi="th-TH"/>
        </w:rPr>
      </w:pPr>
      <w:r w:rsidRPr="00421069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ต้นทุนบริการในอดีตสำหรับผลประโยชน์ระยะยาวของพนักงานจากการปรับปรุงพระราชบัญญัติคุ้มครองแรงงาน</w:t>
      </w:r>
    </w:p>
    <w:p w14:paraId="0312D6F7" w14:textId="77777777" w:rsidR="00142180" w:rsidRPr="00D36B78" w:rsidRDefault="004C169D" w:rsidP="00626D7F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14:paraId="04CD694C" w14:textId="77777777" w:rsidR="00142180" w:rsidRDefault="000B7B4F" w:rsidP="00626D7F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574D387D" w14:textId="77777777" w:rsidR="00EB0799" w:rsidRPr="00D36B78" w:rsidRDefault="00EB0799" w:rsidP="00626D7F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23946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487D06DD" w14:textId="77777777" w:rsidR="00142180" w:rsidRPr="00D36B78" w:rsidRDefault="0081513E" w:rsidP="00626D7F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7F7D39AD" w14:textId="77777777" w:rsidR="00142180" w:rsidRPr="00D36B78" w:rsidRDefault="000B7B4F" w:rsidP="00626D7F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21AA98C" w14:textId="368B4CB7" w:rsidR="00142180" w:rsidRDefault="000B7B4F" w:rsidP="00626D7F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หนี้สินที่อาจเกิดขึ้น</w:t>
      </w:r>
    </w:p>
    <w:p w14:paraId="53E71189" w14:textId="77777777" w:rsidR="00D24C58" w:rsidRDefault="00D24C58" w:rsidP="00626D7F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</w:t>
      </w:r>
      <w:r w:rsidR="00262831">
        <w:rPr>
          <w:rFonts w:ascii="Angsana New" w:hAnsi="Angsana New" w:cs="Angsana New" w:hint="cs"/>
          <w:sz w:val="30"/>
          <w:szCs w:val="30"/>
          <w:cs/>
          <w:lang w:bidi="th-TH"/>
        </w:rPr>
        <w:t>ร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รายงานทางการเงินที่ยังไม่ได้ใช้</w:t>
      </w:r>
    </w:p>
    <w:p w14:paraId="62989F05" w14:textId="77777777" w:rsidR="00835305" w:rsidRPr="00835305" w:rsidRDefault="00835305" w:rsidP="00626D7F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/>
          <w:sz w:val="30"/>
          <w:szCs w:val="30"/>
        </w:rPr>
      </w:pPr>
      <w:r w:rsidRPr="00490409">
        <w:rPr>
          <w:rFonts w:ascii="Angsana New" w:hAnsi="Angsana New" w:cs="Angsana New"/>
          <w:sz w:val="30"/>
          <w:szCs w:val="30"/>
          <w:cs/>
          <w:lang w:bidi="th-TH"/>
        </w:rPr>
        <w:t>การจัดประเภทรายการใหม่</w:t>
      </w:r>
    </w:p>
    <w:p w14:paraId="14196307" w14:textId="77777777" w:rsidR="00D24C58" w:rsidRDefault="00D24C58" w:rsidP="00D24C58">
      <w:pPr>
        <w:pStyle w:val="IndexHeading1"/>
        <w:tabs>
          <w:tab w:val="left" w:pos="1170"/>
        </w:tabs>
        <w:spacing w:after="0" w:line="240" w:lineRule="auto"/>
        <w:ind w:left="1276" w:right="-43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CF8BFB6" w14:textId="77777777" w:rsidR="004818D9" w:rsidRPr="00D36B78" w:rsidRDefault="006E005A" w:rsidP="00452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br w:type="page"/>
      </w:r>
      <w:r w:rsidR="001126F0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1126F0">
        <w:rPr>
          <w:rFonts w:ascii="Angsana New" w:hAnsi="Angsana New" w:hint="cs"/>
          <w:sz w:val="30"/>
          <w:szCs w:val="30"/>
          <w:cs/>
        </w:rPr>
        <w:t>เ</w:t>
      </w:r>
      <w:r w:rsidR="004818D9" w:rsidRPr="00D36B78">
        <w:rPr>
          <w:rFonts w:ascii="Angsana New" w:hAnsi="Angsana New"/>
          <w:sz w:val="30"/>
          <w:szCs w:val="30"/>
          <w:cs/>
        </w:rPr>
        <w:t>ป็นส่วนหนึ่งของงบการเงิน</w:t>
      </w:r>
      <w:r w:rsidR="00097415" w:rsidRPr="00D36B78">
        <w:rPr>
          <w:rFonts w:ascii="Angsana New" w:hAnsi="Angsana New"/>
          <w:sz w:val="30"/>
          <w:szCs w:val="30"/>
          <w:cs/>
        </w:rPr>
        <w:t>ระหว่างกาล</w:t>
      </w:r>
      <w:r w:rsidR="004818D9" w:rsidRPr="00D36B78">
        <w:rPr>
          <w:rFonts w:ascii="Angsana New" w:hAnsi="Angsana New"/>
          <w:sz w:val="30"/>
          <w:szCs w:val="30"/>
          <w:cs/>
        </w:rPr>
        <w:t>นี้</w:t>
      </w:r>
    </w:p>
    <w:p w14:paraId="5DDF7D7C" w14:textId="77777777" w:rsidR="00866160" w:rsidRPr="006142CF" w:rsidRDefault="00866160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1DDEC1D" w14:textId="60EE5E42" w:rsidR="004818D9" w:rsidRDefault="004818D9" w:rsidP="009D3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101E08" w:rsidRPr="006142CF">
        <w:rPr>
          <w:rFonts w:ascii="Angsana New" w:hAnsi="Angsana New"/>
          <w:sz w:val="30"/>
          <w:szCs w:val="30"/>
          <w:cs/>
        </w:rPr>
        <w:t>คณะ</w:t>
      </w:r>
      <w:r w:rsidRPr="006142CF">
        <w:rPr>
          <w:rFonts w:ascii="Angsana New" w:hAnsi="Angsana New"/>
          <w:sz w:val="30"/>
          <w:szCs w:val="30"/>
          <w:cs/>
        </w:rPr>
        <w:t>กรรมการเมื่อ</w:t>
      </w:r>
      <w:r w:rsidR="001E6792" w:rsidRPr="006142CF">
        <w:rPr>
          <w:rFonts w:ascii="Angsana New" w:hAnsi="Angsana New"/>
          <w:sz w:val="30"/>
          <w:szCs w:val="30"/>
          <w:cs/>
        </w:rPr>
        <w:t>วันที่</w:t>
      </w:r>
      <w:r w:rsidR="0071654B" w:rsidRPr="006142CF">
        <w:rPr>
          <w:rFonts w:ascii="Angsana New" w:hAnsi="Angsana New"/>
          <w:sz w:val="30"/>
          <w:szCs w:val="30"/>
          <w:cs/>
        </w:rPr>
        <w:t xml:space="preserve"> </w:t>
      </w:r>
      <w:r w:rsidR="00057102">
        <w:rPr>
          <w:rFonts w:ascii="Angsana New" w:hAnsi="Angsana New"/>
          <w:sz w:val="30"/>
          <w:szCs w:val="30"/>
        </w:rPr>
        <w:t xml:space="preserve">11 </w:t>
      </w:r>
      <w:r w:rsidR="00057102">
        <w:rPr>
          <w:rFonts w:ascii="Angsana New" w:hAnsi="Angsana New" w:hint="cs"/>
          <w:sz w:val="30"/>
          <w:szCs w:val="30"/>
          <w:cs/>
        </w:rPr>
        <w:t>สิงหาคม</w:t>
      </w:r>
      <w:r w:rsidR="007F1257" w:rsidRPr="006142CF">
        <w:rPr>
          <w:rFonts w:ascii="Angsana New" w:hAnsi="Angsana New"/>
          <w:sz w:val="30"/>
          <w:szCs w:val="30"/>
          <w:cs/>
        </w:rPr>
        <w:t xml:space="preserve"> </w:t>
      </w:r>
      <w:r w:rsidR="007F1257" w:rsidRPr="006142CF">
        <w:rPr>
          <w:rFonts w:ascii="Angsana New" w:hAnsi="Angsana New"/>
          <w:sz w:val="30"/>
          <w:szCs w:val="30"/>
        </w:rPr>
        <w:t>2563</w:t>
      </w:r>
    </w:p>
    <w:p w14:paraId="19B80E39" w14:textId="77777777" w:rsidR="007F1257" w:rsidRPr="006142CF" w:rsidRDefault="007F1257" w:rsidP="007F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5065395" w14:textId="77777777" w:rsidR="004818D9" w:rsidRPr="00D36B78" w:rsidRDefault="004818D9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D36B78">
        <w:rPr>
          <w:rFonts w:ascii="Angsana New" w:hAnsi="Angsana New"/>
          <w:b/>
          <w:bCs/>
          <w:sz w:val="30"/>
          <w:szCs w:val="30"/>
        </w:rPr>
        <w:t>1</w:t>
      </w:r>
      <w:r w:rsidRPr="00D36B78">
        <w:rPr>
          <w:rFonts w:ascii="Angsana New" w:hAnsi="Angsana New"/>
          <w:b/>
          <w:bCs/>
          <w:sz w:val="30"/>
          <w:szCs w:val="30"/>
        </w:rPr>
        <w:tab/>
      </w:r>
      <w:r w:rsidRPr="00D36B78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1EC161C8" w14:textId="77777777" w:rsidR="004818D9" w:rsidRPr="006142CF" w:rsidRDefault="004818D9" w:rsidP="00614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7BD109A6" w14:textId="77777777" w:rsidR="00E5629D" w:rsidRDefault="0040378C" w:rsidP="009D3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2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 xml:space="preserve">บริษัทและบริษัทย่อย </w:t>
      </w:r>
      <w:r w:rsidRPr="00D36B78">
        <w:rPr>
          <w:rFonts w:ascii="Angsana New" w:hAnsi="Angsana New"/>
          <w:sz w:val="30"/>
          <w:szCs w:val="30"/>
        </w:rPr>
        <w:t>“</w:t>
      </w:r>
      <w:r w:rsidR="001561C0" w:rsidRPr="00D36B78">
        <w:rPr>
          <w:rFonts w:ascii="Angsana New" w:hAnsi="Angsana New"/>
          <w:sz w:val="30"/>
          <w:szCs w:val="30"/>
          <w:cs/>
        </w:rPr>
        <w:t>กลุ่ม</w:t>
      </w:r>
      <w:r w:rsidR="004818D9" w:rsidRPr="00D36B78">
        <w:rPr>
          <w:rFonts w:ascii="Angsana New" w:hAnsi="Angsana New"/>
          <w:sz w:val="30"/>
          <w:szCs w:val="30"/>
          <w:cs/>
        </w:rPr>
        <w:t>บริษัท</w:t>
      </w:r>
      <w:r w:rsidRPr="00D36B78">
        <w:rPr>
          <w:rFonts w:ascii="Angsana New" w:hAnsi="Angsana New"/>
          <w:sz w:val="30"/>
          <w:szCs w:val="30"/>
        </w:rPr>
        <w:t xml:space="preserve">” </w:t>
      </w:r>
      <w:r w:rsidR="004818D9" w:rsidRPr="00D36B78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ดำเนินธุรกิจหลักเกี่ยวกับการผลิตและจำหน่ายเ</w:t>
      </w:r>
      <w:r w:rsidR="00875C3C" w:rsidRPr="00D36B78">
        <w:rPr>
          <w:rFonts w:ascii="Angsana New" w:hAnsi="Angsana New"/>
          <w:sz w:val="30"/>
          <w:szCs w:val="30"/>
          <w:cs/>
        </w:rPr>
        <w:t xml:space="preserve">ครื่องดื่มน้ำอัดลม น้ำดื่ม </w:t>
      </w:r>
      <w:r w:rsidR="00B73908" w:rsidRPr="00D36B78">
        <w:rPr>
          <w:rFonts w:ascii="Angsana New" w:hAnsi="Angsana New"/>
          <w:sz w:val="30"/>
          <w:szCs w:val="30"/>
        </w:rPr>
        <w:br/>
      </w:r>
      <w:r w:rsidR="00875C3C" w:rsidRPr="00D36B78">
        <w:rPr>
          <w:rFonts w:ascii="Angsana New" w:hAnsi="Angsana New"/>
          <w:sz w:val="30"/>
          <w:szCs w:val="30"/>
          <w:cs/>
        </w:rPr>
        <w:t>โซดา</w:t>
      </w:r>
      <w:r w:rsidR="004818D9" w:rsidRPr="00D36B78">
        <w:rPr>
          <w:rFonts w:ascii="Angsana New" w:hAnsi="Angsana New"/>
          <w:sz w:val="30"/>
          <w:szCs w:val="30"/>
          <w:cs/>
        </w:rPr>
        <w:t>และเครื่องดื่มชนิดอื่น</w:t>
      </w:r>
      <w:r w:rsidR="004818D9" w:rsidRPr="00D36B78">
        <w:rPr>
          <w:rFonts w:ascii="Angsana New" w:hAnsi="Angsana New"/>
          <w:sz w:val="30"/>
          <w:szCs w:val="30"/>
        </w:rPr>
        <w:t xml:space="preserve"> </w:t>
      </w:r>
      <w:r w:rsidR="004818D9" w:rsidRPr="00D36B78">
        <w:rPr>
          <w:rFonts w:ascii="Angsana New" w:hAnsi="Angsana New"/>
          <w:sz w:val="30"/>
          <w:szCs w:val="30"/>
          <w:cs/>
        </w:rPr>
        <w:t>รวมถึง</w:t>
      </w:r>
      <w:r w:rsidR="004818D9" w:rsidRPr="00D36B78">
        <w:rPr>
          <w:rFonts w:ascii="Angsana New" w:hAnsi="Angsana New"/>
          <w:spacing w:val="-2"/>
          <w:sz w:val="30"/>
          <w:szCs w:val="30"/>
          <w:cs/>
        </w:rPr>
        <w:t>เป็นผู้จำหน่ายเครื่องดื่มบำรุงกำลัง</w:t>
      </w:r>
      <w:r w:rsidR="00866160" w:rsidRPr="00D36B78">
        <w:rPr>
          <w:rFonts w:ascii="Angsana New" w:hAnsi="Angsana New"/>
          <w:spacing w:val="-2"/>
          <w:sz w:val="30"/>
          <w:szCs w:val="30"/>
          <w:cs/>
        </w:rPr>
        <w:t>และชา</w:t>
      </w:r>
      <w:r w:rsidR="00994A34" w:rsidRPr="00D36B78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1D6C16E6" w14:textId="77777777" w:rsidR="00FB2EEF" w:rsidRPr="006142CF" w:rsidRDefault="00FB2EEF" w:rsidP="00E56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6B7371E" w14:textId="77777777" w:rsidR="004818D9" w:rsidRPr="00D36B78" w:rsidRDefault="005C3224" w:rsidP="00E56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4818D9" w:rsidRPr="00D36B78">
        <w:rPr>
          <w:rFonts w:ascii="Angsana New" w:hAnsi="Angsana New"/>
          <w:b/>
          <w:bCs/>
          <w:sz w:val="30"/>
          <w:szCs w:val="30"/>
          <w:cs/>
        </w:rPr>
        <w:tab/>
        <w:t>เกณฑ์การจัดทำงบการเงิน</w:t>
      </w:r>
      <w:r w:rsidR="00097415" w:rsidRPr="00D36B78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4DCA5144" w14:textId="77777777" w:rsidR="0012108A" w:rsidRPr="00D36B78" w:rsidRDefault="0012108A" w:rsidP="00614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59C6F99" w14:textId="77777777" w:rsidR="0012108A" w:rsidRPr="00D36B78" w:rsidRDefault="0012108A" w:rsidP="00D25B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  <w:cs/>
        </w:rPr>
        <w:t>(ก)</w:t>
      </w:r>
      <w:r w:rsidRPr="00D36B78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3D722EE1" w14:textId="77777777" w:rsidR="004818D9" w:rsidRPr="00D36B78" w:rsidRDefault="004818D9" w:rsidP="00614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07D2F99" w14:textId="77777777" w:rsidR="005F2A46" w:rsidRPr="009D370B" w:rsidRDefault="004818D9" w:rsidP="009D3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9D370B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5915D7" w:rsidRPr="009D370B">
        <w:rPr>
          <w:rFonts w:ascii="Angsana New" w:hAnsi="Angsana New" w:hint="cs"/>
          <w:sz w:val="30"/>
          <w:szCs w:val="30"/>
          <w:cs/>
        </w:rPr>
        <w:t>แบบย่อ</w:t>
      </w:r>
      <w:r w:rsidRPr="009D370B">
        <w:rPr>
          <w:rFonts w:ascii="Angsana New" w:hAnsi="Angsana New"/>
          <w:sz w:val="30"/>
          <w:szCs w:val="30"/>
          <w:cs/>
        </w:rPr>
        <w:t>นี้</w:t>
      </w:r>
      <w:r w:rsidR="001126F0" w:rsidRPr="009D370B">
        <w:rPr>
          <w:rFonts w:ascii="Angsana New" w:hAnsi="Angsana New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</w:t>
      </w:r>
      <w:r w:rsidR="0077129F" w:rsidRPr="009D370B">
        <w:rPr>
          <w:rFonts w:ascii="Angsana New" w:hAnsi="Angsana New"/>
          <w:sz w:val="30"/>
          <w:szCs w:val="30"/>
        </w:rPr>
        <w:br/>
      </w:r>
      <w:r w:rsidR="001126F0" w:rsidRPr="009D370B">
        <w:rPr>
          <w:rFonts w:ascii="Angsana New" w:hAnsi="Angsana New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2273A8" w:rsidRPr="009D370B">
        <w:rPr>
          <w:rFonts w:ascii="Angsana New" w:hAnsi="Angsana New" w:hint="cs"/>
          <w:sz w:val="30"/>
          <w:szCs w:val="30"/>
          <w:cs/>
        </w:rPr>
        <w:t xml:space="preserve"> </w:t>
      </w:r>
      <w:r w:rsidR="002273A8" w:rsidRPr="009D370B">
        <w:rPr>
          <w:rFonts w:ascii="Angsana New" w:hAnsi="Angsana New"/>
          <w:sz w:val="30"/>
          <w:szCs w:val="30"/>
        </w:rPr>
        <w:t>(“</w:t>
      </w:r>
      <w:r w:rsidR="002273A8" w:rsidRPr="009D370B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2273A8" w:rsidRPr="009D370B">
        <w:rPr>
          <w:rFonts w:ascii="Angsana New" w:hAnsi="Angsana New"/>
          <w:sz w:val="30"/>
          <w:szCs w:val="30"/>
        </w:rPr>
        <w:t>”)</w:t>
      </w:r>
      <w:r w:rsidRPr="009D370B">
        <w:rPr>
          <w:rFonts w:ascii="Angsana New" w:hAnsi="Angsana New"/>
          <w:sz w:val="30"/>
          <w:szCs w:val="30"/>
          <w:cs/>
        </w:rPr>
        <w:t xml:space="preserve"> </w:t>
      </w:r>
      <w:r w:rsidR="001126F0" w:rsidRPr="009D370B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34 เรื่อง </w:t>
      </w:r>
      <w:r w:rsidR="001126F0" w:rsidRPr="009D370B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="001126F0" w:rsidRPr="009D370B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3D97F3D2" w14:textId="77777777" w:rsidR="001126F0" w:rsidRPr="00675310" w:rsidRDefault="001126F0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971A712" w14:textId="77777777" w:rsidR="004818D9" w:rsidRDefault="004818D9" w:rsidP="009D3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9D370B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="004E287E" w:rsidRPr="009D370B">
        <w:rPr>
          <w:rFonts w:ascii="Angsana New" w:hAnsi="Angsana New"/>
          <w:sz w:val="30"/>
          <w:szCs w:val="30"/>
          <w:cs/>
        </w:rPr>
        <w:t>มิได้รวมข้อมูลทางการเงินทั้งหมดตามข้อกำหนดสำหรับงบการเงินประจำปีแต่</w:t>
      </w:r>
      <w:r w:rsidRPr="009D370B">
        <w:rPr>
          <w:rFonts w:ascii="Angsana New" w:hAnsi="Angsana New"/>
          <w:sz w:val="30"/>
          <w:szCs w:val="30"/>
          <w:cs/>
        </w:rPr>
        <w:t>เน้นการให้ข้อมูลที่</w:t>
      </w:r>
      <w:r w:rsidR="004E287E" w:rsidRPr="009D370B">
        <w:rPr>
          <w:rFonts w:ascii="Angsana New" w:hAnsi="Angsana New"/>
          <w:sz w:val="30"/>
          <w:szCs w:val="30"/>
          <w:cs/>
        </w:rPr>
        <w:t>เกี่ยวกับ</w:t>
      </w:r>
      <w:r w:rsidRPr="009D370B">
        <w:rPr>
          <w:rFonts w:ascii="Angsana New" w:hAnsi="Angsana New"/>
          <w:sz w:val="30"/>
          <w:szCs w:val="30"/>
          <w:cs/>
        </w:rPr>
        <w:t>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9D370B">
        <w:rPr>
          <w:rFonts w:ascii="Angsana New" w:hAnsi="Angsana New"/>
          <w:sz w:val="30"/>
          <w:szCs w:val="30"/>
        </w:rPr>
        <w:br/>
      </w:r>
      <w:r w:rsidRPr="009D370B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</w:t>
      </w:r>
      <w:r w:rsidR="004E287E" w:rsidRPr="009D370B">
        <w:rPr>
          <w:rFonts w:ascii="Angsana New" w:hAnsi="Angsana New"/>
          <w:sz w:val="30"/>
          <w:szCs w:val="30"/>
          <w:cs/>
        </w:rPr>
        <w:t>ของบริษัทและบริษัทย่อย</w:t>
      </w:r>
      <w:r w:rsidR="004C169D" w:rsidRPr="009D370B">
        <w:rPr>
          <w:rFonts w:ascii="Angsana New" w:hAnsi="Angsana New"/>
          <w:sz w:val="30"/>
          <w:szCs w:val="30"/>
          <w:cs/>
        </w:rPr>
        <w:t>สำหรับ</w:t>
      </w:r>
      <w:r w:rsidR="0023625D" w:rsidRPr="009D370B">
        <w:rPr>
          <w:rFonts w:ascii="Angsana New" w:hAnsi="Angsana New" w:hint="cs"/>
          <w:sz w:val="30"/>
          <w:szCs w:val="30"/>
          <w:cs/>
        </w:rPr>
        <w:t>ปี</w:t>
      </w:r>
      <w:r w:rsidRPr="009D370B">
        <w:rPr>
          <w:rFonts w:ascii="Angsana New" w:hAnsi="Angsana New"/>
          <w:sz w:val="30"/>
          <w:szCs w:val="30"/>
          <w:cs/>
        </w:rPr>
        <w:t>สิ้นสุด</w:t>
      </w:r>
      <w:r w:rsidR="009D370B">
        <w:rPr>
          <w:rFonts w:ascii="Angsana New" w:hAnsi="Angsana New"/>
          <w:sz w:val="30"/>
          <w:szCs w:val="30"/>
        </w:rPr>
        <w:br/>
      </w:r>
      <w:r w:rsidRPr="009D370B">
        <w:rPr>
          <w:rFonts w:ascii="Angsana New" w:hAnsi="Angsana New"/>
          <w:sz w:val="30"/>
          <w:szCs w:val="30"/>
          <w:cs/>
        </w:rPr>
        <w:t>วันที่</w:t>
      </w:r>
      <w:r w:rsidR="00F014DA" w:rsidRPr="009D370B">
        <w:rPr>
          <w:rFonts w:ascii="Angsana New" w:hAnsi="Angsana New"/>
          <w:sz w:val="30"/>
          <w:szCs w:val="30"/>
        </w:rPr>
        <w:t xml:space="preserve"> </w:t>
      </w:r>
      <w:r w:rsidR="00FB2EEF" w:rsidRPr="009D370B">
        <w:rPr>
          <w:rFonts w:ascii="Angsana New" w:hAnsi="Angsana New"/>
          <w:sz w:val="30"/>
          <w:szCs w:val="30"/>
        </w:rPr>
        <w:t>30</w:t>
      </w:r>
      <w:r w:rsidR="00E93754" w:rsidRPr="009D370B">
        <w:rPr>
          <w:rFonts w:ascii="Angsana New" w:hAnsi="Angsana New"/>
          <w:sz w:val="30"/>
          <w:szCs w:val="30"/>
          <w:cs/>
        </w:rPr>
        <w:t xml:space="preserve"> กันยายน </w:t>
      </w:r>
      <w:r w:rsidR="00FB2EEF" w:rsidRPr="009D370B">
        <w:rPr>
          <w:rFonts w:ascii="Angsana New" w:hAnsi="Angsana New"/>
          <w:sz w:val="30"/>
          <w:szCs w:val="30"/>
        </w:rPr>
        <w:t>25</w:t>
      </w:r>
      <w:r w:rsidR="00E93754" w:rsidRPr="009D370B">
        <w:rPr>
          <w:rFonts w:ascii="Angsana New" w:hAnsi="Angsana New"/>
          <w:sz w:val="30"/>
          <w:szCs w:val="30"/>
        </w:rPr>
        <w:t>6</w:t>
      </w:r>
      <w:r w:rsidR="007F1257" w:rsidRPr="009D370B">
        <w:rPr>
          <w:rFonts w:ascii="Angsana New" w:hAnsi="Angsana New"/>
          <w:sz w:val="30"/>
          <w:szCs w:val="30"/>
        </w:rPr>
        <w:t>2</w:t>
      </w:r>
    </w:p>
    <w:p w14:paraId="6823009A" w14:textId="77777777" w:rsidR="0067630C" w:rsidRDefault="0067630C" w:rsidP="009D3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</w:p>
    <w:p w14:paraId="21DB1473" w14:textId="0DD8523E" w:rsidR="0067630C" w:rsidRPr="009D370B" w:rsidRDefault="0067630C" w:rsidP="009D3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31236C">
        <w:rPr>
          <w:rFonts w:ascii="Angsana New" w:hAnsi="Angsana New"/>
          <w:sz w:val="30"/>
          <w:szCs w:val="30"/>
          <w:cs/>
        </w:rPr>
        <w:t>นอกจากนี้</w:t>
      </w:r>
      <w:r>
        <w:rPr>
          <w:rFonts w:ascii="Angsana New" w:hAnsi="Angsana New"/>
          <w:sz w:val="30"/>
          <w:szCs w:val="30"/>
        </w:rPr>
        <w:t xml:space="preserve"> </w:t>
      </w:r>
      <w:r w:rsidRPr="0031236C">
        <w:rPr>
          <w:rFonts w:ascii="Angsana New" w:hAnsi="Angsana New"/>
          <w:sz w:val="30"/>
          <w:szCs w:val="30"/>
          <w:cs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</w:t>
      </w:r>
      <w:r>
        <w:rPr>
          <w:rFonts w:ascii="Angsana New" w:hAnsi="Angsana New"/>
          <w:sz w:val="30"/>
          <w:szCs w:val="30"/>
        </w:rPr>
        <w:br/>
      </w:r>
      <w:r w:rsidRPr="0031236C">
        <w:rPr>
          <w:rFonts w:ascii="Angsana New" w:hAnsi="Angsana New"/>
          <w:sz w:val="30"/>
          <w:szCs w:val="30"/>
          <w:cs/>
        </w:rPr>
        <w:t xml:space="preserve">งวดปัจจุบันมาถือปฏิบัติในการจัดทำงบการเงินนี้ก่อนวันที่มีผลบังคับใช้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>
        <w:rPr>
          <w:rFonts w:ascii="Angsana New" w:hAnsi="Angsana New"/>
          <w:sz w:val="30"/>
          <w:szCs w:val="30"/>
        </w:rPr>
        <w:t>1</w:t>
      </w:r>
      <w:r w:rsidR="00136003">
        <w:rPr>
          <w:rFonts w:ascii="Angsana New" w:hAnsi="Angsana New"/>
          <w:sz w:val="30"/>
          <w:szCs w:val="30"/>
        </w:rPr>
        <w:t>7</w:t>
      </w:r>
    </w:p>
    <w:p w14:paraId="6CAC46F5" w14:textId="77777777" w:rsidR="002C6259" w:rsidRDefault="002C6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82B1446" w14:textId="77777777" w:rsidR="0012108A" w:rsidRPr="00D36B78" w:rsidRDefault="0012108A" w:rsidP="00D25B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36B78">
        <w:rPr>
          <w:rFonts w:ascii="Angsana New" w:hAnsi="Angsana New"/>
          <w:i/>
          <w:iCs/>
          <w:sz w:val="30"/>
          <w:szCs w:val="30"/>
          <w:cs/>
        </w:rPr>
        <w:lastRenderedPageBreak/>
        <w:t>(</w:t>
      </w:r>
      <w:r w:rsidR="00E5629D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D36B78">
        <w:rPr>
          <w:rFonts w:ascii="Angsana New" w:hAnsi="Angsana New"/>
          <w:i/>
          <w:iCs/>
          <w:sz w:val="30"/>
          <w:szCs w:val="30"/>
          <w:cs/>
        </w:rPr>
        <w:t>)</w:t>
      </w:r>
      <w:r w:rsidRPr="00D36B78">
        <w:rPr>
          <w:rFonts w:ascii="Angsana New" w:hAnsi="Angsana New"/>
          <w:i/>
          <w:iCs/>
          <w:sz w:val="30"/>
          <w:szCs w:val="30"/>
          <w:cs/>
        </w:rPr>
        <w:tab/>
        <w:t>การใช้วิจารณญาณ</w:t>
      </w:r>
      <w:r w:rsidR="001126F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F30D6" w:rsidRPr="00D36B78">
        <w:rPr>
          <w:rFonts w:ascii="Angsana New" w:hAnsi="Angsana New"/>
          <w:i/>
          <w:iCs/>
          <w:sz w:val="30"/>
          <w:szCs w:val="30"/>
          <w:cs/>
        </w:rPr>
        <w:t>การประมาณการ</w:t>
      </w:r>
      <w:r w:rsidR="001126F0" w:rsidRPr="001126F0">
        <w:rPr>
          <w:rFonts w:ascii="Angsana New" w:hAnsi="Angsana New"/>
          <w:i/>
          <w:iCs/>
          <w:sz w:val="30"/>
          <w:szCs w:val="30"/>
          <w:cs/>
        </w:rPr>
        <w:t>และนโยบายการบัญชี</w:t>
      </w:r>
    </w:p>
    <w:p w14:paraId="17B5913B" w14:textId="77777777" w:rsidR="0012108A" w:rsidRPr="007A3CFF" w:rsidRDefault="0012108A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2B914912" w14:textId="2D50EB1A" w:rsidR="0031236C" w:rsidRDefault="00F748F8" w:rsidP="00FB467E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F748F8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FB467E">
        <w:rPr>
          <w:rFonts w:ascii="Angsana New" w:hAnsi="Angsana New" w:hint="cs"/>
          <w:sz w:val="30"/>
          <w:szCs w:val="30"/>
          <w:cs/>
        </w:rPr>
        <w:t xml:space="preserve"> </w:t>
      </w:r>
      <w:r w:rsidRPr="00F748F8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</w:t>
      </w:r>
      <w:r w:rsidRPr="00FB467E">
        <w:rPr>
          <w:rFonts w:ascii="Angsana New" w:hAnsi="Angsana New"/>
          <w:sz w:val="30"/>
          <w:szCs w:val="30"/>
          <w:cs/>
        </w:rPr>
        <w:t xml:space="preserve">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 </w:t>
      </w:r>
      <w:r w:rsidR="00FB2EEF" w:rsidRPr="00FB467E">
        <w:rPr>
          <w:rFonts w:ascii="Angsana New" w:hAnsi="Angsana New"/>
          <w:sz w:val="30"/>
          <w:szCs w:val="30"/>
        </w:rPr>
        <w:t>3</w:t>
      </w:r>
      <w:r w:rsidR="00FB2EEF" w:rsidRPr="00FB467E">
        <w:rPr>
          <w:rFonts w:ascii="Angsana New" w:hAnsi="Angsana New"/>
          <w:spacing w:val="6"/>
          <w:sz w:val="30"/>
          <w:szCs w:val="30"/>
        </w:rPr>
        <w:t>0</w:t>
      </w:r>
      <w:r w:rsidRPr="00FB467E">
        <w:rPr>
          <w:rFonts w:ascii="Angsana New" w:hAnsi="Angsana New"/>
          <w:sz w:val="30"/>
          <w:szCs w:val="30"/>
          <w:cs/>
        </w:rPr>
        <w:t xml:space="preserve"> </w:t>
      </w:r>
      <w:r w:rsidRPr="00FB467E">
        <w:rPr>
          <w:rFonts w:ascii="Angsana New" w:hAnsi="Angsana New" w:hint="cs"/>
          <w:sz w:val="30"/>
          <w:szCs w:val="30"/>
          <w:cs/>
        </w:rPr>
        <w:t>กันยายน</w:t>
      </w:r>
      <w:r w:rsidRPr="00FB467E">
        <w:rPr>
          <w:rFonts w:ascii="Angsana New" w:hAnsi="Angsana New"/>
          <w:sz w:val="30"/>
          <w:szCs w:val="30"/>
          <w:cs/>
        </w:rPr>
        <w:t xml:space="preserve"> </w:t>
      </w:r>
      <w:r w:rsidR="005C3224" w:rsidRPr="00FB467E">
        <w:rPr>
          <w:rFonts w:ascii="Angsana New" w:hAnsi="Angsana New"/>
          <w:sz w:val="30"/>
          <w:szCs w:val="30"/>
        </w:rPr>
        <w:t>2562</w:t>
      </w:r>
      <w:r w:rsidRPr="00FB467E">
        <w:rPr>
          <w:rFonts w:ascii="Angsana New" w:hAnsi="Angsana New"/>
          <w:sz w:val="30"/>
          <w:szCs w:val="30"/>
          <w:cs/>
        </w:rPr>
        <w:t xml:space="preserve"> </w:t>
      </w:r>
      <w:r w:rsidR="008B4256">
        <w:rPr>
          <w:rFonts w:ascii="Angsana New" w:hAnsi="Angsana New" w:hint="cs"/>
          <w:sz w:val="30"/>
          <w:szCs w:val="30"/>
          <w:cs/>
        </w:rPr>
        <w:t>(</w:t>
      </w:r>
      <w:r w:rsidR="00027808" w:rsidRPr="00FB467E">
        <w:rPr>
          <w:rFonts w:ascii="Angsana New" w:hAnsi="Angsana New" w:hint="cs"/>
          <w:sz w:val="30"/>
          <w:szCs w:val="30"/>
          <w:cs/>
        </w:rPr>
        <w:t>ซึ่งรวมถึง</w:t>
      </w:r>
      <w:r w:rsidR="00FB467E" w:rsidRPr="00FB467E">
        <w:rPr>
          <w:rFonts w:ascii="Angsana New" w:hAnsi="Angsana New" w:hint="cs"/>
          <w:sz w:val="30"/>
          <w:szCs w:val="30"/>
          <w:cs/>
        </w:rPr>
        <w:t xml:space="preserve"> </w:t>
      </w:r>
      <w:r w:rsidR="00027808" w:rsidRPr="00FB467E">
        <w:rPr>
          <w:rFonts w:ascii="Angsana New" w:hAnsi="Angsana New" w:hint="cs"/>
          <w:sz w:val="30"/>
          <w:szCs w:val="30"/>
          <w:cs/>
        </w:rPr>
        <w:t xml:space="preserve">หมายเหตุ </w:t>
      </w:r>
      <w:r w:rsidR="00D963AB">
        <w:rPr>
          <w:rFonts w:ascii="Angsana New" w:hAnsi="Angsana New"/>
          <w:sz w:val="30"/>
          <w:szCs w:val="30"/>
        </w:rPr>
        <w:t>12</w:t>
      </w:r>
      <w:r w:rsidR="00027808" w:rsidRPr="00FB467E">
        <w:rPr>
          <w:rFonts w:ascii="Angsana New" w:hAnsi="Angsana New"/>
          <w:sz w:val="30"/>
          <w:szCs w:val="30"/>
        </w:rPr>
        <w:t xml:space="preserve"> </w:t>
      </w:r>
      <w:r w:rsidR="00027808" w:rsidRPr="00FB467E">
        <w:rPr>
          <w:rFonts w:ascii="Angsana New" w:hAnsi="Angsana New" w:hint="cs"/>
          <w:sz w:val="30"/>
          <w:szCs w:val="30"/>
          <w:cs/>
        </w:rPr>
        <w:t>การใช้ประโยชน์จากผลขาดทุนทางภาษียกไป</w:t>
      </w:r>
      <w:r w:rsidR="008B4256">
        <w:rPr>
          <w:rFonts w:ascii="Angsana New" w:hAnsi="Angsana New" w:hint="cs"/>
          <w:sz w:val="30"/>
          <w:szCs w:val="30"/>
          <w:cs/>
        </w:rPr>
        <w:t>)</w:t>
      </w:r>
      <w:r w:rsidR="00FB467E" w:rsidRPr="00FB467E">
        <w:rPr>
          <w:rFonts w:ascii="Angsana New" w:hAnsi="Angsana New" w:hint="cs"/>
          <w:sz w:val="30"/>
          <w:szCs w:val="30"/>
          <w:cs/>
        </w:rPr>
        <w:t xml:space="preserve"> เว้นแต่ก</w:t>
      </w:r>
      <w:r w:rsidR="00FB467E" w:rsidRPr="00FB467E">
        <w:rPr>
          <w:rFonts w:asciiTheme="majorBidi" w:hAnsiTheme="majorBidi" w:cstheme="majorBidi"/>
          <w:sz w:val="30"/>
          <w:szCs w:val="30"/>
          <w:cs/>
        </w:rPr>
        <w:t>าร</w:t>
      </w:r>
      <w:r w:rsidR="00FB467E" w:rsidRPr="00FB467E">
        <w:rPr>
          <w:rFonts w:asciiTheme="majorBidi" w:hAnsiTheme="majorBidi" w:cstheme="majorBidi" w:hint="cs"/>
          <w:sz w:val="30"/>
          <w:szCs w:val="30"/>
          <w:cs/>
        </w:rPr>
        <w:t>รับรู้รายได้ที่ต้อง</w:t>
      </w:r>
      <w:r w:rsidR="00FB467E" w:rsidRPr="00FB467E">
        <w:rPr>
          <w:rFonts w:asciiTheme="majorBidi" w:hAnsiTheme="majorBidi" w:cstheme="majorBidi"/>
          <w:sz w:val="30"/>
          <w:szCs w:val="30"/>
          <w:cs/>
        </w:rPr>
        <w:t>ใช้</w:t>
      </w:r>
      <w:r w:rsidR="00FB467E" w:rsidRPr="00FB467E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="00FB467E" w:rsidRPr="00FB467E">
        <w:rPr>
          <w:rFonts w:asciiTheme="majorBidi" w:hAnsiTheme="majorBidi" w:cstheme="majorBidi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หรือรับรู้ตลอดช่วงเวลาหนึ่ง</w:t>
      </w:r>
      <w:r w:rsidR="00FB467E" w:rsidRPr="00FB467E">
        <w:rPr>
          <w:rFonts w:asciiTheme="majorBidi" w:hAnsiTheme="majorBidi" w:cstheme="majorBidi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="00FB467E" w:rsidRPr="00FB467E">
        <w:rPr>
          <w:rFonts w:asciiTheme="majorBidi" w:hAnsiTheme="majorBidi" w:cstheme="majorBidi"/>
          <w:sz w:val="30"/>
          <w:szCs w:val="30"/>
        </w:rPr>
        <w:t xml:space="preserve">15 </w:t>
      </w:r>
      <w:r w:rsidR="00FB467E" w:rsidRPr="00FB467E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="00FB467E" w:rsidRPr="00FB467E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="00FB467E" w:rsidRPr="00FB467E">
        <w:rPr>
          <w:rFonts w:asciiTheme="majorBidi" w:hAnsiTheme="majorBidi" w:cstheme="majorBidi" w:hint="cs"/>
          <w:sz w:val="30"/>
          <w:szCs w:val="30"/>
          <w:cs/>
        </w:rPr>
        <w:t xml:space="preserve"> (“</w:t>
      </w:r>
      <w:r w:rsidR="00FB467E" w:rsidRPr="00FB467E">
        <w:rPr>
          <w:rFonts w:asciiTheme="majorBidi" w:hAnsiTheme="majorBidi" w:cstheme="majorBidi"/>
          <w:sz w:val="30"/>
          <w:szCs w:val="30"/>
        </w:rPr>
        <w:t>TFRS 15</w:t>
      </w:r>
      <w:r w:rsidR="00FB467E" w:rsidRPr="00FB467E">
        <w:rPr>
          <w:rFonts w:asciiTheme="majorBidi" w:hAnsiTheme="majorBidi" w:cstheme="majorBidi" w:hint="cs"/>
          <w:sz w:val="30"/>
          <w:szCs w:val="30"/>
          <w:cs/>
        </w:rPr>
        <w:t>”)</w:t>
      </w:r>
      <w:r w:rsidR="00FB467E" w:rsidRPr="00FB467E">
        <w:rPr>
          <w:rFonts w:asciiTheme="majorBidi" w:hAnsiTheme="majorBidi" w:cstheme="majorBidi"/>
          <w:sz w:val="30"/>
          <w:szCs w:val="30"/>
        </w:rPr>
        <w:t xml:space="preserve"> </w:t>
      </w:r>
      <w:r w:rsidR="00FB467E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FB467E" w:rsidRPr="00F748F8">
        <w:rPr>
          <w:rFonts w:ascii="Angsana New" w:hAnsi="Angsana New"/>
          <w:sz w:val="30"/>
          <w:szCs w:val="30"/>
          <w:cs/>
        </w:rPr>
        <w:t>กลุ่มบริษัท</w:t>
      </w:r>
      <w:r w:rsidR="00FB467E" w:rsidRPr="00FB467E">
        <w:rPr>
          <w:rFonts w:asciiTheme="majorBidi" w:hAnsiTheme="majorBidi" w:cstheme="majorBidi" w:hint="cs"/>
          <w:sz w:val="30"/>
          <w:szCs w:val="30"/>
          <w:cs/>
        </w:rPr>
        <w:t>ถือปฏิบัติเป็นครั้งแรก</w:t>
      </w:r>
      <w:r w:rsidR="00FB467E" w:rsidRPr="00FB467E">
        <w:rPr>
          <w:rFonts w:ascii="Angsana New" w:hAnsi="Angsana New" w:hint="cs"/>
          <w:sz w:val="30"/>
          <w:szCs w:val="30"/>
          <w:cs/>
        </w:rPr>
        <w:t xml:space="preserve">แทนมาตรฐานการบัญชี ฉบับที่ </w:t>
      </w:r>
      <w:r w:rsidR="00FB467E" w:rsidRPr="00FB467E">
        <w:rPr>
          <w:rFonts w:ascii="Angsana New" w:hAnsi="Angsana New"/>
          <w:sz w:val="30"/>
          <w:szCs w:val="30"/>
        </w:rPr>
        <w:t xml:space="preserve">18 </w:t>
      </w:r>
      <w:r w:rsidR="00FB467E" w:rsidRPr="00FB467E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FB467E" w:rsidRPr="00FB467E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="00FB467E" w:rsidRPr="00FB467E">
        <w:rPr>
          <w:rFonts w:ascii="Angsana New" w:hAnsi="Angsana New" w:hint="cs"/>
          <w:sz w:val="30"/>
          <w:szCs w:val="30"/>
          <w:cs/>
        </w:rPr>
        <w:t xml:space="preserve"> </w:t>
      </w:r>
      <w:r w:rsidR="00FB467E" w:rsidRPr="00FB467E">
        <w:rPr>
          <w:rFonts w:ascii="Angsana New" w:hAnsi="Angsana New"/>
          <w:sz w:val="30"/>
          <w:szCs w:val="30"/>
        </w:rPr>
        <w:t xml:space="preserve">(“TAS 18”) </w:t>
      </w:r>
      <w:r w:rsidR="00FB467E" w:rsidRPr="00FB467E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</w:t>
      </w:r>
      <w:r w:rsidR="00FB467E" w:rsidRPr="00951558">
        <w:rPr>
          <w:rFonts w:ascii="Angsana New" w:hAnsi="Angsana New" w:hint="cs"/>
          <w:spacing w:val="-4"/>
          <w:sz w:val="30"/>
          <w:szCs w:val="30"/>
          <w:cs/>
        </w:rPr>
        <w:t>เกี่ยวข้อง</w:t>
      </w:r>
    </w:p>
    <w:p w14:paraId="7FACF9B2" w14:textId="60180C97" w:rsidR="00FA33F7" w:rsidRPr="007A3CFF" w:rsidRDefault="00FA33F7" w:rsidP="00FA3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1BD6A93A" w14:textId="5407F83F" w:rsidR="00421069" w:rsidRPr="00D36B78" w:rsidRDefault="00421069" w:rsidP="00421069">
      <w:pPr>
        <w:pStyle w:val="BodyText2"/>
        <w:tabs>
          <w:tab w:val="left" w:pos="630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3</w:t>
      </w:r>
      <w:r w:rsidRPr="00D36B78">
        <w:rPr>
          <w:rFonts w:ascii="Angsana New" w:hAnsi="Angsana New"/>
          <w:bCs/>
          <w:sz w:val="30"/>
          <w:szCs w:val="30"/>
          <w:cs/>
        </w:rPr>
        <w:tab/>
      </w:r>
      <w:r w:rsidR="002D3E7D" w:rsidRPr="002D3E7D">
        <w:rPr>
          <w:rFonts w:ascii="Angsana New" w:hAnsi="Angsana New"/>
          <w:b/>
          <w:bCs/>
          <w:sz w:val="30"/>
          <w:szCs w:val="30"/>
          <w:cs/>
        </w:rPr>
        <w:t>ผลกระทบจากการแพร่ระบาดของโรคโควิด 19</w:t>
      </w:r>
    </w:p>
    <w:p w14:paraId="51090905" w14:textId="77777777" w:rsidR="00252A27" w:rsidRDefault="00252A27" w:rsidP="002B76C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BB47EB" w14:textId="7C81D944" w:rsidR="00252A27" w:rsidRDefault="00252A27" w:rsidP="0025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569AD">
        <w:rPr>
          <w:rFonts w:asciiTheme="majorBidi" w:hAnsiTheme="majorBidi" w:cstheme="majorBidi"/>
          <w:sz w:val="30"/>
          <w:szCs w:val="30"/>
          <w:cs/>
        </w:rPr>
        <w:t xml:space="preserve">ในช่วงระยะเวลาใกล้สิ้นไตรมาสที่สองและไตรมาสสาม ประเทศไทยได้ประกาศมาตรการป้องกันหลายประการเพื่อป้องกันการแพร่ระบาดของโรคโควิด 19 ซึ่งส่งผลกระทบอย่างมากต่อการดำเนินชีวิตประจำวัน </w:t>
      </w:r>
      <w:r w:rsidR="00646C49" w:rsidRPr="006569A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569AD">
        <w:rPr>
          <w:rFonts w:asciiTheme="majorBidi" w:hAnsiTheme="majorBidi" w:cstheme="majorBidi"/>
          <w:sz w:val="30"/>
          <w:szCs w:val="30"/>
          <w:cs/>
        </w:rPr>
        <w:t>การกระจาย</w:t>
      </w:r>
      <w:r w:rsidRPr="006569AD">
        <w:rPr>
          <w:rFonts w:asciiTheme="majorBidi" w:hAnsiTheme="majorBidi" w:cstheme="majorBidi" w:hint="cs"/>
          <w:sz w:val="30"/>
          <w:szCs w:val="30"/>
          <w:cs/>
        </w:rPr>
        <w:t>และการขายสินค้าในประเทศ</w:t>
      </w:r>
      <w:r w:rsidR="00355A7B" w:rsidRPr="006569AD">
        <w:rPr>
          <w:rFonts w:asciiTheme="majorBidi" w:hAnsiTheme="majorBidi" w:cstheme="majorBidi"/>
          <w:sz w:val="30"/>
          <w:szCs w:val="30"/>
        </w:rPr>
        <w:t xml:space="preserve"> </w:t>
      </w:r>
      <w:r w:rsidRPr="006569AD">
        <w:rPr>
          <w:rFonts w:asciiTheme="majorBidi" w:hAnsiTheme="majorBidi" w:cstheme="majorBidi"/>
          <w:sz w:val="30"/>
          <w:szCs w:val="30"/>
          <w:cs/>
        </w:rPr>
        <w:t>ทำให้ยอดขายลดลง อย่างไรก็ตาม ผู้บริหารจะยังคงสนับสนุนทางการค้ากับลูกค้าอย่างต่อเนื่องและพยายามอย่างยิ่งยวดเพื่อลดผลกระทบดังกล่าวโดยการหาตลาดอื่นมารองรับผลิตภัณฑ์ของกลุ่มบริษัท รวมทั้งการปรับลดค่าใช้จ่ายและทางเลือกอื่นๆ</w:t>
      </w:r>
      <w:r w:rsidRPr="006569A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569AD">
        <w:rPr>
          <w:rFonts w:asciiTheme="majorBidi" w:hAnsiTheme="majorBidi" w:cstheme="majorBidi"/>
          <w:sz w:val="30"/>
          <w:szCs w:val="30"/>
          <w:cs/>
        </w:rPr>
        <w:t>ตลอดจนได้มีการปรับเปลี่ยนรูปแบบการ</w:t>
      </w:r>
      <w:r w:rsidRPr="006569AD">
        <w:rPr>
          <w:rFonts w:asciiTheme="majorBidi" w:hAnsiTheme="majorBidi" w:cstheme="majorBidi" w:hint="cs"/>
          <w:sz w:val="30"/>
          <w:szCs w:val="30"/>
          <w:cs/>
        </w:rPr>
        <w:t>ขายสินค้า</w:t>
      </w:r>
      <w:r w:rsidRPr="006569AD">
        <w:rPr>
          <w:rFonts w:asciiTheme="majorBidi" w:hAnsiTheme="majorBidi" w:cstheme="majorBidi"/>
          <w:sz w:val="30"/>
          <w:szCs w:val="30"/>
          <w:cs/>
        </w:rPr>
        <w:t>และการดำเนินงานเพื่อตอบสนองต่อเหตุการณ์ดังกล่าว</w:t>
      </w:r>
    </w:p>
    <w:p w14:paraId="368F2586" w14:textId="77777777" w:rsidR="00584ECC" w:rsidRPr="00252A27" w:rsidRDefault="00584ECC" w:rsidP="0025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9F430C7" w14:textId="1188B09C" w:rsidR="001712BA" w:rsidRPr="00D36B78" w:rsidRDefault="00421069" w:rsidP="001D3EA2">
      <w:pPr>
        <w:pStyle w:val="BodyText2"/>
        <w:tabs>
          <w:tab w:val="left" w:pos="630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bookmarkStart w:id="1" w:name="_Hlk31047958"/>
      <w:r>
        <w:rPr>
          <w:rFonts w:ascii="Angsana New" w:hAnsi="Angsana New"/>
          <w:b/>
          <w:sz w:val="30"/>
          <w:szCs w:val="30"/>
        </w:rPr>
        <w:t>4</w:t>
      </w:r>
      <w:r w:rsidR="00476F35" w:rsidRPr="00D36B78">
        <w:rPr>
          <w:rFonts w:ascii="Angsana New" w:hAnsi="Angsana New"/>
          <w:bCs/>
          <w:sz w:val="30"/>
          <w:szCs w:val="30"/>
          <w:cs/>
        </w:rPr>
        <w:tab/>
      </w:r>
      <w:r w:rsidR="00275E7A" w:rsidRPr="00D65BA4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180019BD" w14:textId="77777777" w:rsidR="001712BA" w:rsidRPr="007A3CFF" w:rsidRDefault="001712BA" w:rsidP="00310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56E81A29" w14:textId="77777777" w:rsidR="00275E7A" w:rsidRPr="00A77F6E" w:rsidRDefault="00275E7A" w:rsidP="00275E7A">
      <w:pPr>
        <w:pStyle w:val="NormalWeb"/>
        <w:spacing w:before="0" w:beforeAutospacing="0" w:after="0" w:afterAutospacing="0"/>
        <w:ind w:left="540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A77F6E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 ฉบับที่ </w:t>
      </w:r>
      <w:r w:rsidRPr="00A77F6E">
        <w:rPr>
          <w:rFonts w:ascii="Angsana New" w:hAnsi="Angsana New" w:cs="Angsana New" w:hint="cs"/>
          <w:sz w:val="30"/>
          <w:szCs w:val="30"/>
        </w:rPr>
        <w:t>15</w:t>
      </w:r>
      <w:r w:rsidRPr="00A77F6E">
        <w:rPr>
          <w:rFonts w:ascii="Angsana New" w:hAnsi="Angsana New" w:cs="Angsana New" w:hint="cs"/>
          <w:sz w:val="30"/>
          <w:szCs w:val="30"/>
          <w:cs/>
        </w:rPr>
        <w:t xml:space="preserve"> เรื่อง รายได้จากสัญญาที่ทำกับลูกค้า </w:t>
      </w:r>
      <w:r w:rsidRPr="00A77F6E">
        <w:rPr>
          <w:rFonts w:ascii="Angsana New" w:hAnsi="Angsana New" w:cs="Angsana New"/>
          <w:sz w:val="30"/>
          <w:szCs w:val="30"/>
        </w:rPr>
        <w:br/>
      </w:r>
      <w:r w:rsidRPr="00A77F6E">
        <w:rPr>
          <w:rFonts w:ascii="Angsana New" w:hAnsi="Angsana New" w:cs="Angsana New" w:hint="cs"/>
          <w:sz w:val="30"/>
          <w:szCs w:val="30"/>
          <w:cs/>
        </w:rPr>
        <w:t>(“</w:t>
      </w:r>
      <w:r w:rsidRPr="00A77F6E">
        <w:rPr>
          <w:rFonts w:ascii="Angsana New" w:hAnsi="Angsana New" w:cs="Angsana New" w:hint="cs"/>
          <w:sz w:val="30"/>
          <w:szCs w:val="30"/>
        </w:rPr>
        <w:t>TFRS</w:t>
      </w:r>
      <w:r w:rsidRPr="00A77F6E">
        <w:rPr>
          <w:rFonts w:ascii="Angsana New" w:hAnsi="Angsana New" w:cs="Angsana New"/>
          <w:sz w:val="30"/>
          <w:szCs w:val="30"/>
        </w:rPr>
        <w:t xml:space="preserve"> </w:t>
      </w:r>
      <w:r w:rsidRPr="00A77F6E">
        <w:rPr>
          <w:rFonts w:ascii="Angsana New" w:hAnsi="Angsana New" w:cs="Angsana New" w:hint="cs"/>
          <w:sz w:val="30"/>
          <w:szCs w:val="30"/>
        </w:rPr>
        <w:t xml:space="preserve">15”) </w:t>
      </w:r>
      <w:r w:rsidRPr="00A77F6E">
        <w:rPr>
          <w:rFonts w:ascii="Angsana New" w:hAnsi="Angsana New" w:cs="Angsana New" w:hint="cs"/>
          <w:sz w:val="30"/>
          <w:szCs w:val="30"/>
          <w:cs/>
        </w:rPr>
        <w:t xml:space="preserve">เป็นครั้งแรกตั้งแต่วันที่ </w:t>
      </w:r>
      <w:r w:rsidRPr="00A77F6E">
        <w:rPr>
          <w:rFonts w:ascii="Angsana New" w:hAnsi="Angsana New" w:cs="Angsana New" w:hint="cs"/>
          <w:sz w:val="30"/>
          <w:szCs w:val="30"/>
        </w:rPr>
        <w:t>1</w:t>
      </w:r>
      <w:r w:rsidRPr="00A77F6E">
        <w:rPr>
          <w:rFonts w:ascii="Angsana New" w:hAnsi="Angsana New" w:cs="Angsana New" w:hint="cs"/>
          <w:sz w:val="30"/>
          <w:szCs w:val="30"/>
          <w:cs/>
        </w:rPr>
        <w:t xml:space="preserve"> ตุลาคม </w:t>
      </w:r>
      <w:r w:rsidRPr="00A77F6E">
        <w:rPr>
          <w:rFonts w:ascii="Angsana New" w:hAnsi="Angsana New" w:cs="Angsana New" w:hint="cs"/>
          <w:sz w:val="30"/>
          <w:szCs w:val="30"/>
        </w:rPr>
        <w:t>2562 TFRS 15</w:t>
      </w:r>
      <w:r w:rsidRPr="00A77F6E">
        <w:rPr>
          <w:rFonts w:ascii="Angsana New" w:hAnsi="Angsana New" w:cs="Angsana New" w:hint="cs"/>
          <w:sz w:val="30"/>
          <w:szCs w:val="30"/>
          <w:cs/>
        </w:rPr>
        <w:t xml:space="preserve"> กำหนดกรอบแนวคิดในการประเมินจำนวนเงิน และจังหวะเวลาในการรับรู้รายได้</w:t>
      </w:r>
    </w:p>
    <w:p w14:paraId="21408112" w14:textId="77777777" w:rsidR="00275E7A" w:rsidRPr="007A3CFF" w:rsidRDefault="00275E7A" w:rsidP="00310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42A451C7" w14:textId="77777777" w:rsidR="00275E7A" w:rsidRPr="00A77F6E" w:rsidRDefault="00275E7A" w:rsidP="00275E7A">
      <w:pPr>
        <w:pStyle w:val="NormalWeb"/>
        <w:spacing w:before="0" w:beforeAutospacing="0" w:after="0" w:afterAutospacing="0"/>
        <w:ind w:left="540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A77F6E">
        <w:rPr>
          <w:rFonts w:ascii="Angsana New" w:hAnsi="Angsana New" w:cs="Angsana New" w:hint="cs"/>
          <w:sz w:val="30"/>
          <w:szCs w:val="30"/>
          <w:cs/>
        </w:rPr>
        <w:t xml:space="preserve">ตาม </w:t>
      </w:r>
      <w:r w:rsidRPr="00A77F6E">
        <w:rPr>
          <w:rFonts w:ascii="Angsana New" w:hAnsi="Angsana New" w:cs="Angsana New" w:hint="cs"/>
          <w:sz w:val="30"/>
          <w:szCs w:val="30"/>
        </w:rPr>
        <w:t>TFRS 15</w:t>
      </w:r>
      <w:r w:rsidRPr="00A77F6E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กลุ่มบริษัทรับรู้รายได้เมื่อลูกค้ามีอำนาจควบคุมในสินค้าหรือบริการ ด้วยจำนวนเงินที่สะท้อนถึง</w:t>
      </w:r>
      <w:r w:rsidR="00310B2F">
        <w:rPr>
          <w:rFonts w:ascii="Angsana New" w:hAnsi="Angsana New" w:cs="Angsana New"/>
          <w:sz w:val="30"/>
          <w:szCs w:val="30"/>
          <w:cs/>
        </w:rPr>
        <w:br/>
      </w:r>
      <w:r w:rsidRPr="00A77F6E">
        <w:rPr>
          <w:rFonts w:ascii="Angsana New" w:hAnsi="Angsana New" w:cs="Angsana New" w:hint="cs"/>
          <w:sz w:val="30"/>
          <w:szCs w:val="30"/>
          <w:cs/>
        </w:rPr>
        <w:t xml:space="preserve">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ในขณะที่ </w:t>
      </w:r>
      <w:r w:rsidRPr="00A77F6E">
        <w:rPr>
          <w:rFonts w:ascii="Angsana New" w:hAnsi="Angsana New" w:cs="Angsana New" w:hint="cs"/>
          <w:sz w:val="30"/>
          <w:szCs w:val="30"/>
        </w:rPr>
        <w:t>TAS 18</w:t>
      </w:r>
      <w:r w:rsidRPr="00A77F6E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</w:p>
    <w:p w14:paraId="5E729B79" w14:textId="4AE6A585" w:rsidR="00310B2F" w:rsidRPr="00A77F6E" w:rsidRDefault="00310B2F" w:rsidP="00275E7A">
      <w:pPr>
        <w:pStyle w:val="NormalWeb"/>
        <w:spacing w:before="0" w:beforeAutospacing="0" w:after="0" w:afterAutospacing="0"/>
        <w:ind w:left="540"/>
        <w:jc w:val="thaiDistribute"/>
        <w:textAlignment w:val="baselin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กลุ่มบริษัทได้ถือปฏิบัติตาม </w:t>
      </w:r>
      <w:r>
        <w:rPr>
          <w:rFonts w:ascii="Angsana New" w:hAnsi="Angsana New" w:cs="Angsana New"/>
          <w:sz w:val="30"/>
          <w:szCs w:val="30"/>
        </w:rPr>
        <w:t xml:space="preserve">TFRS 15 </w:t>
      </w:r>
      <w:r>
        <w:rPr>
          <w:rFonts w:ascii="Angsana New" w:hAnsi="Angsana New" w:cs="Angsana New" w:hint="cs"/>
          <w:sz w:val="30"/>
          <w:szCs w:val="30"/>
          <w:cs/>
        </w:rPr>
        <w:t>ทำให้มีการจัดประเภทบัญชีใหม่ในงบกำไรขาดทุนเบ็ดเสร็จ</w:t>
      </w:r>
      <w:r w:rsidR="002453DC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B2001D">
        <w:rPr>
          <w:rFonts w:ascii="Angsana New" w:hAnsi="Angsana New" w:cs="Angsana New"/>
          <w:sz w:val="30"/>
          <w:szCs w:val="30"/>
        </w:rPr>
        <w:br/>
      </w:r>
      <w:r w:rsidR="002453DC">
        <w:rPr>
          <w:rFonts w:ascii="Angsana New" w:hAnsi="Angsana New" w:cs="Angsana New" w:hint="cs"/>
          <w:sz w:val="30"/>
          <w:szCs w:val="30"/>
          <w:cs/>
        </w:rPr>
        <w:t>สามเดือน</w:t>
      </w:r>
      <w:r w:rsidR="000208EF">
        <w:rPr>
          <w:rFonts w:ascii="Angsana New" w:hAnsi="Angsana New" w:cs="Angsana New" w:hint="cs"/>
          <w:sz w:val="30"/>
          <w:szCs w:val="30"/>
          <w:cs/>
        </w:rPr>
        <w:t>และ</w:t>
      </w:r>
      <w:r w:rsidR="00401750"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 w:rsidR="002453DC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401750">
        <w:rPr>
          <w:rFonts w:ascii="Angsana New" w:hAnsi="Angsana New" w:cs="Angsana New"/>
          <w:sz w:val="30"/>
          <w:szCs w:val="30"/>
        </w:rPr>
        <w:t xml:space="preserve">30 </w:t>
      </w:r>
      <w:r w:rsidR="00401750">
        <w:rPr>
          <w:rFonts w:ascii="Angsana New" w:hAnsi="Angsana New" w:cs="Angsana New"/>
          <w:sz w:val="30"/>
          <w:szCs w:val="30"/>
          <w:cs/>
        </w:rPr>
        <w:t>มิถุนายน</w:t>
      </w:r>
      <w:r w:rsidR="002453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453DC">
        <w:rPr>
          <w:rFonts w:ascii="Angsana New" w:hAnsi="Angsana New" w:cs="Angsana New"/>
          <w:sz w:val="30"/>
          <w:szCs w:val="30"/>
        </w:rPr>
        <w:t>256</w:t>
      </w:r>
      <w:r w:rsidR="000208EF">
        <w:rPr>
          <w:rFonts w:ascii="Angsana New" w:hAnsi="Angsana New" w:cs="Angsana New"/>
          <w:sz w:val="30"/>
          <w:szCs w:val="30"/>
        </w:rPr>
        <w:t>3</w:t>
      </w:r>
      <w:r w:rsidR="002453DC">
        <w:rPr>
          <w:rFonts w:ascii="Angsana New" w:hAnsi="Angsana New" w:cs="Angsana New"/>
          <w:sz w:val="30"/>
          <w:szCs w:val="30"/>
        </w:rPr>
        <w:t xml:space="preserve"> </w:t>
      </w:r>
      <w:r w:rsidR="003F13B2">
        <w:rPr>
          <w:rFonts w:ascii="Angsana New" w:hAnsi="Angsana New" w:cs="Angsana New" w:hint="cs"/>
          <w:sz w:val="30"/>
          <w:szCs w:val="30"/>
          <w:cs/>
        </w:rPr>
        <w:t xml:space="preserve">แต่ไม่มีผลกระทบต่อกำไรสะสม ณ วันที่ </w:t>
      </w:r>
      <w:r w:rsidR="003F13B2">
        <w:rPr>
          <w:rFonts w:ascii="Angsana New" w:hAnsi="Angsana New" w:cs="Angsana New"/>
          <w:sz w:val="30"/>
          <w:szCs w:val="30"/>
        </w:rPr>
        <w:t xml:space="preserve">1 </w:t>
      </w:r>
      <w:r w:rsidR="003F13B2"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 w:rsidR="003F13B2">
        <w:rPr>
          <w:rFonts w:ascii="Angsana New" w:hAnsi="Angsana New" w:cs="Angsana New"/>
          <w:sz w:val="30"/>
          <w:szCs w:val="30"/>
        </w:rPr>
        <w:t>2</w:t>
      </w:r>
      <w:r w:rsidR="008B4256">
        <w:rPr>
          <w:rFonts w:ascii="Angsana New" w:hAnsi="Angsana New" w:cs="Angsana New"/>
          <w:sz w:val="30"/>
          <w:szCs w:val="30"/>
        </w:rPr>
        <w:t>56</w:t>
      </w:r>
      <w:r w:rsidR="003F13B2">
        <w:rPr>
          <w:rFonts w:ascii="Angsana New" w:hAnsi="Angsana New" w:cs="Angsana New"/>
          <w:sz w:val="30"/>
          <w:szCs w:val="30"/>
        </w:rPr>
        <w:t>2</w:t>
      </w:r>
    </w:p>
    <w:p w14:paraId="6DC3629F" w14:textId="450A77AB" w:rsidR="002C6259" w:rsidRPr="007A3CFF" w:rsidRDefault="002C6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8"/>
          <w:szCs w:val="28"/>
          <w:cs/>
        </w:rPr>
      </w:pPr>
    </w:p>
    <w:p w14:paraId="7BAB5CA7" w14:textId="77777777" w:rsidR="006327FD" w:rsidRPr="006327FD" w:rsidRDefault="006327FD" w:rsidP="006327FD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6327FD">
        <w:rPr>
          <w:rFonts w:asciiTheme="majorBidi" w:hAnsiTheme="majorBidi" w:cstheme="majorBidi" w:hint="cs"/>
          <w:sz w:val="30"/>
          <w:szCs w:val="30"/>
          <w:cs/>
        </w:rPr>
        <w:t>การขายสินค้า</w:t>
      </w:r>
    </w:p>
    <w:p w14:paraId="780E6C46" w14:textId="77777777" w:rsidR="00B4725A" w:rsidRPr="007A3CFF" w:rsidRDefault="00B4725A" w:rsidP="00A65C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rPr>
          <w:rFonts w:ascii="Angsana New" w:hAnsi="Angsana New"/>
          <w:color w:val="000000"/>
          <w:sz w:val="28"/>
          <w:szCs w:val="28"/>
        </w:rPr>
      </w:pPr>
    </w:p>
    <w:p w14:paraId="5C5CB223" w14:textId="425B87F0" w:rsidR="00B4725A" w:rsidRDefault="00B4725A" w:rsidP="00B472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FC7324">
        <w:rPr>
          <w:rFonts w:ascii="Angsana New" w:hAnsi="Angsana New"/>
          <w:color w:val="000000"/>
          <w:sz w:val="30"/>
          <w:szCs w:val="30"/>
          <w:cs/>
        </w:rPr>
        <w:t xml:space="preserve">ภายใต้มาตรฐานการรายงานทางการเงิน ฉบับที่ </w:t>
      </w:r>
      <w:r w:rsidRPr="00FC7324">
        <w:rPr>
          <w:rFonts w:ascii="Angsana New" w:hAnsi="Angsana New"/>
          <w:color w:val="000000"/>
          <w:sz w:val="30"/>
          <w:szCs w:val="30"/>
        </w:rPr>
        <w:t xml:space="preserve">15 </w:t>
      </w:r>
      <w:r w:rsidRPr="00FC7324">
        <w:rPr>
          <w:rFonts w:ascii="Angsana New" w:hAnsi="Angsana New"/>
          <w:color w:val="000000"/>
          <w:sz w:val="30"/>
          <w:szCs w:val="30"/>
          <w:cs/>
        </w:rPr>
        <w:t>รายได้จะรับรู้เมื่อลูกค้า</w:t>
      </w:r>
      <w:r w:rsidRPr="00FC7324">
        <w:rPr>
          <w:rFonts w:ascii="Angsana New" w:hAnsi="Angsana New" w:hint="cs"/>
          <w:color w:val="000000"/>
          <w:sz w:val="30"/>
          <w:szCs w:val="30"/>
          <w:cs/>
        </w:rPr>
        <w:t>มี</w:t>
      </w:r>
      <w:r w:rsidRPr="00FC7324">
        <w:rPr>
          <w:rFonts w:ascii="Angsana New" w:hAnsi="Angsana New"/>
          <w:color w:val="000000"/>
          <w:sz w:val="30"/>
          <w:szCs w:val="30"/>
          <w:cs/>
        </w:rPr>
        <w:t>อำนาจควบคุมสินค้า สำหรับ</w:t>
      </w:r>
      <w:r w:rsidRPr="00FC7324">
        <w:rPr>
          <w:rFonts w:ascii="Angsana New" w:hAnsi="Angsana New" w:hint="cs"/>
          <w:color w:val="000000"/>
          <w:sz w:val="30"/>
          <w:szCs w:val="30"/>
          <w:cs/>
        </w:rPr>
        <w:t>การขายตาม</w:t>
      </w:r>
      <w:r w:rsidRPr="00FC7324">
        <w:rPr>
          <w:rFonts w:ascii="Angsana New" w:hAnsi="Angsana New"/>
          <w:color w:val="000000"/>
          <w:sz w:val="30"/>
          <w:szCs w:val="30"/>
          <w:cs/>
        </w:rPr>
        <w:t>สัญญา</w:t>
      </w:r>
      <w:r w:rsidRPr="00FC7324">
        <w:rPr>
          <w:rFonts w:ascii="Angsana New" w:hAnsi="Angsana New" w:hint="cs"/>
          <w:color w:val="000000"/>
          <w:sz w:val="30"/>
          <w:szCs w:val="30"/>
          <w:cs/>
        </w:rPr>
        <w:t>จ้างผลิตสินค้าที่มีลักษณะสินค้าเฉพาะเจาะจง</w:t>
      </w:r>
      <w:r w:rsidRPr="00FC7324">
        <w:rPr>
          <w:rFonts w:ascii="Angsana New" w:hAnsi="Angsana New"/>
          <w:color w:val="000000"/>
          <w:sz w:val="30"/>
          <w:szCs w:val="30"/>
        </w:rPr>
        <w:t xml:space="preserve"> </w:t>
      </w:r>
      <w:r w:rsidRPr="00FC7324">
        <w:rPr>
          <w:rFonts w:ascii="Angsana New" w:hAnsi="Angsana New"/>
          <w:color w:val="000000"/>
          <w:sz w:val="30"/>
          <w:szCs w:val="30"/>
          <w:cs/>
        </w:rPr>
        <w:t>ลูกค้า</w:t>
      </w:r>
      <w:r w:rsidRPr="00FC7324">
        <w:rPr>
          <w:rFonts w:ascii="Angsana New" w:hAnsi="Angsana New" w:hint="cs"/>
          <w:color w:val="000000"/>
          <w:sz w:val="30"/>
          <w:szCs w:val="30"/>
          <w:cs/>
        </w:rPr>
        <w:t>เป็นผู้</w:t>
      </w:r>
      <w:r w:rsidRPr="00FC7324">
        <w:rPr>
          <w:rFonts w:ascii="Angsana New" w:hAnsi="Angsana New"/>
          <w:color w:val="000000"/>
          <w:sz w:val="30"/>
          <w:szCs w:val="30"/>
          <w:cs/>
        </w:rPr>
        <w:t>ควบคุม</w:t>
      </w:r>
      <w:r w:rsidRPr="00FC7324">
        <w:rPr>
          <w:rFonts w:ascii="Angsana New" w:hAnsi="Angsana New" w:hint="cs"/>
          <w:color w:val="000000"/>
          <w:sz w:val="30"/>
          <w:szCs w:val="30"/>
          <w:cs/>
        </w:rPr>
        <w:t>สินค้าระหว่างผลิตทั้งหมดตั้งแต่สินค้าเข้าสู่กระบวนการผลิต</w:t>
      </w:r>
      <w:r w:rsidRPr="00FC732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C7324">
        <w:rPr>
          <w:rFonts w:ascii="Angsana New" w:hAnsi="Angsana New" w:hint="cs"/>
          <w:color w:val="000000"/>
          <w:sz w:val="30"/>
          <w:szCs w:val="30"/>
          <w:cs/>
        </w:rPr>
        <w:t>ในกรณีดังกล่าว</w:t>
      </w:r>
      <w:r w:rsidRPr="00FC7324">
        <w:rPr>
          <w:rFonts w:ascii="Angsana New" w:hAnsi="Angsana New"/>
          <w:color w:val="000000"/>
          <w:sz w:val="30"/>
          <w:szCs w:val="30"/>
          <w:cs/>
        </w:rPr>
        <w:t>รายได้จะรับรู้</w:t>
      </w:r>
      <w:r w:rsidRPr="00FC7324">
        <w:rPr>
          <w:rFonts w:ascii="Angsana New" w:hAnsi="Angsana New" w:hint="cs"/>
          <w:color w:val="000000"/>
          <w:sz w:val="30"/>
          <w:szCs w:val="30"/>
          <w:cs/>
        </w:rPr>
        <w:t>ตามกระบวนการผลิต ส่งผลให้รายได้และต้นทุนที่เกี่ยวข้องกับสัญญาดังกล่าวมีการรับรู้</w:t>
      </w:r>
      <w:r w:rsidRPr="00FC7324">
        <w:rPr>
          <w:rFonts w:ascii="Angsana New" w:hAnsi="Angsana New"/>
          <w:color w:val="000000"/>
          <w:sz w:val="30"/>
          <w:szCs w:val="30"/>
          <w:cs/>
        </w:rPr>
        <w:t>ตลอดช่วงเวลา</w:t>
      </w:r>
      <w:r w:rsidRPr="00FC7324">
        <w:rPr>
          <w:rFonts w:ascii="Angsana New" w:hAnsi="Angsana New" w:hint="cs"/>
          <w:color w:val="000000"/>
          <w:sz w:val="30"/>
          <w:szCs w:val="30"/>
          <w:cs/>
        </w:rPr>
        <w:t xml:space="preserve"> จึงเป็นการรับรู้รายได้ก่อนส่งมอบสินค้าไปยังสถานที่ของลูกค้า</w:t>
      </w:r>
    </w:p>
    <w:p w14:paraId="4C7AE744" w14:textId="77777777" w:rsidR="007A3CFF" w:rsidRPr="007A3CFF" w:rsidRDefault="007A3CFF" w:rsidP="00B472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60E69DF" w14:textId="77777777" w:rsidR="006327FD" w:rsidRPr="006327FD" w:rsidRDefault="006327FD" w:rsidP="006327FD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6327FD">
        <w:rPr>
          <w:rFonts w:asciiTheme="majorBidi" w:hAnsiTheme="majorBidi" w:cstheme="majorBidi"/>
          <w:sz w:val="30"/>
          <w:szCs w:val="30"/>
          <w:cs/>
        </w:rPr>
        <w:t>เงินที่จ่ายให้กับลูกค้า</w:t>
      </w:r>
    </w:p>
    <w:p w14:paraId="52008187" w14:textId="77777777" w:rsidR="006327FD" w:rsidRPr="007A3CFF" w:rsidRDefault="006327FD" w:rsidP="00632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7875F8FF" w14:textId="77777777" w:rsidR="006327FD" w:rsidRPr="00E7422D" w:rsidRDefault="006327FD" w:rsidP="00632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7422D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กลุ่มบริษัทจ่ายค่าจัดวางสินค้า </w:t>
      </w:r>
      <w:r w:rsidRPr="00E7422D">
        <w:rPr>
          <w:rFonts w:ascii="Angsana New" w:hAnsi="Angsana New" w:hint="cs"/>
          <w:color w:val="000000"/>
          <w:sz w:val="30"/>
          <w:szCs w:val="30"/>
          <w:cs/>
        </w:rPr>
        <w:t>ค่าจัดงาน</w:t>
      </w:r>
      <w:r w:rsidRPr="00E7422D">
        <w:rPr>
          <w:rFonts w:ascii="Angsana New" w:hAnsi="Angsana New"/>
          <w:color w:val="000000"/>
          <w:sz w:val="30"/>
          <w:szCs w:val="30"/>
          <w:cs/>
        </w:rPr>
        <w:t>แสดงสินค้า หรือ</w:t>
      </w:r>
      <w:r w:rsidRPr="00E7422D">
        <w:rPr>
          <w:rFonts w:ascii="Angsana New" w:hAnsi="Angsana New" w:hint="cs"/>
          <w:color w:val="000000"/>
          <w:sz w:val="30"/>
          <w:szCs w:val="30"/>
          <w:cs/>
        </w:rPr>
        <w:t>ค่า</w:t>
      </w:r>
      <w:r w:rsidRPr="00E7422D">
        <w:rPr>
          <w:rFonts w:ascii="Angsana New" w:hAnsi="Angsana New"/>
          <w:color w:val="000000"/>
          <w:sz w:val="30"/>
          <w:szCs w:val="30"/>
          <w:cs/>
        </w:rPr>
        <w:t xml:space="preserve">โฆษณาให้กับร้านค้าปลีก </w:t>
      </w:r>
      <w:r w:rsidRPr="00E7422D">
        <w:rPr>
          <w:rFonts w:ascii="Angsana New" w:hAnsi="Angsana New" w:hint="cs"/>
          <w:color w:val="000000"/>
          <w:sz w:val="30"/>
          <w:szCs w:val="30"/>
          <w:cs/>
        </w:rPr>
        <w:t xml:space="preserve">ตาม </w:t>
      </w:r>
      <w:r w:rsidRPr="00E7422D">
        <w:rPr>
          <w:rFonts w:ascii="Angsana New" w:hAnsi="Angsana New"/>
          <w:color w:val="000000"/>
          <w:sz w:val="30"/>
          <w:szCs w:val="30"/>
        </w:rPr>
        <w:t xml:space="preserve">TAS </w:t>
      </w:r>
      <w:r w:rsidR="00AF6EA8">
        <w:rPr>
          <w:rFonts w:ascii="Angsana New" w:hAnsi="Angsana New"/>
          <w:color w:val="000000"/>
          <w:sz w:val="30"/>
          <w:szCs w:val="30"/>
        </w:rPr>
        <w:t>18</w:t>
      </w:r>
      <w:r w:rsidRPr="00E7422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7422D">
        <w:rPr>
          <w:rFonts w:ascii="Angsana New" w:hAnsi="Angsana New"/>
          <w:color w:val="000000"/>
          <w:sz w:val="30"/>
          <w:szCs w:val="30"/>
          <w:cs/>
        </w:rPr>
        <w:t>กลุ่มบริษัทรับรู้จำนวนเงินดังกล่าวเป็นต้นทุนในการจัดจำหน่าย</w:t>
      </w:r>
      <w:r w:rsidRPr="00E7422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7422D">
        <w:rPr>
          <w:rFonts w:ascii="Angsana New" w:hAnsi="Angsana New"/>
          <w:color w:val="000000"/>
          <w:sz w:val="30"/>
          <w:szCs w:val="30"/>
          <w:cs/>
        </w:rPr>
        <w:t xml:space="preserve">ตาม </w:t>
      </w:r>
      <w:r w:rsidRPr="00E7422D">
        <w:rPr>
          <w:rFonts w:ascii="Angsana New" w:hAnsi="Angsana New"/>
          <w:color w:val="000000"/>
          <w:sz w:val="30"/>
          <w:szCs w:val="30"/>
        </w:rPr>
        <w:t xml:space="preserve">TFRS </w:t>
      </w:r>
      <w:r w:rsidR="00AF6EA8">
        <w:rPr>
          <w:rFonts w:ascii="Angsana New" w:hAnsi="Angsana New"/>
          <w:color w:val="000000"/>
          <w:sz w:val="30"/>
          <w:szCs w:val="30"/>
        </w:rPr>
        <w:t>15</w:t>
      </w:r>
      <w:r w:rsidRPr="00E7422D">
        <w:rPr>
          <w:rFonts w:ascii="Angsana New" w:hAnsi="Angsana New"/>
          <w:color w:val="000000"/>
          <w:sz w:val="30"/>
          <w:szCs w:val="30"/>
        </w:rPr>
        <w:t xml:space="preserve"> </w:t>
      </w:r>
      <w:r w:rsidRPr="00E7422D">
        <w:rPr>
          <w:rFonts w:ascii="Angsana New" w:hAnsi="Angsana New" w:hint="cs"/>
          <w:color w:val="000000"/>
          <w:sz w:val="30"/>
          <w:szCs w:val="30"/>
          <w:cs/>
        </w:rPr>
        <w:t>กำหนดให้</w:t>
      </w:r>
      <w:r w:rsidRPr="00E7422D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 </w:t>
      </w:r>
      <w:r w:rsidRPr="00E7422D">
        <w:rPr>
          <w:rFonts w:ascii="Angsana New" w:hAnsi="Angsana New" w:hint="cs"/>
          <w:color w:val="000000"/>
          <w:sz w:val="30"/>
          <w:szCs w:val="30"/>
          <w:cs/>
        </w:rPr>
        <w:t>ต้อง</w:t>
      </w:r>
      <w:r w:rsidRPr="00E7422D">
        <w:rPr>
          <w:rFonts w:ascii="Angsana New" w:hAnsi="Angsana New"/>
          <w:color w:val="000000"/>
          <w:sz w:val="30"/>
          <w:szCs w:val="30"/>
          <w:cs/>
        </w:rPr>
        <w:t>พิจารณาว่า กลุ่มบริษัท ได้รับสินค้าหรือบริการ</w:t>
      </w:r>
      <w:r w:rsidRPr="00E7422D">
        <w:rPr>
          <w:rFonts w:ascii="Angsana New" w:hAnsi="Angsana New" w:hint="cs"/>
          <w:color w:val="000000"/>
          <w:sz w:val="30"/>
          <w:szCs w:val="30"/>
          <w:cs/>
        </w:rPr>
        <w:t>จากลูกค้า</w:t>
      </w:r>
      <w:r w:rsidRPr="00E7422D">
        <w:rPr>
          <w:rFonts w:ascii="Angsana New" w:hAnsi="Angsana New"/>
          <w:color w:val="000000"/>
          <w:sz w:val="30"/>
          <w:szCs w:val="30"/>
          <w:cs/>
        </w:rPr>
        <w:t>หรือไม่ หากได้รับสินค้าหรือบริการ</w:t>
      </w:r>
      <w:r w:rsidRPr="00E7422D">
        <w:rPr>
          <w:rFonts w:ascii="Angsana New" w:hAnsi="Angsana New" w:hint="cs"/>
          <w:color w:val="000000"/>
          <w:sz w:val="30"/>
          <w:szCs w:val="30"/>
          <w:cs/>
        </w:rPr>
        <w:t xml:space="preserve">จากลูกค้า </w:t>
      </w:r>
      <w:r w:rsidRPr="00E7422D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กลุ่มบริษัทบันทึกการจ่ายชำระดังกล่าวเป็นค่าใช้จ่ายเมื่อได้รับประโยชน์จากสินค้าหรือบริการนั้น </w:t>
      </w:r>
      <w:r w:rsidRPr="00E7422D">
        <w:rPr>
          <w:rFonts w:ascii="Angsana New" w:hAnsi="Angsana New" w:hint="cs"/>
          <w:color w:val="000000"/>
          <w:sz w:val="30"/>
          <w:szCs w:val="30"/>
          <w:cs/>
        </w:rPr>
        <w:t>ในทางกลับกัน หาก</w:t>
      </w:r>
      <w:r w:rsidRPr="00E7422D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E7422D">
        <w:rPr>
          <w:rFonts w:ascii="Angsana New" w:hAnsi="Angsana New" w:hint="cs"/>
          <w:color w:val="000000"/>
          <w:sz w:val="30"/>
          <w:szCs w:val="30"/>
          <w:cs/>
        </w:rPr>
        <w:t xml:space="preserve">ไม่ได้รับสินค้าหรือบริการจากลูกค้า </w:t>
      </w:r>
      <w:r w:rsidRPr="00E7422D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E7422D">
        <w:rPr>
          <w:rFonts w:ascii="Angsana New" w:hAnsi="Angsana New" w:hint="cs"/>
          <w:color w:val="000000"/>
          <w:sz w:val="30"/>
          <w:szCs w:val="30"/>
          <w:cs/>
        </w:rPr>
        <w:t xml:space="preserve">จะรับรู้การจ่ายชำระดังกล่าวเป็นส่วนหักจากรายได้ ทั้งนี้ </w:t>
      </w:r>
      <w:r w:rsidRPr="00E7422D">
        <w:rPr>
          <w:rFonts w:ascii="Angsana New" w:hAnsi="Angsana New"/>
          <w:color w:val="000000"/>
          <w:sz w:val="30"/>
          <w:szCs w:val="30"/>
          <w:cs/>
        </w:rPr>
        <w:t>หาก</w:t>
      </w:r>
      <w:r w:rsidRPr="00E7422D">
        <w:rPr>
          <w:rFonts w:ascii="Angsana New" w:hAnsi="Angsana New" w:hint="cs"/>
          <w:color w:val="000000"/>
          <w:sz w:val="30"/>
          <w:szCs w:val="30"/>
          <w:cs/>
        </w:rPr>
        <w:t>จำนวนเงินที่จ่าย</w:t>
      </w:r>
      <w:r w:rsidRPr="00E7422D">
        <w:rPr>
          <w:rFonts w:ascii="Angsana New" w:hAnsi="Angsana New"/>
          <w:color w:val="000000"/>
          <w:sz w:val="30"/>
          <w:szCs w:val="30"/>
          <w:cs/>
        </w:rPr>
        <w:t>มีมูลค่าสูงกว่ามูลค่ายุติธรรมของสินค้าหรือบริการที่ได้รับ ส่วนเกินดังกล่าว</w:t>
      </w:r>
      <w:r w:rsidRPr="00E7422D">
        <w:rPr>
          <w:rFonts w:ascii="Angsana New" w:hAnsi="Angsana New" w:hint="cs"/>
          <w:color w:val="000000"/>
          <w:sz w:val="30"/>
          <w:szCs w:val="30"/>
          <w:cs/>
        </w:rPr>
        <w:t>จะ</w:t>
      </w:r>
      <w:r w:rsidRPr="00E7422D">
        <w:rPr>
          <w:rFonts w:ascii="Angsana New" w:hAnsi="Angsana New"/>
          <w:color w:val="000000"/>
          <w:sz w:val="30"/>
          <w:szCs w:val="30"/>
          <w:cs/>
        </w:rPr>
        <w:t>รับรู้เป็นส่วนหักจากรายได้ซึ่งส่งผลให้รายได้และต้นทุนในการจัดจำหน่ายลดลง</w:t>
      </w:r>
      <w:bookmarkEnd w:id="1"/>
      <w:r w:rsidRPr="00E7422D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60DE507C" w14:textId="77777777" w:rsidR="00275E7A" w:rsidRPr="007A3CFF" w:rsidRDefault="00275E7A" w:rsidP="00934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4BC29D02" w14:textId="7A7F3076" w:rsidR="004818D9" w:rsidRPr="00D36B78" w:rsidRDefault="007A3CFF" w:rsidP="000A5908">
      <w:pPr>
        <w:pStyle w:val="BodyText2"/>
        <w:tabs>
          <w:tab w:val="left" w:pos="630"/>
        </w:tabs>
        <w:ind w:left="540" w:right="-45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</w:rPr>
        <w:t>5</w:t>
      </w:r>
      <w:r w:rsidR="000A5908" w:rsidRPr="000A5908">
        <w:rPr>
          <w:rFonts w:ascii="Angsana New" w:hAnsi="Angsana New"/>
          <w:b/>
          <w:sz w:val="30"/>
          <w:szCs w:val="30"/>
        </w:rPr>
        <w:tab/>
      </w:r>
      <w:r w:rsidR="004818D9" w:rsidRPr="000A5908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040E2827" w14:textId="77777777" w:rsidR="004818D9" w:rsidRPr="007A3CFF" w:rsidRDefault="004818D9" w:rsidP="00FF1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2E270C27" w14:textId="55909666" w:rsidR="00FF1E6E" w:rsidRPr="00FF1E6E" w:rsidRDefault="00FF1E6E" w:rsidP="00FF1E6E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F1E6E">
        <w:rPr>
          <w:rFonts w:ascii="Angsana New" w:hAnsi="Angsana New" w:hint="cs"/>
          <w:sz w:val="30"/>
          <w:szCs w:val="30"/>
          <w:cs/>
        </w:rPr>
        <w:t>ความสัมพันธ์ที่มีกับ</w:t>
      </w:r>
      <w:r w:rsidR="005A48F7">
        <w:rPr>
          <w:rFonts w:ascii="Angsana New" w:hAnsi="Angsana New" w:hint="cs"/>
          <w:sz w:val="30"/>
          <w:szCs w:val="30"/>
          <w:cs/>
        </w:rPr>
        <w:t xml:space="preserve">บริษัทใหญ่ </w:t>
      </w:r>
      <w:r w:rsidRPr="00FF1E6E">
        <w:rPr>
          <w:rFonts w:ascii="Angsana New" w:hAnsi="Angsana New" w:hint="cs"/>
          <w:sz w:val="30"/>
          <w:szCs w:val="30"/>
          <w:cs/>
        </w:rPr>
        <w:t xml:space="preserve">บริษัทร่วมและบริษัทย่อย ได้เปิดเผยในหมายเหตุข้อ </w:t>
      </w:r>
      <w:r w:rsidR="004941B4">
        <w:rPr>
          <w:rFonts w:ascii="Angsana New" w:hAnsi="Angsana New"/>
          <w:sz w:val="30"/>
          <w:szCs w:val="30"/>
        </w:rPr>
        <w:t>7</w:t>
      </w:r>
      <w:r w:rsidRPr="00ED5E4E">
        <w:rPr>
          <w:rFonts w:ascii="Angsana New" w:hAnsi="Angsana New"/>
          <w:sz w:val="30"/>
          <w:szCs w:val="30"/>
        </w:rPr>
        <w:t xml:space="preserve"> </w:t>
      </w:r>
      <w:r w:rsidRPr="00ED5E4E">
        <w:rPr>
          <w:rFonts w:ascii="Angsana New" w:hAnsi="Angsana New" w:hint="cs"/>
          <w:sz w:val="30"/>
          <w:szCs w:val="30"/>
          <w:cs/>
        </w:rPr>
        <w:t xml:space="preserve">และ </w:t>
      </w:r>
      <w:r w:rsidR="004941B4">
        <w:rPr>
          <w:rFonts w:ascii="Angsana New" w:hAnsi="Angsana New"/>
          <w:sz w:val="30"/>
          <w:szCs w:val="30"/>
        </w:rPr>
        <w:t>8</w:t>
      </w:r>
      <w:r w:rsidRPr="00FF1E6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สำหรับ</w:t>
      </w:r>
      <w:r w:rsidRPr="00FF1E6E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บุคคลหรือกิจการที่เกี่ยวข้องกันอื่นไม่มีความสัมพันธ์เปลี่ยนแปลงไปอย่างมีสาระสำคัญ</w:t>
      </w:r>
    </w:p>
    <w:p w14:paraId="2B09FF8C" w14:textId="77777777" w:rsidR="00FF1E6E" w:rsidRPr="007A3CFF" w:rsidRDefault="00FF1E6E" w:rsidP="00FF1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399D6D5C" w14:textId="0A7655F9" w:rsidR="00FF1E6E" w:rsidRPr="009D5EC8" w:rsidRDefault="00FF1E6E" w:rsidP="00FF1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9D5EC8">
        <w:rPr>
          <w:rFonts w:ascii="Angsana New" w:hAnsi="Angsana New"/>
          <w:sz w:val="30"/>
          <w:szCs w:val="30"/>
          <w:cs/>
        </w:rPr>
        <w:t>นโยบายการกำหนดราคาในระหว่างงวด</w:t>
      </w:r>
      <w:r w:rsidR="006C3B0B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401750">
        <w:rPr>
          <w:rFonts w:ascii="Angsana New" w:hAnsi="Angsana New" w:hint="cs"/>
          <w:sz w:val="30"/>
          <w:szCs w:val="30"/>
          <w:cs/>
        </w:rPr>
        <w:t>เก้าเดือน</w:t>
      </w:r>
      <w:r w:rsidRPr="009D5EC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01750">
        <w:rPr>
          <w:rFonts w:ascii="Angsana New" w:hAnsi="Angsana New"/>
          <w:sz w:val="30"/>
          <w:szCs w:val="30"/>
        </w:rPr>
        <w:t xml:space="preserve">30 </w:t>
      </w:r>
      <w:r w:rsidR="00401750">
        <w:rPr>
          <w:rFonts w:ascii="Angsana New" w:hAnsi="Angsana New"/>
          <w:sz w:val="30"/>
          <w:szCs w:val="30"/>
          <w:cs/>
        </w:rPr>
        <w:t>มิถุนายน</w:t>
      </w:r>
      <w:r w:rsidR="00A90C0A" w:rsidRPr="009D5EC8">
        <w:rPr>
          <w:rFonts w:ascii="Angsana New" w:hAnsi="Angsana New" w:hint="cs"/>
          <w:sz w:val="30"/>
          <w:szCs w:val="30"/>
          <w:cs/>
        </w:rPr>
        <w:t xml:space="preserve"> </w:t>
      </w:r>
      <w:r w:rsidR="00A90C0A" w:rsidRPr="009D5EC8">
        <w:rPr>
          <w:rFonts w:ascii="Angsana New" w:hAnsi="Angsana New"/>
          <w:sz w:val="30"/>
          <w:szCs w:val="30"/>
        </w:rPr>
        <w:t>2563</w:t>
      </w:r>
      <w:r w:rsidR="00A90C0A" w:rsidRPr="009D5EC8">
        <w:rPr>
          <w:rFonts w:ascii="Angsana New" w:hAnsi="Angsana New" w:hint="cs"/>
          <w:sz w:val="30"/>
          <w:szCs w:val="30"/>
          <w:cs/>
        </w:rPr>
        <w:t xml:space="preserve"> </w:t>
      </w:r>
      <w:r w:rsidRPr="009D5EC8">
        <w:rPr>
          <w:rFonts w:ascii="Angsana New" w:hAnsi="Angsana New"/>
          <w:sz w:val="30"/>
          <w:szCs w:val="30"/>
          <w:cs/>
        </w:rPr>
        <w:t>ไม่มีการเปลี่ยนแปลงอย่างมีสาระสำคัญ</w:t>
      </w:r>
    </w:p>
    <w:p w14:paraId="6779318B" w14:textId="2206F6D1" w:rsidR="00FF1E6E" w:rsidRDefault="00FF1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highlight w:val="yellow"/>
        </w:rPr>
      </w:pPr>
    </w:p>
    <w:p w14:paraId="003784F9" w14:textId="6CF4FE26" w:rsidR="007A3CFF" w:rsidRDefault="007A3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highlight w:val="yellow"/>
        </w:rPr>
      </w:pPr>
    </w:p>
    <w:p w14:paraId="0DC6F2C4" w14:textId="245C0DEA" w:rsidR="007A3CFF" w:rsidRDefault="007A3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highlight w:val="yellow"/>
        </w:rPr>
      </w:pPr>
    </w:p>
    <w:p w14:paraId="7A8E9322" w14:textId="4AAF8A58" w:rsidR="007A3CFF" w:rsidRDefault="007A3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highlight w:val="yellow"/>
        </w:rPr>
      </w:pPr>
    </w:p>
    <w:p w14:paraId="4B5B29B6" w14:textId="77777777" w:rsidR="007A3CFF" w:rsidRPr="007A3CFF" w:rsidRDefault="007A3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highlight w:val="yellow"/>
        </w:rPr>
      </w:pPr>
    </w:p>
    <w:p w14:paraId="2F6E9A82" w14:textId="65412FF9" w:rsidR="006161A7" w:rsidRDefault="006161A7" w:rsidP="00407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6B6094">
        <w:rPr>
          <w:rFonts w:ascii="Angsana New" w:hAnsi="Angsana New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386DD0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401750">
        <w:rPr>
          <w:rFonts w:ascii="Angsana New" w:hAnsi="Angsana New"/>
          <w:sz w:val="30"/>
          <w:szCs w:val="30"/>
          <w:cs/>
        </w:rPr>
        <w:t>เก้าเดือน</w:t>
      </w:r>
      <w:r w:rsidR="00363759" w:rsidRPr="00D36B7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01750">
        <w:rPr>
          <w:rFonts w:ascii="Angsana New" w:hAnsi="Angsana New"/>
          <w:sz w:val="30"/>
          <w:szCs w:val="30"/>
        </w:rPr>
        <w:t xml:space="preserve">30 </w:t>
      </w:r>
      <w:r w:rsidR="00401750">
        <w:rPr>
          <w:rFonts w:ascii="Angsana New" w:hAnsi="Angsana New"/>
          <w:sz w:val="30"/>
          <w:szCs w:val="30"/>
          <w:cs/>
        </w:rPr>
        <w:t>มิถุนายน</w:t>
      </w:r>
      <w:r w:rsidR="00363759" w:rsidRPr="00D36B78">
        <w:rPr>
          <w:rFonts w:ascii="Angsana New" w:hAnsi="Angsana New"/>
          <w:sz w:val="30"/>
          <w:szCs w:val="30"/>
          <w:cs/>
        </w:rPr>
        <w:t xml:space="preserve"> </w:t>
      </w:r>
      <w:r w:rsidR="00386DD0">
        <w:rPr>
          <w:rFonts w:ascii="Angsana New" w:hAnsi="Angsana New"/>
          <w:sz w:val="30"/>
          <w:szCs w:val="30"/>
        </w:rPr>
        <w:t>25</w:t>
      </w:r>
      <w:r w:rsidR="00363759">
        <w:rPr>
          <w:rFonts w:ascii="Angsana New" w:hAnsi="Angsana New"/>
          <w:sz w:val="30"/>
          <w:szCs w:val="30"/>
        </w:rPr>
        <w:t>6</w:t>
      </w:r>
      <w:r w:rsidR="00386DD0">
        <w:rPr>
          <w:rFonts w:ascii="Angsana New" w:hAnsi="Angsana New"/>
          <w:sz w:val="30"/>
          <w:szCs w:val="30"/>
        </w:rPr>
        <w:t>3</w:t>
      </w:r>
      <w:r w:rsidR="00363759" w:rsidRPr="00D36B78">
        <w:rPr>
          <w:rFonts w:ascii="Angsana New" w:hAnsi="Angsana New"/>
          <w:sz w:val="30"/>
          <w:szCs w:val="30"/>
          <w:cs/>
        </w:rPr>
        <w:t xml:space="preserve"> และ </w:t>
      </w:r>
      <w:r w:rsidR="00363759">
        <w:rPr>
          <w:rFonts w:ascii="Angsana New" w:hAnsi="Angsana New"/>
          <w:sz w:val="30"/>
          <w:szCs w:val="30"/>
        </w:rPr>
        <w:t>256</w:t>
      </w:r>
      <w:r w:rsidR="00386DD0">
        <w:rPr>
          <w:rFonts w:ascii="Angsana New" w:hAnsi="Angsana New"/>
          <w:sz w:val="30"/>
          <w:szCs w:val="30"/>
        </w:rPr>
        <w:t>2</w:t>
      </w:r>
      <w:r w:rsidR="00363759" w:rsidRPr="00D36B78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2E7E96D2" w14:textId="77777777" w:rsidR="00401750" w:rsidRDefault="00401750" w:rsidP="00C12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44" w:type="dxa"/>
        <w:tblInd w:w="450" w:type="dxa"/>
        <w:tblLook w:val="01E0" w:firstRow="1" w:lastRow="1" w:firstColumn="1" w:lastColumn="1" w:noHBand="0" w:noVBand="0"/>
      </w:tblPr>
      <w:tblGrid>
        <w:gridCol w:w="3717"/>
        <w:gridCol w:w="1185"/>
        <w:gridCol w:w="243"/>
        <w:gridCol w:w="20"/>
        <w:gridCol w:w="1244"/>
        <w:gridCol w:w="260"/>
        <w:gridCol w:w="1185"/>
        <w:gridCol w:w="239"/>
        <w:gridCol w:w="1251"/>
      </w:tblGrid>
      <w:tr w:rsidR="00401750" w:rsidRPr="00356084" w14:paraId="5971DA80" w14:textId="77777777" w:rsidTr="00611094">
        <w:trPr>
          <w:tblHeader/>
        </w:trPr>
        <w:tc>
          <w:tcPr>
            <w:tcW w:w="3717" w:type="dxa"/>
          </w:tcPr>
          <w:p w14:paraId="700DB684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2" w:type="dxa"/>
            <w:gridSpan w:val="4"/>
          </w:tcPr>
          <w:p w14:paraId="591FD6B8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357D38EC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5" w:type="dxa"/>
            <w:gridSpan w:val="3"/>
          </w:tcPr>
          <w:p w14:paraId="1FFD74AD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1750" w:rsidRPr="00356084" w14:paraId="0146A615" w14:textId="77777777" w:rsidTr="00611094">
        <w:trPr>
          <w:tblHeader/>
        </w:trPr>
        <w:tc>
          <w:tcPr>
            <w:tcW w:w="3717" w:type="dxa"/>
          </w:tcPr>
          <w:p w14:paraId="7FD84F8A" w14:textId="7FED6BF2" w:rsidR="00401750" w:rsidRPr="00356084" w:rsidRDefault="00401750" w:rsidP="005A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A48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85" w:type="dxa"/>
          </w:tcPr>
          <w:p w14:paraId="287068AE" w14:textId="1DFB1F95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3" w:type="dxa"/>
            <w:gridSpan w:val="2"/>
          </w:tcPr>
          <w:p w14:paraId="7B6CA550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120EE08E" w14:textId="5144009C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0" w:type="dxa"/>
          </w:tcPr>
          <w:p w14:paraId="5FC9700A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DDC2246" w14:textId="78D323E6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9" w:type="dxa"/>
          </w:tcPr>
          <w:p w14:paraId="111BADD3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6DE83BAF" w14:textId="2E7F0B8D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01750" w:rsidRPr="00356084" w14:paraId="77FA2D94" w14:textId="77777777" w:rsidTr="00611094">
        <w:trPr>
          <w:tblHeader/>
        </w:trPr>
        <w:tc>
          <w:tcPr>
            <w:tcW w:w="3717" w:type="dxa"/>
          </w:tcPr>
          <w:p w14:paraId="0E5E30B3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7" w:type="dxa"/>
            <w:gridSpan w:val="8"/>
          </w:tcPr>
          <w:p w14:paraId="4E7EF7ED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60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037B" w:rsidRPr="00356084" w14:paraId="09FA4E9E" w14:textId="77777777" w:rsidTr="00611094">
        <w:trPr>
          <w:trHeight w:val="425"/>
        </w:trPr>
        <w:tc>
          <w:tcPr>
            <w:tcW w:w="3717" w:type="dxa"/>
          </w:tcPr>
          <w:p w14:paraId="06E7C542" w14:textId="320FBC36" w:rsidR="0052037B" w:rsidRPr="00356084" w:rsidRDefault="0052037B" w:rsidP="00520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52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85" w:type="dxa"/>
          </w:tcPr>
          <w:p w14:paraId="048722E9" w14:textId="77777777" w:rsidR="0052037B" w:rsidRPr="00356084" w:rsidRDefault="0052037B" w:rsidP="00520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4F530562" w14:textId="77777777" w:rsidR="0052037B" w:rsidRPr="00356084" w:rsidRDefault="0052037B" w:rsidP="00520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3F02580B" w14:textId="77777777" w:rsidR="0052037B" w:rsidRPr="00356084" w:rsidRDefault="0052037B" w:rsidP="00520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57F876DC" w14:textId="77777777" w:rsidR="0052037B" w:rsidRPr="00356084" w:rsidRDefault="0052037B" w:rsidP="00520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71F4C018" w14:textId="77777777" w:rsidR="0052037B" w:rsidRPr="00356084" w:rsidRDefault="0052037B" w:rsidP="00520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57A4151" w14:textId="77777777" w:rsidR="0052037B" w:rsidRPr="00356084" w:rsidRDefault="0052037B" w:rsidP="00520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51" w:type="dxa"/>
          </w:tcPr>
          <w:p w14:paraId="4E28B025" w14:textId="77777777" w:rsidR="0052037B" w:rsidRPr="00356084" w:rsidRDefault="0052037B" w:rsidP="00520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116C" w:rsidRPr="00356084" w14:paraId="39F61910" w14:textId="77777777" w:rsidTr="00611094">
        <w:trPr>
          <w:trHeight w:val="425"/>
        </w:trPr>
        <w:tc>
          <w:tcPr>
            <w:tcW w:w="3717" w:type="dxa"/>
          </w:tcPr>
          <w:p w14:paraId="0C959BCF" w14:textId="553AA2AC" w:rsidR="00EC116C" w:rsidRPr="00712C1C" w:rsidRDefault="00EC116C" w:rsidP="00E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79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85" w:type="dxa"/>
          </w:tcPr>
          <w:p w14:paraId="62871503" w14:textId="457F8586" w:rsidR="00EC116C" w:rsidRPr="00356084" w:rsidRDefault="00EC116C" w:rsidP="00E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63" w:type="dxa"/>
            <w:gridSpan w:val="2"/>
          </w:tcPr>
          <w:p w14:paraId="733DF27F" w14:textId="77777777" w:rsidR="00EC116C" w:rsidRPr="00356084" w:rsidRDefault="00EC116C" w:rsidP="00E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2A8CED3F" w14:textId="3E99C2E5" w:rsidR="00EC116C" w:rsidRPr="00E4079D" w:rsidRDefault="00EC116C" w:rsidP="00EC116C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E4079D">
              <w:rPr>
                <w:rFonts w:ascii="Angsana New" w:hAnsi="Angsana New"/>
                <w:color w:val="0D0D0D"/>
                <w:sz w:val="30"/>
                <w:szCs w:val="30"/>
              </w:rPr>
              <w:t>689</w:t>
            </w:r>
          </w:p>
        </w:tc>
        <w:tc>
          <w:tcPr>
            <w:tcW w:w="260" w:type="dxa"/>
          </w:tcPr>
          <w:p w14:paraId="7B764E25" w14:textId="77777777" w:rsidR="00EC116C" w:rsidRPr="00E4079D" w:rsidRDefault="00EC116C" w:rsidP="00EC116C">
            <w:pPr>
              <w:tabs>
                <w:tab w:val="decimal" w:pos="969"/>
              </w:tabs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85" w:type="dxa"/>
          </w:tcPr>
          <w:p w14:paraId="04A0CD7E" w14:textId="27908BED" w:rsidR="00EC116C" w:rsidRPr="00356084" w:rsidRDefault="00EC116C" w:rsidP="00E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39" w:type="dxa"/>
          </w:tcPr>
          <w:p w14:paraId="27F80B8E" w14:textId="77777777" w:rsidR="00EC116C" w:rsidRPr="00356084" w:rsidRDefault="00EC116C" w:rsidP="00E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51" w:type="dxa"/>
          </w:tcPr>
          <w:p w14:paraId="71E00393" w14:textId="066E6B99" w:rsidR="00EC116C" w:rsidRDefault="00EC116C" w:rsidP="00EC116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689</w:t>
            </w:r>
          </w:p>
        </w:tc>
      </w:tr>
      <w:tr w:rsidR="00243771" w:rsidRPr="00356084" w14:paraId="6C5AFDAD" w14:textId="77777777" w:rsidTr="00611094">
        <w:trPr>
          <w:trHeight w:val="425"/>
        </w:trPr>
        <w:tc>
          <w:tcPr>
            <w:tcW w:w="3717" w:type="dxa"/>
          </w:tcPr>
          <w:p w14:paraId="2036F8ED" w14:textId="54A7A60A" w:rsidR="00243771" w:rsidRPr="00712C1C" w:rsidRDefault="00243771" w:rsidP="00243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79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85" w:type="dxa"/>
          </w:tcPr>
          <w:p w14:paraId="77F85531" w14:textId="48325087" w:rsidR="00243771" w:rsidRPr="00356084" w:rsidRDefault="00243771" w:rsidP="00243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63" w:type="dxa"/>
            <w:gridSpan w:val="2"/>
          </w:tcPr>
          <w:p w14:paraId="0CE92261" w14:textId="77777777" w:rsidR="00243771" w:rsidRPr="00356084" w:rsidRDefault="00243771" w:rsidP="00243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66D8942A" w14:textId="2BD6AF4C" w:rsidR="00243771" w:rsidRDefault="00243771" w:rsidP="00BE0FEF">
            <w:pPr>
              <w:tabs>
                <w:tab w:val="clear" w:pos="227"/>
                <w:tab w:val="clear" w:pos="454"/>
                <w:tab w:val="clear" w:pos="680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1DB9008D" w14:textId="77777777" w:rsidR="00243771" w:rsidRPr="00356084" w:rsidRDefault="00243771" w:rsidP="00243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D56ED46" w14:textId="6F54DA29" w:rsidR="00243771" w:rsidRPr="00356084" w:rsidRDefault="00243771" w:rsidP="00243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39" w:type="dxa"/>
          </w:tcPr>
          <w:p w14:paraId="6AD97E47" w14:textId="77777777" w:rsidR="00243771" w:rsidRPr="00356084" w:rsidRDefault="00243771" w:rsidP="00243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51" w:type="dxa"/>
          </w:tcPr>
          <w:p w14:paraId="34CE608E" w14:textId="17517B2B" w:rsidR="00243771" w:rsidRDefault="00243771" w:rsidP="00BE0FEF">
            <w:pPr>
              <w:tabs>
                <w:tab w:val="clear" w:pos="227"/>
                <w:tab w:val="clear" w:pos="454"/>
                <w:tab w:val="clear" w:pos="680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3771" w:rsidRPr="00356084" w14:paraId="02F5867B" w14:textId="77777777" w:rsidTr="00611094">
        <w:trPr>
          <w:trHeight w:val="425"/>
        </w:trPr>
        <w:tc>
          <w:tcPr>
            <w:tcW w:w="3717" w:type="dxa"/>
          </w:tcPr>
          <w:p w14:paraId="4829074A" w14:textId="20B42D6C" w:rsidR="00243771" w:rsidRPr="00356084" w:rsidRDefault="00243771" w:rsidP="00243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2C1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85" w:type="dxa"/>
          </w:tcPr>
          <w:p w14:paraId="69097726" w14:textId="4D4825A1" w:rsidR="00243771" w:rsidRPr="00356084" w:rsidRDefault="00243771" w:rsidP="00243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3,331</w:t>
            </w:r>
          </w:p>
        </w:tc>
        <w:tc>
          <w:tcPr>
            <w:tcW w:w="263" w:type="dxa"/>
            <w:gridSpan w:val="2"/>
          </w:tcPr>
          <w:p w14:paraId="2B2CE1C5" w14:textId="77777777" w:rsidR="00243771" w:rsidRPr="00356084" w:rsidRDefault="00243771" w:rsidP="00243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73DE0ACB" w14:textId="0926AA24" w:rsidR="00243771" w:rsidRPr="00356084" w:rsidRDefault="00243771" w:rsidP="00BE0FEF">
            <w:pPr>
              <w:tabs>
                <w:tab w:val="clear" w:pos="227"/>
                <w:tab w:val="clear" w:pos="454"/>
                <w:tab w:val="clear" w:pos="680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285111D9" w14:textId="77777777" w:rsidR="00243771" w:rsidRPr="00356084" w:rsidRDefault="00243771" w:rsidP="00243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9266E4D" w14:textId="254259A5" w:rsidR="00243771" w:rsidRPr="00356084" w:rsidRDefault="00243771" w:rsidP="00243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3,331</w:t>
            </w:r>
          </w:p>
        </w:tc>
        <w:tc>
          <w:tcPr>
            <w:tcW w:w="239" w:type="dxa"/>
          </w:tcPr>
          <w:p w14:paraId="626249DA" w14:textId="77777777" w:rsidR="00243771" w:rsidRPr="00356084" w:rsidRDefault="00243771" w:rsidP="00243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51" w:type="dxa"/>
          </w:tcPr>
          <w:p w14:paraId="6FB80DC7" w14:textId="05C423D1" w:rsidR="00243771" w:rsidRPr="00356084" w:rsidRDefault="00243771" w:rsidP="00BE0FEF">
            <w:pPr>
              <w:tabs>
                <w:tab w:val="clear" w:pos="227"/>
                <w:tab w:val="clear" w:pos="454"/>
                <w:tab w:val="clear" w:pos="680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3771" w:rsidRPr="00611094" w14:paraId="2AE60B68" w14:textId="77777777" w:rsidTr="00611094">
        <w:trPr>
          <w:trHeight w:val="134"/>
        </w:trPr>
        <w:tc>
          <w:tcPr>
            <w:tcW w:w="3717" w:type="dxa"/>
          </w:tcPr>
          <w:p w14:paraId="2D078D4B" w14:textId="77777777" w:rsidR="00243771" w:rsidRPr="00611094" w:rsidRDefault="00243771" w:rsidP="00E1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5" w:type="dxa"/>
          </w:tcPr>
          <w:p w14:paraId="15C43A35" w14:textId="77777777" w:rsidR="00243771" w:rsidRPr="00611094" w:rsidRDefault="00243771" w:rsidP="00E1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23F9D36E" w14:textId="77777777" w:rsidR="00243771" w:rsidRPr="00611094" w:rsidRDefault="00243771" w:rsidP="00E1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</w:tcPr>
          <w:p w14:paraId="4230E413" w14:textId="77777777" w:rsidR="00243771" w:rsidRPr="00611094" w:rsidRDefault="00243771" w:rsidP="00E1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</w:tcPr>
          <w:p w14:paraId="68AA80D2" w14:textId="77777777" w:rsidR="00243771" w:rsidRPr="00611094" w:rsidRDefault="00243771" w:rsidP="00E1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</w:tcPr>
          <w:p w14:paraId="701CE2E9" w14:textId="77777777" w:rsidR="00243771" w:rsidRPr="00611094" w:rsidRDefault="00243771" w:rsidP="00E1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1F39F0B2" w14:textId="77777777" w:rsidR="00243771" w:rsidRPr="00611094" w:rsidRDefault="00243771" w:rsidP="00E1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251" w:type="dxa"/>
          </w:tcPr>
          <w:p w14:paraId="0CD38D72" w14:textId="77777777" w:rsidR="00243771" w:rsidRPr="00611094" w:rsidRDefault="00243771" w:rsidP="00E1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079D" w:rsidRPr="00356084" w14:paraId="5B9401BD" w14:textId="77777777" w:rsidTr="00611094">
        <w:trPr>
          <w:trHeight w:val="425"/>
        </w:trPr>
        <w:tc>
          <w:tcPr>
            <w:tcW w:w="3717" w:type="dxa"/>
          </w:tcPr>
          <w:p w14:paraId="53B36D44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</w:tcPr>
          <w:p w14:paraId="2573B620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631EBD18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2D4928E5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6AB2B799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53A63B0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C0F417D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51" w:type="dxa"/>
          </w:tcPr>
          <w:p w14:paraId="40501720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079D" w:rsidRPr="00356084" w14:paraId="2DBD0491" w14:textId="77777777" w:rsidTr="00611094">
        <w:tc>
          <w:tcPr>
            <w:tcW w:w="3717" w:type="dxa"/>
          </w:tcPr>
          <w:p w14:paraId="51C9E3E4" w14:textId="063EAD15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5E4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85" w:type="dxa"/>
          </w:tcPr>
          <w:p w14:paraId="49388961" w14:textId="63B3D015" w:rsidR="00E4079D" w:rsidRPr="00356084" w:rsidRDefault="00E15333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18FB2921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76659720" w14:textId="0FA2B27C" w:rsidR="00E4079D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3263930C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10D06E8" w14:textId="4749B65E" w:rsidR="00E4079D" w:rsidRPr="00356084" w:rsidRDefault="00E15333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39" w:type="dxa"/>
          </w:tcPr>
          <w:p w14:paraId="5BCEBA10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24C4D21A" w14:textId="3B050364" w:rsidR="00E4079D" w:rsidRPr="00B05095" w:rsidRDefault="00E15333" w:rsidP="00E1533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5095">
              <w:rPr>
                <w:rFonts w:ascii="Angsana New" w:hAnsi="Angsana New"/>
                <w:sz w:val="30"/>
                <w:szCs w:val="30"/>
              </w:rPr>
              <w:t>319</w:t>
            </w:r>
          </w:p>
        </w:tc>
      </w:tr>
      <w:tr w:rsidR="00E4079D" w:rsidRPr="00356084" w14:paraId="53A5E523" w14:textId="77777777" w:rsidTr="00611094">
        <w:tc>
          <w:tcPr>
            <w:tcW w:w="3717" w:type="dxa"/>
          </w:tcPr>
          <w:p w14:paraId="581384B4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85" w:type="dxa"/>
          </w:tcPr>
          <w:p w14:paraId="7FD6CD72" w14:textId="0442A773" w:rsidR="00E4079D" w:rsidRPr="00356084" w:rsidRDefault="00E15333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6E94895E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5366DE32" w14:textId="41F8F382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2C671887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0A24D042" w14:textId="16E4514E" w:rsidR="00E4079D" w:rsidRPr="00356084" w:rsidRDefault="00E15333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AB43D2">
              <w:rPr>
                <w:rFonts w:ascii="Angsana New" w:hAnsi="Angsana New"/>
                <w:sz w:val="30"/>
                <w:szCs w:val="30"/>
              </w:rPr>
              <w:t>5,585</w:t>
            </w:r>
          </w:p>
        </w:tc>
        <w:tc>
          <w:tcPr>
            <w:tcW w:w="239" w:type="dxa"/>
          </w:tcPr>
          <w:p w14:paraId="415625F4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20FAE167" w14:textId="1D5611C6" w:rsidR="00E4079D" w:rsidRPr="00B05095" w:rsidRDefault="00E15333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5095">
              <w:rPr>
                <w:rFonts w:ascii="Angsana New" w:hAnsi="Angsana New"/>
                <w:sz w:val="30"/>
                <w:szCs w:val="30"/>
              </w:rPr>
              <w:t>85,363</w:t>
            </w:r>
          </w:p>
        </w:tc>
      </w:tr>
      <w:tr w:rsidR="00E4079D" w:rsidRPr="00356084" w14:paraId="0E95C5AF" w14:textId="77777777" w:rsidTr="00611094">
        <w:tc>
          <w:tcPr>
            <w:tcW w:w="3717" w:type="dxa"/>
          </w:tcPr>
          <w:p w14:paraId="1E545CD0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 การ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85" w:type="dxa"/>
          </w:tcPr>
          <w:p w14:paraId="6ADC09D4" w14:textId="77777777" w:rsidR="00E15333" w:rsidRDefault="00E15333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BF27144" w14:textId="0C1E96E3" w:rsidR="00E4079D" w:rsidRPr="00356084" w:rsidRDefault="00E15333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5EF01F7C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2447AC82" w14:textId="77777777" w:rsidR="00E4079D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295806D" w14:textId="6CB1C885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0C6C7ED0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42667CB" w14:textId="77777777" w:rsidR="00E4079D" w:rsidRDefault="00E4079D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8BD88C5" w14:textId="086079EA" w:rsidR="00987C0B" w:rsidRPr="00356084" w:rsidRDefault="00AB43D2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2,671</w:t>
            </w:r>
          </w:p>
        </w:tc>
        <w:tc>
          <w:tcPr>
            <w:tcW w:w="239" w:type="dxa"/>
          </w:tcPr>
          <w:p w14:paraId="7A34D530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445C89A" w14:textId="77777777" w:rsidR="00E4079D" w:rsidRDefault="00E4079D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1B10190" w14:textId="142D9DA8" w:rsidR="00E4079D" w:rsidRPr="00356084" w:rsidRDefault="00E4079D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10,423</w:t>
            </w:r>
          </w:p>
        </w:tc>
      </w:tr>
      <w:tr w:rsidR="00E4079D" w:rsidRPr="00356084" w14:paraId="58630EC0" w14:textId="77777777" w:rsidTr="00611094">
        <w:tc>
          <w:tcPr>
            <w:tcW w:w="3717" w:type="dxa"/>
          </w:tcPr>
          <w:p w14:paraId="22CD9248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85" w:type="dxa"/>
          </w:tcPr>
          <w:p w14:paraId="4371A77A" w14:textId="0C8F271C" w:rsidR="00E4079D" w:rsidRPr="00356084" w:rsidRDefault="00E15333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7A32CC8F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09DE709B" w14:textId="2A1F18B0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35929817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3E18385" w14:textId="44D8676B" w:rsidR="00E4079D" w:rsidRPr="00356084" w:rsidRDefault="00987C0B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966</w:t>
            </w:r>
          </w:p>
        </w:tc>
        <w:tc>
          <w:tcPr>
            <w:tcW w:w="239" w:type="dxa"/>
          </w:tcPr>
          <w:p w14:paraId="0D7F6501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6B52891D" w14:textId="3E0CFB36" w:rsidR="00E4079D" w:rsidRPr="00356084" w:rsidRDefault="00E4079D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966</w:t>
            </w:r>
          </w:p>
        </w:tc>
      </w:tr>
      <w:tr w:rsidR="00611094" w:rsidRPr="00611094" w14:paraId="2D2D7EE7" w14:textId="77777777" w:rsidTr="00611094">
        <w:tc>
          <w:tcPr>
            <w:tcW w:w="3717" w:type="dxa"/>
          </w:tcPr>
          <w:p w14:paraId="0B31A80B" w14:textId="77777777" w:rsidR="00611094" w:rsidRPr="00611094" w:rsidRDefault="00611094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5" w:type="dxa"/>
          </w:tcPr>
          <w:p w14:paraId="0B08763B" w14:textId="77777777" w:rsidR="00611094" w:rsidRPr="00611094" w:rsidRDefault="00611094" w:rsidP="00E4079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5EAC6CCE" w14:textId="77777777" w:rsidR="00611094" w:rsidRPr="00611094" w:rsidRDefault="00611094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</w:tcPr>
          <w:p w14:paraId="17D6FD98" w14:textId="77777777" w:rsidR="00611094" w:rsidRPr="00611094" w:rsidRDefault="00611094" w:rsidP="00E4079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</w:tcPr>
          <w:p w14:paraId="2DCB7322" w14:textId="77777777" w:rsidR="00611094" w:rsidRPr="00611094" w:rsidRDefault="00611094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</w:tcPr>
          <w:p w14:paraId="710C9AB1" w14:textId="77777777" w:rsidR="00611094" w:rsidRPr="00611094" w:rsidRDefault="00611094" w:rsidP="00E4079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0B97731D" w14:textId="77777777" w:rsidR="00611094" w:rsidRPr="00611094" w:rsidRDefault="00611094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4C27C7EC" w14:textId="77777777" w:rsidR="00611094" w:rsidRPr="00611094" w:rsidRDefault="00611094" w:rsidP="00E4079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079D" w:rsidRPr="00356084" w14:paraId="304C8A38" w14:textId="77777777" w:rsidTr="00611094">
        <w:tc>
          <w:tcPr>
            <w:tcW w:w="3717" w:type="dxa"/>
          </w:tcPr>
          <w:p w14:paraId="40419CB2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</w:tcPr>
          <w:p w14:paraId="30253055" w14:textId="77777777" w:rsidR="00E4079D" w:rsidRPr="00356084" w:rsidRDefault="00E4079D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1DBBF44A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4E977254" w14:textId="77777777" w:rsidR="00E4079D" w:rsidRPr="00356084" w:rsidRDefault="00E4079D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2309EA3E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E6C0B50" w14:textId="77777777" w:rsidR="00E4079D" w:rsidRPr="00356084" w:rsidRDefault="00E4079D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1FADE25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029025E" w14:textId="77777777" w:rsidR="00E4079D" w:rsidRPr="00356084" w:rsidRDefault="00E4079D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7C0B" w:rsidRPr="00356084" w14:paraId="050FE3A4" w14:textId="77777777" w:rsidTr="00611094">
        <w:tc>
          <w:tcPr>
            <w:tcW w:w="3717" w:type="dxa"/>
          </w:tcPr>
          <w:p w14:paraId="035F576C" w14:textId="77777777" w:rsidR="00987C0B" w:rsidRPr="00356084" w:rsidRDefault="00987C0B" w:rsidP="00987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85" w:type="dxa"/>
          </w:tcPr>
          <w:p w14:paraId="7BA96BE0" w14:textId="13C27027" w:rsidR="00987C0B" w:rsidRPr="00356084" w:rsidRDefault="003D4BC4" w:rsidP="00987C0B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187,</w:t>
            </w:r>
            <w:r w:rsidR="00987C0B">
              <w:rPr>
                <w:rFonts w:ascii="Angsana New" w:hAnsi="Angsana New"/>
                <w:color w:val="0D0D0D"/>
                <w:sz w:val="30"/>
                <w:szCs w:val="30"/>
              </w:rPr>
              <w:t>603</w:t>
            </w:r>
          </w:p>
        </w:tc>
        <w:tc>
          <w:tcPr>
            <w:tcW w:w="263" w:type="dxa"/>
            <w:gridSpan w:val="2"/>
          </w:tcPr>
          <w:p w14:paraId="2D9C5F92" w14:textId="77777777" w:rsidR="00987C0B" w:rsidRPr="00356084" w:rsidRDefault="00987C0B" w:rsidP="00987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630B2CCB" w14:textId="37A0CC62" w:rsidR="00987C0B" w:rsidRPr="00356084" w:rsidRDefault="00987C0B" w:rsidP="00987C0B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254,506</w:t>
            </w:r>
          </w:p>
        </w:tc>
        <w:tc>
          <w:tcPr>
            <w:tcW w:w="260" w:type="dxa"/>
          </w:tcPr>
          <w:p w14:paraId="3EC24FE6" w14:textId="77777777" w:rsidR="00987C0B" w:rsidRPr="00356084" w:rsidRDefault="00987C0B" w:rsidP="00987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F7FF077" w14:textId="52FA8DCF" w:rsidR="00987C0B" w:rsidRPr="00356084" w:rsidRDefault="003D4BC4" w:rsidP="00987C0B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187,</w:t>
            </w:r>
            <w:r w:rsidR="00987C0B">
              <w:rPr>
                <w:rFonts w:ascii="Angsana New" w:hAnsi="Angsana New"/>
                <w:color w:val="0D0D0D"/>
                <w:sz w:val="30"/>
                <w:szCs w:val="30"/>
              </w:rPr>
              <w:t>603</w:t>
            </w:r>
          </w:p>
        </w:tc>
        <w:tc>
          <w:tcPr>
            <w:tcW w:w="239" w:type="dxa"/>
          </w:tcPr>
          <w:p w14:paraId="2A38CAC4" w14:textId="77777777" w:rsidR="00987C0B" w:rsidRPr="00356084" w:rsidRDefault="00987C0B" w:rsidP="00987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FC78A42" w14:textId="1E67CC8B" w:rsidR="00987C0B" w:rsidRPr="00356084" w:rsidRDefault="00987C0B" w:rsidP="00987C0B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254,506</w:t>
            </w:r>
          </w:p>
        </w:tc>
      </w:tr>
      <w:tr w:rsidR="00987C0B" w:rsidRPr="00356084" w14:paraId="3F93C240" w14:textId="77777777" w:rsidTr="00611094">
        <w:tc>
          <w:tcPr>
            <w:tcW w:w="3717" w:type="dxa"/>
          </w:tcPr>
          <w:p w14:paraId="4D9CC000" w14:textId="77777777" w:rsidR="00987C0B" w:rsidRPr="00356084" w:rsidRDefault="00987C0B" w:rsidP="00987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85" w:type="dxa"/>
          </w:tcPr>
          <w:p w14:paraId="117EAD66" w14:textId="5D68D9AB" w:rsidR="00987C0B" w:rsidRPr="00356084" w:rsidRDefault="00987C0B" w:rsidP="00987C0B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913</w:t>
            </w:r>
          </w:p>
        </w:tc>
        <w:tc>
          <w:tcPr>
            <w:tcW w:w="263" w:type="dxa"/>
            <w:gridSpan w:val="2"/>
          </w:tcPr>
          <w:p w14:paraId="43CEDD06" w14:textId="77777777" w:rsidR="00987C0B" w:rsidRPr="00356084" w:rsidRDefault="00987C0B" w:rsidP="00987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72020725" w14:textId="20F20181" w:rsidR="00987C0B" w:rsidRPr="00356084" w:rsidRDefault="00987C0B" w:rsidP="00987C0B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2,626</w:t>
            </w:r>
          </w:p>
        </w:tc>
        <w:tc>
          <w:tcPr>
            <w:tcW w:w="260" w:type="dxa"/>
          </w:tcPr>
          <w:p w14:paraId="52D8F9B8" w14:textId="77777777" w:rsidR="00987C0B" w:rsidRPr="00356084" w:rsidRDefault="00987C0B" w:rsidP="00987C0B">
            <w:pPr>
              <w:tabs>
                <w:tab w:val="clear" w:pos="907"/>
                <w:tab w:val="left" w:pos="628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8F0FB9B" w14:textId="66CD4BD1" w:rsidR="00987C0B" w:rsidRPr="00356084" w:rsidRDefault="00987C0B" w:rsidP="00987C0B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913</w:t>
            </w:r>
          </w:p>
        </w:tc>
        <w:tc>
          <w:tcPr>
            <w:tcW w:w="239" w:type="dxa"/>
          </w:tcPr>
          <w:p w14:paraId="7FF15B7F" w14:textId="77777777" w:rsidR="00987C0B" w:rsidRPr="00356084" w:rsidRDefault="00987C0B" w:rsidP="00987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69501072" w14:textId="26E9C918" w:rsidR="00987C0B" w:rsidRPr="00356084" w:rsidRDefault="00987C0B" w:rsidP="00987C0B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2,626</w:t>
            </w:r>
          </w:p>
        </w:tc>
      </w:tr>
      <w:tr w:rsidR="00987C0B" w:rsidRPr="00356084" w14:paraId="2EB44282" w14:textId="77777777" w:rsidTr="00611094">
        <w:tc>
          <w:tcPr>
            <w:tcW w:w="3717" w:type="dxa"/>
          </w:tcPr>
          <w:p w14:paraId="6DCE487B" w14:textId="77777777" w:rsidR="00987C0B" w:rsidRDefault="00987C0B" w:rsidP="00987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ต้นทุนในการจัดจำหน่ายและค่าใช้จ่ายใน  </w:t>
            </w:r>
          </w:p>
          <w:p w14:paraId="228FED1D" w14:textId="1DBF90F8" w:rsidR="00987C0B" w:rsidRPr="00356084" w:rsidRDefault="00987C0B" w:rsidP="00987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การบริหาร</w:t>
            </w:r>
          </w:p>
        </w:tc>
        <w:tc>
          <w:tcPr>
            <w:tcW w:w="1185" w:type="dxa"/>
          </w:tcPr>
          <w:p w14:paraId="1A7360CC" w14:textId="77777777" w:rsidR="00987C0B" w:rsidRDefault="00987C0B" w:rsidP="00987C0B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  <w:p w14:paraId="06883F8A" w14:textId="57552642" w:rsidR="00987C0B" w:rsidRPr="00356084" w:rsidRDefault="00987C0B" w:rsidP="000F3804">
            <w:pPr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33FA47FB" w14:textId="77777777" w:rsidR="00987C0B" w:rsidRPr="00356084" w:rsidRDefault="00987C0B" w:rsidP="00987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6D75552D" w14:textId="77777777" w:rsidR="00987C0B" w:rsidRDefault="00987C0B" w:rsidP="00987C0B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  <w:p w14:paraId="23A84087" w14:textId="5E1BD989" w:rsidR="00987C0B" w:rsidRPr="00356084" w:rsidRDefault="00987C0B" w:rsidP="00987C0B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29</w:t>
            </w:r>
          </w:p>
        </w:tc>
        <w:tc>
          <w:tcPr>
            <w:tcW w:w="260" w:type="dxa"/>
          </w:tcPr>
          <w:p w14:paraId="08C03471" w14:textId="77777777" w:rsidR="00987C0B" w:rsidRPr="00356084" w:rsidRDefault="00987C0B" w:rsidP="00987C0B">
            <w:pPr>
              <w:tabs>
                <w:tab w:val="clear" w:pos="907"/>
                <w:tab w:val="left" w:pos="628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48C263D" w14:textId="77777777" w:rsidR="00987C0B" w:rsidRDefault="00987C0B" w:rsidP="00987C0B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  <w:p w14:paraId="50A88BC5" w14:textId="6FA3CEEB" w:rsidR="00987C0B" w:rsidRPr="00356084" w:rsidRDefault="00987C0B" w:rsidP="000F3804">
            <w:pPr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6D06F1A9" w14:textId="77777777" w:rsidR="00987C0B" w:rsidRPr="00356084" w:rsidRDefault="00987C0B" w:rsidP="00987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ACA5CE6" w14:textId="77777777" w:rsidR="00987C0B" w:rsidRDefault="00987C0B" w:rsidP="00987C0B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  <w:p w14:paraId="3E71CC37" w14:textId="49519B94" w:rsidR="00987C0B" w:rsidRPr="00356084" w:rsidRDefault="00987C0B" w:rsidP="00987C0B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29</w:t>
            </w:r>
          </w:p>
        </w:tc>
      </w:tr>
      <w:tr w:rsidR="00E4079D" w:rsidRPr="00611094" w14:paraId="48AEDF65" w14:textId="77777777" w:rsidTr="00611094">
        <w:tc>
          <w:tcPr>
            <w:tcW w:w="3717" w:type="dxa"/>
          </w:tcPr>
          <w:p w14:paraId="5468379D" w14:textId="77777777" w:rsidR="00E4079D" w:rsidRPr="0061109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5" w:type="dxa"/>
          </w:tcPr>
          <w:p w14:paraId="3D2A5954" w14:textId="77777777" w:rsidR="00E4079D" w:rsidRPr="00611094" w:rsidRDefault="00E4079D" w:rsidP="00E4079D">
            <w:pPr>
              <w:jc w:val="right"/>
              <w:rPr>
                <w:rFonts w:ascii="Angsana New" w:hAnsi="Angsana New"/>
                <w:color w:val="0D0D0D"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1CB1B672" w14:textId="77777777" w:rsidR="00E4079D" w:rsidRPr="0061109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</w:tcPr>
          <w:p w14:paraId="68B0FF77" w14:textId="77777777" w:rsidR="00E4079D" w:rsidRPr="00611094" w:rsidRDefault="00E4079D" w:rsidP="00E4079D">
            <w:pPr>
              <w:jc w:val="right"/>
              <w:rPr>
                <w:rFonts w:ascii="Angsana New" w:hAnsi="Angsana New"/>
                <w:color w:val="0D0D0D"/>
                <w:sz w:val="28"/>
                <w:szCs w:val="28"/>
              </w:rPr>
            </w:pPr>
          </w:p>
        </w:tc>
        <w:tc>
          <w:tcPr>
            <w:tcW w:w="260" w:type="dxa"/>
          </w:tcPr>
          <w:p w14:paraId="69456014" w14:textId="77777777" w:rsidR="00E4079D" w:rsidRPr="00611094" w:rsidRDefault="00E4079D" w:rsidP="00E4079D">
            <w:pPr>
              <w:tabs>
                <w:tab w:val="clear" w:pos="907"/>
                <w:tab w:val="left" w:pos="628"/>
              </w:tabs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</w:tcPr>
          <w:p w14:paraId="2583D607" w14:textId="77777777" w:rsidR="00E4079D" w:rsidRPr="00611094" w:rsidRDefault="00E4079D" w:rsidP="00E4079D">
            <w:pPr>
              <w:jc w:val="right"/>
              <w:rPr>
                <w:rFonts w:ascii="Angsana New" w:hAnsi="Angsana New"/>
                <w:color w:val="0D0D0D"/>
                <w:sz w:val="28"/>
                <w:szCs w:val="28"/>
              </w:rPr>
            </w:pPr>
          </w:p>
        </w:tc>
        <w:tc>
          <w:tcPr>
            <w:tcW w:w="239" w:type="dxa"/>
          </w:tcPr>
          <w:p w14:paraId="4DB6A08F" w14:textId="77777777" w:rsidR="00E4079D" w:rsidRPr="0061109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723A7BDE" w14:textId="77777777" w:rsidR="00E4079D" w:rsidRPr="00611094" w:rsidRDefault="00E4079D" w:rsidP="00E4079D">
            <w:pPr>
              <w:jc w:val="right"/>
              <w:rPr>
                <w:rFonts w:ascii="Angsana New" w:hAnsi="Angsana New"/>
                <w:color w:val="0D0D0D"/>
                <w:sz w:val="28"/>
                <w:szCs w:val="28"/>
              </w:rPr>
            </w:pPr>
          </w:p>
        </w:tc>
      </w:tr>
      <w:tr w:rsidR="00E4079D" w:rsidRPr="00356084" w14:paraId="477F96E8" w14:textId="77777777" w:rsidTr="00611094">
        <w:tc>
          <w:tcPr>
            <w:tcW w:w="3717" w:type="dxa"/>
          </w:tcPr>
          <w:p w14:paraId="77BD0752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85" w:type="dxa"/>
          </w:tcPr>
          <w:p w14:paraId="29CEC8A1" w14:textId="77777777" w:rsidR="00E4079D" w:rsidRPr="00356084" w:rsidRDefault="00E4079D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7CF39B6E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289ECE16" w14:textId="77777777" w:rsidR="00E4079D" w:rsidRPr="00356084" w:rsidRDefault="00E4079D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6F54F709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2995F454" w14:textId="77777777" w:rsidR="00E4079D" w:rsidRPr="00356084" w:rsidRDefault="00E4079D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8CB0F42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21154187" w14:textId="77777777" w:rsidR="00E4079D" w:rsidRPr="00356084" w:rsidRDefault="00E4079D" w:rsidP="00E4079D">
            <w:pPr>
              <w:tabs>
                <w:tab w:val="decimal" w:pos="6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079D" w:rsidRPr="00356084" w14:paraId="62CD7549" w14:textId="77777777" w:rsidTr="00611094">
        <w:tc>
          <w:tcPr>
            <w:tcW w:w="3717" w:type="dxa"/>
          </w:tcPr>
          <w:p w14:paraId="04CD2B56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85" w:type="dxa"/>
          </w:tcPr>
          <w:p w14:paraId="4E0428AE" w14:textId="77777777" w:rsidR="00E4079D" w:rsidRPr="00356084" w:rsidRDefault="00E4079D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10997C06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6B37995D" w14:textId="77777777" w:rsidR="00E4079D" w:rsidRPr="00356084" w:rsidRDefault="00E4079D" w:rsidP="00E4079D">
            <w:pPr>
              <w:tabs>
                <w:tab w:val="decimal" w:pos="6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4F0384E9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50ECFDC" w14:textId="77777777" w:rsidR="00E4079D" w:rsidRPr="00356084" w:rsidRDefault="00E4079D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449165F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2EC001E" w14:textId="77777777" w:rsidR="00E4079D" w:rsidRPr="00356084" w:rsidRDefault="00E4079D" w:rsidP="00E4079D">
            <w:pPr>
              <w:tabs>
                <w:tab w:val="decimal" w:pos="6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5371" w:rsidRPr="00356084" w14:paraId="26BA8041" w14:textId="77777777" w:rsidTr="00611094">
        <w:tc>
          <w:tcPr>
            <w:tcW w:w="3717" w:type="dxa"/>
          </w:tcPr>
          <w:p w14:paraId="1FF56F9A" w14:textId="6606B5FA" w:rsidR="00685371" w:rsidRPr="00356084" w:rsidRDefault="009365FB" w:rsidP="00685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685371" w:rsidRPr="00356084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85" w:type="dxa"/>
            <w:shd w:val="clear" w:color="auto" w:fill="auto"/>
          </w:tcPr>
          <w:p w14:paraId="25C717CD" w14:textId="5C124E3F" w:rsidR="00685371" w:rsidRDefault="00685371" w:rsidP="0068537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1,840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61E8D76E" w14:textId="77777777" w:rsidR="00685371" w:rsidRPr="00356084" w:rsidRDefault="00685371" w:rsidP="00685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</w:tcPr>
          <w:p w14:paraId="3C9D8D7F" w14:textId="4550BC13" w:rsidR="00685371" w:rsidRDefault="00685371" w:rsidP="0068537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1,901</w:t>
            </w:r>
          </w:p>
        </w:tc>
        <w:tc>
          <w:tcPr>
            <w:tcW w:w="260" w:type="dxa"/>
            <w:shd w:val="clear" w:color="auto" w:fill="auto"/>
          </w:tcPr>
          <w:p w14:paraId="034A289E" w14:textId="77777777" w:rsidR="00685371" w:rsidRPr="00356084" w:rsidRDefault="00685371" w:rsidP="00685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4F04E2F4" w14:textId="454C020A" w:rsidR="00685371" w:rsidRDefault="00685371" w:rsidP="0068537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1,840</w:t>
            </w:r>
          </w:p>
        </w:tc>
        <w:tc>
          <w:tcPr>
            <w:tcW w:w="239" w:type="dxa"/>
          </w:tcPr>
          <w:p w14:paraId="09839545" w14:textId="77777777" w:rsidR="00685371" w:rsidRPr="00356084" w:rsidRDefault="00685371" w:rsidP="00685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18022E64" w14:textId="0FF70B02" w:rsidR="00685371" w:rsidRDefault="00685371" w:rsidP="0068537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1,901</w:t>
            </w:r>
          </w:p>
        </w:tc>
      </w:tr>
      <w:tr w:rsidR="00847863" w:rsidRPr="00356084" w14:paraId="2387029B" w14:textId="77777777" w:rsidTr="00611094">
        <w:tc>
          <w:tcPr>
            <w:tcW w:w="3717" w:type="dxa"/>
          </w:tcPr>
          <w:p w14:paraId="7F194B0E" w14:textId="18B36D06" w:rsidR="00847863" w:rsidRPr="00356084" w:rsidRDefault="009365FB" w:rsidP="00847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847863" w:rsidRPr="0035608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85" w:type="dxa"/>
            <w:shd w:val="clear" w:color="auto" w:fill="auto"/>
          </w:tcPr>
          <w:p w14:paraId="08615A9D" w14:textId="12089CBA" w:rsidR="00847863" w:rsidRPr="00356084" w:rsidRDefault="00847863" w:rsidP="0084786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19DDFCB3" w14:textId="77777777" w:rsidR="00847863" w:rsidRPr="00356084" w:rsidRDefault="00847863" w:rsidP="00847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</w:tcPr>
          <w:p w14:paraId="74341353" w14:textId="5D1A5034" w:rsidR="00847863" w:rsidRPr="00356084" w:rsidRDefault="00847863" w:rsidP="0084786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1,160</w:t>
            </w:r>
          </w:p>
        </w:tc>
        <w:tc>
          <w:tcPr>
            <w:tcW w:w="260" w:type="dxa"/>
            <w:shd w:val="clear" w:color="auto" w:fill="auto"/>
          </w:tcPr>
          <w:p w14:paraId="0CD64F1E" w14:textId="77777777" w:rsidR="00847863" w:rsidRPr="00356084" w:rsidRDefault="00847863" w:rsidP="00847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14A5DE09" w14:textId="48E316D0" w:rsidR="00847863" w:rsidRPr="00356084" w:rsidRDefault="00847863" w:rsidP="0084786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239" w:type="dxa"/>
          </w:tcPr>
          <w:p w14:paraId="3A43B239" w14:textId="77777777" w:rsidR="00847863" w:rsidRPr="00356084" w:rsidRDefault="00847863" w:rsidP="00847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218FBF7" w14:textId="6CC006B1" w:rsidR="00847863" w:rsidRPr="00356084" w:rsidRDefault="00847863" w:rsidP="0084786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1,160</w:t>
            </w:r>
          </w:p>
        </w:tc>
      </w:tr>
      <w:tr w:rsidR="00847863" w:rsidRPr="00356084" w14:paraId="0F1AECBD" w14:textId="77777777" w:rsidTr="00611094">
        <w:tc>
          <w:tcPr>
            <w:tcW w:w="3717" w:type="dxa"/>
          </w:tcPr>
          <w:p w14:paraId="0D7BBFEA" w14:textId="7E0E8DF7" w:rsidR="00847863" w:rsidRPr="00356084" w:rsidRDefault="009365FB" w:rsidP="00847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847863" w:rsidRPr="00356084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="00847863">
              <w:rPr>
                <w:rFonts w:ascii="Angsana New" w:hAnsi="Angsana New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185" w:type="dxa"/>
            <w:shd w:val="clear" w:color="auto" w:fill="auto"/>
          </w:tcPr>
          <w:p w14:paraId="5F7E320C" w14:textId="6F714CE8" w:rsidR="00847863" w:rsidRPr="00356084" w:rsidRDefault="00847863" w:rsidP="0084786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0752DF7D" w14:textId="77777777" w:rsidR="00847863" w:rsidRPr="00356084" w:rsidRDefault="00847863" w:rsidP="00847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</w:tcPr>
          <w:p w14:paraId="11546BD2" w14:textId="3B120094" w:rsidR="00847863" w:rsidRPr="00356084" w:rsidRDefault="00847863" w:rsidP="0084786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0" w:type="dxa"/>
            <w:shd w:val="clear" w:color="auto" w:fill="auto"/>
          </w:tcPr>
          <w:p w14:paraId="6EB90D9C" w14:textId="77777777" w:rsidR="00847863" w:rsidRPr="00356084" w:rsidRDefault="00847863" w:rsidP="00847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4C4C0DF6" w14:textId="4AEEF5C4" w:rsidR="00847863" w:rsidRPr="00356084" w:rsidRDefault="00847863" w:rsidP="0084786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1CC06C9D" w14:textId="77777777" w:rsidR="00847863" w:rsidRPr="00356084" w:rsidRDefault="00847863" w:rsidP="00847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1D137923" w14:textId="76FD1155" w:rsidR="00847863" w:rsidRPr="00356084" w:rsidRDefault="00847863" w:rsidP="0084786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47863" w:rsidRPr="00356084" w14:paraId="78765E00" w14:textId="77777777" w:rsidTr="00611094">
        <w:tc>
          <w:tcPr>
            <w:tcW w:w="3717" w:type="dxa"/>
          </w:tcPr>
          <w:p w14:paraId="017B5E1E" w14:textId="42A3BA6B" w:rsidR="00847863" w:rsidRPr="00356084" w:rsidRDefault="009365FB" w:rsidP="00847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847863"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645B7" w14:textId="68216F24" w:rsidR="00847863" w:rsidRPr="00356084" w:rsidRDefault="00847863" w:rsidP="00847863">
            <w:pPr>
              <w:tabs>
                <w:tab w:val="clear" w:pos="907"/>
                <w:tab w:val="left" w:pos="718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2,233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5B3D6CC0" w14:textId="77777777" w:rsidR="00847863" w:rsidRPr="00356084" w:rsidRDefault="00847863" w:rsidP="00847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81DD16" w14:textId="2E9A3993" w:rsidR="00847863" w:rsidRPr="00356084" w:rsidRDefault="00847863" w:rsidP="00847863">
            <w:pPr>
              <w:tabs>
                <w:tab w:val="clear" w:pos="907"/>
                <w:tab w:val="left" w:pos="718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3,064</w:t>
            </w:r>
          </w:p>
        </w:tc>
        <w:tc>
          <w:tcPr>
            <w:tcW w:w="260" w:type="dxa"/>
            <w:shd w:val="clear" w:color="auto" w:fill="auto"/>
          </w:tcPr>
          <w:p w14:paraId="370B7EF1" w14:textId="77777777" w:rsidR="00847863" w:rsidRPr="00356084" w:rsidRDefault="00847863" w:rsidP="00847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11B73F" w14:textId="47CAFBA5" w:rsidR="00847863" w:rsidRPr="00356084" w:rsidRDefault="00847863" w:rsidP="00847863">
            <w:pPr>
              <w:tabs>
                <w:tab w:val="clear" w:pos="907"/>
                <w:tab w:val="left" w:pos="718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2,233</w:t>
            </w:r>
          </w:p>
        </w:tc>
        <w:tc>
          <w:tcPr>
            <w:tcW w:w="239" w:type="dxa"/>
          </w:tcPr>
          <w:p w14:paraId="75AFC19A" w14:textId="77777777" w:rsidR="00847863" w:rsidRPr="00356084" w:rsidRDefault="00847863" w:rsidP="00847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72A3295A" w14:textId="2470E073" w:rsidR="00847863" w:rsidRPr="00356084" w:rsidRDefault="00847863" w:rsidP="00847863">
            <w:pPr>
              <w:tabs>
                <w:tab w:val="clear" w:pos="907"/>
                <w:tab w:val="left" w:pos="718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3,064</w:t>
            </w:r>
          </w:p>
        </w:tc>
      </w:tr>
      <w:tr w:rsidR="00E4079D" w:rsidRPr="00611094" w14:paraId="06495F73" w14:textId="77777777" w:rsidTr="00611094">
        <w:trPr>
          <w:trHeight w:hRule="exact" w:val="446"/>
        </w:trPr>
        <w:tc>
          <w:tcPr>
            <w:tcW w:w="3717" w:type="dxa"/>
          </w:tcPr>
          <w:p w14:paraId="70010D06" w14:textId="77777777" w:rsidR="00E4079D" w:rsidRPr="00611094" w:rsidRDefault="00E4079D" w:rsidP="00611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735D9617" w14:textId="77777777" w:rsidR="00E4079D" w:rsidRPr="00611094" w:rsidRDefault="00E4079D" w:rsidP="0061109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6853D462" w14:textId="77777777" w:rsidR="00E4079D" w:rsidRPr="00611094" w:rsidRDefault="00E4079D" w:rsidP="00611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7307A052" w14:textId="77777777" w:rsidR="00E4079D" w:rsidRPr="00611094" w:rsidRDefault="00E4079D" w:rsidP="0061109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</w:tcPr>
          <w:p w14:paraId="069E5923" w14:textId="77777777" w:rsidR="00E4079D" w:rsidRPr="00611094" w:rsidRDefault="00E4079D" w:rsidP="00611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03CE4433" w14:textId="77777777" w:rsidR="00E4079D" w:rsidRPr="00611094" w:rsidRDefault="00E4079D" w:rsidP="0061109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1B1AF9A6" w14:textId="77777777" w:rsidR="00E4079D" w:rsidRPr="00611094" w:rsidRDefault="00E4079D" w:rsidP="00611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74E813B8" w14:textId="77777777" w:rsidR="00E4079D" w:rsidRPr="00611094" w:rsidRDefault="00E4079D" w:rsidP="0061109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1094" w:rsidRPr="00356084" w14:paraId="2D5E3F1F" w14:textId="77777777" w:rsidTr="00611094">
        <w:tc>
          <w:tcPr>
            <w:tcW w:w="3717" w:type="dxa"/>
          </w:tcPr>
          <w:p w14:paraId="0E88C778" w14:textId="77777777" w:rsidR="00611094" w:rsidRPr="00356084" w:rsidRDefault="00611094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3059077C" w14:textId="77777777" w:rsidR="00611094" w:rsidRPr="00356084" w:rsidRDefault="00611094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280DF0F" w14:textId="77777777" w:rsidR="00611094" w:rsidRPr="00356084" w:rsidRDefault="00611094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04FA3970" w14:textId="77777777" w:rsidR="00611094" w:rsidRPr="00356084" w:rsidRDefault="00611094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0E7A4240" w14:textId="77777777" w:rsidR="00611094" w:rsidRPr="00356084" w:rsidRDefault="00611094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034C4C73" w14:textId="77777777" w:rsidR="00611094" w:rsidRPr="00356084" w:rsidRDefault="00611094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11D77EC" w14:textId="77777777" w:rsidR="00611094" w:rsidRPr="00356084" w:rsidRDefault="00611094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028E6FA8" w14:textId="77777777" w:rsidR="00611094" w:rsidRPr="00356084" w:rsidRDefault="00611094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079D" w:rsidRPr="00356084" w14:paraId="1A2D7FC4" w14:textId="77777777" w:rsidTr="00611094">
        <w:tc>
          <w:tcPr>
            <w:tcW w:w="3717" w:type="dxa"/>
          </w:tcPr>
          <w:p w14:paraId="47DF7DF1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85" w:type="dxa"/>
          </w:tcPr>
          <w:p w14:paraId="63EF651C" w14:textId="77777777" w:rsidR="00E4079D" w:rsidRPr="00356084" w:rsidRDefault="00E4079D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206C5DA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08E11E81" w14:textId="77777777" w:rsidR="00E4079D" w:rsidRPr="00356084" w:rsidRDefault="00E4079D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3F5BFA54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69F3C96" w14:textId="77777777" w:rsidR="00E4079D" w:rsidRPr="00356084" w:rsidRDefault="00E4079D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5E418B0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A93FBBD" w14:textId="77777777" w:rsidR="00E4079D" w:rsidRPr="00356084" w:rsidRDefault="00E4079D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079D" w:rsidRPr="00356084" w14:paraId="5C090A6C" w14:textId="77777777" w:rsidTr="00611094">
        <w:tc>
          <w:tcPr>
            <w:tcW w:w="3717" w:type="dxa"/>
          </w:tcPr>
          <w:p w14:paraId="5E8B50A7" w14:textId="77777777" w:rsidR="00E4079D" w:rsidRPr="00782197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219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85" w:type="dxa"/>
          </w:tcPr>
          <w:p w14:paraId="21A1F754" w14:textId="26D7AEA5" w:rsidR="00E4079D" w:rsidRPr="00782197" w:rsidRDefault="00EA2AAE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AAE">
              <w:rPr>
                <w:rFonts w:ascii="Angsana New" w:hAnsi="Angsana New"/>
                <w:sz w:val="30"/>
                <w:szCs w:val="30"/>
              </w:rPr>
              <w:t>893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A2AAE">
              <w:rPr>
                <w:rFonts w:ascii="Angsana New" w:hAnsi="Angsana New"/>
                <w:sz w:val="30"/>
                <w:szCs w:val="30"/>
              </w:rPr>
              <w:t>355</w:t>
            </w:r>
          </w:p>
        </w:tc>
        <w:tc>
          <w:tcPr>
            <w:tcW w:w="243" w:type="dxa"/>
          </w:tcPr>
          <w:p w14:paraId="5D9A1121" w14:textId="77777777" w:rsidR="00E4079D" w:rsidRPr="00782197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7A9000FE" w14:textId="0E767EE6" w:rsidR="00E4079D" w:rsidRPr="00B05095" w:rsidRDefault="00EA2AAE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5095">
              <w:rPr>
                <w:rFonts w:ascii="Angsana New" w:hAnsi="Angsana New"/>
                <w:sz w:val="30"/>
                <w:szCs w:val="30"/>
              </w:rPr>
              <w:t>1,159,424</w:t>
            </w:r>
          </w:p>
        </w:tc>
        <w:tc>
          <w:tcPr>
            <w:tcW w:w="260" w:type="dxa"/>
          </w:tcPr>
          <w:p w14:paraId="01830098" w14:textId="77777777" w:rsidR="00E4079D" w:rsidRPr="00B05095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9BA857D" w14:textId="55737BD9" w:rsidR="00E4079D" w:rsidRPr="00B05095" w:rsidRDefault="00D95AF6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5095">
              <w:rPr>
                <w:rFonts w:ascii="Angsana New" w:hAnsi="Angsana New"/>
                <w:sz w:val="30"/>
                <w:szCs w:val="30"/>
              </w:rPr>
              <w:t>882,258</w:t>
            </w:r>
          </w:p>
        </w:tc>
        <w:tc>
          <w:tcPr>
            <w:tcW w:w="239" w:type="dxa"/>
          </w:tcPr>
          <w:p w14:paraId="239FBDB7" w14:textId="77777777" w:rsidR="00E4079D" w:rsidRPr="00B05095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423DE864" w14:textId="5388BBA0" w:rsidR="00E4079D" w:rsidRPr="00B05095" w:rsidRDefault="00D95AF6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5095">
              <w:rPr>
                <w:rFonts w:ascii="Angsana New" w:hAnsi="Angsana New"/>
                <w:sz w:val="30"/>
                <w:szCs w:val="30"/>
              </w:rPr>
              <w:t>1,132,408</w:t>
            </w:r>
          </w:p>
        </w:tc>
      </w:tr>
      <w:tr w:rsidR="00E4079D" w:rsidRPr="00356084" w14:paraId="1CE1034C" w14:textId="77777777" w:rsidTr="00611094">
        <w:tc>
          <w:tcPr>
            <w:tcW w:w="3717" w:type="dxa"/>
          </w:tcPr>
          <w:p w14:paraId="0F3DC8BE" w14:textId="283F58EB" w:rsidR="00E4079D" w:rsidRPr="00782197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85" w:type="dxa"/>
          </w:tcPr>
          <w:p w14:paraId="504AE4AF" w14:textId="557B58F7" w:rsidR="00E4079D" w:rsidRPr="00782197" w:rsidRDefault="00EA2AAE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AAE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A2AAE">
              <w:rPr>
                <w:rFonts w:ascii="Angsana New" w:hAnsi="Angsana New"/>
                <w:sz w:val="30"/>
                <w:szCs w:val="30"/>
              </w:rPr>
              <w:t>565</w:t>
            </w:r>
          </w:p>
        </w:tc>
        <w:tc>
          <w:tcPr>
            <w:tcW w:w="243" w:type="dxa"/>
          </w:tcPr>
          <w:p w14:paraId="6433E83C" w14:textId="77777777" w:rsidR="00E4079D" w:rsidRPr="00782197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36613DC2" w14:textId="2142ED90" w:rsidR="00E4079D" w:rsidRDefault="00E4079D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7,575</w:t>
            </w:r>
          </w:p>
        </w:tc>
        <w:tc>
          <w:tcPr>
            <w:tcW w:w="260" w:type="dxa"/>
          </w:tcPr>
          <w:p w14:paraId="4B8B0DE6" w14:textId="77777777" w:rsidR="00E4079D" w:rsidRPr="00782197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0A102E7" w14:textId="5A52AE60" w:rsidR="00E4079D" w:rsidRPr="00CA6291" w:rsidRDefault="002202CA" w:rsidP="00E4079D">
            <w:pPr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2202CA">
              <w:rPr>
                <w:rFonts w:ascii="Angsana New" w:hAnsi="Angsana New"/>
                <w:sz w:val="30"/>
                <w:szCs w:val="30"/>
              </w:rPr>
              <w:t>9,</w:t>
            </w:r>
            <w:r w:rsidR="004C1B01">
              <w:rPr>
                <w:rFonts w:ascii="Angsana New" w:hAnsi="Angsana New"/>
                <w:sz w:val="30"/>
                <w:szCs w:val="30"/>
              </w:rPr>
              <w:t>511</w:t>
            </w:r>
          </w:p>
        </w:tc>
        <w:tc>
          <w:tcPr>
            <w:tcW w:w="239" w:type="dxa"/>
          </w:tcPr>
          <w:p w14:paraId="2BF9234C" w14:textId="77777777" w:rsidR="00E4079D" w:rsidRPr="00782197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0FCBEA1D" w14:textId="1FA07E03" w:rsidR="00E4079D" w:rsidRDefault="00E4079D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7,575</w:t>
            </w:r>
          </w:p>
        </w:tc>
      </w:tr>
      <w:tr w:rsidR="00E4079D" w:rsidRPr="00356084" w14:paraId="52A92D94" w14:textId="77777777" w:rsidTr="00611094">
        <w:tc>
          <w:tcPr>
            <w:tcW w:w="3717" w:type="dxa"/>
          </w:tcPr>
          <w:p w14:paraId="61E1BB55" w14:textId="77777777" w:rsidR="00E4079D" w:rsidRPr="00782197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2197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85" w:type="dxa"/>
          </w:tcPr>
          <w:p w14:paraId="2BDC8D83" w14:textId="31DFE63C" w:rsidR="00E4079D" w:rsidRPr="00782197" w:rsidRDefault="00EA2AAE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AA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A2AAE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243" w:type="dxa"/>
          </w:tcPr>
          <w:p w14:paraId="472DA811" w14:textId="77777777" w:rsidR="00E4079D" w:rsidRPr="00782197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3D9566F9" w14:textId="5C7A6B37" w:rsidR="00E4079D" w:rsidRPr="00782197" w:rsidRDefault="00E4079D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2,855</w:t>
            </w:r>
          </w:p>
        </w:tc>
        <w:tc>
          <w:tcPr>
            <w:tcW w:w="260" w:type="dxa"/>
          </w:tcPr>
          <w:p w14:paraId="279C2D49" w14:textId="77777777" w:rsidR="00E4079D" w:rsidRPr="00782197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2D82004B" w14:textId="6377269F" w:rsidR="00E4079D" w:rsidRPr="00782197" w:rsidRDefault="00D95AF6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AF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95AF6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239" w:type="dxa"/>
          </w:tcPr>
          <w:p w14:paraId="6F520E9E" w14:textId="77777777" w:rsidR="00E4079D" w:rsidRPr="00782197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A07A747" w14:textId="7FE7ED32" w:rsidR="00E4079D" w:rsidRPr="00782197" w:rsidRDefault="00E4079D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2,855</w:t>
            </w:r>
          </w:p>
        </w:tc>
      </w:tr>
      <w:tr w:rsidR="00D95AF6" w:rsidRPr="00356084" w14:paraId="5A8AA7D6" w14:textId="77777777" w:rsidTr="00611094">
        <w:tc>
          <w:tcPr>
            <w:tcW w:w="3717" w:type="dxa"/>
          </w:tcPr>
          <w:p w14:paraId="5BB1C075" w14:textId="1D752964" w:rsidR="00D95AF6" w:rsidRPr="00356084" w:rsidRDefault="00D95AF6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95AF6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85" w:type="dxa"/>
          </w:tcPr>
          <w:p w14:paraId="4D311CA6" w14:textId="1CF006CD" w:rsidR="00D95AF6" w:rsidRPr="00356084" w:rsidRDefault="00EA2AAE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43" w:type="dxa"/>
          </w:tcPr>
          <w:p w14:paraId="7024E577" w14:textId="77777777" w:rsidR="00D95AF6" w:rsidRPr="00356084" w:rsidRDefault="00D95AF6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52840C47" w14:textId="72EEF36D" w:rsidR="00D95AF6" w:rsidRDefault="00EA2AAE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60" w:type="dxa"/>
          </w:tcPr>
          <w:p w14:paraId="2ED7D7FC" w14:textId="77777777" w:rsidR="00D95AF6" w:rsidRPr="00356084" w:rsidRDefault="00D95AF6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2985B05F" w14:textId="3C9C36D6" w:rsidR="00D95AF6" w:rsidRPr="00356084" w:rsidRDefault="00D95AF6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39" w:type="dxa"/>
          </w:tcPr>
          <w:p w14:paraId="08CBED7A" w14:textId="77777777" w:rsidR="00D95AF6" w:rsidRPr="00356084" w:rsidRDefault="00D95AF6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1262274E" w14:textId="32C193C2" w:rsidR="00D95AF6" w:rsidRDefault="00D95AF6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E4079D" w:rsidRPr="00356084" w14:paraId="101D525D" w14:textId="77777777" w:rsidTr="00611094">
        <w:tc>
          <w:tcPr>
            <w:tcW w:w="3717" w:type="dxa"/>
          </w:tcPr>
          <w:p w14:paraId="5F068D8E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 xml:space="preserve">ซื้อสินค้าและวัตถุดิบ </w:t>
            </w:r>
          </w:p>
        </w:tc>
        <w:tc>
          <w:tcPr>
            <w:tcW w:w="1185" w:type="dxa"/>
          </w:tcPr>
          <w:p w14:paraId="19717999" w14:textId="273AFC5B" w:rsidR="00E4079D" w:rsidRPr="00356084" w:rsidRDefault="00EA2AAE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AAE">
              <w:rPr>
                <w:rFonts w:ascii="Angsana New" w:hAnsi="Angsana New"/>
                <w:sz w:val="30"/>
                <w:szCs w:val="30"/>
              </w:rPr>
              <w:t>874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A2AAE">
              <w:rPr>
                <w:rFonts w:ascii="Angsana New" w:hAnsi="Angsana New"/>
                <w:sz w:val="30"/>
                <w:szCs w:val="30"/>
              </w:rPr>
              <w:t>027</w:t>
            </w:r>
          </w:p>
        </w:tc>
        <w:tc>
          <w:tcPr>
            <w:tcW w:w="243" w:type="dxa"/>
          </w:tcPr>
          <w:p w14:paraId="3152A379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4A5617F9" w14:textId="26A07878" w:rsidR="00E4079D" w:rsidRPr="00356084" w:rsidRDefault="00E4079D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913,524</w:t>
            </w:r>
          </w:p>
        </w:tc>
        <w:tc>
          <w:tcPr>
            <w:tcW w:w="260" w:type="dxa"/>
          </w:tcPr>
          <w:p w14:paraId="63E27C14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02BEF631" w14:textId="289D7B9E" w:rsidR="00E4079D" w:rsidRPr="00356084" w:rsidRDefault="00D95AF6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AF6">
              <w:rPr>
                <w:rFonts w:ascii="Angsana New" w:hAnsi="Angsana New"/>
                <w:sz w:val="30"/>
                <w:szCs w:val="30"/>
              </w:rPr>
              <w:t>856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95AF6">
              <w:rPr>
                <w:rFonts w:ascii="Angsana New" w:hAnsi="Angsana New"/>
                <w:sz w:val="30"/>
                <w:szCs w:val="30"/>
              </w:rPr>
              <w:t>821</w:t>
            </w:r>
          </w:p>
        </w:tc>
        <w:tc>
          <w:tcPr>
            <w:tcW w:w="239" w:type="dxa"/>
          </w:tcPr>
          <w:p w14:paraId="72F770FE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19B6AD26" w14:textId="5A830734" w:rsidR="00E4079D" w:rsidRPr="00356084" w:rsidRDefault="00E4079D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883,773</w:t>
            </w:r>
          </w:p>
        </w:tc>
      </w:tr>
      <w:tr w:rsidR="00B05095" w:rsidRPr="00356084" w14:paraId="5E928D51" w14:textId="77777777" w:rsidTr="00611094">
        <w:tc>
          <w:tcPr>
            <w:tcW w:w="3717" w:type="dxa"/>
          </w:tcPr>
          <w:p w14:paraId="4FED7F2B" w14:textId="77777777" w:rsidR="00B05095" w:rsidRPr="00356084" w:rsidRDefault="00B05095" w:rsidP="00B05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เงินสนับสนุนทางการตลาด</w:t>
            </w:r>
          </w:p>
        </w:tc>
        <w:tc>
          <w:tcPr>
            <w:tcW w:w="1185" w:type="dxa"/>
            <w:shd w:val="clear" w:color="auto" w:fill="FFFFFF"/>
          </w:tcPr>
          <w:p w14:paraId="6534761A" w14:textId="4165042E" w:rsidR="00B05095" w:rsidRPr="00356084" w:rsidRDefault="00C14F66" w:rsidP="00C14F6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88,564</w:t>
            </w:r>
          </w:p>
        </w:tc>
        <w:tc>
          <w:tcPr>
            <w:tcW w:w="243" w:type="dxa"/>
          </w:tcPr>
          <w:p w14:paraId="28A3A959" w14:textId="77777777" w:rsidR="00B05095" w:rsidRPr="00356084" w:rsidRDefault="00B05095" w:rsidP="00B05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29A4965F" w14:textId="50E37F00" w:rsidR="00B05095" w:rsidRPr="00356084" w:rsidRDefault="00C14F66" w:rsidP="00B0509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112,533</w:t>
            </w:r>
          </w:p>
        </w:tc>
        <w:tc>
          <w:tcPr>
            <w:tcW w:w="260" w:type="dxa"/>
          </w:tcPr>
          <w:p w14:paraId="2A298897" w14:textId="77777777" w:rsidR="00B05095" w:rsidRPr="00356084" w:rsidRDefault="00B05095" w:rsidP="00B05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FFFFFF"/>
          </w:tcPr>
          <w:p w14:paraId="1669C6AD" w14:textId="22B65DE0" w:rsidR="00B05095" w:rsidRPr="00356084" w:rsidRDefault="00C14F66" w:rsidP="00C14F6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88,564</w:t>
            </w:r>
          </w:p>
        </w:tc>
        <w:tc>
          <w:tcPr>
            <w:tcW w:w="239" w:type="dxa"/>
          </w:tcPr>
          <w:p w14:paraId="72F788B3" w14:textId="77777777" w:rsidR="00B05095" w:rsidRPr="00356084" w:rsidRDefault="00B05095" w:rsidP="00B05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1D444187" w14:textId="1611DC81" w:rsidR="00B05095" w:rsidRPr="00356084" w:rsidRDefault="00C14F66" w:rsidP="00B0509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112,533</w:t>
            </w:r>
          </w:p>
        </w:tc>
      </w:tr>
      <w:tr w:rsidR="00E4079D" w:rsidRPr="00356084" w14:paraId="68DEE1DC" w14:textId="77777777" w:rsidTr="00611094">
        <w:tc>
          <w:tcPr>
            <w:tcW w:w="3717" w:type="dxa"/>
          </w:tcPr>
          <w:p w14:paraId="37443BE3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85" w:type="dxa"/>
          </w:tcPr>
          <w:p w14:paraId="4FBA36AD" w14:textId="7541C88D" w:rsidR="00E4079D" w:rsidRPr="00356084" w:rsidRDefault="00EA2AAE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AAE">
              <w:rPr>
                <w:rFonts w:ascii="Angsana New" w:hAnsi="Angsana New"/>
                <w:sz w:val="30"/>
                <w:szCs w:val="30"/>
              </w:rPr>
              <w:t>45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A2AAE">
              <w:rPr>
                <w:rFonts w:ascii="Angsana New" w:hAnsi="Angsana New"/>
                <w:sz w:val="30"/>
                <w:szCs w:val="30"/>
              </w:rPr>
              <w:t>993</w:t>
            </w:r>
          </w:p>
        </w:tc>
        <w:tc>
          <w:tcPr>
            <w:tcW w:w="243" w:type="dxa"/>
          </w:tcPr>
          <w:p w14:paraId="35D06211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164EEA23" w14:textId="2C63F6D3" w:rsidR="00E4079D" w:rsidRPr="00B05095" w:rsidRDefault="00EA2AAE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5095">
              <w:rPr>
                <w:rFonts w:ascii="Angsana New" w:hAnsi="Angsana New"/>
                <w:sz w:val="30"/>
                <w:szCs w:val="30"/>
              </w:rPr>
              <w:t>48,490</w:t>
            </w:r>
          </w:p>
        </w:tc>
        <w:tc>
          <w:tcPr>
            <w:tcW w:w="260" w:type="dxa"/>
          </w:tcPr>
          <w:p w14:paraId="6C7910E3" w14:textId="77777777" w:rsidR="00E4079D" w:rsidRPr="00B05095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7B89BBF0" w14:textId="48D5DC73" w:rsidR="00E4079D" w:rsidRPr="00B05095" w:rsidRDefault="00D95AF6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5095">
              <w:rPr>
                <w:rFonts w:ascii="Angsana New" w:hAnsi="Angsana New"/>
                <w:sz w:val="30"/>
                <w:szCs w:val="30"/>
              </w:rPr>
              <w:t>45,993</w:t>
            </w:r>
          </w:p>
        </w:tc>
        <w:tc>
          <w:tcPr>
            <w:tcW w:w="239" w:type="dxa"/>
          </w:tcPr>
          <w:p w14:paraId="6DFBE08B" w14:textId="77777777" w:rsidR="00E4079D" w:rsidRPr="00B05095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2E22629" w14:textId="0E746D42" w:rsidR="00E4079D" w:rsidRPr="00B05095" w:rsidRDefault="00D95AF6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5095">
              <w:rPr>
                <w:rFonts w:ascii="Angsana New" w:hAnsi="Angsana New"/>
                <w:sz w:val="30"/>
                <w:szCs w:val="30"/>
              </w:rPr>
              <w:t>48,490</w:t>
            </w:r>
          </w:p>
        </w:tc>
      </w:tr>
      <w:tr w:rsidR="00E4079D" w:rsidRPr="00356084" w14:paraId="7A0AF034" w14:textId="77777777" w:rsidTr="00611094">
        <w:tc>
          <w:tcPr>
            <w:tcW w:w="3717" w:type="dxa"/>
          </w:tcPr>
          <w:p w14:paraId="498BB593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85" w:type="dxa"/>
          </w:tcPr>
          <w:p w14:paraId="0FC19D86" w14:textId="1B3C296F" w:rsidR="00E4079D" w:rsidRPr="00356084" w:rsidRDefault="00EA2AAE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AAE">
              <w:rPr>
                <w:rFonts w:ascii="Angsana New" w:hAnsi="Angsana New"/>
                <w:sz w:val="30"/>
                <w:szCs w:val="30"/>
              </w:rPr>
              <w:t>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A2AAE"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243" w:type="dxa"/>
          </w:tcPr>
          <w:p w14:paraId="11C4DE59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4892A671" w14:textId="40CAA616" w:rsidR="00E4079D" w:rsidRPr="00356084" w:rsidRDefault="00E4079D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30,871</w:t>
            </w:r>
          </w:p>
        </w:tc>
        <w:tc>
          <w:tcPr>
            <w:tcW w:w="260" w:type="dxa"/>
          </w:tcPr>
          <w:p w14:paraId="3D081A0A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7ADBB511" w14:textId="3CD66C44" w:rsidR="00E4079D" w:rsidRPr="00356084" w:rsidRDefault="00D95AF6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AF6">
              <w:rPr>
                <w:rFonts w:ascii="Angsana New" w:hAnsi="Angsana New"/>
                <w:sz w:val="30"/>
                <w:szCs w:val="30"/>
              </w:rPr>
              <w:t>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95AF6">
              <w:rPr>
                <w:rFonts w:ascii="Angsana New" w:hAnsi="Angsana New"/>
                <w:sz w:val="30"/>
                <w:szCs w:val="30"/>
              </w:rPr>
              <w:t>256</w:t>
            </w:r>
          </w:p>
        </w:tc>
        <w:tc>
          <w:tcPr>
            <w:tcW w:w="239" w:type="dxa"/>
          </w:tcPr>
          <w:p w14:paraId="59BE394C" w14:textId="77777777" w:rsidR="00E4079D" w:rsidRPr="00356084" w:rsidRDefault="00E4079D" w:rsidP="00E4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1A8F6A4" w14:textId="1CD49195" w:rsidR="00E4079D" w:rsidRPr="00356084" w:rsidRDefault="00E4079D" w:rsidP="00E407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30,682</w:t>
            </w:r>
          </w:p>
        </w:tc>
      </w:tr>
    </w:tbl>
    <w:p w14:paraId="10ADFA32" w14:textId="77777777" w:rsidR="00401750" w:rsidRPr="00611094" w:rsidRDefault="00401750" w:rsidP="00611094">
      <w:pPr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327" w:type="dxa"/>
        <w:tblInd w:w="450" w:type="dxa"/>
        <w:tblLook w:val="01E0" w:firstRow="1" w:lastRow="1" w:firstColumn="1" w:lastColumn="1" w:noHBand="0" w:noVBand="0"/>
      </w:tblPr>
      <w:tblGrid>
        <w:gridCol w:w="3774"/>
        <w:gridCol w:w="1128"/>
        <w:gridCol w:w="258"/>
        <w:gridCol w:w="1217"/>
        <w:gridCol w:w="352"/>
        <w:gridCol w:w="1123"/>
        <w:gridCol w:w="237"/>
        <w:gridCol w:w="1238"/>
      </w:tblGrid>
      <w:tr w:rsidR="00401750" w:rsidRPr="00356084" w14:paraId="2CD955F9" w14:textId="77777777" w:rsidTr="00611094">
        <w:trPr>
          <w:tblHeader/>
        </w:trPr>
        <w:tc>
          <w:tcPr>
            <w:tcW w:w="3774" w:type="dxa"/>
          </w:tcPr>
          <w:p w14:paraId="71388AAC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>
              <w:br w:type="page"/>
            </w:r>
          </w:p>
        </w:tc>
        <w:tc>
          <w:tcPr>
            <w:tcW w:w="2603" w:type="dxa"/>
            <w:gridSpan w:val="3"/>
          </w:tcPr>
          <w:p w14:paraId="212CECCF" w14:textId="77777777" w:rsidR="00401750" w:rsidRPr="00994906" w:rsidRDefault="00401750" w:rsidP="0040175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4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2" w:type="dxa"/>
          </w:tcPr>
          <w:p w14:paraId="538592A5" w14:textId="77777777" w:rsidR="00401750" w:rsidRPr="00994906" w:rsidRDefault="00401750" w:rsidP="0040175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8" w:type="dxa"/>
            <w:gridSpan w:val="3"/>
          </w:tcPr>
          <w:p w14:paraId="4657AECA" w14:textId="77777777" w:rsidR="00401750" w:rsidRPr="00994906" w:rsidRDefault="00401750" w:rsidP="0040175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4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1750" w:rsidRPr="00356084" w14:paraId="6A76BEEE" w14:textId="77777777" w:rsidTr="00611094">
        <w:trPr>
          <w:tblHeader/>
        </w:trPr>
        <w:tc>
          <w:tcPr>
            <w:tcW w:w="3774" w:type="dxa"/>
          </w:tcPr>
          <w:p w14:paraId="28C3FC16" w14:textId="1625260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B050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28" w:type="dxa"/>
          </w:tcPr>
          <w:p w14:paraId="01AAAE8A" w14:textId="228AB644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8" w:type="dxa"/>
          </w:tcPr>
          <w:p w14:paraId="0BF68FBF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0CF53AEE" w14:textId="722070E4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52" w:type="dxa"/>
          </w:tcPr>
          <w:p w14:paraId="36E26AD5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272948AC" w14:textId="00F080EE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7" w:type="dxa"/>
          </w:tcPr>
          <w:p w14:paraId="75D5B284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222E6F76" w14:textId="52EA25B6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01750" w:rsidRPr="00356084" w14:paraId="65DBA045" w14:textId="77777777" w:rsidTr="00611094">
        <w:trPr>
          <w:trHeight w:hRule="exact" w:val="360"/>
          <w:tblHeader/>
        </w:trPr>
        <w:tc>
          <w:tcPr>
            <w:tcW w:w="3774" w:type="dxa"/>
          </w:tcPr>
          <w:p w14:paraId="6887B216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53" w:type="dxa"/>
            <w:gridSpan w:val="7"/>
          </w:tcPr>
          <w:p w14:paraId="38C7D8F9" w14:textId="77777777" w:rsidR="00401750" w:rsidRPr="00356084" w:rsidRDefault="00401750" w:rsidP="0040175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7212" w:rsidRPr="00356084" w14:paraId="6F7E33B6" w14:textId="77777777" w:rsidTr="00451BE2">
        <w:trPr>
          <w:trHeight w:val="418"/>
        </w:trPr>
        <w:tc>
          <w:tcPr>
            <w:tcW w:w="3774" w:type="dxa"/>
          </w:tcPr>
          <w:p w14:paraId="6755C400" w14:textId="607E61A4" w:rsidR="00147212" w:rsidRPr="00356084" w:rsidRDefault="00147212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52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28" w:type="dxa"/>
          </w:tcPr>
          <w:p w14:paraId="604D1DF2" w14:textId="77777777" w:rsidR="00147212" w:rsidRPr="00356084" w:rsidRDefault="00147212" w:rsidP="0014721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0982C6FA" w14:textId="77777777" w:rsidR="00147212" w:rsidRPr="00356084" w:rsidRDefault="00147212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7918142C" w14:textId="77777777" w:rsidR="00147212" w:rsidRPr="00356084" w:rsidRDefault="00147212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dxa"/>
          </w:tcPr>
          <w:p w14:paraId="2BCAD465" w14:textId="77777777" w:rsidR="00147212" w:rsidRPr="00356084" w:rsidRDefault="00147212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F42FCA3" w14:textId="77777777" w:rsidR="00147212" w:rsidRPr="00356084" w:rsidRDefault="00147212" w:rsidP="0014721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7E2B9CD" w14:textId="77777777" w:rsidR="00147212" w:rsidRPr="00356084" w:rsidRDefault="00147212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FFEDD56" w14:textId="77777777" w:rsidR="00147212" w:rsidRPr="00356084" w:rsidRDefault="00147212" w:rsidP="00147212">
            <w:pPr>
              <w:tabs>
                <w:tab w:val="decimal" w:pos="62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576E" w:rsidRPr="00356084" w14:paraId="199191A9" w14:textId="77777777" w:rsidTr="00451BE2">
        <w:trPr>
          <w:trHeight w:val="418"/>
        </w:trPr>
        <w:tc>
          <w:tcPr>
            <w:tcW w:w="3774" w:type="dxa"/>
          </w:tcPr>
          <w:p w14:paraId="744491E9" w14:textId="21421362" w:rsidR="00D5576E" w:rsidRPr="00356084" w:rsidRDefault="00D5576E" w:rsidP="00D5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079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28" w:type="dxa"/>
          </w:tcPr>
          <w:p w14:paraId="059E7F80" w14:textId="3DF8F1DA" w:rsidR="00D5576E" w:rsidRPr="00356084" w:rsidRDefault="00D5576E" w:rsidP="00B5533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76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5576E">
              <w:rPr>
                <w:rFonts w:ascii="Angsana New" w:hAnsi="Angsana New"/>
                <w:sz w:val="30"/>
                <w:szCs w:val="30"/>
              </w:rPr>
              <w:t>936</w:t>
            </w:r>
          </w:p>
        </w:tc>
        <w:tc>
          <w:tcPr>
            <w:tcW w:w="258" w:type="dxa"/>
          </w:tcPr>
          <w:p w14:paraId="2C8DFBB0" w14:textId="77777777" w:rsidR="00D5576E" w:rsidRPr="00356084" w:rsidRDefault="00D5576E" w:rsidP="00D5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5DFD4C87" w14:textId="529E7173" w:rsidR="00D5576E" w:rsidRPr="00356084" w:rsidRDefault="00D5576E" w:rsidP="00B5533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76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5576E">
              <w:rPr>
                <w:rFonts w:ascii="Angsana New" w:hAnsi="Angsana New"/>
                <w:sz w:val="30"/>
                <w:szCs w:val="30"/>
              </w:rPr>
              <w:t>957</w:t>
            </w:r>
          </w:p>
        </w:tc>
        <w:tc>
          <w:tcPr>
            <w:tcW w:w="352" w:type="dxa"/>
          </w:tcPr>
          <w:p w14:paraId="596DBCB8" w14:textId="77777777" w:rsidR="00D5576E" w:rsidRPr="00356084" w:rsidRDefault="00D5576E" w:rsidP="00D5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61EDCB57" w14:textId="20384D19" w:rsidR="00D5576E" w:rsidRPr="00356084" w:rsidRDefault="00D5576E" w:rsidP="00D557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76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5576E">
              <w:rPr>
                <w:rFonts w:ascii="Angsana New" w:hAnsi="Angsana New"/>
                <w:sz w:val="30"/>
                <w:szCs w:val="30"/>
              </w:rPr>
              <w:t>936</w:t>
            </w:r>
          </w:p>
        </w:tc>
        <w:tc>
          <w:tcPr>
            <w:tcW w:w="237" w:type="dxa"/>
          </w:tcPr>
          <w:p w14:paraId="7A9EA30A" w14:textId="77777777" w:rsidR="00D5576E" w:rsidRPr="00356084" w:rsidRDefault="00D5576E" w:rsidP="00D5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2E1C00D" w14:textId="06AA6983" w:rsidR="00D5576E" w:rsidRPr="00356084" w:rsidRDefault="00D5576E" w:rsidP="00B55333">
            <w:pPr>
              <w:tabs>
                <w:tab w:val="clear" w:pos="907"/>
                <w:tab w:val="left" w:pos="330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76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5576E">
              <w:rPr>
                <w:rFonts w:ascii="Angsana New" w:hAnsi="Angsana New"/>
                <w:sz w:val="30"/>
                <w:szCs w:val="30"/>
              </w:rPr>
              <w:t>957</w:t>
            </w:r>
          </w:p>
        </w:tc>
      </w:tr>
      <w:tr w:rsidR="00F3162F" w:rsidRPr="00356084" w14:paraId="2EEE9072" w14:textId="77777777" w:rsidTr="00451BE2">
        <w:trPr>
          <w:trHeight w:val="418"/>
        </w:trPr>
        <w:tc>
          <w:tcPr>
            <w:tcW w:w="3774" w:type="dxa"/>
          </w:tcPr>
          <w:p w14:paraId="3BDB6F01" w14:textId="7EEE6B0B" w:rsidR="00F3162F" w:rsidRPr="00356084" w:rsidRDefault="00F3162F" w:rsidP="00F3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079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28" w:type="dxa"/>
          </w:tcPr>
          <w:p w14:paraId="6C3E5D3E" w14:textId="6E5ADF57" w:rsidR="00F3162F" w:rsidRPr="00356084" w:rsidRDefault="00F3162F" w:rsidP="00B5533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58" w:type="dxa"/>
          </w:tcPr>
          <w:p w14:paraId="2F8BF23C" w14:textId="77777777" w:rsidR="00F3162F" w:rsidRPr="00356084" w:rsidRDefault="00F3162F" w:rsidP="00F3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26D8B20D" w14:textId="1FAD42AC" w:rsidR="00F3162F" w:rsidRPr="00356084" w:rsidRDefault="00F3162F" w:rsidP="00B55333">
            <w:pPr>
              <w:tabs>
                <w:tab w:val="clear" w:pos="907"/>
                <w:tab w:val="left" w:pos="628"/>
              </w:tabs>
              <w:ind w:right="-3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2" w:type="dxa"/>
          </w:tcPr>
          <w:p w14:paraId="623376C9" w14:textId="77777777" w:rsidR="00F3162F" w:rsidRPr="00356084" w:rsidRDefault="00F3162F" w:rsidP="00F3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6B60E398" w14:textId="2AF28543" w:rsidR="00F3162F" w:rsidRPr="00356084" w:rsidRDefault="00F3162F" w:rsidP="00F3162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37" w:type="dxa"/>
          </w:tcPr>
          <w:p w14:paraId="7F08319B" w14:textId="77777777" w:rsidR="00F3162F" w:rsidRPr="00356084" w:rsidRDefault="00F3162F" w:rsidP="00F3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863FD05" w14:textId="3C653703" w:rsidR="00F3162F" w:rsidRPr="00356084" w:rsidRDefault="00F3162F" w:rsidP="00B55333">
            <w:pPr>
              <w:tabs>
                <w:tab w:val="clear" w:pos="907"/>
                <w:tab w:val="left" w:pos="628"/>
              </w:tabs>
              <w:ind w:right="-3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162F" w:rsidRPr="00356084" w14:paraId="392BA5F0" w14:textId="77777777" w:rsidTr="00451BE2">
        <w:trPr>
          <w:trHeight w:val="418"/>
        </w:trPr>
        <w:tc>
          <w:tcPr>
            <w:tcW w:w="3774" w:type="dxa"/>
          </w:tcPr>
          <w:p w14:paraId="3C93F7BA" w14:textId="1B8D7A09" w:rsidR="00F3162F" w:rsidRPr="00356084" w:rsidRDefault="00F3162F" w:rsidP="00F3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2C1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28" w:type="dxa"/>
          </w:tcPr>
          <w:p w14:paraId="139367D3" w14:textId="2F36FF8C" w:rsidR="00F3162F" w:rsidRPr="00356084" w:rsidRDefault="00F3162F" w:rsidP="00B5533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76E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5576E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258" w:type="dxa"/>
          </w:tcPr>
          <w:p w14:paraId="1902C78C" w14:textId="77777777" w:rsidR="00F3162F" w:rsidRPr="00356084" w:rsidRDefault="00F3162F" w:rsidP="00F3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1AADFAB0" w14:textId="3676E3EF" w:rsidR="00F3162F" w:rsidRPr="00356084" w:rsidRDefault="00F3162F" w:rsidP="00B55333">
            <w:pPr>
              <w:tabs>
                <w:tab w:val="clear" w:pos="907"/>
                <w:tab w:val="left" w:pos="628"/>
              </w:tabs>
              <w:ind w:right="-3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2" w:type="dxa"/>
          </w:tcPr>
          <w:p w14:paraId="1F76E797" w14:textId="77777777" w:rsidR="00F3162F" w:rsidRPr="00356084" w:rsidRDefault="00F3162F" w:rsidP="00F3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2F9F416E" w14:textId="34EF1243" w:rsidR="00F3162F" w:rsidRPr="00356084" w:rsidRDefault="00F3162F" w:rsidP="00F3162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76E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5576E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237" w:type="dxa"/>
          </w:tcPr>
          <w:p w14:paraId="0B9DEDEF" w14:textId="77777777" w:rsidR="00F3162F" w:rsidRPr="00356084" w:rsidRDefault="00F3162F" w:rsidP="00F3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4BD9C8D" w14:textId="11FC314E" w:rsidR="00F3162F" w:rsidRPr="00356084" w:rsidRDefault="00F3162F" w:rsidP="00B55333">
            <w:pPr>
              <w:tabs>
                <w:tab w:val="clear" w:pos="907"/>
                <w:tab w:val="left" w:pos="628"/>
              </w:tabs>
              <w:ind w:right="-3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426B" w:rsidRPr="00611094" w14:paraId="52773DA3" w14:textId="77777777" w:rsidTr="00611094">
        <w:trPr>
          <w:trHeight w:val="87"/>
        </w:trPr>
        <w:tc>
          <w:tcPr>
            <w:tcW w:w="3774" w:type="dxa"/>
          </w:tcPr>
          <w:p w14:paraId="758B6F56" w14:textId="77777777" w:rsidR="0077426B" w:rsidRPr="00611094" w:rsidRDefault="0077426B" w:rsidP="00611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28" w:type="dxa"/>
          </w:tcPr>
          <w:p w14:paraId="013B20CB" w14:textId="77777777" w:rsidR="0077426B" w:rsidRPr="00611094" w:rsidRDefault="0077426B" w:rsidP="00611094">
            <w:pPr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8" w:type="dxa"/>
          </w:tcPr>
          <w:p w14:paraId="5465CA9C" w14:textId="77777777" w:rsidR="0077426B" w:rsidRPr="00611094" w:rsidRDefault="0077426B" w:rsidP="00611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7" w:type="dxa"/>
          </w:tcPr>
          <w:p w14:paraId="601AABB9" w14:textId="77777777" w:rsidR="0077426B" w:rsidRPr="00611094" w:rsidRDefault="0077426B" w:rsidP="00611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37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2" w:type="dxa"/>
          </w:tcPr>
          <w:p w14:paraId="7A3AB078" w14:textId="77777777" w:rsidR="0077426B" w:rsidRPr="00611094" w:rsidRDefault="0077426B" w:rsidP="00611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23" w:type="dxa"/>
          </w:tcPr>
          <w:p w14:paraId="3890EABF" w14:textId="77777777" w:rsidR="0077426B" w:rsidRPr="00611094" w:rsidRDefault="0077426B" w:rsidP="00611094">
            <w:pPr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7" w:type="dxa"/>
          </w:tcPr>
          <w:p w14:paraId="2A8A84AB" w14:textId="77777777" w:rsidR="0077426B" w:rsidRPr="00611094" w:rsidRDefault="0077426B" w:rsidP="00611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8" w:type="dxa"/>
          </w:tcPr>
          <w:p w14:paraId="1F106173" w14:textId="77777777" w:rsidR="0077426B" w:rsidRPr="00611094" w:rsidRDefault="0077426B" w:rsidP="00611094">
            <w:pPr>
              <w:tabs>
                <w:tab w:val="decimal" w:pos="623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47212" w:rsidRPr="00356084" w14:paraId="055ED69B" w14:textId="77777777" w:rsidTr="00611094">
        <w:trPr>
          <w:trHeight w:val="425"/>
        </w:trPr>
        <w:tc>
          <w:tcPr>
            <w:tcW w:w="3774" w:type="dxa"/>
          </w:tcPr>
          <w:p w14:paraId="35A072C6" w14:textId="77777777" w:rsidR="00147212" w:rsidRPr="00356084" w:rsidRDefault="00147212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8" w:type="dxa"/>
          </w:tcPr>
          <w:p w14:paraId="675FEB7F" w14:textId="77777777" w:rsidR="00147212" w:rsidRPr="00356084" w:rsidRDefault="00147212" w:rsidP="0014721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65DA519C" w14:textId="77777777" w:rsidR="00147212" w:rsidRPr="00356084" w:rsidRDefault="00147212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0379ABC9" w14:textId="77777777" w:rsidR="00147212" w:rsidRPr="00356084" w:rsidRDefault="00147212" w:rsidP="00B5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3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dxa"/>
          </w:tcPr>
          <w:p w14:paraId="6DBFF6E3" w14:textId="77777777" w:rsidR="00147212" w:rsidRPr="00356084" w:rsidRDefault="00147212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86F5D7E" w14:textId="77777777" w:rsidR="00147212" w:rsidRPr="00356084" w:rsidRDefault="00147212" w:rsidP="0014721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362B4DD" w14:textId="77777777" w:rsidR="00147212" w:rsidRPr="00356084" w:rsidRDefault="00147212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CC1797F" w14:textId="77777777" w:rsidR="00147212" w:rsidRPr="00356084" w:rsidRDefault="00147212" w:rsidP="00147212">
            <w:pPr>
              <w:tabs>
                <w:tab w:val="decimal" w:pos="62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426B" w:rsidRPr="00356084" w14:paraId="2D080859" w14:textId="77777777" w:rsidTr="00611094">
        <w:tc>
          <w:tcPr>
            <w:tcW w:w="3774" w:type="dxa"/>
          </w:tcPr>
          <w:p w14:paraId="225BA724" w14:textId="77777777" w:rsidR="0077426B" w:rsidRPr="00356084" w:rsidRDefault="0077426B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28" w:type="dxa"/>
          </w:tcPr>
          <w:p w14:paraId="3127D7B6" w14:textId="1220B4D5" w:rsidR="0077426B" w:rsidRPr="00356084" w:rsidRDefault="00EF2A0B" w:rsidP="00B55333">
            <w:pPr>
              <w:tabs>
                <w:tab w:val="clear" w:pos="680"/>
                <w:tab w:val="clear" w:pos="907"/>
                <w:tab w:val="left" w:pos="510"/>
              </w:tabs>
              <w:ind w:right="-3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608B2D78" w14:textId="77777777" w:rsidR="0077426B" w:rsidRPr="00356084" w:rsidRDefault="0077426B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8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565C31F4" w14:textId="710872ED" w:rsidR="0077426B" w:rsidRPr="00356084" w:rsidRDefault="0077426B" w:rsidP="00B55333">
            <w:pPr>
              <w:tabs>
                <w:tab w:val="clear" w:pos="907"/>
                <w:tab w:val="left" w:pos="628"/>
              </w:tabs>
              <w:ind w:right="-3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52" w:type="dxa"/>
          </w:tcPr>
          <w:p w14:paraId="29F543EB" w14:textId="77777777" w:rsidR="0077426B" w:rsidRPr="00356084" w:rsidRDefault="0077426B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FFFFFF"/>
          </w:tcPr>
          <w:p w14:paraId="413B65E3" w14:textId="189F93A0" w:rsidR="0077426B" w:rsidRPr="00356084" w:rsidRDefault="006F433D" w:rsidP="001472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433D"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237" w:type="dxa"/>
          </w:tcPr>
          <w:p w14:paraId="1EC0954D" w14:textId="77777777" w:rsidR="0077426B" w:rsidRPr="00356084" w:rsidRDefault="0077426B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D2C6AA9" w14:textId="402895BB" w:rsidR="0077426B" w:rsidRPr="00DE69D6" w:rsidRDefault="006F433D" w:rsidP="00862E12">
            <w:pPr>
              <w:tabs>
                <w:tab w:val="clear" w:pos="907"/>
                <w:tab w:val="left" w:pos="330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69D6">
              <w:rPr>
                <w:rFonts w:ascii="Angsana New" w:hAnsi="Angsana New"/>
                <w:sz w:val="30"/>
                <w:szCs w:val="30"/>
              </w:rPr>
              <w:t>923</w:t>
            </w:r>
          </w:p>
        </w:tc>
      </w:tr>
      <w:tr w:rsidR="0077426B" w:rsidRPr="00356084" w14:paraId="50C2852F" w14:textId="77777777" w:rsidTr="00611094">
        <w:tc>
          <w:tcPr>
            <w:tcW w:w="3774" w:type="dxa"/>
          </w:tcPr>
          <w:p w14:paraId="2834FCE6" w14:textId="77777777" w:rsidR="0077426B" w:rsidRPr="00356084" w:rsidRDefault="0077426B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28" w:type="dxa"/>
          </w:tcPr>
          <w:p w14:paraId="13D6D0BC" w14:textId="0BC60D46" w:rsidR="0077426B" w:rsidRPr="00356084" w:rsidRDefault="00EF2A0B" w:rsidP="00B55333">
            <w:pPr>
              <w:tabs>
                <w:tab w:val="clear" w:pos="680"/>
                <w:tab w:val="clear" w:pos="907"/>
                <w:tab w:val="left" w:pos="510"/>
              </w:tabs>
              <w:ind w:right="-3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33127338" w14:textId="77777777" w:rsidR="0077426B" w:rsidRPr="00356084" w:rsidRDefault="0077426B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8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65DB0AA7" w14:textId="356467FE" w:rsidR="0077426B" w:rsidRPr="00356084" w:rsidRDefault="0077426B" w:rsidP="00B55333">
            <w:pPr>
              <w:tabs>
                <w:tab w:val="clear" w:pos="907"/>
                <w:tab w:val="left" w:pos="628"/>
              </w:tabs>
              <w:ind w:right="-3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52" w:type="dxa"/>
          </w:tcPr>
          <w:p w14:paraId="1F34844F" w14:textId="77777777" w:rsidR="0077426B" w:rsidRPr="00356084" w:rsidRDefault="0077426B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FFFFFF"/>
          </w:tcPr>
          <w:p w14:paraId="3CC483CC" w14:textId="36E57CE1" w:rsidR="0077426B" w:rsidRPr="00356084" w:rsidRDefault="006E50F1" w:rsidP="001472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A344C7">
              <w:rPr>
                <w:rFonts w:ascii="Angsana New" w:hAnsi="Angsana New"/>
                <w:sz w:val="30"/>
                <w:szCs w:val="30"/>
              </w:rPr>
              <w:t>30,725</w:t>
            </w:r>
          </w:p>
        </w:tc>
        <w:tc>
          <w:tcPr>
            <w:tcW w:w="237" w:type="dxa"/>
          </w:tcPr>
          <w:p w14:paraId="5A00EC52" w14:textId="77777777" w:rsidR="0077426B" w:rsidRPr="00356084" w:rsidRDefault="0077426B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076DD01" w14:textId="26D414C3" w:rsidR="0077426B" w:rsidRPr="00DE69D6" w:rsidRDefault="006F433D" w:rsidP="001472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69D6">
              <w:rPr>
                <w:rFonts w:ascii="Angsana New" w:hAnsi="Angsana New"/>
                <w:sz w:val="30"/>
                <w:szCs w:val="30"/>
              </w:rPr>
              <w:t>244,325</w:t>
            </w:r>
          </w:p>
        </w:tc>
      </w:tr>
      <w:tr w:rsidR="0077426B" w:rsidRPr="00356084" w14:paraId="53DC879E" w14:textId="77777777" w:rsidTr="00611094">
        <w:tc>
          <w:tcPr>
            <w:tcW w:w="3774" w:type="dxa"/>
          </w:tcPr>
          <w:p w14:paraId="517C4A85" w14:textId="77777777" w:rsidR="0077426B" w:rsidRPr="00356084" w:rsidRDefault="0077426B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 การ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28" w:type="dxa"/>
          </w:tcPr>
          <w:p w14:paraId="47F7EB41" w14:textId="77777777" w:rsidR="0077426B" w:rsidRDefault="0077426B" w:rsidP="00B55333">
            <w:pPr>
              <w:tabs>
                <w:tab w:val="clear" w:pos="680"/>
                <w:tab w:val="clear" w:pos="907"/>
                <w:tab w:val="left" w:pos="510"/>
              </w:tabs>
              <w:ind w:right="-3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5626388" w14:textId="0D08F8A1" w:rsidR="00EF2A0B" w:rsidRPr="00356084" w:rsidRDefault="00EF2A0B" w:rsidP="00B55333">
            <w:pPr>
              <w:tabs>
                <w:tab w:val="clear" w:pos="680"/>
                <w:tab w:val="clear" w:pos="907"/>
                <w:tab w:val="left" w:pos="510"/>
              </w:tabs>
              <w:ind w:right="-3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6A9140EE" w14:textId="77777777" w:rsidR="0077426B" w:rsidRPr="00356084" w:rsidRDefault="0077426B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8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6D68EB05" w14:textId="77777777" w:rsidR="0077426B" w:rsidRDefault="0077426B" w:rsidP="00B55333">
            <w:pPr>
              <w:tabs>
                <w:tab w:val="clear" w:pos="907"/>
                <w:tab w:val="left" w:pos="628"/>
              </w:tabs>
              <w:ind w:right="-37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9D795E8" w14:textId="6D0D088A" w:rsidR="0077426B" w:rsidRPr="00356084" w:rsidRDefault="0077426B" w:rsidP="00B55333">
            <w:pPr>
              <w:tabs>
                <w:tab w:val="clear" w:pos="907"/>
                <w:tab w:val="left" w:pos="628"/>
              </w:tabs>
              <w:ind w:right="-3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52" w:type="dxa"/>
          </w:tcPr>
          <w:p w14:paraId="3E9ED693" w14:textId="77777777" w:rsidR="0077426B" w:rsidRPr="00356084" w:rsidRDefault="0077426B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FFFFFF"/>
          </w:tcPr>
          <w:p w14:paraId="6E02EEC7" w14:textId="77777777" w:rsidR="0077426B" w:rsidRDefault="0077426B" w:rsidP="001472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ACAF6FE" w14:textId="1A1D2F76" w:rsidR="006F433D" w:rsidRPr="00356084" w:rsidRDefault="0095791F" w:rsidP="001472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344C7">
              <w:rPr>
                <w:rFonts w:ascii="Angsana New" w:hAnsi="Angsana New"/>
                <w:sz w:val="30"/>
                <w:szCs w:val="30"/>
              </w:rPr>
              <w:t>2,949</w:t>
            </w:r>
          </w:p>
        </w:tc>
        <w:tc>
          <w:tcPr>
            <w:tcW w:w="237" w:type="dxa"/>
          </w:tcPr>
          <w:p w14:paraId="17723ED3" w14:textId="77777777" w:rsidR="0077426B" w:rsidRPr="00356084" w:rsidRDefault="0077426B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E220C85" w14:textId="77777777" w:rsidR="0077426B" w:rsidRDefault="0077426B" w:rsidP="001472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2544A34" w14:textId="3B47238E" w:rsidR="0077426B" w:rsidRPr="00356084" w:rsidRDefault="0077426B" w:rsidP="001472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29,668</w:t>
            </w:r>
          </w:p>
        </w:tc>
      </w:tr>
      <w:tr w:rsidR="0077426B" w:rsidRPr="00356084" w14:paraId="0DD612CF" w14:textId="77777777" w:rsidTr="00611094">
        <w:tc>
          <w:tcPr>
            <w:tcW w:w="3774" w:type="dxa"/>
          </w:tcPr>
          <w:p w14:paraId="4E4B9B74" w14:textId="77777777" w:rsidR="0077426B" w:rsidRPr="00356084" w:rsidRDefault="0077426B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28" w:type="dxa"/>
          </w:tcPr>
          <w:p w14:paraId="45978FED" w14:textId="2C36EE10" w:rsidR="0077426B" w:rsidRPr="00356084" w:rsidRDefault="00EF2A0B" w:rsidP="00B55333">
            <w:pPr>
              <w:tabs>
                <w:tab w:val="clear" w:pos="680"/>
                <w:tab w:val="clear" w:pos="907"/>
                <w:tab w:val="left" w:pos="510"/>
              </w:tabs>
              <w:ind w:right="-3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62794851" w14:textId="77777777" w:rsidR="0077426B" w:rsidRPr="00356084" w:rsidRDefault="0077426B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8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61D847BB" w14:textId="2842618C" w:rsidR="0077426B" w:rsidRPr="00356084" w:rsidRDefault="0077426B" w:rsidP="00B55333">
            <w:pPr>
              <w:tabs>
                <w:tab w:val="clear" w:pos="907"/>
                <w:tab w:val="left" w:pos="628"/>
              </w:tabs>
              <w:ind w:right="-3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52" w:type="dxa"/>
          </w:tcPr>
          <w:p w14:paraId="4144B7E3" w14:textId="77777777" w:rsidR="0077426B" w:rsidRPr="00356084" w:rsidRDefault="0077426B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FFFFFF"/>
          </w:tcPr>
          <w:p w14:paraId="044F48F9" w14:textId="38930985" w:rsidR="0077426B" w:rsidRPr="00356084" w:rsidRDefault="006F433D" w:rsidP="001472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433D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F433D">
              <w:rPr>
                <w:rFonts w:ascii="Angsana New" w:hAnsi="Angsana New"/>
                <w:sz w:val="30"/>
                <w:szCs w:val="30"/>
              </w:rPr>
              <w:t>909</w:t>
            </w:r>
          </w:p>
        </w:tc>
        <w:tc>
          <w:tcPr>
            <w:tcW w:w="237" w:type="dxa"/>
          </w:tcPr>
          <w:p w14:paraId="70AF3333" w14:textId="77777777" w:rsidR="0077426B" w:rsidRPr="00356084" w:rsidRDefault="0077426B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C4C14F4" w14:textId="36062928" w:rsidR="0077426B" w:rsidRPr="00356084" w:rsidRDefault="0077426B" w:rsidP="001472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2,898</w:t>
            </w:r>
          </w:p>
        </w:tc>
      </w:tr>
      <w:tr w:rsidR="00147212" w:rsidRPr="00611094" w14:paraId="1E4155E6" w14:textId="77777777" w:rsidTr="00611094">
        <w:trPr>
          <w:trHeight w:hRule="exact" w:val="209"/>
        </w:trPr>
        <w:tc>
          <w:tcPr>
            <w:tcW w:w="3774" w:type="dxa"/>
          </w:tcPr>
          <w:p w14:paraId="433670C8" w14:textId="77777777" w:rsidR="00147212" w:rsidRPr="00611094" w:rsidRDefault="00147212" w:rsidP="00611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28" w:type="dxa"/>
          </w:tcPr>
          <w:p w14:paraId="1A9170E4" w14:textId="77777777" w:rsidR="00147212" w:rsidRPr="00611094" w:rsidRDefault="00147212" w:rsidP="00611094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8" w:type="dxa"/>
          </w:tcPr>
          <w:p w14:paraId="58A49233" w14:textId="77777777" w:rsidR="00147212" w:rsidRPr="00611094" w:rsidRDefault="00147212" w:rsidP="00611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7" w:type="dxa"/>
          </w:tcPr>
          <w:p w14:paraId="3C899149" w14:textId="77777777" w:rsidR="00147212" w:rsidRPr="00611094" w:rsidRDefault="00147212" w:rsidP="00611094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2" w:type="dxa"/>
          </w:tcPr>
          <w:p w14:paraId="0497606F" w14:textId="77777777" w:rsidR="00147212" w:rsidRPr="00611094" w:rsidRDefault="00147212" w:rsidP="00611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23" w:type="dxa"/>
          </w:tcPr>
          <w:p w14:paraId="3E5B3DAB" w14:textId="77777777" w:rsidR="00147212" w:rsidRPr="00611094" w:rsidRDefault="00147212" w:rsidP="00611094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7" w:type="dxa"/>
          </w:tcPr>
          <w:p w14:paraId="4D599D91" w14:textId="77777777" w:rsidR="00147212" w:rsidRPr="00611094" w:rsidRDefault="00147212" w:rsidP="00611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8" w:type="dxa"/>
          </w:tcPr>
          <w:p w14:paraId="01FE925B" w14:textId="77777777" w:rsidR="00147212" w:rsidRPr="00611094" w:rsidRDefault="00147212" w:rsidP="00611094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47212" w:rsidRPr="00356084" w14:paraId="3BC30735" w14:textId="77777777" w:rsidTr="00451BE2">
        <w:trPr>
          <w:trHeight w:hRule="exact" w:val="418"/>
        </w:trPr>
        <w:tc>
          <w:tcPr>
            <w:tcW w:w="3774" w:type="dxa"/>
          </w:tcPr>
          <w:p w14:paraId="128CE45D" w14:textId="77777777" w:rsidR="00147212" w:rsidRPr="00356084" w:rsidRDefault="00147212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28" w:type="dxa"/>
          </w:tcPr>
          <w:p w14:paraId="42217217" w14:textId="77777777" w:rsidR="00147212" w:rsidRPr="00356084" w:rsidRDefault="00147212" w:rsidP="001472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1822BFF0" w14:textId="77777777" w:rsidR="00147212" w:rsidRPr="00356084" w:rsidRDefault="00147212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082A1D07" w14:textId="77777777" w:rsidR="00147212" w:rsidRPr="00356084" w:rsidRDefault="00147212" w:rsidP="001472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dxa"/>
          </w:tcPr>
          <w:p w14:paraId="52A849EB" w14:textId="77777777" w:rsidR="00147212" w:rsidRPr="00356084" w:rsidRDefault="00147212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D2894F0" w14:textId="77777777" w:rsidR="00147212" w:rsidRPr="00356084" w:rsidRDefault="00147212" w:rsidP="001472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8E6897D" w14:textId="77777777" w:rsidR="00147212" w:rsidRPr="00356084" w:rsidRDefault="00147212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F355321" w14:textId="77777777" w:rsidR="00147212" w:rsidRPr="00356084" w:rsidRDefault="00147212" w:rsidP="001472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697D" w:rsidRPr="00356084" w14:paraId="107EED4E" w14:textId="77777777" w:rsidTr="00451BE2">
        <w:trPr>
          <w:trHeight w:hRule="exact" w:val="418"/>
        </w:trPr>
        <w:tc>
          <w:tcPr>
            <w:tcW w:w="3774" w:type="dxa"/>
          </w:tcPr>
          <w:p w14:paraId="43F85D96" w14:textId="77777777" w:rsidR="009D697D" w:rsidRPr="00356084" w:rsidRDefault="009D697D" w:rsidP="009D6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28" w:type="dxa"/>
          </w:tcPr>
          <w:p w14:paraId="2A2B1B76" w14:textId="07B36737" w:rsidR="009D697D" w:rsidRPr="00356084" w:rsidRDefault="009D697D" w:rsidP="009D697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697D">
              <w:rPr>
                <w:rFonts w:ascii="Angsana New" w:hAnsi="Angsana New"/>
                <w:sz w:val="30"/>
                <w:szCs w:val="30"/>
              </w:rPr>
              <w:t>615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D697D">
              <w:rPr>
                <w:rFonts w:ascii="Angsana New" w:hAnsi="Angsana New"/>
                <w:sz w:val="30"/>
                <w:szCs w:val="30"/>
              </w:rPr>
              <w:t>694</w:t>
            </w:r>
          </w:p>
        </w:tc>
        <w:tc>
          <w:tcPr>
            <w:tcW w:w="258" w:type="dxa"/>
          </w:tcPr>
          <w:p w14:paraId="52C93AC8" w14:textId="77777777" w:rsidR="009D697D" w:rsidRPr="00356084" w:rsidRDefault="009D697D" w:rsidP="009D6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0CE0FE59" w14:textId="77BBFC2C" w:rsidR="009D697D" w:rsidRPr="00356084" w:rsidRDefault="009D697D" w:rsidP="009D697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727,965</w:t>
            </w:r>
          </w:p>
        </w:tc>
        <w:tc>
          <w:tcPr>
            <w:tcW w:w="352" w:type="dxa"/>
          </w:tcPr>
          <w:p w14:paraId="2E8A6131" w14:textId="77777777" w:rsidR="009D697D" w:rsidRPr="00356084" w:rsidRDefault="009D697D" w:rsidP="009D6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0DBF6BDF" w14:textId="2DA34016" w:rsidR="009D697D" w:rsidRPr="00356084" w:rsidRDefault="009D697D" w:rsidP="009D697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697D">
              <w:rPr>
                <w:rFonts w:ascii="Angsana New" w:hAnsi="Angsana New"/>
                <w:sz w:val="30"/>
                <w:szCs w:val="30"/>
              </w:rPr>
              <w:t>615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D697D">
              <w:rPr>
                <w:rFonts w:ascii="Angsana New" w:hAnsi="Angsana New"/>
                <w:sz w:val="30"/>
                <w:szCs w:val="30"/>
              </w:rPr>
              <w:t>694</w:t>
            </w:r>
          </w:p>
        </w:tc>
        <w:tc>
          <w:tcPr>
            <w:tcW w:w="237" w:type="dxa"/>
          </w:tcPr>
          <w:p w14:paraId="039A000A" w14:textId="77777777" w:rsidR="009D697D" w:rsidRPr="00356084" w:rsidRDefault="009D697D" w:rsidP="009D6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60031AF" w14:textId="48EE3067" w:rsidR="009D697D" w:rsidRPr="00356084" w:rsidRDefault="009D697D" w:rsidP="009D697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727,965</w:t>
            </w:r>
          </w:p>
        </w:tc>
      </w:tr>
      <w:tr w:rsidR="009D697D" w:rsidRPr="00356084" w14:paraId="3220FA5C" w14:textId="77777777" w:rsidTr="00451BE2">
        <w:trPr>
          <w:trHeight w:hRule="exact" w:val="418"/>
        </w:trPr>
        <w:tc>
          <w:tcPr>
            <w:tcW w:w="3774" w:type="dxa"/>
          </w:tcPr>
          <w:p w14:paraId="70627DEF" w14:textId="77777777" w:rsidR="009D697D" w:rsidRPr="00356084" w:rsidRDefault="009D697D" w:rsidP="009D6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D0D0D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color w:val="0D0D0D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28" w:type="dxa"/>
          </w:tcPr>
          <w:p w14:paraId="0D86274C" w14:textId="088B50FF" w:rsidR="009D697D" w:rsidRPr="00356084" w:rsidRDefault="009D697D" w:rsidP="009D697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697D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D697D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58" w:type="dxa"/>
          </w:tcPr>
          <w:p w14:paraId="6E9E509E" w14:textId="77777777" w:rsidR="009D697D" w:rsidRPr="00356084" w:rsidRDefault="009D697D" w:rsidP="009D6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4A87BE93" w14:textId="220C7C0E" w:rsidR="009D697D" w:rsidRPr="00356084" w:rsidRDefault="009D697D" w:rsidP="009D697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39,000</w:t>
            </w:r>
          </w:p>
        </w:tc>
        <w:tc>
          <w:tcPr>
            <w:tcW w:w="352" w:type="dxa"/>
          </w:tcPr>
          <w:p w14:paraId="54A6ECEF" w14:textId="77777777" w:rsidR="009D697D" w:rsidRPr="00356084" w:rsidRDefault="009D697D" w:rsidP="009D6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22DC7D5E" w14:textId="75A77ECE" w:rsidR="009D697D" w:rsidRPr="00356084" w:rsidRDefault="009D697D" w:rsidP="009D697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697D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D697D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7" w:type="dxa"/>
          </w:tcPr>
          <w:p w14:paraId="7FC2523E" w14:textId="77777777" w:rsidR="009D697D" w:rsidRPr="00356084" w:rsidRDefault="009D697D" w:rsidP="009D6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CD9FF38" w14:textId="128DE923" w:rsidR="009D697D" w:rsidRPr="00356084" w:rsidRDefault="009D697D" w:rsidP="009D697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39,000</w:t>
            </w:r>
          </w:p>
        </w:tc>
      </w:tr>
      <w:tr w:rsidR="009D697D" w:rsidRPr="00356084" w14:paraId="33E7FA41" w14:textId="77777777" w:rsidTr="00451BE2">
        <w:trPr>
          <w:trHeight w:hRule="exact" w:val="418"/>
        </w:trPr>
        <w:tc>
          <w:tcPr>
            <w:tcW w:w="3774" w:type="dxa"/>
          </w:tcPr>
          <w:p w14:paraId="36316E4B" w14:textId="77777777" w:rsidR="009D697D" w:rsidRPr="00356084" w:rsidRDefault="009D697D" w:rsidP="009D6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28" w:type="dxa"/>
          </w:tcPr>
          <w:p w14:paraId="2161090B" w14:textId="63AEF9F6" w:rsidR="009D697D" w:rsidRPr="00356084" w:rsidRDefault="009D697D" w:rsidP="009D697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697D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D697D">
              <w:rPr>
                <w:rFonts w:ascii="Angsana New" w:hAnsi="Angsana New"/>
                <w:sz w:val="30"/>
                <w:szCs w:val="30"/>
              </w:rPr>
              <w:t>986</w:t>
            </w:r>
          </w:p>
        </w:tc>
        <w:tc>
          <w:tcPr>
            <w:tcW w:w="258" w:type="dxa"/>
          </w:tcPr>
          <w:p w14:paraId="22A49DA6" w14:textId="77777777" w:rsidR="009D697D" w:rsidRPr="00356084" w:rsidRDefault="009D697D" w:rsidP="009D6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2040BB0E" w14:textId="1B6E439B" w:rsidR="009D697D" w:rsidRPr="00356084" w:rsidRDefault="009D697D" w:rsidP="009D697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4,574</w:t>
            </w:r>
          </w:p>
        </w:tc>
        <w:tc>
          <w:tcPr>
            <w:tcW w:w="352" w:type="dxa"/>
          </w:tcPr>
          <w:p w14:paraId="6E54C214" w14:textId="77777777" w:rsidR="009D697D" w:rsidRPr="00356084" w:rsidRDefault="009D697D" w:rsidP="009D6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44A669BC" w14:textId="3BAC2CCC" w:rsidR="009D697D" w:rsidRPr="00356084" w:rsidRDefault="009D697D" w:rsidP="009D697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697D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D697D">
              <w:rPr>
                <w:rFonts w:ascii="Angsana New" w:hAnsi="Angsana New"/>
                <w:sz w:val="30"/>
                <w:szCs w:val="30"/>
              </w:rPr>
              <w:t>986</w:t>
            </w:r>
          </w:p>
        </w:tc>
        <w:tc>
          <w:tcPr>
            <w:tcW w:w="237" w:type="dxa"/>
          </w:tcPr>
          <w:p w14:paraId="3F331D80" w14:textId="77777777" w:rsidR="009D697D" w:rsidRPr="00356084" w:rsidRDefault="009D697D" w:rsidP="009D6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26FF86ED" w14:textId="478E8921" w:rsidR="009D697D" w:rsidRPr="00356084" w:rsidRDefault="009D697D" w:rsidP="009D697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4,574</w:t>
            </w:r>
          </w:p>
        </w:tc>
      </w:tr>
      <w:tr w:rsidR="009D697D" w:rsidRPr="00356084" w14:paraId="263228BE" w14:textId="77777777" w:rsidTr="00611094">
        <w:trPr>
          <w:trHeight w:hRule="exact" w:val="758"/>
        </w:trPr>
        <w:tc>
          <w:tcPr>
            <w:tcW w:w="3774" w:type="dxa"/>
          </w:tcPr>
          <w:p w14:paraId="77CFBDD5" w14:textId="77777777" w:rsidR="009D697D" w:rsidRDefault="009D697D" w:rsidP="009D6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ต้นทุนในการจัดจำหน่ายและค่าใช้จ่ายใน  </w:t>
            </w:r>
          </w:p>
          <w:p w14:paraId="21B85561" w14:textId="77B2951A" w:rsidR="009D697D" w:rsidRDefault="009D697D" w:rsidP="009D6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การบริหาร</w:t>
            </w:r>
          </w:p>
          <w:p w14:paraId="65786661" w14:textId="2D5B256E" w:rsidR="009D697D" w:rsidRPr="00356084" w:rsidRDefault="009D697D" w:rsidP="009D6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8" w:type="dxa"/>
          </w:tcPr>
          <w:p w14:paraId="4AB83C77" w14:textId="77777777" w:rsidR="009D697D" w:rsidRDefault="009D697D" w:rsidP="009D697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6FC7E1D" w14:textId="18F482DD" w:rsidR="009D697D" w:rsidRPr="00356084" w:rsidRDefault="009D697D" w:rsidP="009D697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697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D697D">
              <w:rPr>
                <w:rFonts w:ascii="Angsana New" w:hAnsi="Angsana New"/>
                <w:sz w:val="30"/>
                <w:szCs w:val="30"/>
              </w:rPr>
              <w:t>482</w:t>
            </w:r>
          </w:p>
        </w:tc>
        <w:tc>
          <w:tcPr>
            <w:tcW w:w="258" w:type="dxa"/>
          </w:tcPr>
          <w:p w14:paraId="2F7F0770" w14:textId="77777777" w:rsidR="009D697D" w:rsidRPr="00356084" w:rsidRDefault="009D697D" w:rsidP="009D6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3F0EE843" w14:textId="77777777" w:rsidR="009D697D" w:rsidRDefault="009D697D" w:rsidP="009D697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74D128E" w14:textId="027E36F4" w:rsidR="009D697D" w:rsidRPr="00356084" w:rsidRDefault="009D697D" w:rsidP="009D697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326</w:t>
            </w:r>
          </w:p>
        </w:tc>
        <w:tc>
          <w:tcPr>
            <w:tcW w:w="352" w:type="dxa"/>
          </w:tcPr>
          <w:p w14:paraId="22CD9446" w14:textId="77777777" w:rsidR="009D697D" w:rsidRPr="00356084" w:rsidRDefault="009D697D" w:rsidP="009D6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573F70B7" w14:textId="77777777" w:rsidR="009D697D" w:rsidRDefault="009D697D" w:rsidP="009D697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3BE0E3B" w14:textId="254D5F42" w:rsidR="009D697D" w:rsidRPr="00356084" w:rsidRDefault="009D697D" w:rsidP="009D697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697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D697D">
              <w:rPr>
                <w:rFonts w:ascii="Angsana New" w:hAnsi="Angsana New"/>
                <w:sz w:val="30"/>
                <w:szCs w:val="30"/>
              </w:rPr>
              <w:t>482</w:t>
            </w:r>
          </w:p>
        </w:tc>
        <w:tc>
          <w:tcPr>
            <w:tcW w:w="237" w:type="dxa"/>
          </w:tcPr>
          <w:p w14:paraId="6D34CE3D" w14:textId="77777777" w:rsidR="009D697D" w:rsidRPr="00356084" w:rsidRDefault="009D697D" w:rsidP="009D6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5D671C0" w14:textId="77777777" w:rsidR="009D697D" w:rsidRDefault="009D697D" w:rsidP="009D697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DD8EE14" w14:textId="39F136F7" w:rsidR="009D697D" w:rsidRPr="00356084" w:rsidRDefault="009D697D" w:rsidP="009D697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326</w:t>
            </w:r>
          </w:p>
        </w:tc>
      </w:tr>
      <w:tr w:rsidR="00147212" w:rsidRPr="00356084" w14:paraId="77E45ADD" w14:textId="77777777" w:rsidTr="00611094">
        <w:trPr>
          <w:trHeight w:hRule="exact" w:val="360"/>
        </w:trPr>
        <w:tc>
          <w:tcPr>
            <w:tcW w:w="3774" w:type="dxa"/>
          </w:tcPr>
          <w:p w14:paraId="7023180B" w14:textId="77777777" w:rsidR="00147212" w:rsidRPr="00356084" w:rsidRDefault="00147212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28" w:type="dxa"/>
          </w:tcPr>
          <w:p w14:paraId="0D5E5AE8" w14:textId="77777777" w:rsidR="00147212" w:rsidRDefault="00147212" w:rsidP="001472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77D221F6" w14:textId="77777777" w:rsidR="00147212" w:rsidRPr="00356084" w:rsidRDefault="00147212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536DD699" w14:textId="77777777" w:rsidR="00147212" w:rsidRPr="00356084" w:rsidRDefault="00147212" w:rsidP="001472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dxa"/>
          </w:tcPr>
          <w:p w14:paraId="37CE8BB7" w14:textId="77777777" w:rsidR="00147212" w:rsidRPr="00356084" w:rsidRDefault="00147212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09D2C70C" w14:textId="77777777" w:rsidR="00147212" w:rsidRDefault="00147212" w:rsidP="001472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62AC97C" w14:textId="77777777" w:rsidR="00147212" w:rsidRPr="00356084" w:rsidRDefault="00147212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28087BD" w14:textId="77777777" w:rsidR="00147212" w:rsidRPr="00356084" w:rsidRDefault="00147212" w:rsidP="001472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7212" w:rsidRPr="00356084" w14:paraId="6F61C86A" w14:textId="77777777" w:rsidTr="00611094">
        <w:trPr>
          <w:trHeight w:hRule="exact" w:val="360"/>
        </w:trPr>
        <w:tc>
          <w:tcPr>
            <w:tcW w:w="3774" w:type="dxa"/>
          </w:tcPr>
          <w:p w14:paraId="0E7EBE22" w14:textId="77777777" w:rsidR="00147212" w:rsidRPr="00356084" w:rsidRDefault="00147212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28" w:type="dxa"/>
          </w:tcPr>
          <w:p w14:paraId="2F50DCEB" w14:textId="77777777" w:rsidR="00147212" w:rsidRDefault="00147212" w:rsidP="001472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4C37F08C" w14:textId="77777777" w:rsidR="00147212" w:rsidRPr="00356084" w:rsidRDefault="00147212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19140826" w14:textId="77777777" w:rsidR="00147212" w:rsidRPr="00356084" w:rsidRDefault="00147212" w:rsidP="001472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dxa"/>
          </w:tcPr>
          <w:p w14:paraId="308952C0" w14:textId="77777777" w:rsidR="00147212" w:rsidRPr="00356084" w:rsidRDefault="00147212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F386B64" w14:textId="77777777" w:rsidR="00147212" w:rsidRDefault="00147212" w:rsidP="001472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27C946C" w14:textId="77777777" w:rsidR="00147212" w:rsidRPr="00356084" w:rsidRDefault="00147212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1056DCD0" w14:textId="77777777" w:rsidR="00147212" w:rsidRPr="00356084" w:rsidRDefault="00147212" w:rsidP="001472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56BA" w:rsidRPr="00356084" w14:paraId="1DBA32E2" w14:textId="77777777" w:rsidTr="00611094">
        <w:trPr>
          <w:trHeight w:hRule="exact" w:val="360"/>
        </w:trPr>
        <w:tc>
          <w:tcPr>
            <w:tcW w:w="3774" w:type="dxa"/>
          </w:tcPr>
          <w:p w14:paraId="068CC06F" w14:textId="5D9A8484" w:rsidR="007B56BA" w:rsidRPr="00AC3A5E" w:rsidRDefault="007B56BA" w:rsidP="007B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A5E">
              <w:rPr>
                <w:rFonts w:ascii="Angsana New" w:hAnsi="Angsana New"/>
                <w:sz w:val="30"/>
                <w:szCs w:val="30"/>
                <w:cs/>
              </w:rPr>
              <w:tab/>
              <w:t>ค่าตอบแทนกรรมการ</w:t>
            </w:r>
          </w:p>
        </w:tc>
        <w:tc>
          <w:tcPr>
            <w:tcW w:w="1128" w:type="dxa"/>
          </w:tcPr>
          <w:p w14:paraId="60BF0F34" w14:textId="0BDAA3BB" w:rsidR="007B56BA" w:rsidRPr="00862E12" w:rsidRDefault="007B56BA" w:rsidP="007B56B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2E12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E12">
              <w:rPr>
                <w:rFonts w:ascii="Angsana New" w:hAnsi="Angsana New"/>
                <w:sz w:val="30"/>
                <w:szCs w:val="30"/>
              </w:rPr>
              <w:t>869</w:t>
            </w:r>
          </w:p>
        </w:tc>
        <w:tc>
          <w:tcPr>
            <w:tcW w:w="258" w:type="dxa"/>
          </w:tcPr>
          <w:p w14:paraId="1CB73687" w14:textId="77777777" w:rsidR="007B56BA" w:rsidRPr="00356084" w:rsidRDefault="007B56BA" w:rsidP="007B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3BB39D74" w14:textId="5DC8065D" w:rsidR="007B56BA" w:rsidRDefault="007B56BA" w:rsidP="007B56B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5,841</w:t>
            </w:r>
          </w:p>
        </w:tc>
        <w:tc>
          <w:tcPr>
            <w:tcW w:w="352" w:type="dxa"/>
          </w:tcPr>
          <w:p w14:paraId="74AC3EC2" w14:textId="77777777" w:rsidR="007B56BA" w:rsidRPr="00356084" w:rsidRDefault="007B56BA" w:rsidP="007B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0EF08D98" w14:textId="5DA8F7EC" w:rsidR="007B56BA" w:rsidRPr="00862E12" w:rsidRDefault="007B56BA" w:rsidP="007B56B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2E12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E12">
              <w:rPr>
                <w:rFonts w:ascii="Angsana New" w:hAnsi="Angsana New"/>
                <w:sz w:val="30"/>
                <w:szCs w:val="30"/>
              </w:rPr>
              <w:t>869</w:t>
            </w:r>
          </w:p>
        </w:tc>
        <w:tc>
          <w:tcPr>
            <w:tcW w:w="237" w:type="dxa"/>
          </w:tcPr>
          <w:p w14:paraId="3D74B019" w14:textId="77777777" w:rsidR="007B56BA" w:rsidRPr="00356084" w:rsidRDefault="007B56BA" w:rsidP="007B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0948B8B" w14:textId="363C0648" w:rsidR="007B56BA" w:rsidRDefault="007B56BA" w:rsidP="007B56B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5,841</w:t>
            </w:r>
          </w:p>
        </w:tc>
      </w:tr>
      <w:tr w:rsidR="00862E12" w:rsidRPr="00356084" w14:paraId="2EA38ABC" w14:textId="77777777" w:rsidTr="00611094">
        <w:trPr>
          <w:trHeight w:hRule="exact" w:val="360"/>
        </w:trPr>
        <w:tc>
          <w:tcPr>
            <w:tcW w:w="3774" w:type="dxa"/>
          </w:tcPr>
          <w:p w14:paraId="155274D6" w14:textId="77777777" w:rsidR="00862E12" w:rsidRPr="00AC3A5E" w:rsidRDefault="00862E12" w:rsidP="0086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A5E">
              <w:rPr>
                <w:rFonts w:ascii="Angsana New" w:hAnsi="Angsana New"/>
                <w:sz w:val="30"/>
                <w:szCs w:val="30"/>
                <w:cs/>
              </w:rPr>
              <w:tab/>
              <w:t>ผลประโยชน์หลังออกจากงาน</w:t>
            </w:r>
          </w:p>
        </w:tc>
        <w:tc>
          <w:tcPr>
            <w:tcW w:w="1128" w:type="dxa"/>
          </w:tcPr>
          <w:p w14:paraId="1758DFA1" w14:textId="08B612A7" w:rsidR="00862E12" w:rsidRDefault="00862E12" w:rsidP="00862E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2E1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E12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58" w:type="dxa"/>
          </w:tcPr>
          <w:p w14:paraId="4787EB92" w14:textId="77777777" w:rsidR="00862E12" w:rsidRPr="00356084" w:rsidRDefault="00862E12" w:rsidP="0086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44650FD6" w14:textId="779E833A" w:rsidR="00862E12" w:rsidRPr="00AC3A5E" w:rsidRDefault="00862E12" w:rsidP="00862E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2,614</w:t>
            </w:r>
          </w:p>
        </w:tc>
        <w:tc>
          <w:tcPr>
            <w:tcW w:w="352" w:type="dxa"/>
          </w:tcPr>
          <w:p w14:paraId="741D6FBD" w14:textId="77777777" w:rsidR="00862E12" w:rsidRPr="00356084" w:rsidRDefault="00862E12" w:rsidP="0086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28548E30" w14:textId="18008C3D" w:rsidR="00862E12" w:rsidRDefault="00862E12" w:rsidP="00862E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2E1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E12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37" w:type="dxa"/>
          </w:tcPr>
          <w:p w14:paraId="4EDF89E6" w14:textId="77777777" w:rsidR="00862E12" w:rsidRPr="00356084" w:rsidRDefault="00862E12" w:rsidP="0086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0BA1AD0" w14:textId="24ED80BD" w:rsidR="00862E12" w:rsidRPr="00AC3A5E" w:rsidRDefault="00862E12" w:rsidP="00862E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2,614</w:t>
            </w:r>
          </w:p>
        </w:tc>
      </w:tr>
      <w:tr w:rsidR="00862E12" w:rsidRPr="00356084" w14:paraId="6CF6811A" w14:textId="77777777" w:rsidTr="00611094">
        <w:trPr>
          <w:trHeight w:hRule="exact" w:val="360"/>
        </w:trPr>
        <w:tc>
          <w:tcPr>
            <w:tcW w:w="3774" w:type="dxa"/>
          </w:tcPr>
          <w:p w14:paraId="530E1ACC" w14:textId="77777777" w:rsidR="00862E12" w:rsidRPr="00AC3A5E" w:rsidRDefault="00862E12" w:rsidP="0086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  <w:t>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128" w:type="dxa"/>
          </w:tcPr>
          <w:p w14:paraId="5F26EF68" w14:textId="4BF6348F" w:rsidR="00862E12" w:rsidRDefault="00862E12" w:rsidP="00862E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2E1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8" w:type="dxa"/>
          </w:tcPr>
          <w:p w14:paraId="73BB46D0" w14:textId="77777777" w:rsidR="00862E12" w:rsidRPr="00356084" w:rsidRDefault="00862E12" w:rsidP="0086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72989830" w14:textId="5A3F2D9B" w:rsidR="00862E12" w:rsidRPr="00AC3A5E" w:rsidRDefault="00862E12" w:rsidP="00862E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52" w:type="dxa"/>
          </w:tcPr>
          <w:p w14:paraId="631368BD" w14:textId="77777777" w:rsidR="00862E12" w:rsidRPr="00356084" w:rsidRDefault="00862E12" w:rsidP="0086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AA60BE0" w14:textId="312523DE" w:rsidR="00862E12" w:rsidRDefault="00862E12" w:rsidP="00862E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2E1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4F227BD2" w14:textId="77777777" w:rsidR="00862E12" w:rsidRPr="00356084" w:rsidRDefault="00862E12" w:rsidP="0086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8F51368" w14:textId="68496231" w:rsidR="00862E12" w:rsidRPr="00AC3A5E" w:rsidRDefault="00862E12" w:rsidP="00862E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62E12" w:rsidRPr="00356084" w14:paraId="5F1B158D" w14:textId="77777777" w:rsidTr="00611094">
        <w:trPr>
          <w:trHeight w:hRule="exact" w:val="360"/>
        </w:trPr>
        <w:tc>
          <w:tcPr>
            <w:tcW w:w="3774" w:type="dxa"/>
          </w:tcPr>
          <w:p w14:paraId="7482BA30" w14:textId="77777777" w:rsidR="00862E12" w:rsidRPr="00AC3A5E" w:rsidRDefault="00862E12" w:rsidP="0086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A5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AC3A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562DC729" w14:textId="41E455AB" w:rsidR="00862E12" w:rsidRPr="005C6433" w:rsidRDefault="00862E12" w:rsidP="00862E1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E1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E12">
              <w:rPr>
                <w:rFonts w:ascii="Angsana New" w:hAnsi="Angsana New"/>
                <w:b/>
                <w:bCs/>
                <w:sz w:val="30"/>
                <w:szCs w:val="30"/>
              </w:rPr>
              <w:t>046</w:t>
            </w:r>
          </w:p>
        </w:tc>
        <w:tc>
          <w:tcPr>
            <w:tcW w:w="258" w:type="dxa"/>
          </w:tcPr>
          <w:p w14:paraId="353E5653" w14:textId="77777777" w:rsidR="00862E12" w:rsidRPr="00356084" w:rsidRDefault="00862E12" w:rsidP="0086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33826D3E" w14:textId="1E4F7442" w:rsidR="00862E12" w:rsidRPr="00AC3A5E" w:rsidRDefault="00862E12" w:rsidP="00862E1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6433"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461</w:t>
            </w:r>
          </w:p>
        </w:tc>
        <w:tc>
          <w:tcPr>
            <w:tcW w:w="352" w:type="dxa"/>
          </w:tcPr>
          <w:p w14:paraId="2DA5BB1E" w14:textId="77777777" w:rsidR="00862E12" w:rsidRPr="00356084" w:rsidRDefault="00862E12" w:rsidP="0086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4A082E56" w14:textId="0CFE2394" w:rsidR="00862E12" w:rsidRPr="005C6433" w:rsidRDefault="00862E12" w:rsidP="00862E1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E1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E12">
              <w:rPr>
                <w:rFonts w:ascii="Angsana New" w:hAnsi="Angsana New"/>
                <w:b/>
                <w:bCs/>
                <w:sz w:val="30"/>
                <w:szCs w:val="30"/>
              </w:rPr>
              <w:t>046</w:t>
            </w:r>
          </w:p>
        </w:tc>
        <w:tc>
          <w:tcPr>
            <w:tcW w:w="237" w:type="dxa"/>
          </w:tcPr>
          <w:p w14:paraId="36E67B2D" w14:textId="77777777" w:rsidR="00862E12" w:rsidRPr="00356084" w:rsidRDefault="00862E12" w:rsidP="0086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43103055" w14:textId="6BE8D102" w:rsidR="00862E12" w:rsidRPr="00AC3A5E" w:rsidRDefault="00862E12" w:rsidP="00862E1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6433"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461</w:t>
            </w:r>
          </w:p>
        </w:tc>
      </w:tr>
      <w:tr w:rsidR="00147212" w:rsidRPr="00611094" w14:paraId="323602A7" w14:textId="77777777" w:rsidTr="00611094">
        <w:tc>
          <w:tcPr>
            <w:tcW w:w="3774" w:type="dxa"/>
          </w:tcPr>
          <w:p w14:paraId="2D16B8E9" w14:textId="77777777" w:rsidR="00147212" w:rsidRPr="00611094" w:rsidRDefault="00147212" w:rsidP="00611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14:paraId="5BC091B1" w14:textId="77777777" w:rsidR="00147212" w:rsidRPr="00611094" w:rsidRDefault="00147212" w:rsidP="0061109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05A22558" w14:textId="77777777" w:rsidR="00147212" w:rsidRPr="00611094" w:rsidRDefault="00147212" w:rsidP="00611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</w:tcPr>
          <w:p w14:paraId="387F65FA" w14:textId="77777777" w:rsidR="00147212" w:rsidRPr="00611094" w:rsidRDefault="00147212" w:rsidP="0061109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dxa"/>
          </w:tcPr>
          <w:p w14:paraId="0A780CD4" w14:textId="77777777" w:rsidR="00147212" w:rsidRPr="00611094" w:rsidRDefault="00147212" w:rsidP="00611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3A90CECC" w14:textId="77777777" w:rsidR="00147212" w:rsidRPr="00611094" w:rsidRDefault="00147212" w:rsidP="0061109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05A4146" w14:textId="77777777" w:rsidR="00147212" w:rsidRPr="00611094" w:rsidRDefault="00147212" w:rsidP="00611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</w:tcPr>
          <w:p w14:paraId="0186FA1E" w14:textId="77777777" w:rsidR="00147212" w:rsidRPr="00611094" w:rsidRDefault="00147212" w:rsidP="0061109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7212" w:rsidRPr="00356084" w14:paraId="68D3E83C" w14:textId="77777777" w:rsidTr="00611094">
        <w:trPr>
          <w:trHeight w:hRule="exact" w:val="360"/>
        </w:trPr>
        <w:tc>
          <w:tcPr>
            <w:tcW w:w="3774" w:type="dxa"/>
          </w:tcPr>
          <w:p w14:paraId="5D108B85" w14:textId="77777777" w:rsidR="00147212" w:rsidRPr="00356084" w:rsidRDefault="00147212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28" w:type="dxa"/>
          </w:tcPr>
          <w:p w14:paraId="5EC56443" w14:textId="77777777" w:rsidR="00147212" w:rsidRDefault="00147212" w:rsidP="001472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55A458EC" w14:textId="77777777" w:rsidR="00147212" w:rsidRPr="00356084" w:rsidRDefault="00147212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1CF435DF" w14:textId="77777777" w:rsidR="00147212" w:rsidRPr="00356084" w:rsidRDefault="00147212" w:rsidP="001472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dxa"/>
          </w:tcPr>
          <w:p w14:paraId="5FC36136" w14:textId="77777777" w:rsidR="00147212" w:rsidRPr="00356084" w:rsidRDefault="00147212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65752D1B" w14:textId="77777777" w:rsidR="00147212" w:rsidRDefault="00147212" w:rsidP="001472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B505281" w14:textId="77777777" w:rsidR="00147212" w:rsidRPr="00356084" w:rsidRDefault="00147212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379F5B5" w14:textId="77777777" w:rsidR="00147212" w:rsidRPr="00356084" w:rsidRDefault="00147212" w:rsidP="001472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7212" w:rsidRPr="00A61C1E" w14:paraId="6C1A939F" w14:textId="77777777" w:rsidTr="00611094">
        <w:trPr>
          <w:trHeight w:hRule="exact" w:val="360"/>
        </w:trPr>
        <w:tc>
          <w:tcPr>
            <w:tcW w:w="3774" w:type="dxa"/>
          </w:tcPr>
          <w:p w14:paraId="24812A94" w14:textId="77777777" w:rsidR="00147212" w:rsidRPr="00782197" w:rsidRDefault="00147212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219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28" w:type="dxa"/>
          </w:tcPr>
          <w:p w14:paraId="0A4B2F02" w14:textId="64931411" w:rsidR="00147212" w:rsidRDefault="00DC34A8" w:rsidP="001472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34A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C34A8">
              <w:rPr>
                <w:rFonts w:ascii="Angsana New" w:hAnsi="Angsana New"/>
                <w:sz w:val="30"/>
                <w:szCs w:val="30"/>
              </w:rPr>
              <w:t>774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C34A8">
              <w:rPr>
                <w:rFonts w:ascii="Angsana New" w:hAnsi="Angsana New"/>
                <w:sz w:val="30"/>
                <w:szCs w:val="30"/>
              </w:rPr>
              <w:t>946</w:t>
            </w:r>
          </w:p>
        </w:tc>
        <w:tc>
          <w:tcPr>
            <w:tcW w:w="258" w:type="dxa"/>
          </w:tcPr>
          <w:p w14:paraId="01571EE5" w14:textId="77777777" w:rsidR="00147212" w:rsidRPr="00356084" w:rsidRDefault="00147212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0648EF64" w14:textId="2C854D16" w:rsidR="00147212" w:rsidRPr="00627DC7" w:rsidRDefault="002B4D8F" w:rsidP="001472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7DC7">
              <w:rPr>
                <w:rFonts w:ascii="Angsana New" w:hAnsi="Angsana New"/>
                <w:sz w:val="30"/>
                <w:szCs w:val="30"/>
              </w:rPr>
              <w:t>3,084,480</w:t>
            </w:r>
          </w:p>
        </w:tc>
        <w:tc>
          <w:tcPr>
            <w:tcW w:w="352" w:type="dxa"/>
          </w:tcPr>
          <w:p w14:paraId="37148BA6" w14:textId="77777777" w:rsidR="00147212" w:rsidRPr="00627DC7" w:rsidRDefault="00147212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2A3E26BF" w14:textId="06BBB02B" w:rsidR="00147212" w:rsidRPr="00627DC7" w:rsidRDefault="00A61C1E" w:rsidP="001472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7DC7">
              <w:rPr>
                <w:rFonts w:ascii="Angsana New" w:hAnsi="Angsana New"/>
                <w:sz w:val="30"/>
                <w:szCs w:val="30"/>
              </w:rPr>
              <w:t>2,728,617</w:t>
            </w:r>
          </w:p>
        </w:tc>
        <w:tc>
          <w:tcPr>
            <w:tcW w:w="237" w:type="dxa"/>
          </w:tcPr>
          <w:p w14:paraId="2D6133E5" w14:textId="77777777" w:rsidR="00147212" w:rsidRPr="00627DC7" w:rsidRDefault="00147212" w:rsidP="0014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510AF1D" w14:textId="4B0C93F7" w:rsidR="00147212" w:rsidRPr="00627DC7" w:rsidRDefault="00A61C1E" w:rsidP="001472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7DC7">
              <w:rPr>
                <w:rFonts w:ascii="Angsana New" w:hAnsi="Angsana New"/>
                <w:sz w:val="30"/>
                <w:szCs w:val="30"/>
              </w:rPr>
              <w:t>3,031,607</w:t>
            </w:r>
          </w:p>
        </w:tc>
      </w:tr>
      <w:tr w:rsidR="00583A84" w:rsidRPr="00356084" w14:paraId="05AFC91A" w14:textId="77777777" w:rsidTr="00611094">
        <w:trPr>
          <w:trHeight w:hRule="exact" w:val="360"/>
        </w:trPr>
        <w:tc>
          <w:tcPr>
            <w:tcW w:w="3774" w:type="dxa"/>
          </w:tcPr>
          <w:p w14:paraId="6FD9CF7F" w14:textId="72A2E8F4" w:rsidR="00583A84" w:rsidRPr="00782197" w:rsidRDefault="00583A84" w:rsidP="0058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D0D0D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28" w:type="dxa"/>
          </w:tcPr>
          <w:p w14:paraId="11FA39EB" w14:textId="119705D4" w:rsidR="00583A84" w:rsidRDefault="00DC34A8" w:rsidP="00583A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34A8">
              <w:rPr>
                <w:rFonts w:ascii="Angsana New" w:hAnsi="Angsana New"/>
                <w:sz w:val="30"/>
                <w:szCs w:val="30"/>
              </w:rPr>
              <w:t>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C34A8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258" w:type="dxa"/>
          </w:tcPr>
          <w:p w14:paraId="478CACBC" w14:textId="77777777" w:rsidR="00583A84" w:rsidRPr="00356084" w:rsidRDefault="00583A84" w:rsidP="0058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7ACB8342" w14:textId="6ECFD458" w:rsidR="00583A84" w:rsidRPr="00782197" w:rsidRDefault="00583A84" w:rsidP="00583A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28,634</w:t>
            </w:r>
          </w:p>
        </w:tc>
        <w:tc>
          <w:tcPr>
            <w:tcW w:w="352" w:type="dxa"/>
          </w:tcPr>
          <w:p w14:paraId="6C776872" w14:textId="77777777" w:rsidR="00583A84" w:rsidRPr="00356084" w:rsidRDefault="00583A84" w:rsidP="0058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BEEC5CA" w14:textId="2A3D4B32" w:rsidR="00583A84" w:rsidRDefault="00A61C1E" w:rsidP="00583A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1C1E">
              <w:rPr>
                <w:rFonts w:ascii="Angsana New" w:hAnsi="Angsana New"/>
                <w:sz w:val="30"/>
                <w:szCs w:val="30"/>
              </w:rPr>
              <w:t>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C1B01">
              <w:rPr>
                <w:rFonts w:ascii="Angsana New" w:hAnsi="Angsana New"/>
                <w:sz w:val="30"/>
                <w:szCs w:val="30"/>
              </w:rPr>
              <w:t>437</w:t>
            </w:r>
          </w:p>
        </w:tc>
        <w:tc>
          <w:tcPr>
            <w:tcW w:w="237" w:type="dxa"/>
          </w:tcPr>
          <w:p w14:paraId="5226B145" w14:textId="77777777" w:rsidR="00583A84" w:rsidRPr="00356084" w:rsidRDefault="00583A84" w:rsidP="0058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16B8A92" w14:textId="36122FFA" w:rsidR="00583A84" w:rsidRPr="00782197" w:rsidRDefault="00583A84" w:rsidP="00583A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28,634</w:t>
            </w:r>
          </w:p>
        </w:tc>
      </w:tr>
      <w:tr w:rsidR="00583A84" w:rsidRPr="00356084" w14:paraId="5A278A18" w14:textId="77777777" w:rsidTr="00611094">
        <w:trPr>
          <w:trHeight w:hRule="exact" w:val="360"/>
        </w:trPr>
        <w:tc>
          <w:tcPr>
            <w:tcW w:w="3774" w:type="dxa"/>
          </w:tcPr>
          <w:p w14:paraId="529E1B6B" w14:textId="77777777" w:rsidR="00583A84" w:rsidRPr="00782197" w:rsidRDefault="00583A84" w:rsidP="0058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2197">
              <w:rPr>
                <w:rFonts w:ascii="Angsana New" w:hAnsi="Angsana New"/>
                <w:color w:val="0D0D0D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28" w:type="dxa"/>
          </w:tcPr>
          <w:p w14:paraId="168EBE00" w14:textId="2D8D6405" w:rsidR="00583A84" w:rsidRDefault="00DC34A8" w:rsidP="00583A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34A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C34A8"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258" w:type="dxa"/>
          </w:tcPr>
          <w:p w14:paraId="7D1BCF94" w14:textId="77777777" w:rsidR="00583A84" w:rsidRPr="00356084" w:rsidRDefault="00583A84" w:rsidP="0058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2EF748D8" w14:textId="3908800A" w:rsidR="00583A84" w:rsidRPr="00782197" w:rsidRDefault="00583A84" w:rsidP="00583A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2197">
              <w:rPr>
                <w:rFonts w:ascii="Angsana New" w:hAnsi="Angsana New"/>
                <w:sz w:val="30"/>
                <w:szCs w:val="30"/>
              </w:rPr>
              <w:t>4,441</w:t>
            </w:r>
          </w:p>
        </w:tc>
        <w:tc>
          <w:tcPr>
            <w:tcW w:w="352" w:type="dxa"/>
          </w:tcPr>
          <w:p w14:paraId="5FB2457B" w14:textId="77777777" w:rsidR="00583A84" w:rsidRPr="00356084" w:rsidRDefault="00583A84" w:rsidP="0058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552076AB" w14:textId="48FC1D93" w:rsidR="00583A84" w:rsidRDefault="00A61C1E" w:rsidP="00583A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1C1E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61C1E"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237" w:type="dxa"/>
          </w:tcPr>
          <w:p w14:paraId="5975690B" w14:textId="77777777" w:rsidR="00583A84" w:rsidRPr="00356084" w:rsidRDefault="00583A84" w:rsidP="0058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84BAC8E" w14:textId="02E82573" w:rsidR="00583A84" w:rsidRPr="00782197" w:rsidRDefault="00583A84" w:rsidP="00583A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2197">
              <w:rPr>
                <w:rFonts w:ascii="Angsana New" w:hAnsi="Angsana New"/>
                <w:sz w:val="30"/>
                <w:szCs w:val="30"/>
              </w:rPr>
              <w:t>4,441</w:t>
            </w:r>
          </w:p>
        </w:tc>
      </w:tr>
      <w:tr w:rsidR="000F6F97" w:rsidRPr="00356084" w14:paraId="734B5276" w14:textId="77777777" w:rsidTr="00611094">
        <w:trPr>
          <w:trHeight w:hRule="exact" w:val="360"/>
        </w:trPr>
        <w:tc>
          <w:tcPr>
            <w:tcW w:w="3774" w:type="dxa"/>
          </w:tcPr>
          <w:p w14:paraId="745D1651" w14:textId="5117BD9E" w:rsidR="000F6F97" w:rsidRPr="00782197" w:rsidRDefault="000F6F97" w:rsidP="0058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D0D0D"/>
                <w:sz w:val="30"/>
                <w:szCs w:val="30"/>
                <w:cs/>
              </w:rPr>
            </w:pPr>
            <w:r w:rsidRPr="000F6F97">
              <w:rPr>
                <w:rFonts w:ascii="Angsana New" w:hAnsi="Angsana New"/>
                <w:color w:val="0D0D0D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28" w:type="dxa"/>
          </w:tcPr>
          <w:p w14:paraId="322E29B9" w14:textId="20D534C1" w:rsidR="000F6F97" w:rsidRPr="000F6F97" w:rsidRDefault="00DC34A8" w:rsidP="00583A84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DC34A8">
              <w:rPr>
                <w:rFonts w:ascii="Angsana New" w:hAnsi="Angsana New"/>
                <w:color w:val="0D0D0D"/>
                <w:sz w:val="30"/>
                <w:szCs w:val="30"/>
              </w:rPr>
              <w:t>82</w:t>
            </w:r>
          </w:p>
        </w:tc>
        <w:tc>
          <w:tcPr>
            <w:tcW w:w="258" w:type="dxa"/>
          </w:tcPr>
          <w:p w14:paraId="30036145" w14:textId="77777777" w:rsidR="000F6F97" w:rsidRPr="000F6F97" w:rsidRDefault="000F6F97" w:rsidP="0058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17" w:type="dxa"/>
          </w:tcPr>
          <w:p w14:paraId="0CB75D5A" w14:textId="2E558936" w:rsidR="000F6F97" w:rsidRPr="000F6F97" w:rsidRDefault="00DC34A8" w:rsidP="00583A84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90</w:t>
            </w:r>
          </w:p>
        </w:tc>
        <w:tc>
          <w:tcPr>
            <w:tcW w:w="352" w:type="dxa"/>
          </w:tcPr>
          <w:p w14:paraId="7184EB88" w14:textId="77777777" w:rsidR="000F6F97" w:rsidRPr="000F6F97" w:rsidRDefault="000F6F97" w:rsidP="0058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34CB632" w14:textId="7FC8171B" w:rsidR="000F6F97" w:rsidRPr="000F6F97" w:rsidRDefault="00A61C1E" w:rsidP="00611094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A61C1E">
              <w:rPr>
                <w:rFonts w:ascii="Angsana New" w:hAnsi="Angsana New"/>
                <w:color w:val="0D0D0D"/>
                <w:sz w:val="30"/>
                <w:szCs w:val="30"/>
              </w:rPr>
              <w:t>82</w:t>
            </w:r>
          </w:p>
        </w:tc>
        <w:tc>
          <w:tcPr>
            <w:tcW w:w="237" w:type="dxa"/>
          </w:tcPr>
          <w:p w14:paraId="00F66453" w14:textId="77777777" w:rsidR="000F6F97" w:rsidRPr="000F6F97" w:rsidRDefault="000F6F97" w:rsidP="0058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773748F" w14:textId="3C953EA7" w:rsidR="000F6F97" w:rsidRPr="000F6F97" w:rsidRDefault="00A61C1E" w:rsidP="00583A84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90</w:t>
            </w:r>
          </w:p>
        </w:tc>
      </w:tr>
      <w:tr w:rsidR="00583A84" w:rsidRPr="00356084" w14:paraId="44EB6276" w14:textId="77777777" w:rsidTr="00611094">
        <w:trPr>
          <w:trHeight w:hRule="exact" w:val="360"/>
        </w:trPr>
        <w:tc>
          <w:tcPr>
            <w:tcW w:w="3774" w:type="dxa"/>
          </w:tcPr>
          <w:p w14:paraId="534C7FE7" w14:textId="77777777" w:rsidR="00583A84" w:rsidRPr="00356084" w:rsidRDefault="00583A84" w:rsidP="0058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 xml:space="preserve">ซื้อสินค้าและวัตถุดิบ </w:t>
            </w:r>
          </w:p>
        </w:tc>
        <w:tc>
          <w:tcPr>
            <w:tcW w:w="1128" w:type="dxa"/>
          </w:tcPr>
          <w:p w14:paraId="38D3B103" w14:textId="0CC145C9" w:rsidR="00583A84" w:rsidRDefault="00DC34A8" w:rsidP="00583A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34A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C34A8">
              <w:rPr>
                <w:rFonts w:ascii="Angsana New" w:hAnsi="Angsana New"/>
                <w:sz w:val="30"/>
                <w:szCs w:val="30"/>
              </w:rPr>
              <w:t>554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C34A8">
              <w:rPr>
                <w:rFonts w:ascii="Angsana New" w:hAnsi="Angsana New"/>
                <w:sz w:val="30"/>
                <w:szCs w:val="30"/>
              </w:rPr>
              <w:t>818</w:t>
            </w:r>
          </w:p>
        </w:tc>
        <w:tc>
          <w:tcPr>
            <w:tcW w:w="258" w:type="dxa"/>
          </w:tcPr>
          <w:p w14:paraId="2C3A8FBD" w14:textId="77777777" w:rsidR="00583A84" w:rsidRPr="00356084" w:rsidRDefault="00583A84" w:rsidP="0058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3CA5DD9D" w14:textId="39872B46" w:rsidR="00583A84" w:rsidRPr="00356084" w:rsidRDefault="00583A84" w:rsidP="006110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2,595,986</w:t>
            </w:r>
          </w:p>
        </w:tc>
        <w:tc>
          <w:tcPr>
            <w:tcW w:w="352" w:type="dxa"/>
          </w:tcPr>
          <w:p w14:paraId="423391AC" w14:textId="77777777" w:rsidR="00583A84" w:rsidRPr="00356084" w:rsidRDefault="00583A84" w:rsidP="0058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4F6851D2" w14:textId="7014A750" w:rsidR="00583A84" w:rsidRDefault="00A61C1E" w:rsidP="00583A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1C1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61C1E">
              <w:rPr>
                <w:rFonts w:ascii="Angsana New" w:hAnsi="Angsana New"/>
                <w:sz w:val="30"/>
                <w:szCs w:val="30"/>
              </w:rPr>
              <w:t>485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61C1E">
              <w:rPr>
                <w:rFonts w:ascii="Angsana New" w:hAnsi="Angsana New"/>
                <w:sz w:val="30"/>
                <w:szCs w:val="30"/>
              </w:rPr>
              <w:t>344</w:t>
            </w:r>
          </w:p>
        </w:tc>
        <w:tc>
          <w:tcPr>
            <w:tcW w:w="237" w:type="dxa"/>
          </w:tcPr>
          <w:p w14:paraId="7017B310" w14:textId="77777777" w:rsidR="00583A84" w:rsidRPr="00356084" w:rsidRDefault="00583A84" w:rsidP="0058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83D5B7B" w14:textId="76EDD5E2" w:rsidR="00583A84" w:rsidRPr="00356084" w:rsidRDefault="00583A84" w:rsidP="00583A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2,524,989</w:t>
            </w:r>
          </w:p>
        </w:tc>
      </w:tr>
      <w:tr w:rsidR="00583A84" w:rsidRPr="00356084" w14:paraId="37BCF5F9" w14:textId="77777777" w:rsidTr="00611094">
        <w:trPr>
          <w:trHeight w:hRule="exact" w:val="360"/>
        </w:trPr>
        <w:tc>
          <w:tcPr>
            <w:tcW w:w="3774" w:type="dxa"/>
          </w:tcPr>
          <w:p w14:paraId="152D2E79" w14:textId="77777777" w:rsidR="00583A84" w:rsidRPr="00356084" w:rsidRDefault="00583A84" w:rsidP="0058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เงินสนับสนุนทางการตลาด</w:t>
            </w:r>
          </w:p>
        </w:tc>
        <w:tc>
          <w:tcPr>
            <w:tcW w:w="1128" w:type="dxa"/>
          </w:tcPr>
          <w:p w14:paraId="015C9720" w14:textId="3A5E7E53" w:rsidR="00583A84" w:rsidRDefault="00F82065" w:rsidP="00583A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308,248</w:t>
            </w:r>
          </w:p>
        </w:tc>
        <w:tc>
          <w:tcPr>
            <w:tcW w:w="258" w:type="dxa"/>
          </w:tcPr>
          <w:p w14:paraId="581E5ED2" w14:textId="77777777" w:rsidR="00583A84" w:rsidRPr="00356084" w:rsidRDefault="00583A84" w:rsidP="0058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202880F9" w14:textId="70A9D149" w:rsidR="00583A84" w:rsidRPr="00356084" w:rsidRDefault="00583A84" w:rsidP="00583A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337,528</w:t>
            </w:r>
          </w:p>
        </w:tc>
        <w:tc>
          <w:tcPr>
            <w:tcW w:w="352" w:type="dxa"/>
          </w:tcPr>
          <w:p w14:paraId="4CE897DD" w14:textId="77777777" w:rsidR="00583A84" w:rsidRPr="00356084" w:rsidRDefault="00583A84" w:rsidP="0058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216D719" w14:textId="5947661A" w:rsidR="00583A84" w:rsidRDefault="00F82065" w:rsidP="00583A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308,248</w:t>
            </w:r>
          </w:p>
        </w:tc>
        <w:tc>
          <w:tcPr>
            <w:tcW w:w="237" w:type="dxa"/>
          </w:tcPr>
          <w:p w14:paraId="11469D72" w14:textId="77777777" w:rsidR="00583A84" w:rsidRPr="00356084" w:rsidRDefault="00583A84" w:rsidP="0058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D12DD34" w14:textId="5066F839" w:rsidR="00583A84" w:rsidRPr="00356084" w:rsidRDefault="00583A84" w:rsidP="00583A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337,528</w:t>
            </w:r>
          </w:p>
        </w:tc>
      </w:tr>
      <w:tr w:rsidR="00583A84" w:rsidRPr="00356084" w14:paraId="320CD318" w14:textId="77777777" w:rsidTr="00611094">
        <w:trPr>
          <w:trHeight w:hRule="exact" w:val="360"/>
        </w:trPr>
        <w:tc>
          <w:tcPr>
            <w:tcW w:w="3774" w:type="dxa"/>
          </w:tcPr>
          <w:p w14:paraId="67352261" w14:textId="77777777" w:rsidR="00583A84" w:rsidRPr="00356084" w:rsidRDefault="00583A84" w:rsidP="0058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28" w:type="dxa"/>
          </w:tcPr>
          <w:p w14:paraId="7C74C3AB" w14:textId="09C11C0F" w:rsidR="00583A84" w:rsidRDefault="00DC34A8" w:rsidP="00583A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34A8">
              <w:rPr>
                <w:rFonts w:ascii="Angsana New" w:hAnsi="Angsana New"/>
                <w:sz w:val="30"/>
                <w:szCs w:val="30"/>
              </w:rPr>
              <w:t>130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C34A8">
              <w:rPr>
                <w:rFonts w:ascii="Angsana New" w:hAnsi="Angsana New"/>
                <w:sz w:val="30"/>
                <w:szCs w:val="30"/>
              </w:rPr>
              <w:t>350</w:t>
            </w:r>
          </w:p>
        </w:tc>
        <w:tc>
          <w:tcPr>
            <w:tcW w:w="258" w:type="dxa"/>
          </w:tcPr>
          <w:p w14:paraId="26836E8F" w14:textId="77777777" w:rsidR="00583A84" w:rsidRPr="00356084" w:rsidRDefault="00583A84" w:rsidP="0058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1B352C1C" w14:textId="3F2455E9" w:rsidR="00583A84" w:rsidRPr="00627DC7" w:rsidRDefault="00DC34A8" w:rsidP="00583A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7DC7">
              <w:rPr>
                <w:rFonts w:ascii="Angsana New" w:hAnsi="Angsana New"/>
                <w:sz w:val="30"/>
                <w:szCs w:val="30"/>
              </w:rPr>
              <w:t>144,181</w:t>
            </w:r>
          </w:p>
        </w:tc>
        <w:tc>
          <w:tcPr>
            <w:tcW w:w="352" w:type="dxa"/>
          </w:tcPr>
          <w:p w14:paraId="61E9DE93" w14:textId="77777777" w:rsidR="00583A84" w:rsidRPr="00627DC7" w:rsidRDefault="00583A84" w:rsidP="0058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640C9447" w14:textId="032EE9C5" w:rsidR="00583A84" w:rsidRPr="00627DC7" w:rsidRDefault="00A61C1E" w:rsidP="00583A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7DC7">
              <w:rPr>
                <w:rFonts w:ascii="Angsana New" w:hAnsi="Angsana New"/>
                <w:sz w:val="30"/>
                <w:szCs w:val="30"/>
              </w:rPr>
              <w:t>130,350</w:t>
            </w:r>
          </w:p>
        </w:tc>
        <w:tc>
          <w:tcPr>
            <w:tcW w:w="237" w:type="dxa"/>
          </w:tcPr>
          <w:p w14:paraId="51A150B1" w14:textId="77777777" w:rsidR="00583A84" w:rsidRPr="00627DC7" w:rsidRDefault="00583A84" w:rsidP="0058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4A17B88" w14:textId="6795028F" w:rsidR="00583A84" w:rsidRPr="00627DC7" w:rsidRDefault="00A61C1E" w:rsidP="00583A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7DC7">
              <w:rPr>
                <w:rFonts w:ascii="Angsana New" w:hAnsi="Angsana New"/>
                <w:sz w:val="30"/>
                <w:szCs w:val="30"/>
              </w:rPr>
              <w:t>144,181</w:t>
            </w:r>
          </w:p>
        </w:tc>
      </w:tr>
      <w:tr w:rsidR="00583A84" w:rsidRPr="00356084" w14:paraId="5C29C5C6" w14:textId="77777777" w:rsidTr="00611094">
        <w:trPr>
          <w:trHeight w:hRule="exact" w:val="360"/>
        </w:trPr>
        <w:tc>
          <w:tcPr>
            <w:tcW w:w="3774" w:type="dxa"/>
          </w:tcPr>
          <w:p w14:paraId="310B0C86" w14:textId="77777777" w:rsidR="00583A84" w:rsidRPr="00356084" w:rsidRDefault="00583A84" w:rsidP="0058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28" w:type="dxa"/>
          </w:tcPr>
          <w:p w14:paraId="0FEC2B21" w14:textId="7BB28582" w:rsidR="00583A84" w:rsidRDefault="00DC34A8" w:rsidP="00583A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34A8">
              <w:rPr>
                <w:rFonts w:ascii="Angsana New" w:hAnsi="Angsana New"/>
                <w:sz w:val="30"/>
                <w:szCs w:val="30"/>
              </w:rPr>
              <w:t>89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C34A8">
              <w:rPr>
                <w:rFonts w:ascii="Angsana New" w:hAnsi="Angsana New"/>
                <w:sz w:val="30"/>
                <w:szCs w:val="30"/>
              </w:rPr>
              <w:t>774</w:t>
            </w:r>
          </w:p>
        </w:tc>
        <w:tc>
          <w:tcPr>
            <w:tcW w:w="258" w:type="dxa"/>
          </w:tcPr>
          <w:p w14:paraId="723F382C" w14:textId="77777777" w:rsidR="00583A84" w:rsidRPr="00356084" w:rsidRDefault="00583A84" w:rsidP="0058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7E5AF01C" w14:textId="28ABA2AB" w:rsidR="00583A84" w:rsidRPr="00356084" w:rsidRDefault="00583A84" w:rsidP="00583A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88,783</w:t>
            </w:r>
          </w:p>
        </w:tc>
        <w:tc>
          <w:tcPr>
            <w:tcW w:w="352" w:type="dxa"/>
          </w:tcPr>
          <w:p w14:paraId="01BA5365" w14:textId="77777777" w:rsidR="00583A84" w:rsidRPr="00356084" w:rsidRDefault="00583A84" w:rsidP="0058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641DE87C" w14:textId="45026E47" w:rsidR="00583A84" w:rsidRDefault="00A61C1E" w:rsidP="00583A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1C1E">
              <w:rPr>
                <w:rFonts w:ascii="Angsana New" w:hAnsi="Angsana New"/>
                <w:sz w:val="30"/>
                <w:szCs w:val="30"/>
              </w:rPr>
              <w:t>89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61C1E"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237" w:type="dxa"/>
          </w:tcPr>
          <w:p w14:paraId="6A6CCFFD" w14:textId="77777777" w:rsidR="00583A84" w:rsidRPr="00356084" w:rsidRDefault="00583A84" w:rsidP="0058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B73FFD0" w14:textId="08D1016F" w:rsidR="00583A84" w:rsidRPr="00356084" w:rsidRDefault="00583A84" w:rsidP="00583A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88,241</w:t>
            </w:r>
          </w:p>
        </w:tc>
      </w:tr>
    </w:tbl>
    <w:p w14:paraId="49951678" w14:textId="77777777" w:rsidR="00401750" w:rsidRDefault="00401750" w:rsidP="004017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033195C" w14:textId="5530C2E9" w:rsidR="00600B8C" w:rsidRPr="00D36B78" w:rsidRDefault="00600B8C" w:rsidP="00C12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</w:t>
      </w:r>
      <w:r w:rsidR="00840083" w:rsidRPr="00D36B78">
        <w:rPr>
          <w:rFonts w:ascii="Angsana New" w:hAnsi="Angsana New"/>
          <w:sz w:val="30"/>
          <w:szCs w:val="30"/>
          <w:cs/>
        </w:rPr>
        <w:t xml:space="preserve">วันที่ </w:t>
      </w:r>
      <w:r w:rsidR="00401750">
        <w:rPr>
          <w:rFonts w:ascii="Angsana New" w:hAnsi="Angsana New"/>
          <w:sz w:val="30"/>
          <w:szCs w:val="30"/>
        </w:rPr>
        <w:t xml:space="preserve">30 </w:t>
      </w:r>
      <w:r w:rsidR="00401750">
        <w:rPr>
          <w:rFonts w:ascii="Angsana New" w:hAnsi="Angsana New"/>
          <w:sz w:val="30"/>
          <w:szCs w:val="30"/>
          <w:cs/>
        </w:rPr>
        <w:t>มิถุนายน</w:t>
      </w:r>
      <w:r w:rsidR="00840083" w:rsidRPr="00D36B78">
        <w:rPr>
          <w:rFonts w:ascii="Angsana New" w:hAnsi="Angsana New"/>
          <w:sz w:val="30"/>
          <w:szCs w:val="30"/>
          <w:cs/>
        </w:rPr>
        <w:t xml:space="preserve"> </w:t>
      </w:r>
      <w:r w:rsidR="00840083">
        <w:rPr>
          <w:rFonts w:ascii="Angsana New" w:hAnsi="Angsana New"/>
          <w:sz w:val="30"/>
          <w:szCs w:val="30"/>
        </w:rPr>
        <w:t>2563</w:t>
      </w:r>
      <w:r w:rsidR="00840083" w:rsidRPr="00D36B78">
        <w:rPr>
          <w:rFonts w:ascii="Angsana New" w:hAnsi="Angsana New"/>
          <w:sz w:val="30"/>
          <w:szCs w:val="30"/>
        </w:rPr>
        <w:t xml:space="preserve"> </w:t>
      </w:r>
      <w:r w:rsidR="00840083" w:rsidRPr="00D36B78">
        <w:rPr>
          <w:rFonts w:ascii="Angsana New" w:hAnsi="Angsana New"/>
          <w:sz w:val="30"/>
          <w:szCs w:val="30"/>
          <w:cs/>
        </w:rPr>
        <w:t xml:space="preserve">และ </w:t>
      </w:r>
      <w:r w:rsidR="00840083" w:rsidRPr="00D36B78">
        <w:rPr>
          <w:rFonts w:ascii="Angsana New" w:hAnsi="Angsana New"/>
          <w:sz w:val="30"/>
          <w:szCs w:val="30"/>
        </w:rPr>
        <w:t>30</w:t>
      </w:r>
      <w:r w:rsidR="00840083" w:rsidRPr="00D36B78">
        <w:rPr>
          <w:rFonts w:ascii="Angsana New" w:hAnsi="Angsana New"/>
          <w:sz w:val="30"/>
          <w:szCs w:val="30"/>
          <w:cs/>
        </w:rPr>
        <w:t xml:space="preserve"> กันยายน </w:t>
      </w:r>
      <w:r w:rsidR="00386DD0">
        <w:rPr>
          <w:rFonts w:ascii="Angsana New" w:hAnsi="Angsana New"/>
          <w:sz w:val="30"/>
          <w:szCs w:val="30"/>
        </w:rPr>
        <w:t>25</w:t>
      </w:r>
      <w:r w:rsidR="00840083">
        <w:rPr>
          <w:rFonts w:ascii="Angsana New" w:hAnsi="Angsana New"/>
          <w:sz w:val="30"/>
          <w:szCs w:val="30"/>
        </w:rPr>
        <w:t>62</w:t>
      </w:r>
      <w:r w:rsidR="00840083" w:rsidRPr="00D36B78">
        <w:rPr>
          <w:rFonts w:ascii="Angsana New" w:hAnsi="Angsana New"/>
          <w:sz w:val="30"/>
          <w:szCs w:val="30"/>
          <w:cs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มีดังนี้</w:t>
      </w:r>
    </w:p>
    <w:p w14:paraId="2360C8F9" w14:textId="77777777" w:rsidR="001D2534" w:rsidRPr="00611094" w:rsidRDefault="001D2534" w:rsidP="00600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174"/>
        <w:gridCol w:w="271"/>
        <w:gridCol w:w="1256"/>
        <w:gridCol w:w="271"/>
        <w:gridCol w:w="1170"/>
        <w:gridCol w:w="271"/>
        <w:gridCol w:w="1256"/>
      </w:tblGrid>
      <w:tr w:rsidR="00B16357" w:rsidRPr="00D36B78" w14:paraId="76D60751" w14:textId="77777777" w:rsidTr="00611094">
        <w:trPr>
          <w:trHeight w:hRule="exact" w:val="374"/>
          <w:tblHeader/>
        </w:trPr>
        <w:tc>
          <w:tcPr>
            <w:tcW w:w="1971" w:type="pct"/>
          </w:tcPr>
          <w:p w14:paraId="530AB72C" w14:textId="77777777" w:rsidR="00600B8C" w:rsidRPr="00D36B78" w:rsidRDefault="00600B8C" w:rsidP="0024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443" w:type="pct"/>
            <w:gridSpan w:val="3"/>
          </w:tcPr>
          <w:p w14:paraId="5D21EE19" w14:textId="77777777" w:rsidR="00600B8C" w:rsidRPr="00D36B78" w:rsidRDefault="00600B8C" w:rsidP="00244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79B80A1F" w14:textId="77777777" w:rsidR="00600B8C" w:rsidRPr="00D36B78" w:rsidRDefault="00600B8C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pct"/>
            <w:gridSpan w:val="3"/>
          </w:tcPr>
          <w:p w14:paraId="24694DAF" w14:textId="77777777" w:rsidR="00600B8C" w:rsidRPr="00D36B78" w:rsidRDefault="00600B8C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6357" w:rsidRPr="00D36B78" w14:paraId="4DD21DC5" w14:textId="77777777" w:rsidTr="00611094">
        <w:trPr>
          <w:trHeight w:hRule="exact" w:val="374"/>
          <w:tblHeader/>
        </w:trPr>
        <w:tc>
          <w:tcPr>
            <w:tcW w:w="1971" w:type="pct"/>
          </w:tcPr>
          <w:p w14:paraId="0BE398FA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35706DB0" w14:textId="472DEA76" w:rsidR="00F10159" w:rsidRPr="00D36B78" w:rsidRDefault="00401750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5" w:type="pct"/>
          </w:tcPr>
          <w:p w14:paraId="352CBBA0" w14:textId="77777777" w:rsidR="00F10159" w:rsidRPr="003374B7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1026B5EE" w14:textId="77777777" w:rsidR="00F10159" w:rsidRPr="003374B7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381E25E8" w14:textId="77777777" w:rsidR="00F10159" w:rsidRPr="003374B7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7A102D4" w14:textId="5F4070C4" w:rsidR="00F10159" w:rsidRPr="00D36B78" w:rsidRDefault="00401750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5" w:type="pct"/>
          </w:tcPr>
          <w:p w14:paraId="76F67F24" w14:textId="77777777" w:rsidR="00F10159" w:rsidRPr="003374B7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6978794B" w14:textId="77777777" w:rsidR="00F10159" w:rsidRPr="003374B7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B16357" w:rsidRPr="00D36B78" w14:paraId="758EA2FB" w14:textId="77777777" w:rsidTr="00611094">
        <w:trPr>
          <w:trHeight w:hRule="exact" w:val="374"/>
          <w:tblHeader/>
        </w:trPr>
        <w:tc>
          <w:tcPr>
            <w:tcW w:w="1971" w:type="pct"/>
          </w:tcPr>
          <w:p w14:paraId="10CCDB25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27" w:type="pct"/>
          </w:tcPr>
          <w:p w14:paraId="1DFFE659" w14:textId="39F9CB4D" w:rsidR="00F10159" w:rsidRPr="00D36B78" w:rsidRDefault="00D80A9A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7D3497E1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65B391BD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34EAFB5E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5BA1AB8" w14:textId="102E1964" w:rsidR="00F10159" w:rsidRPr="00D36B78" w:rsidRDefault="00D80A9A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3F9FC8F4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6FED16BF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57FD9" w:rsidRPr="00D36B78" w14:paraId="60491FFC" w14:textId="77777777" w:rsidTr="00611094">
        <w:trPr>
          <w:trHeight w:hRule="exact" w:val="374"/>
          <w:tblHeader/>
        </w:trPr>
        <w:tc>
          <w:tcPr>
            <w:tcW w:w="1971" w:type="pct"/>
          </w:tcPr>
          <w:p w14:paraId="7C0F724A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29" w:type="pct"/>
            <w:gridSpan w:val="7"/>
          </w:tcPr>
          <w:p w14:paraId="77A06B81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6357" w:rsidRPr="00D36B78" w14:paraId="1867C17D" w14:textId="77777777" w:rsidTr="00611094">
        <w:trPr>
          <w:trHeight w:hRule="exact" w:val="374"/>
          <w:tblHeader/>
        </w:trPr>
        <w:tc>
          <w:tcPr>
            <w:tcW w:w="1971" w:type="pct"/>
          </w:tcPr>
          <w:p w14:paraId="705CE494" w14:textId="77777777" w:rsidR="00F10159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บริษัทใหญ่ในลำดับสูงสุด</w:t>
            </w:r>
          </w:p>
          <w:p w14:paraId="36BA0065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18ADFBA2" w14:textId="340A9585" w:rsidR="00F10159" w:rsidRPr="00D36B78" w:rsidRDefault="004617C5" w:rsidP="006110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45" w:type="pct"/>
          </w:tcPr>
          <w:p w14:paraId="659B40A1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46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100B44F8" w14:textId="77777777" w:rsidR="00F10159" w:rsidRPr="009D06D4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389</w:t>
            </w:r>
          </w:p>
        </w:tc>
        <w:tc>
          <w:tcPr>
            <w:tcW w:w="145" w:type="pct"/>
          </w:tcPr>
          <w:p w14:paraId="1B61A7D3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C70194E" w14:textId="15863C7C" w:rsidR="00F10159" w:rsidRPr="00E97215" w:rsidRDefault="004617C5" w:rsidP="0075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45" w:type="pct"/>
          </w:tcPr>
          <w:p w14:paraId="43877C09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70" w:type="pct"/>
          </w:tcPr>
          <w:p w14:paraId="3FAE2FAC" w14:textId="77777777" w:rsidR="00F10159" w:rsidRPr="009D06D4" w:rsidRDefault="00F10159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389</w:t>
            </w:r>
          </w:p>
        </w:tc>
      </w:tr>
      <w:tr w:rsidR="00B16357" w:rsidRPr="00D36B78" w14:paraId="525401ED" w14:textId="77777777" w:rsidTr="00611094">
        <w:trPr>
          <w:trHeight w:hRule="exact" w:val="374"/>
          <w:tblHeader/>
        </w:trPr>
        <w:tc>
          <w:tcPr>
            <w:tcW w:w="1971" w:type="pct"/>
          </w:tcPr>
          <w:p w14:paraId="5F769061" w14:textId="77777777" w:rsidR="00F10159" w:rsidRPr="009D06D4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</w:tcPr>
          <w:p w14:paraId="628DCD60" w14:textId="0674D06A" w:rsidR="00F10159" w:rsidRPr="00D36B78" w:rsidRDefault="004617C5" w:rsidP="00D57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50CCA8B" w14:textId="77777777" w:rsidR="00F10159" w:rsidRPr="00D57C59" w:rsidRDefault="00F10159" w:rsidP="00D57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6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06C31B34" w14:textId="77777777" w:rsidR="00F10159" w:rsidRPr="00D57C59" w:rsidRDefault="00F10159" w:rsidP="00D5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 w:cs="Times New Roman"/>
                <w:sz w:val="30"/>
                <w:szCs w:val="30"/>
              </w:rPr>
            </w:pPr>
            <w:r w:rsidRPr="00D57C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5F7522A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C17D88A" w14:textId="4A6C1BF1" w:rsidR="00F10159" w:rsidRPr="00E97215" w:rsidRDefault="004617C5" w:rsidP="00D57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9DB2AAF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70" w:type="pct"/>
          </w:tcPr>
          <w:p w14:paraId="28013B7D" w14:textId="77777777" w:rsidR="00F10159" w:rsidRPr="009D06D4" w:rsidRDefault="00F10159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16357" w:rsidRPr="00D36B78" w14:paraId="044275B4" w14:textId="77777777" w:rsidTr="00611094">
        <w:trPr>
          <w:trHeight w:hRule="exact" w:val="374"/>
          <w:tblHeader/>
        </w:trPr>
        <w:tc>
          <w:tcPr>
            <w:tcW w:w="1971" w:type="pct"/>
          </w:tcPr>
          <w:p w14:paraId="7BDAC0ED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12285084" w14:textId="0881794F" w:rsidR="00F10159" w:rsidRPr="00DB3FC7" w:rsidRDefault="006667FE" w:rsidP="00DE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353,</w:t>
            </w:r>
            <w:r w:rsidR="004617C5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5615F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2FA59AB7" w14:textId="77777777" w:rsidR="00F10159" w:rsidRPr="00DB3FC7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7F2D323F" w14:textId="77777777" w:rsidR="00F10159" w:rsidRPr="009D06D4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288,942</w:t>
            </w:r>
          </w:p>
        </w:tc>
        <w:tc>
          <w:tcPr>
            <w:tcW w:w="145" w:type="pct"/>
          </w:tcPr>
          <w:p w14:paraId="03ED9DF1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4DD0CE30" w14:textId="61B669A1" w:rsidR="00F10159" w:rsidRPr="00E97215" w:rsidRDefault="004617C5" w:rsidP="0075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351,937</w:t>
            </w:r>
          </w:p>
        </w:tc>
        <w:tc>
          <w:tcPr>
            <w:tcW w:w="145" w:type="pct"/>
          </w:tcPr>
          <w:p w14:paraId="5E82E4A6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5E8A8CA5" w14:textId="77777777" w:rsidR="00F10159" w:rsidRPr="009D06D4" w:rsidRDefault="00F10159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283,741</w:t>
            </w:r>
          </w:p>
        </w:tc>
      </w:tr>
      <w:tr w:rsidR="00B16357" w:rsidRPr="00D36B78" w14:paraId="74A61317" w14:textId="77777777" w:rsidTr="00611094">
        <w:trPr>
          <w:tblHeader/>
        </w:trPr>
        <w:tc>
          <w:tcPr>
            <w:tcW w:w="1971" w:type="pct"/>
          </w:tcPr>
          <w:p w14:paraId="04AA331E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7A645" w14:textId="04CE2912" w:rsidR="00F10159" w:rsidRPr="00FF1E6E" w:rsidRDefault="004617C5" w:rsidP="00D50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353,81</w:t>
            </w:r>
            <w:r w:rsidR="005615F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5" w:type="pct"/>
            <w:tcBorders>
              <w:left w:val="nil"/>
            </w:tcBorders>
          </w:tcPr>
          <w:p w14:paraId="59326A86" w14:textId="77777777" w:rsidR="00F10159" w:rsidRPr="00FF1E6E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7E2D7F20" w14:textId="77777777" w:rsidR="00F10159" w:rsidRPr="00FF1E6E" w:rsidRDefault="00F10159" w:rsidP="00D50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E6E">
              <w:rPr>
                <w:rFonts w:ascii="Angsana New" w:hAnsi="Angsana New"/>
                <w:b/>
                <w:bCs/>
                <w:sz w:val="30"/>
                <w:szCs w:val="30"/>
              </w:rPr>
              <w:t>289,331</w:t>
            </w:r>
          </w:p>
        </w:tc>
        <w:tc>
          <w:tcPr>
            <w:tcW w:w="145" w:type="pct"/>
            <w:tcBorders>
              <w:left w:val="nil"/>
            </w:tcBorders>
          </w:tcPr>
          <w:p w14:paraId="3272F6C5" w14:textId="77777777" w:rsidR="00F10159" w:rsidRPr="00FF1E6E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7F71BF0D" w14:textId="2DFF3E6D" w:rsidR="00F10159" w:rsidRPr="00C649D6" w:rsidRDefault="004617C5" w:rsidP="0075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351,969</w:t>
            </w:r>
          </w:p>
        </w:tc>
        <w:tc>
          <w:tcPr>
            <w:tcW w:w="145" w:type="pct"/>
            <w:tcBorders>
              <w:left w:val="nil"/>
            </w:tcBorders>
          </w:tcPr>
          <w:p w14:paraId="49BB4D9C" w14:textId="77777777" w:rsidR="00F10159" w:rsidRPr="00FF1E6E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319D2520" w14:textId="77777777" w:rsidR="00F10159" w:rsidRPr="00FF1E6E" w:rsidRDefault="00F10159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E6E">
              <w:rPr>
                <w:rFonts w:ascii="Angsana New" w:hAnsi="Angsana New"/>
                <w:b/>
                <w:bCs/>
                <w:sz w:val="30"/>
                <w:szCs w:val="30"/>
              </w:rPr>
              <w:t>284,133</w:t>
            </w:r>
          </w:p>
        </w:tc>
      </w:tr>
    </w:tbl>
    <w:p w14:paraId="22374AB9" w14:textId="77777777" w:rsidR="00414E66" w:rsidRPr="003D1B0C" w:rsidRDefault="00414E66" w:rsidP="003D1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3E3A6E4E" w14:textId="77777777" w:rsidR="003374B7" w:rsidRPr="003374B7" w:rsidRDefault="003374B7" w:rsidP="003374B7">
      <w:pPr>
        <w:spacing w:line="240" w:lineRule="auto"/>
        <w:rPr>
          <w:sz w:val="2"/>
          <w:szCs w:val="2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2"/>
        <w:gridCol w:w="1176"/>
        <w:gridCol w:w="263"/>
        <w:gridCol w:w="1261"/>
        <w:gridCol w:w="263"/>
        <w:gridCol w:w="1176"/>
        <w:gridCol w:w="263"/>
        <w:gridCol w:w="1269"/>
      </w:tblGrid>
      <w:tr w:rsidR="0091081E" w:rsidRPr="00D36B78" w14:paraId="0DA39B8A" w14:textId="77777777" w:rsidTr="002F4CB1">
        <w:trPr>
          <w:tblHeader/>
        </w:trPr>
        <w:tc>
          <w:tcPr>
            <w:tcW w:w="1942" w:type="pct"/>
          </w:tcPr>
          <w:p w14:paraId="62A66AAB" w14:textId="77777777" w:rsidR="00DC24F2" w:rsidRPr="00D36B78" w:rsidRDefault="00BE234C" w:rsidP="00BE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lastRenderedPageBreak/>
              <w:br w:type="page"/>
            </w:r>
            <w:r w:rsidR="00DC24F2"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  <w:r w:rsidR="005515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DC24F2"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456" w:type="pct"/>
            <w:gridSpan w:val="3"/>
          </w:tcPr>
          <w:p w14:paraId="25571523" w14:textId="77777777" w:rsidR="00DC24F2" w:rsidRPr="00D36B78" w:rsidRDefault="00DC24F2" w:rsidP="00DC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2" w:type="pct"/>
          </w:tcPr>
          <w:p w14:paraId="18D2B297" w14:textId="77777777" w:rsidR="00DC24F2" w:rsidRPr="00D36B78" w:rsidRDefault="00DC24F2" w:rsidP="00DC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0" w:type="pct"/>
            <w:gridSpan w:val="3"/>
          </w:tcPr>
          <w:p w14:paraId="6619FA48" w14:textId="77777777" w:rsidR="00DC24F2" w:rsidRPr="00D36B78" w:rsidRDefault="00DC24F2" w:rsidP="00DC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7FD9" w:rsidRPr="00D36B78" w14:paraId="6A5A845E" w14:textId="77777777" w:rsidTr="00757FD9">
        <w:trPr>
          <w:tblHeader/>
        </w:trPr>
        <w:tc>
          <w:tcPr>
            <w:tcW w:w="1942" w:type="pct"/>
          </w:tcPr>
          <w:p w14:paraId="5892A884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</w:tcPr>
          <w:p w14:paraId="0D57B050" w14:textId="2B484F7A" w:rsidR="00F10159" w:rsidRPr="00D36B78" w:rsidRDefault="00401750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2" w:type="pct"/>
          </w:tcPr>
          <w:p w14:paraId="7813B72A" w14:textId="77777777" w:rsidR="00F10159" w:rsidRPr="003374B7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2766B8C0" w14:textId="77777777" w:rsidR="00F10159" w:rsidRPr="003374B7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14:paraId="2ACA6635" w14:textId="77777777" w:rsidR="00F10159" w:rsidRPr="003374B7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31BFCB88" w14:textId="63B5557F" w:rsidR="00F10159" w:rsidRPr="00D36B78" w:rsidRDefault="00401750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2" w:type="pct"/>
          </w:tcPr>
          <w:p w14:paraId="25EFF6CD" w14:textId="77777777" w:rsidR="00F10159" w:rsidRPr="003374B7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01DBDA83" w14:textId="77777777" w:rsidR="00F10159" w:rsidRPr="003374B7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57FD9" w:rsidRPr="00D36B78" w14:paraId="38E5DE20" w14:textId="77777777" w:rsidTr="00757FD9">
        <w:trPr>
          <w:tblHeader/>
        </w:trPr>
        <w:tc>
          <w:tcPr>
            <w:tcW w:w="1942" w:type="pct"/>
          </w:tcPr>
          <w:p w14:paraId="2D94ED82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</w:tcPr>
          <w:p w14:paraId="45685929" w14:textId="2BB517D9" w:rsidR="00F10159" w:rsidRPr="00D36B78" w:rsidRDefault="00D80A9A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2" w:type="pct"/>
          </w:tcPr>
          <w:p w14:paraId="4F3157EE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33071DBA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14:paraId="330C415D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783449A0" w14:textId="5E33A188" w:rsidR="00F10159" w:rsidRPr="00D36B78" w:rsidRDefault="00D80A9A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2" w:type="pct"/>
          </w:tcPr>
          <w:p w14:paraId="08F96BDA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63AB2CE3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10159" w:rsidRPr="00D36B78" w14:paraId="43B56977" w14:textId="77777777" w:rsidTr="002F4CB1">
        <w:trPr>
          <w:trHeight w:val="68"/>
          <w:tblHeader/>
        </w:trPr>
        <w:tc>
          <w:tcPr>
            <w:tcW w:w="1942" w:type="pct"/>
          </w:tcPr>
          <w:p w14:paraId="65874D69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58" w:type="pct"/>
            <w:gridSpan w:val="7"/>
          </w:tcPr>
          <w:p w14:paraId="12B1A28B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7FD9" w:rsidRPr="00D36B78" w14:paraId="1329E2CD" w14:textId="77777777" w:rsidTr="00757FD9">
        <w:tc>
          <w:tcPr>
            <w:tcW w:w="1942" w:type="pct"/>
          </w:tcPr>
          <w:p w14:paraId="219BD233" w14:textId="631DFDBA" w:rsidR="00F10159" w:rsidRPr="00D36B78" w:rsidRDefault="002F4CB1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4" w:type="pct"/>
          </w:tcPr>
          <w:p w14:paraId="71DBAB71" w14:textId="5AE56727" w:rsidR="00F10159" w:rsidRPr="00625B0B" w:rsidRDefault="002F4CB1" w:rsidP="002F4C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</w:t>
            </w:r>
            <w:r w:rsidR="00487F4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2" w:type="pct"/>
          </w:tcPr>
          <w:p w14:paraId="134D01BE" w14:textId="77777777" w:rsidR="00F10159" w:rsidRPr="002F4CB1" w:rsidRDefault="00F10159" w:rsidP="002F4C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0C489AE3" w14:textId="0CDABE59" w:rsidR="00F10159" w:rsidRPr="002F4CB1" w:rsidRDefault="002F4CB1" w:rsidP="00D8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right="-43"/>
              <w:jc w:val="both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86AA72B" w14:textId="77777777" w:rsidR="00F10159" w:rsidRPr="002F4CB1" w:rsidRDefault="00F10159" w:rsidP="002F4C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0E9BF903" w14:textId="3EC506BE" w:rsidR="00F10159" w:rsidRPr="002F4CB1" w:rsidRDefault="002F4CB1" w:rsidP="002F4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F4CB1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142" w:type="pct"/>
          </w:tcPr>
          <w:p w14:paraId="10AC9A25" w14:textId="77777777" w:rsidR="00F10159" w:rsidRPr="002F4CB1" w:rsidRDefault="00F10159" w:rsidP="002F4C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48A23DCE" w14:textId="30EB5A1C" w:rsidR="00F10159" w:rsidRPr="002F4CB1" w:rsidRDefault="002F4CB1" w:rsidP="00D8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0A9A" w:rsidRPr="00D36B78" w14:paraId="4195A3B8" w14:textId="77777777" w:rsidTr="00757FD9">
        <w:tc>
          <w:tcPr>
            <w:tcW w:w="1942" w:type="pct"/>
          </w:tcPr>
          <w:p w14:paraId="02E8A1C4" w14:textId="6CD90FAE" w:rsidR="00D80A9A" w:rsidRPr="00D36B78" w:rsidRDefault="00D80A9A" w:rsidP="00D8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4" w:type="pct"/>
          </w:tcPr>
          <w:p w14:paraId="31927F59" w14:textId="7E5F3FBB" w:rsidR="00D80A9A" w:rsidRPr="00B84B36" w:rsidRDefault="00D80A9A" w:rsidP="00D80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C2C3414" w14:textId="77777777" w:rsidR="00D80A9A" w:rsidRPr="00D36B78" w:rsidRDefault="00D80A9A" w:rsidP="00D80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26D6BD55" w14:textId="1A6DDDF2" w:rsidR="00D80A9A" w:rsidRPr="00331C01" w:rsidRDefault="00D80A9A" w:rsidP="00D80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7C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72A2618" w14:textId="77777777" w:rsidR="00D80A9A" w:rsidRPr="00D36B78" w:rsidRDefault="00D80A9A" w:rsidP="00D80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470433BF" w14:textId="5B413B0C" w:rsidR="00D80A9A" w:rsidRPr="00B84B36" w:rsidRDefault="00D80A9A" w:rsidP="00D8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84B36">
              <w:rPr>
                <w:rFonts w:ascii="Angsana New" w:hAnsi="Angsana New"/>
                <w:sz w:val="30"/>
                <w:szCs w:val="30"/>
              </w:rPr>
              <w:t>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84B36">
              <w:rPr>
                <w:rFonts w:ascii="Angsana New" w:hAnsi="Angsana New"/>
                <w:sz w:val="30"/>
                <w:szCs w:val="30"/>
              </w:rPr>
              <w:t>874</w:t>
            </w:r>
          </w:p>
        </w:tc>
        <w:tc>
          <w:tcPr>
            <w:tcW w:w="142" w:type="pct"/>
          </w:tcPr>
          <w:p w14:paraId="0741F5BD" w14:textId="77777777" w:rsidR="00D80A9A" w:rsidRPr="00D36B78" w:rsidRDefault="00D80A9A" w:rsidP="00D80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087D14DA" w14:textId="70831C3D" w:rsidR="00D80A9A" w:rsidRPr="001E7603" w:rsidRDefault="00D80A9A" w:rsidP="00D8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E7603">
              <w:rPr>
                <w:rFonts w:ascii="Angsana New" w:hAnsi="Angsana New"/>
                <w:sz w:val="30"/>
                <w:szCs w:val="30"/>
              </w:rPr>
              <w:t>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E7603">
              <w:rPr>
                <w:rFonts w:ascii="Angsana New" w:hAnsi="Angsana New"/>
                <w:sz w:val="30"/>
                <w:szCs w:val="30"/>
              </w:rPr>
              <w:t>774</w:t>
            </w:r>
          </w:p>
        </w:tc>
      </w:tr>
      <w:tr w:rsidR="00757FD9" w:rsidRPr="00D36B78" w14:paraId="7AA03947" w14:textId="77777777" w:rsidTr="00757FD9">
        <w:tc>
          <w:tcPr>
            <w:tcW w:w="1942" w:type="pct"/>
          </w:tcPr>
          <w:p w14:paraId="48EE9994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4" w:type="pct"/>
          </w:tcPr>
          <w:p w14:paraId="0486AB12" w14:textId="593933B5" w:rsidR="00F10159" w:rsidRPr="00D36B78" w:rsidRDefault="00B84B36" w:rsidP="00F3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84B36"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142" w:type="pct"/>
          </w:tcPr>
          <w:p w14:paraId="3D5D7F05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46DEC679" w14:textId="77777777" w:rsidR="00F10159" w:rsidRPr="00C1266B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1C01">
              <w:rPr>
                <w:rFonts w:ascii="Angsana New" w:hAnsi="Angsana New"/>
                <w:sz w:val="30"/>
                <w:szCs w:val="30"/>
              </w:rPr>
              <w:t>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31C01"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142" w:type="pct"/>
          </w:tcPr>
          <w:p w14:paraId="6B70D9C2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635EE475" w14:textId="1459504F" w:rsidR="00F10159" w:rsidRPr="00D36B78" w:rsidRDefault="00B84B36" w:rsidP="00F3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84B36"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142" w:type="pct"/>
          </w:tcPr>
          <w:p w14:paraId="4A6F3572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27622132" w14:textId="77777777" w:rsidR="00F10159" w:rsidRPr="00C1266B" w:rsidRDefault="00F10159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E7603">
              <w:rPr>
                <w:rFonts w:ascii="Angsana New" w:hAnsi="Angsana New"/>
                <w:sz w:val="30"/>
                <w:szCs w:val="30"/>
              </w:rPr>
              <w:t>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E7603">
              <w:rPr>
                <w:rFonts w:ascii="Angsana New" w:hAnsi="Angsana New"/>
                <w:sz w:val="30"/>
                <w:szCs w:val="30"/>
              </w:rPr>
              <w:t>176</w:t>
            </w:r>
          </w:p>
        </w:tc>
      </w:tr>
      <w:tr w:rsidR="00757FD9" w:rsidRPr="00D36B78" w14:paraId="0915864B" w14:textId="77777777" w:rsidTr="00757FD9">
        <w:tc>
          <w:tcPr>
            <w:tcW w:w="1942" w:type="pct"/>
          </w:tcPr>
          <w:p w14:paraId="6FC248E2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4" w:type="pct"/>
          </w:tcPr>
          <w:p w14:paraId="0B72FC1E" w14:textId="68CD1FAF" w:rsidR="00F10159" w:rsidRPr="00D36B78" w:rsidRDefault="00B84B36" w:rsidP="00F3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84B36">
              <w:rPr>
                <w:rFonts w:ascii="Angsana New" w:hAnsi="Angsana New"/>
                <w:sz w:val="30"/>
                <w:szCs w:val="30"/>
              </w:rPr>
              <w:t>97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84B36">
              <w:rPr>
                <w:rFonts w:ascii="Angsana New" w:hAnsi="Angsana New"/>
                <w:sz w:val="30"/>
                <w:szCs w:val="30"/>
              </w:rPr>
              <w:t>018</w:t>
            </w:r>
          </w:p>
        </w:tc>
        <w:tc>
          <w:tcPr>
            <w:tcW w:w="142" w:type="pct"/>
          </w:tcPr>
          <w:p w14:paraId="553EC1AC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6398B4DB" w14:textId="77777777" w:rsidR="00F10159" w:rsidRPr="00C1266B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1C01">
              <w:rPr>
                <w:rFonts w:ascii="Angsana New" w:hAnsi="Angsana New"/>
                <w:sz w:val="30"/>
                <w:szCs w:val="30"/>
              </w:rPr>
              <w:t>115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31C01">
              <w:rPr>
                <w:rFonts w:ascii="Angsana New" w:hAnsi="Angsana New"/>
                <w:sz w:val="30"/>
                <w:szCs w:val="30"/>
              </w:rPr>
              <w:t>511</w:t>
            </w:r>
          </w:p>
        </w:tc>
        <w:tc>
          <w:tcPr>
            <w:tcW w:w="142" w:type="pct"/>
          </w:tcPr>
          <w:p w14:paraId="745F196F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7F5FBC65" w14:textId="1CA3DAC0" w:rsidR="00F10159" w:rsidRPr="00D36B78" w:rsidRDefault="00B84B36" w:rsidP="00F3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84B36">
              <w:rPr>
                <w:rFonts w:ascii="Angsana New" w:hAnsi="Angsana New"/>
                <w:sz w:val="30"/>
                <w:szCs w:val="30"/>
              </w:rPr>
              <w:t>96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84B36">
              <w:rPr>
                <w:rFonts w:ascii="Angsana New" w:hAnsi="Angsana New"/>
                <w:sz w:val="30"/>
                <w:szCs w:val="30"/>
              </w:rPr>
              <w:t>976</w:t>
            </w:r>
          </w:p>
        </w:tc>
        <w:tc>
          <w:tcPr>
            <w:tcW w:w="142" w:type="pct"/>
          </w:tcPr>
          <w:p w14:paraId="16CB5F50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131433D7" w14:textId="77777777" w:rsidR="00F10159" w:rsidRPr="00C1266B" w:rsidRDefault="00F10159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E7603">
              <w:rPr>
                <w:rFonts w:ascii="Angsana New" w:hAnsi="Angsana New"/>
                <w:sz w:val="30"/>
                <w:szCs w:val="30"/>
              </w:rPr>
              <w:t>115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E7603">
              <w:rPr>
                <w:rFonts w:ascii="Angsana New" w:hAnsi="Angsana New"/>
                <w:sz w:val="30"/>
                <w:szCs w:val="30"/>
              </w:rPr>
              <w:t>469</w:t>
            </w:r>
          </w:p>
        </w:tc>
      </w:tr>
      <w:tr w:rsidR="00757FD9" w:rsidRPr="00D36B78" w14:paraId="01FC1373" w14:textId="77777777" w:rsidTr="00757FD9">
        <w:tc>
          <w:tcPr>
            <w:tcW w:w="1942" w:type="pct"/>
          </w:tcPr>
          <w:p w14:paraId="19CD8DCA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7DC54E1A" w14:textId="67A5F0C5" w:rsidR="00F10159" w:rsidRPr="006F5FD3" w:rsidRDefault="00B84B36" w:rsidP="002F4C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4B36"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F4CB1">
              <w:rPr>
                <w:rFonts w:ascii="Angsana New" w:hAnsi="Angsana New"/>
                <w:b/>
                <w:bCs/>
                <w:sz w:val="30"/>
                <w:szCs w:val="30"/>
              </w:rPr>
              <w:t>375</w:t>
            </w:r>
          </w:p>
        </w:tc>
        <w:tc>
          <w:tcPr>
            <w:tcW w:w="142" w:type="pct"/>
          </w:tcPr>
          <w:p w14:paraId="155245D7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104E0F77" w14:textId="77777777" w:rsidR="00F10159" w:rsidRPr="00C1266B" w:rsidRDefault="00F10159" w:rsidP="00C6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1C01">
              <w:rPr>
                <w:rFonts w:ascii="Angsana New" w:hAnsi="Angsana New"/>
                <w:b/>
                <w:bCs/>
                <w:sz w:val="30"/>
                <w:szCs w:val="30"/>
              </w:rPr>
              <w:t>151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1C01">
              <w:rPr>
                <w:rFonts w:ascii="Angsana New" w:hAnsi="Angsana New"/>
                <w:b/>
                <w:bCs/>
                <w:sz w:val="30"/>
                <w:szCs w:val="30"/>
              </w:rPr>
              <w:t>687</w:t>
            </w:r>
          </w:p>
        </w:tc>
        <w:tc>
          <w:tcPr>
            <w:tcW w:w="142" w:type="pct"/>
          </w:tcPr>
          <w:p w14:paraId="1DB41137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20051B50" w14:textId="02FB4F3B" w:rsidR="00F10159" w:rsidRPr="006F5FD3" w:rsidRDefault="00B84B36" w:rsidP="002F4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4B36">
              <w:rPr>
                <w:rFonts w:ascii="Angsana New" w:hAnsi="Angsana New"/>
                <w:b/>
                <w:bCs/>
                <w:sz w:val="30"/>
                <w:szCs w:val="30"/>
              </w:rPr>
              <w:t>142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F4CB1">
              <w:rPr>
                <w:rFonts w:ascii="Angsana New" w:hAnsi="Angsana New"/>
                <w:b/>
                <w:bCs/>
                <w:sz w:val="30"/>
                <w:szCs w:val="30"/>
              </w:rPr>
              <w:t>207</w:t>
            </w:r>
          </w:p>
        </w:tc>
        <w:tc>
          <w:tcPr>
            <w:tcW w:w="142" w:type="pct"/>
          </w:tcPr>
          <w:p w14:paraId="7EF5859B" w14:textId="77777777" w:rsidR="00F10159" w:rsidRPr="00C117D6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2C137855" w14:textId="77777777" w:rsidR="00F10159" w:rsidRPr="00C117D6" w:rsidRDefault="00F10159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17D6">
              <w:rPr>
                <w:rFonts w:ascii="Angsana New" w:hAnsi="Angsana New"/>
                <w:b/>
                <w:bCs/>
                <w:sz w:val="30"/>
                <w:szCs w:val="30"/>
              </w:rPr>
              <w:t>196,419</w:t>
            </w:r>
          </w:p>
        </w:tc>
      </w:tr>
    </w:tbl>
    <w:p w14:paraId="3E82C997" w14:textId="77777777" w:rsidR="00386DD0" w:rsidRPr="00BE58A7" w:rsidRDefault="00386DD0" w:rsidP="003D1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tbl>
      <w:tblPr>
        <w:tblW w:w="92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86"/>
        <w:gridCol w:w="971"/>
        <w:gridCol w:w="991"/>
        <w:gridCol w:w="1077"/>
        <w:gridCol w:w="271"/>
        <w:gridCol w:w="1091"/>
        <w:gridCol w:w="267"/>
        <w:gridCol w:w="1167"/>
        <w:gridCol w:w="271"/>
        <w:gridCol w:w="1073"/>
      </w:tblGrid>
      <w:tr w:rsidR="00701A8D" w:rsidRPr="00D36B78" w14:paraId="62A330C5" w14:textId="77777777" w:rsidTr="00B56502">
        <w:trPr>
          <w:tblHeader/>
        </w:trPr>
        <w:tc>
          <w:tcPr>
            <w:tcW w:w="1126" w:type="pct"/>
          </w:tcPr>
          <w:p w14:paraId="3A7C8325" w14:textId="77777777" w:rsidR="00DD5AED" w:rsidRPr="00D36B78" w:rsidRDefault="00DD5AED" w:rsidP="00701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เงินให้กู้ยืมแก่กิจการ</w:t>
            </w:r>
          </w:p>
        </w:tc>
        <w:tc>
          <w:tcPr>
            <w:tcW w:w="1059" w:type="pct"/>
            <w:gridSpan w:val="2"/>
          </w:tcPr>
          <w:p w14:paraId="55BFF264" w14:textId="77777777" w:rsidR="00DD5AED" w:rsidRPr="00D36B78" w:rsidRDefault="00DD5AED" w:rsidP="00701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16" w:type="pct"/>
            <w:gridSpan w:val="3"/>
          </w:tcPr>
          <w:p w14:paraId="3FC2B8E6" w14:textId="77777777" w:rsidR="00DD5AED" w:rsidRPr="00D36B78" w:rsidRDefault="00DD5AED" w:rsidP="00701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2C3C2FD7" w14:textId="77777777" w:rsidR="00DD5AED" w:rsidRPr="00D36B78" w:rsidRDefault="00DD5AED" w:rsidP="00701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pct"/>
            <w:gridSpan w:val="3"/>
          </w:tcPr>
          <w:p w14:paraId="1C040E3E" w14:textId="77777777" w:rsidR="00DD5AED" w:rsidRPr="00D36B78" w:rsidRDefault="00DD5AED" w:rsidP="00701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1750" w:rsidRPr="00D36B78" w14:paraId="6D6D0641" w14:textId="77777777" w:rsidTr="00B56502">
        <w:trPr>
          <w:tblHeader/>
        </w:trPr>
        <w:tc>
          <w:tcPr>
            <w:tcW w:w="1126" w:type="pct"/>
          </w:tcPr>
          <w:p w14:paraId="2992E403" w14:textId="77777777" w:rsidR="00401750" w:rsidRPr="00D36B78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  </w:t>
            </w:r>
            <w:r w:rsidRPr="00D36B78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24" w:type="pct"/>
          </w:tcPr>
          <w:p w14:paraId="45721FB3" w14:textId="77777777" w:rsidR="00401750" w:rsidRDefault="00401750" w:rsidP="00401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  <w:p w14:paraId="1974ED77" w14:textId="099F3B0E" w:rsidR="00401750" w:rsidRPr="00D36B78" w:rsidRDefault="00401750" w:rsidP="00401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35" w:type="pct"/>
          </w:tcPr>
          <w:p w14:paraId="35C6B065" w14:textId="77777777" w:rsidR="00401750" w:rsidRDefault="00401750" w:rsidP="00401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  <w:p w14:paraId="2269EC15" w14:textId="77777777" w:rsidR="00401750" w:rsidRPr="00D36B78" w:rsidRDefault="00401750" w:rsidP="00401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1" w:type="pct"/>
          </w:tcPr>
          <w:p w14:paraId="1844B5E7" w14:textId="77777777" w:rsidR="00401750" w:rsidRDefault="00401750" w:rsidP="00401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  <w:p w14:paraId="1A713050" w14:textId="1F032521" w:rsidR="00401750" w:rsidRPr="00D36B78" w:rsidRDefault="00401750" w:rsidP="00401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0357390B" w14:textId="77777777" w:rsidR="00401750" w:rsidRPr="003374B7" w:rsidRDefault="00401750" w:rsidP="00401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4341584" w14:textId="77777777" w:rsidR="00401750" w:rsidRDefault="00401750" w:rsidP="00401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  <w:p w14:paraId="1D2A3D7A" w14:textId="77777777" w:rsidR="00401750" w:rsidRPr="003374B7" w:rsidRDefault="00401750" w:rsidP="00401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78852099" w14:textId="77777777" w:rsidR="00401750" w:rsidRPr="003374B7" w:rsidRDefault="00401750" w:rsidP="00401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4A047AD" w14:textId="77777777" w:rsidR="00401750" w:rsidRDefault="00401750" w:rsidP="00401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  <w:p w14:paraId="1355E352" w14:textId="43EAAE29" w:rsidR="00401750" w:rsidRPr="00D36B78" w:rsidRDefault="00401750" w:rsidP="00401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60FE87F8" w14:textId="77777777" w:rsidR="00401750" w:rsidRPr="003374B7" w:rsidRDefault="00401750" w:rsidP="00401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FB3245D" w14:textId="77777777" w:rsidR="00401750" w:rsidRDefault="00401750" w:rsidP="00401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  <w:p w14:paraId="3686D382" w14:textId="77777777" w:rsidR="00401750" w:rsidRPr="003374B7" w:rsidRDefault="00401750" w:rsidP="00401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01750" w:rsidRPr="00D36B78" w14:paraId="39830110" w14:textId="77777777" w:rsidTr="00B56502">
        <w:trPr>
          <w:tblHeader/>
        </w:trPr>
        <w:tc>
          <w:tcPr>
            <w:tcW w:w="1126" w:type="pct"/>
          </w:tcPr>
          <w:p w14:paraId="0A95D843" w14:textId="77777777" w:rsidR="00401750" w:rsidRPr="00D36B78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</w:tcPr>
          <w:p w14:paraId="31964481" w14:textId="569CC8B6" w:rsidR="00401750" w:rsidRPr="00D36B78" w:rsidRDefault="00D80A9A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535" w:type="pct"/>
          </w:tcPr>
          <w:p w14:paraId="6CCECB3F" w14:textId="77777777" w:rsidR="00401750" w:rsidRPr="00D36B78" w:rsidRDefault="00401750" w:rsidP="00401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581" w:type="pct"/>
          </w:tcPr>
          <w:p w14:paraId="54582D8A" w14:textId="105166F2" w:rsidR="00401750" w:rsidRPr="00D36B78" w:rsidRDefault="00D80A9A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55D7F880" w14:textId="77777777" w:rsidR="00401750" w:rsidRPr="00D36B78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9651985" w14:textId="77777777" w:rsidR="00401750" w:rsidRPr="00D36B78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1690E70C" w14:textId="77777777" w:rsidR="00401750" w:rsidRPr="00D36B78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4FFC8822" w14:textId="4516C45C" w:rsidR="00401750" w:rsidRPr="00D36B78" w:rsidRDefault="00D80A9A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25FF52D9" w14:textId="77777777" w:rsidR="00401750" w:rsidRPr="00D36B78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F1A2825" w14:textId="77777777" w:rsidR="00401750" w:rsidRPr="00D36B78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01750" w:rsidRPr="00D36B78" w14:paraId="2490F7C4" w14:textId="77777777" w:rsidTr="00B56502">
        <w:trPr>
          <w:tblHeader/>
        </w:trPr>
        <w:tc>
          <w:tcPr>
            <w:tcW w:w="1126" w:type="pct"/>
          </w:tcPr>
          <w:p w14:paraId="71CC92AF" w14:textId="77777777" w:rsidR="00401750" w:rsidRPr="00D36B78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pct"/>
            <w:gridSpan w:val="2"/>
          </w:tcPr>
          <w:p w14:paraId="5024358A" w14:textId="77777777" w:rsidR="00401750" w:rsidRPr="00D36B78" w:rsidRDefault="00401750" w:rsidP="00401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815" w:type="pct"/>
            <w:gridSpan w:val="7"/>
          </w:tcPr>
          <w:p w14:paraId="1826D39D" w14:textId="77777777" w:rsidR="00401750" w:rsidRPr="00D36B78" w:rsidRDefault="00401750" w:rsidP="00401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1750" w:rsidRPr="00D36B78" w14:paraId="37338B84" w14:textId="77777777" w:rsidTr="00B56502">
        <w:tc>
          <w:tcPr>
            <w:tcW w:w="1126" w:type="pct"/>
          </w:tcPr>
          <w:p w14:paraId="687DE9DA" w14:textId="77777777" w:rsidR="00401750" w:rsidRPr="00D36B78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24" w:type="pct"/>
          </w:tcPr>
          <w:p w14:paraId="41812D42" w14:textId="77777777" w:rsidR="00401750" w:rsidRPr="00D36B78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13B20762" w14:textId="77777777" w:rsidR="00401750" w:rsidRPr="00D36B78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2FD1FC3D" w14:textId="77777777" w:rsidR="00401750" w:rsidRPr="00D36B78" w:rsidRDefault="00401750" w:rsidP="00401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5C68E7F" w14:textId="77777777" w:rsidR="00401750" w:rsidRPr="00D36B78" w:rsidRDefault="00401750" w:rsidP="00401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D556BE9" w14:textId="77777777" w:rsidR="00401750" w:rsidRPr="00D36B78" w:rsidRDefault="00401750" w:rsidP="00401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119B850" w14:textId="77777777" w:rsidR="00401750" w:rsidRPr="00D36B78" w:rsidRDefault="00401750" w:rsidP="00401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2C0B9C4" w14:textId="77777777" w:rsidR="00401750" w:rsidRPr="00D36B78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6A372D7" w14:textId="77777777" w:rsidR="00401750" w:rsidRPr="00D36B78" w:rsidRDefault="00401750" w:rsidP="00401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7796564" w14:textId="77777777" w:rsidR="00401750" w:rsidRPr="00D36B78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84B36" w:rsidRPr="00D36B78" w14:paraId="3537B8FE" w14:textId="77777777" w:rsidTr="00B56502">
        <w:trPr>
          <w:trHeight w:val="68"/>
        </w:trPr>
        <w:tc>
          <w:tcPr>
            <w:tcW w:w="1126" w:type="pct"/>
          </w:tcPr>
          <w:p w14:paraId="4F7C06CB" w14:textId="77777777" w:rsidR="00B84B36" w:rsidRPr="00D36B78" w:rsidRDefault="00B84B36" w:rsidP="00B84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4" w:type="pct"/>
          </w:tcPr>
          <w:p w14:paraId="641D6A4B" w14:textId="0DC3FA31" w:rsidR="00B84B36" w:rsidRPr="006E3FA9" w:rsidRDefault="00B84B36" w:rsidP="00B84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3.10</w:t>
            </w:r>
          </w:p>
        </w:tc>
        <w:tc>
          <w:tcPr>
            <w:tcW w:w="535" w:type="pct"/>
          </w:tcPr>
          <w:p w14:paraId="5783A333" w14:textId="77777777" w:rsidR="00B84B36" w:rsidRPr="00D36B78" w:rsidRDefault="00B84B36" w:rsidP="00B84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3.10</w:t>
            </w:r>
          </w:p>
        </w:tc>
        <w:tc>
          <w:tcPr>
            <w:tcW w:w="581" w:type="pct"/>
          </w:tcPr>
          <w:p w14:paraId="7018C134" w14:textId="34D1EB8C" w:rsidR="00B84B36" w:rsidRPr="00C1266B" w:rsidRDefault="00B84B36" w:rsidP="00B84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0B8D464" w14:textId="77777777" w:rsidR="00B84B36" w:rsidRPr="00D36B78" w:rsidRDefault="00B84B36" w:rsidP="00B84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</w:tcPr>
          <w:p w14:paraId="4DB8B467" w14:textId="77777777" w:rsidR="00B84B36" w:rsidRPr="00C1266B" w:rsidRDefault="00B84B36" w:rsidP="00B84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1EDB679" w14:textId="77777777" w:rsidR="00B84B36" w:rsidRPr="00D36B78" w:rsidRDefault="00B84B36" w:rsidP="00B84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30" w:type="pct"/>
          </w:tcPr>
          <w:p w14:paraId="577E2A34" w14:textId="786D021A" w:rsidR="00B84B36" w:rsidRPr="00C1266B" w:rsidRDefault="00B84B36" w:rsidP="00B84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</w:rPr>
              <w:t>125,000</w:t>
            </w:r>
          </w:p>
        </w:tc>
        <w:tc>
          <w:tcPr>
            <w:tcW w:w="146" w:type="pct"/>
          </w:tcPr>
          <w:p w14:paraId="1E25FC76" w14:textId="77777777" w:rsidR="00B84B36" w:rsidRPr="00D36B78" w:rsidRDefault="00B84B36" w:rsidP="00B84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579" w:type="pct"/>
          </w:tcPr>
          <w:p w14:paraId="3253001A" w14:textId="77777777" w:rsidR="00B84B36" w:rsidRPr="00C1266B" w:rsidRDefault="00B84B36" w:rsidP="00B84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</w:rPr>
              <w:t>125,000</w:t>
            </w:r>
          </w:p>
        </w:tc>
      </w:tr>
      <w:tr w:rsidR="00B84B36" w:rsidRPr="00D36B78" w14:paraId="70EA658D" w14:textId="77777777" w:rsidTr="00B56502">
        <w:trPr>
          <w:trHeight w:val="68"/>
        </w:trPr>
        <w:tc>
          <w:tcPr>
            <w:tcW w:w="1126" w:type="pct"/>
          </w:tcPr>
          <w:p w14:paraId="35C0B00E" w14:textId="77777777" w:rsidR="00B84B36" w:rsidRPr="00D36B78" w:rsidRDefault="00B84B36" w:rsidP="00B84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24" w:type="pct"/>
          </w:tcPr>
          <w:p w14:paraId="3C2EE360" w14:textId="77777777" w:rsidR="00B84B36" w:rsidRPr="006E3FA9" w:rsidRDefault="00B84B36" w:rsidP="00B84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6DD5AEFE" w14:textId="77777777" w:rsidR="00B84B36" w:rsidRPr="00D36B78" w:rsidRDefault="00B84B36" w:rsidP="00B84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1" w:type="pct"/>
          </w:tcPr>
          <w:p w14:paraId="39A72D4D" w14:textId="77777777" w:rsidR="00B84B36" w:rsidRPr="00C1266B" w:rsidRDefault="00B84B36" w:rsidP="00B84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D81B385" w14:textId="77777777" w:rsidR="00B84B36" w:rsidRPr="00D36B78" w:rsidRDefault="00B84B36" w:rsidP="00B84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</w:tcPr>
          <w:p w14:paraId="53D0D945" w14:textId="77777777" w:rsidR="00B84B36" w:rsidRPr="00C1266B" w:rsidRDefault="00B84B36" w:rsidP="00B84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E2C11BF" w14:textId="77777777" w:rsidR="00B84B36" w:rsidRPr="00D36B78" w:rsidRDefault="00B84B36" w:rsidP="00B84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30" w:type="pct"/>
          </w:tcPr>
          <w:p w14:paraId="4BB19285" w14:textId="77777777" w:rsidR="00B84B36" w:rsidRPr="006F5FD3" w:rsidRDefault="00B84B36" w:rsidP="00B84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64ED2C0" w14:textId="77777777" w:rsidR="00B84B36" w:rsidRPr="00D36B78" w:rsidRDefault="00B84B36" w:rsidP="00B84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579" w:type="pct"/>
          </w:tcPr>
          <w:p w14:paraId="48F8192B" w14:textId="77777777" w:rsidR="00B84B36" w:rsidRPr="006F5FD3" w:rsidRDefault="00B84B36" w:rsidP="00B84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4B36" w:rsidRPr="00D36B78" w14:paraId="31773EBB" w14:textId="77777777" w:rsidTr="00B56502">
        <w:tc>
          <w:tcPr>
            <w:tcW w:w="1126" w:type="pct"/>
          </w:tcPr>
          <w:p w14:paraId="6B46D7BE" w14:textId="77777777" w:rsidR="00B84B36" w:rsidRPr="00D36B78" w:rsidRDefault="00B84B36" w:rsidP="00B84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24" w:type="pct"/>
          </w:tcPr>
          <w:p w14:paraId="17CF883D" w14:textId="2665CD99" w:rsidR="00B84B36" w:rsidRPr="006E3FA9" w:rsidRDefault="00011DFA" w:rsidP="00B84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2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3.38</w:t>
            </w:r>
            <w:r w:rsidR="00B84B36" w:rsidRPr="00B84B36">
              <w:rPr>
                <w:rFonts w:ascii="Angsana New" w:hAnsi="Angsana New"/>
                <w:sz w:val="30"/>
                <w:szCs w:val="30"/>
              </w:rPr>
              <w:t xml:space="preserve"> - 3.85</w:t>
            </w:r>
          </w:p>
        </w:tc>
        <w:tc>
          <w:tcPr>
            <w:tcW w:w="535" w:type="pct"/>
          </w:tcPr>
          <w:p w14:paraId="0FAA5B83" w14:textId="77777777" w:rsidR="00B84B36" w:rsidRPr="00D36B78" w:rsidRDefault="00B84B36" w:rsidP="00B84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3.85 - 4.05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158571C8" w14:textId="744623D0" w:rsidR="00B84B36" w:rsidRPr="00C1266B" w:rsidRDefault="00B84B36" w:rsidP="00B84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46" w:type="pct"/>
          </w:tcPr>
          <w:p w14:paraId="3B6ABA2E" w14:textId="77777777" w:rsidR="00B84B36" w:rsidRPr="0091081E" w:rsidRDefault="00B84B36" w:rsidP="00B84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08755D37" w14:textId="77777777" w:rsidR="00B84B36" w:rsidRPr="00C1266B" w:rsidRDefault="00B84B36" w:rsidP="00B84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44" w:type="pct"/>
          </w:tcPr>
          <w:p w14:paraId="1985CD0B" w14:textId="77777777" w:rsidR="00B84B36" w:rsidRPr="00D36B78" w:rsidRDefault="00B84B36" w:rsidP="00B84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3D17CC1A" w14:textId="08F6A0ED" w:rsidR="00B84B36" w:rsidRPr="00C1266B" w:rsidRDefault="00B84B36" w:rsidP="00B84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46" w:type="pct"/>
          </w:tcPr>
          <w:p w14:paraId="54FDE89F" w14:textId="77777777" w:rsidR="00B84B36" w:rsidRPr="00D36B78" w:rsidRDefault="00B84B36" w:rsidP="00B84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2BD1FA2C" w14:textId="77777777" w:rsidR="00B84B36" w:rsidRPr="00C1266B" w:rsidRDefault="00B84B36" w:rsidP="00B84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</w:tr>
      <w:tr w:rsidR="00B84B36" w:rsidRPr="00D36B78" w14:paraId="09A4EA2B" w14:textId="77777777" w:rsidTr="00B56502">
        <w:tc>
          <w:tcPr>
            <w:tcW w:w="1126" w:type="pct"/>
          </w:tcPr>
          <w:p w14:paraId="46AE501E" w14:textId="77777777" w:rsidR="00B84B36" w:rsidRPr="00D36B78" w:rsidRDefault="00B84B36" w:rsidP="00B84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4" w:type="pct"/>
          </w:tcPr>
          <w:p w14:paraId="284473FA" w14:textId="77777777" w:rsidR="00B84B36" w:rsidRPr="00D36B78" w:rsidRDefault="00B84B36" w:rsidP="00B84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35" w:type="pct"/>
          </w:tcPr>
          <w:p w14:paraId="652218EE" w14:textId="77777777" w:rsidR="00B84B36" w:rsidRPr="00D36B78" w:rsidRDefault="00B84B36" w:rsidP="00B84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68235DDE" w14:textId="41D8C71E" w:rsidR="00B84B36" w:rsidRPr="006F5FD3" w:rsidRDefault="00B84B36" w:rsidP="00B84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5FD3">
              <w:rPr>
                <w:rFonts w:ascii="Angsana New" w:hAnsi="Angsana New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146" w:type="pct"/>
          </w:tcPr>
          <w:p w14:paraId="2FD4EDB5" w14:textId="77777777" w:rsidR="00B84B36" w:rsidRPr="0091081E" w:rsidRDefault="00B84B36" w:rsidP="00B84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6B00D5A" w14:textId="77777777" w:rsidR="00B84B36" w:rsidRPr="006F5FD3" w:rsidRDefault="00B84B36" w:rsidP="00B84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5FD3">
              <w:rPr>
                <w:rFonts w:ascii="Angsana New" w:hAnsi="Angsana New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144" w:type="pct"/>
          </w:tcPr>
          <w:p w14:paraId="7AFCEBF1" w14:textId="77777777" w:rsidR="00B84B36" w:rsidRPr="006F5FD3" w:rsidRDefault="00B84B36" w:rsidP="00B84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53F469DF" w14:textId="788852C6" w:rsidR="00B84B36" w:rsidRPr="00C117D6" w:rsidRDefault="00B84B36" w:rsidP="00B84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17D6">
              <w:rPr>
                <w:rFonts w:ascii="Angsana New" w:hAnsi="Angsana New"/>
                <w:b/>
                <w:bCs/>
                <w:sz w:val="30"/>
                <w:szCs w:val="30"/>
              </w:rPr>
              <w:t>128,000</w:t>
            </w:r>
          </w:p>
        </w:tc>
        <w:tc>
          <w:tcPr>
            <w:tcW w:w="146" w:type="pct"/>
          </w:tcPr>
          <w:p w14:paraId="628E6A73" w14:textId="77777777" w:rsidR="00B84B36" w:rsidRPr="006F5FD3" w:rsidRDefault="00B84B36" w:rsidP="00B84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0C96A0D6" w14:textId="77777777" w:rsidR="00B84B36" w:rsidRPr="00C117D6" w:rsidRDefault="00B84B36" w:rsidP="00B84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17D6">
              <w:rPr>
                <w:rFonts w:ascii="Angsana New" w:hAnsi="Angsana New"/>
                <w:b/>
                <w:bCs/>
                <w:sz w:val="30"/>
                <w:szCs w:val="30"/>
              </w:rPr>
              <w:t>128,000</w:t>
            </w:r>
          </w:p>
        </w:tc>
      </w:tr>
    </w:tbl>
    <w:p w14:paraId="7DD561C7" w14:textId="77777777" w:rsidR="002F4CB1" w:rsidRPr="00BE58A7" w:rsidRDefault="002F4CB1" w:rsidP="00C64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6"/>
          <w:sz w:val="28"/>
          <w:szCs w:val="28"/>
        </w:rPr>
      </w:pPr>
    </w:p>
    <w:p w14:paraId="30762AA1" w14:textId="7C90DF39" w:rsidR="00F10159" w:rsidRDefault="003C66EF" w:rsidP="00C64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color w:val="0D0D0D"/>
          <w:sz w:val="30"/>
          <w:szCs w:val="30"/>
        </w:rPr>
      </w:pPr>
      <w:r w:rsidRPr="00446FF0">
        <w:rPr>
          <w:rFonts w:ascii="Angsana New" w:hAnsi="Angsana New"/>
          <w:spacing w:val="-6"/>
          <w:sz w:val="30"/>
          <w:szCs w:val="30"/>
          <w:cs/>
        </w:rPr>
        <w:t>ไม่มีรายการเคลื่อนไหวของเงิน</w:t>
      </w:r>
      <w:r w:rsidR="0050150F" w:rsidRPr="00446FF0">
        <w:rPr>
          <w:rFonts w:ascii="Angsana New" w:hAnsi="Angsana New" w:hint="cs"/>
          <w:spacing w:val="-6"/>
          <w:sz w:val="30"/>
          <w:szCs w:val="30"/>
          <w:cs/>
        </w:rPr>
        <w:t>ให้</w:t>
      </w:r>
      <w:r w:rsidRPr="00446FF0">
        <w:rPr>
          <w:rFonts w:ascii="Angsana New" w:hAnsi="Angsana New"/>
          <w:spacing w:val="-6"/>
          <w:sz w:val="30"/>
          <w:szCs w:val="30"/>
          <w:cs/>
        </w:rPr>
        <w:t>กู้ยืม</w:t>
      </w:r>
      <w:r w:rsidR="0050150F" w:rsidRPr="00446FF0">
        <w:rPr>
          <w:rFonts w:ascii="Angsana New" w:hAnsi="Angsana New" w:hint="cs"/>
          <w:spacing w:val="-6"/>
          <w:sz w:val="30"/>
          <w:szCs w:val="30"/>
          <w:cs/>
        </w:rPr>
        <w:t>แก่</w:t>
      </w:r>
      <w:r w:rsidRPr="00446FF0">
        <w:rPr>
          <w:rFonts w:ascii="Angsana New" w:hAnsi="Angsana New"/>
          <w:spacing w:val="-6"/>
          <w:sz w:val="30"/>
          <w:szCs w:val="30"/>
          <w:cs/>
        </w:rPr>
        <w:t>กิจการที่เกี่ยวข้องกันสำหรับงวด</w:t>
      </w:r>
      <w:r w:rsidRPr="00446FF0">
        <w:rPr>
          <w:rFonts w:ascii="Angsana New" w:hAnsi="Angsana New" w:hint="cs"/>
          <w:spacing w:val="-6"/>
          <w:sz w:val="30"/>
          <w:szCs w:val="30"/>
          <w:cs/>
        </w:rPr>
        <w:t>สามเดือน</w:t>
      </w:r>
      <w:r w:rsidR="00F10159">
        <w:rPr>
          <w:rFonts w:ascii="Angsana New" w:hAnsi="Angsana New" w:hint="cs"/>
          <w:color w:val="0D0D0D"/>
          <w:sz w:val="30"/>
          <w:szCs w:val="30"/>
          <w:cs/>
        </w:rPr>
        <w:t>และงวด</w:t>
      </w:r>
      <w:r w:rsidR="00401750">
        <w:rPr>
          <w:rFonts w:ascii="Angsana New" w:hAnsi="Angsana New" w:hint="cs"/>
          <w:color w:val="0D0D0D"/>
          <w:sz w:val="30"/>
          <w:szCs w:val="30"/>
          <w:cs/>
        </w:rPr>
        <w:t>เก้าเดือน</w:t>
      </w:r>
      <w:r w:rsidR="00F10159">
        <w:rPr>
          <w:rFonts w:ascii="Angsana New" w:hAnsi="Angsana New" w:hint="cs"/>
          <w:color w:val="0D0D0D"/>
          <w:sz w:val="30"/>
          <w:szCs w:val="30"/>
          <w:cs/>
        </w:rPr>
        <w:t>สิ้นสุดวันที่</w:t>
      </w:r>
      <w:r w:rsidR="004C21FD">
        <w:rPr>
          <w:rFonts w:ascii="Angsana New" w:hAnsi="Angsana New"/>
          <w:color w:val="0D0D0D"/>
          <w:sz w:val="30"/>
          <w:szCs w:val="30"/>
        </w:rPr>
        <w:br/>
      </w:r>
      <w:r w:rsidR="00401750">
        <w:rPr>
          <w:rFonts w:ascii="Angsana New" w:hAnsi="Angsana New"/>
          <w:color w:val="0D0D0D"/>
          <w:sz w:val="30"/>
          <w:szCs w:val="30"/>
        </w:rPr>
        <w:t xml:space="preserve">30 </w:t>
      </w:r>
      <w:r w:rsidR="00401750">
        <w:rPr>
          <w:rFonts w:ascii="Angsana New" w:hAnsi="Angsana New"/>
          <w:color w:val="0D0D0D"/>
          <w:sz w:val="30"/>
          <w:szCs w:val="30"/>
          <w:cs/>
        </w:rPr>
        <w:t>มิถุนายน</w:t>
      </w:r>
      <w:r w:rsidR="00F10159">
        <w:rPr>
          <w:rFonts w:ascii="Angsana New" w:hAnsi="Angsana New" w:hint="cs"/>
          <w:color w:val="0D0D0D"/>
          <w:sz w:val="30"/>
          <w:szCs w:val="30"/>
          <w:cs/>
        </w:rPr>
        <w:t xml:space="preserve"> </w:t>
      </w:r>
      <w:r w:rsidR="00F10159">
        <w:rPr>
          <w:rFonts w:ascii="Angsana New" w:hAnsi="Angsana New"/>
          <w:color w:val="0D0D0D"/>
          <w:sz w:val="30"/>
          <w:szCs w:val="30"/>
        </w:rPr>
        <w:t xml:space="preserve">2563 </w:t>
      </w:r>
      <w:r w:rsidR="00F10159">
        <w:rPr>
          <w:rFonts w:ascii="Angsana New" w:hAnsi="Angsana New" w:hint="cs"/>
          <w:color w:val="0D0D0D"/>
          <w:sz w:val="30"/>
          <w:szCs w:val="30"/>
          <w:cs/>
        </w:rPr>
        <w:t xml:space="preserve">และ </w:t>
      </w:r>
      <w:r w:rsidR="00F10159">
        <w:rPr>
          <w:rFonts w:ascii="Angsana New" w:hAnsi="Angsana New"/>
          <w:color w:val="0D0D0D"/>
          <w:sz w:val="30"/>
          <w:szCs w:val="30"/>
        </w:rPr>
        <w:t>2562</w:t>
      </w:r>
    </w:p>
    <w:p w14:paraId="09DF95B0" w14:textId="77777777" w:rsidR="00487F45" w:rsidRPr="00BE58A7" w:rsidRDefault="00487F45" w:rsidP="00C64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color w:val="0D0D0D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1177"/>
        <w:gridCol w:w="261"/>
        <w:gridCol w:w="1263"/>
        <w:gridCol w:w="261"/>
        <w:gridCol w:w="1179"/>
        <w:gridCol w:w="273"/>
        <w:gridCol w:w="1257"/>
      </w:tblGrid>
      <w:tr w:rsidR="0067408B" w:rsidRPr="00D36B78" w14:paraId="753DD7EC" w14:textId="77777777" w:rsidTr="00757FD9">
        <w:tc>
          <w:tcPr>
            <w:tcW w:w="1941" w:type="pct"/>
          </w:tcPr>
          <w:p w14:paraId="404E2314" w14:textId="77777777" w:rsidR="00715816" w:rsidRPr="00D36B78" w:rsidRDefault="00715816" w:rsidP="00632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br w:type="page"/>
            </w: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 w:rsidR="00B6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457" w:type="pct"/>
            <w:gridSpan w:val="3"/>
          </w:tcPr>
          <w:p w14:paraId="10A47FC6" w14:textId="77777777" w:rsidR="00715816" w:rsidRPr="00D36B78" w:rsidRDefault="00715816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1" w:type="pct"/>
          </w:tcPr>
          <w:p w14:paraId="11C689AD" w14:textId="77777777" w:rsidR="00715816" w:rsidRPr="00D36B78" w:rsidRDefault="00715816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1" w:type="pct"/>
            <w:gridSpan w:val="3"/>
          </w:tcPr>
          <w:p w14:paraId="089C74EA" w14:textId="77777777" w:rsidR="00715816" w:rsidRPr="00D36B78" w:rsidRDefault="00715816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408B" w:rsidRPr="00D36B78" w14:paraId="7C06A114" w14:textId="77777777" w:rsidTr="00401750">
        <w:tc>
          <w:tcPr>
            <w:tcW w:w="1941" w:type="pct"/>
          </w:tcPr>
          <w:p w14:paraId="60916B4C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45CE3879" w14:textId="02C69678" w:rsidR="00F10159" w:rsidRPr="00D36B78" w:rsidRDefault="00401750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1" w:type="pct"/>
          </w:tcPr>
          <w:p w14:paraId="13594916" w14:textId="77777777" w:rsidR="00F10159" w:rsidRPr="003374B7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14:paraId="63557D46" w14:textId="77777777" w:rsidR="00F10159" w:rsidRPr="003374B7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</w:tcPr>
          <w:p w14:paraId="61B3CDAE" w14:textId="77777777" w:rsidR="00F10159" w:rsidRPr="003374B7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9E67197" w14:textId="37A51F8B" w:rsidR="00F10159" w:rsidRPr="00D36B78" w:rsidRDefault="00401750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7" w:type="pct"/>
          </w:tcPr>
          <w:p w14:paraId="28A07E7B" w14:textId="77777777" w:rsidR="00F10159" w:rsidRPr="003374B7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3020F93F" w14:textId="77777777" w:rsidR="00F10159" w:rsidRPr="003374B7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7408B" w:rsidRPr="00D36B78" w14:paraId="6CE7E809" w14:textId="77777777" w:rsidTr="00401750">
        <w:trPr>
          <w:trHeight w:val="68"/>
        </w:trPr>
        <w:tc>
          <w:tcPr>
            <w:tcW w:w="1941" w:type="pct"/>
          </w:tcPr>
          <w:p w14:paraId="255E6923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31F43AB5" w14:textId="7AD0FD60" w:rsidR="00F10159" w:rsidRPr="00D36B78" w:rsidRDefault="00407E77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1" w:type="pct"/>
          </w:tcPr>
          <w:p w14:paraId="017D072D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14:paraId="3488FF86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14:paraId="06BF77AC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7A5EC51B" w14:textId="02017CAB" w:rsidR="00F10159" w:rsidRPr="00D36B78" w:rsidRDefault="00407E77" w:rsidP="00674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20BC872C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7B9A637F" w14:textId="77777777" w:rsidR="00F10159" w:rsidRPr="00D36B78" w:rsidRDefault="00F10159" w:rsidP="00674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10159" w:rsidRPr="00D36B78" w14:paraId="3D33A11C" w14:textId="77777777" w:rsidTr="00757FD9">
        <w:tc>
          <w:tcPr>
            <w:tcW w:w="1941" w:type="pct"/>
          </w:tcPr>
          <w:p w14:paraId="17BD8680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59" w:type="pct"/>
            <w:gridSpan w:val="7"/>
          </w:tcPr>
          <w:p w14:paraId="5CDD9F42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408B" w:rsidRPr="00D36B78" w14:paraId="77A69063" w14:textId="77777777" w:rsidTr="00401750">
        <w:tc>
          <w:tcPr>
            <w:tcW w:w="1941" w:type="pct"/>
          </w:tcPr>
          <w:p w14:paraId="00B88BDD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5" w:type="pct"/>
          </w:tcPr>
          <w:p w14:paraId="42DA44D9" w14:textId="5CA44EBF" w:rsidR="00F10159" w:rsidRPr="00D36B78" w:rsidRDefault="005B1B16" w:rsidP="00D57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A900F13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81" w:type="pct"/>
          </w:tcPr>
          <w:p w14:paraId="139F33D5" w14:textId="77777777" w:rsidR="00F10159" w:rsidRPr="00C1266B" w:rsidRDefault="00F10159" w:rsidP="006740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D942361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36" w:type="pct"/>
            <w:shd w:val="clear" w:color="auto" w:fill="auto"/>
          </w:tcPr>
          <w:p w14:paraId="171E3880" w14:textId="0ADC2BC6" w:rsidR="00F10159" w:rsidRPr="00D36B78" w:rsidRDefault="005B1B16" w:rsidP="00F3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1B16">
              <w:rPr>
                <w:rFonts w:ascii="Angsana New" w:hAnsi="Angsana New"/>
                <w:sz w:val="30"/>
                <w:szCs w:val="30"/>
              </w:rPr>
              <w:t>442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B1B16">
              <w:rPr>
                <w:rFonts w:ascii="Angsana New" w:hAnsi="Angsana New"/>
                <w:sz w:val="30"/>
                <w:szCs w:val="30"/>
              </w:rPr>
              <w:t>916</w:t>
            </w:r>
          </w:p>
        </w:tc>
        <w:tc>
          <w:tcPr>
            <w:tcW w:w="147" w:type="pct"/>
          </w:tcPr>
          <w:p w14:paraId="7D6A4E6E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78" w:type="pct"/>
          </w:tcPr>
          <w:p w14:paraId="724FBA2F" w14:textId="77777777" w:rsidR="00F10159" w:rsidRPr="00C1266B" w:rsidRDefault="00F10159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37764">
              <w:rPr>
                <w:rFonts w:ascii="Angsana New" w:hAnsi="Angsana New"/>
                <w:sz w:val="30"/>
                <w:szCs w:val="30"/>
              </w:rPr>
              <w:t>432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37764">
              <w:rPr>
                <w:rFonts w:ascii="Angsana New" w:hAnsi="Angsana New"/>
                <w:sz w:val="30"/>
                <w:szCs w:val="30"/>
              </w:rPr>
              <w:t>855</w:t>
            </w:r>
          </w:p>
        </w:tc>
      </w:tr>
      <w:tr w:rsidR="0067408B" w:rsidRPr="00D36B78" w14:paraId="6AB3FF2E" w14:textId="77777777" w:rsidTr="00401750">
        <w:tc>
          <w:tcPr>
            <w:tcW w:w="1941" w:type="pct"/>
          </w:tcPr>
          <w:p w14:paraId="4BFE14C9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5" w:type="pct"/>
            <w:shd w:val="clear" w:color="auto" w:fill="FFFFFF"/>
          </w:tcPr>
          <w:p w14:paraId="6D702F5E" w14:textId="2B72A9E2" w:rsidR="00F10159" w:rsidRPr="00D36B78" w:rsidRDefault="005B1B16" w:rsidP="00F3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1B16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B1B16">
              <w:rPr>
                <w:rFonts w:ascii="Angsana New" w:hAnsi="Angsana New"/>
                <w:sz w:val="30"/>
                <w:szCs w:val="30"/>
              </w:rPr>
              <w:t>719</w:t>
            </w:r>
          </w:p>
        </w:tc>
        <w:tc>
          <w:tcPr>
            <w:tcW w:w="141" w:type="pct"/>
          </w:tcPr>
          <w:p w14:paraId="03D62CE0" w14:textId="77777777" w:rsidR="00F10159" w:rsidRPr="0091081E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14:paraId="4A844D70" w14:textId="77777777" w:rsidR="00F10159" w:rsidRPr="00C1266B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F81">
              <w:rPr>
                <w:rFonts w:ascii="Angsana New" w:hAnsi="Angsana New"/>
                <w:sz w:val="30"/>
                <w:szCs w:val="30"/>
              </w:rPr>
              <w:t>62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C4F81">
              <w:rPr>
                <w:rFonts w:ascii="Angsana New" w:hAnsi="Angsana New"/>
                <w:sz w:val="30"/>
                <w:szCs w:val="30"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1" w:type="pct"/>
          </w:tcPr>
          <w:p w14:paraId="509BA724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36" w:type="pct"/>
          </w:tcPr>
          <w:p w14:paraId="7E67E7AA" w14:textId="2E5EEDF9" w:rsidR="00F10159" w:rsidRPr="00D36B78" w:rsidRDefault="005B1B16" w:rsidP="00F3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1B16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B1B16">
              <w:rPr>
                <w:rFonts w:ascii="Angsana New" w:hAnsi="Angsana New"/>
                <w:sz w:val="30"/>
                <w:szCs w:val="30"/>
              </w:rPr>
              <w:t>719</w:t>
            </w:r>
          </w:p>
        </w:tc>
        <w:tc>
          <w:tcPr>
            <w:tcW w:w="147" w:type="pct"/>
          </w:tcPr>
          <w:p w14:paraId="732F71EB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78" w:type="pct"/>
          </w:tcPr>
          <w:p w14:paraId="7E324CAA" w14:textId="77777777" w:rsidR="00F10159" w:rsidRPr="00C1266B" w:rsidRDefault="00F10159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37764">
              <w:rPr>
                <w:rFonts w:ascii="Angsana New" w:hAnsi="Angsana New"/>
                <w:sz w:val="30"/>
                <w:szCs w:val="30"/>
              </w:rPr>
              <w:t>62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37764">
              <w:rPr>
                <w:rFonts w:ascii="Angsana New" w:hAnsi="Angsana New"/>
                <w:sz w:val="30"/>
                <w:szCs w:val="30"/>
              </w:rPr>
              <w:t>358</w:t>
            </w:r>
          </w:p>
        </w:tc>
      </w:tr>
      <w:tr w:rsidR="0067408B" w:rsidRPr="00D36B78" w14:paraId="688612EF" w14:textId="77777777" w:rsidTr="00401750">
        <w:tc>
          <w:tcPr>
            <w:tcW w:w="1941" w:type="pct"/>
          </w:tcPr>
          <w:p w14:paraId="1651776F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5" w:type="pct"/>
            <w:shd w:val="clear" w:color="auto" w:fill="FFFFFF"/>
          </w:tcPr>
          <w:p w14:paraId="4E5F8A21" w14:textId="52D35AB4" w:rsidR="00F10159" w:rsidRPr="00D36B78" w:rsidRDefault="005B1B16" w:rsidP="00F3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1B16">
              <w:rPr>
                <w:rFonts w:ascii="Angsana New" w:hAnsi="Angsana New"/>
                <w:sz w:val="30"/>
                <w:szCs w:val="30"/>
              </w:rPr>
              <w:t>198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B1B16">
              <w:rPr>
                <w:rFonts w:ascii="Angsana New" w:hAnsi="Angsana New"/>
                <w:sz w:val="30"/>
                <w:szCs w:val="30"/>
              </w:rPr>
              <w:t>478</w:t>
            </w:r>
          </w:p>
        </w:tc>
        <w:tc>
          <w:tcPr>
            <w:tcW w:w="141" w:type="pct"/>
          </w:tcPr>
          <w:p w14:paraId="424305A8" w14:textId="77777777" w:rsidR="00F10159" w:rsidRPr="0091081E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14:paraId="203CC690" w14:textId="77777777" w:rsidR="00F10159" w:rsidRPr="00C1266B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F81">
              <w:rPr>
                <w:rFonts w:ascii="Angsana New" w:hAnsi="Angsana New"/>
                <w:sz w:val="30"/>
                <w:szCs w:val="30"/>
              </w:rPr>
              <w:t>357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C4F81">
              <w:rPr>
                <w:rFonts w:ascii="Angsana New" w:hAnsi="Angsana New"/>
                <w:sz w:val="30"/>
                <w:szCs w:val="30"/>
              </w:rPr>
              <w:t>628</w:t>
            </w:r>
          </w:p>
        </w:tc>
        <w:tc>
          <w:tcPr>
            <w:tcW w:w="141" w:type="pct"/>
          </w:tcPr>
          <w:p w14:paraId="569A558F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36" w:type="pct"/>
          </w:tcPr>
          <w:p w14:paraId="79D12138" w14:textId="683AAF2B" w:rsidR="00F10159" w:rsidRPr="00D36B78" w:rsidRDefault="005B1B16" w:rsidP="00F3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1B16">
              <w:rPr>
                <w:rFonts w:ascii="Angsana New" w:hAnsi="Angsana New"/>
                <w:sz w:val="30"/>
                <w:szCs w:val="30"/>
              </w:rPr>
              <w:t>188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B1B16">
              <w:rPr>
                <w:rFonts w:ascii="Angsana New" w:hAnsi="Angsana New"/>
                <w:sz w:val="30"/>
                <w:szCs w:val="30"/>
              </w:rPr>
              <w:t>097</w:t>
            </w:r>
          </w:p>
        </w:tc>
        <w:tc>
          <w:tcPr>
            <w:tcW w:w="147" w:type="pct"/>
          </w:tcPr>
          <w:p w14:paraId="66F44C1D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78" w:type="pct"/>
          </w:tcPr>
          <w:p w14:paraId="4518EE98" w14:textId="77777777" w:rsidR="00F10159" w:rsidRPr="00C1266B" w:rsidRDefault="00F10159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37764">
              <w:rPr>
                <w:rFonts w:ascii="Angsana New" w:hAnsi="Angsana New"/>
                <w:sz w:val="30"/>
                <w:szCs w:val="30"/>
              </w:rPr>
              <w:t>340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37764">
              <w:rPr>
                <w:rFonts w:ascii="Angsana New" w:hAnsi="Angsana New"/>
                <w:sz w:val="30"/>
                <w:szCs w:val="30"/>
              </w:rPr>
              <w:t>645</w:t>
            </w:r>
          </w:p>
        </w:tc>
      </w:tr>
      <w:tr w:rsidR="0067408B" w:rsidRPr="00D36B78" w14:paraId="371E112A" w14:textId="77777777" w:rsidTr="00401750">
        <w:tc>
          <w:tcPr>
            <w:tcW w:w="1941" w:type="pct"/>
          </w:tcPr>
          <w:p w14:paraId="7A91533B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432FAAA" w14:textId="77CF094A" w:rsidR="00F10159" w:rsidRPr="00AA321A" w:rsidRDefault="005B1B16" w:rsidP="00F3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1B16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B1B16">
              <w:rPr>
                <w:rFonts w:ascii="Angsana New" w:hAnsi="Angsana New"/>
                <w:b/>
                <w:bCs/>
                <w:sz w:val="30"/>
                <w:szCs w:val="30"/>
              </w:rPr>
              <w:t>197</w:t>
            </w:r>
          </w:p>
        </w:tc>
        <w:tc>
          <w:tcPr>
            <w:tcW w:w="141" w:type="pct"/>
          </w:tcPr>
          <w:p w14:paraId="22C72BE5" w14:textId="77777777" w:rsidR="00F10159" w:rsidRPr="00AA321A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4DEBA564" w14:textId="77777777" w:rsidR="00F10159" w:rsidRPr="00AA321A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1A">
              <w:rPr>
                <w:rFonts w:ascii="Angsana New" w:hAnsi="Angsana New"/>
                <w:b/>
                <w:bCs/>
                <w:sz w:val="30"/>
                <w:szCs w:val="30"/>
              </w:rPr>
              <w:t>419,986</w:t>
            </w:r>
          </w:p>
        </w:tc>
        <w:tc>
          <w:tcPr>
            <w:tcW w:w="141" w:type="pct"/>
          </w:tcPr>
          <w:p w14:paraId="6434C5D1" w14:textId="77777777" w:rsidR="00F10159" w:rsidRPr="00AA321A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5795D09F" w14:textId="10A01462" w:rsidR="00F10159" w:rsidRPr="00AA321A" w:rsidRDefault="005B1B16" w:rsidP="00F3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1B16">
              <w:rPr>
                <w:rFonts w:ascii="Angsana New" w:hAnsi="Angsana New"/>
                <w:b/>
                <w:bCs/>
                <w:sz w:val="30"/>
                <w:szCs w:val="30"/>
              </w:rPr>
              <w:t>687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B1B16">
              <w:rPr>
                <w:rFonts w:ascii="Angsana New" w:hAnsi="Angsana New"/>
                <w:b/>
                <w:bCs/>
                <w:sz w:val="30"/>
                <w:szCs w:val="30"/>
              </w:rPr>
              <w:t>732</w:t>
            </w:r>
          </w:p>
        </w:tc>
        <w:tc>
          <w:tcPr>
            <w:tcW w:w="147" w:type="pct"/>
          </w:tcPr>
          <w:p w14:paraId="29713A9B" w14:textId="77777777" w:rsidR="00F10159" w:rsidRPr="00AA321A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77E213C9" w14:textId="77777777" w:rsidR="00F10159" w:rsidRPr="00FF1E6E" w:rsidRDefault="00F10159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E6E">
              <w:rPr>
                <w:rFonts w:ascii="Angsana New" w:hAnsi="Angsana New"/>
                <w:b/>
                <w:bCs/>
                <w:sz w:val="30"/>
                <w:szCs w:val="30"/>
              </w:rPr>
              <w:t>835,858</w:t>
            </w:r>
          </w:p>
        </w:tc>
      </w:tr>
    </w:tbl>
    <w:p w14:paraId="17853793" w14:textId="77777777" w:rsidR="002C6259" w:rsidRPr="00BE58A7" w:rsidRDefault="002C6259" w:rsidP="00BE58A7">
      <w:pPr>
        <w:spacing w:line="240" w:lineRule="auto"/>
        <w:rPr>
          <w:rFonts w:asciiTheme="majorBidi" w:hAnsiTheme="majorBidi" w:cstheme="majorBidi"/>
          <w:sz w:val="4"/>
          <w:szCs w:val="4"/>
          <w:cs/>
        </w:rPr>
      </w:pPr>
    </w:p>
    <w:tbl>
      <w:tblPr>
        <w:tblW w:w="92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80"/>
        <w:gridCol w:w="261"/>
        <w:gridCol w:w="1264"/>
        <w:gridCol w:w="271"/>
        <w:gridCol w:w="1165"/>
        <w:gridCol w:w="271"/>
        <w:gridCol w:w="1252"/>
      </w:tblGrid>
      <w:tr w:rsidR="00757FD9" w:rsidRPr="00D36B78" w14:paraId="02F21709" w14:textId="77777777" w:rsidTr="00757FD9">
        <w:tc>
          <w:tcPr>
            <w:tcW w:w="1943" w:type="pct"/>
          </w:tcPr>
          <w:p w14:paraId="6CB1C888" w14:textId="77777777" w:rsidR="00B83257" w:rsidRPr="00D36B78" w:rsidRDefault="00B83257" w:rsidP="0075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D36B78">
              <w:rPr>
                <w:rFonts w:ascii="Angsana New" w:hAnsi="Angsana New"/>
                <w:sz w:val="30"/>
                <w:szCs w:val="30"/>
              </w:rPr>
              <w:br w:type="page"/>
            </w:r>
            <w:r w:rsidRPr="00D36B78">
              <w:rPr>
                <w:rFonts w:ascii="Angsana New" w:hAnsi="Angsana New"/>
                <w:spacing w:val="-6"/>
                <w:sz w:val="30"/>
                <w:szCs w:val="30"/>
              </w:rPr>
              <w:br w:type="page"/>
            </w: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60" w:type="pct"/>
            <w:gridSpan w:val="3"/>
          </w:tcPr>
          <w:p w14:paraId="7B670A34" w14:textId="77777777" w:rsidR="00B83257" w:rsidRPr="00D36B78" w:rsidRDefault="00B83257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3AFF7662" w14:textId="77777777" w:rsidR="00B83257" w:rsidRPr="00D36B78" w:rsidRDefault="00B83257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pct"/>
            <w:gridSpan w:val="3"/>
          </w:tcPr>
          <w:p w14:paraId="756D736D" w14:textId="77777777" w:rsidR="00B83257" w:rsidRPr="00D36B78" w:rsidRDefault="00B83257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408B" w:rsidRPr="00D36B78" w14:paraId="5C7ED72E" w14:textId="77777777" w:rsidTr="00757FD9">
        <w:tc>
          <w:tcPr>
            <w:tcW w:w="1943" w:type="pct"/>
          </w:tcPr>
          <w:p w14:paraId="1C6A6041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37FB68FF" w14:textId="2CF2019A" w:rsidR="00F10159" w:rsidRPr="00D36B78" w:rsidRDefault="00401750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1" w:type="pct"/>
          </w:tcPr>
          <w:p w14:paraId="42F7BEC7" w14:textId="77777777" w:rsidR="00F10159" w:rsidRPr="003374B7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355E9E5A" w14:textId="77777777" w:rsidR="00F10159" w:rsidRPr="003374B7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09EDB62B" w14:textId="77777777" w:rsidR="00F10159" w:rsidRPr="003374B7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7F72506E" w14:textId="7C296099" w:rsidR="00F10159" w:rsidRPr="00D36B78" w:rsidRDefault="00401750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6" w:type="pct"/>
          </w:tcPr>
          <w:p w14:paraId="5F8490BB" w14:textId="77777777" w:rsidR="00F10159" w:rsidRPr="003374B7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7BB1510A" w14:textId="77777777" w:rsidR="00F10159" w:rsidRPr="003374B7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7408B" w:rsidRPr="00D36B78" w14:paraId="5E00FF5E" w14:textId="77777777" w:rsidTr="00757FD9">
        <w:tc>
          <w:tcPr>
            <w:tcW w:w="1943" w:type="pct"/>
          </w:tcPr>
          <w:p w14:paraId="0911E4F1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0E88B43E" w14:textId="566BF586" w:rsidR="00F10159" w:rsidRPr="00D36B78" w:rsidRDefault="00407E77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1" w:type="pct"/>
          </w:tcPr>
          <w:p w14:paraId="2D7754F7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5603422C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560E85E6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633A253" w14:textId="36796BAD" w:rsidR="00F10159" w:rsidRPr="00D36B78" w:rsidRDefault="00407E77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05E6EE7F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0758354A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10159" w:rsidRPr="00D36B78" w14:paraId="1A3433F5" w14:textId="77777777" w:rsidTr="00757FD9">
        <w:tc>
          <w:tcPr>
            <w:tcW w:w="1943" w:type="pct"/>
          </w:tcPr>
          <w:p w14:paraId="6751AEC9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57" w:type="pct"/>
            <w:gridSpan w:val="7"/>
          </w:tcPr>
          <w:p w14:paraId="43AB359A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408B" w:rsidRPr="00D36B78" w14:paraId="4908BBE6" w14:textId="77777777" w:rsidTr="00757FD9">
        <w:trPr>
          <w:cantSplit/>
        </w:trPr>
        <w:tc>
          <w:tcPr>
            <w:tcW w:w="1943" w:type="pct"/>
          </w:tcPr>
          <w:p w14:paraId="5FB9FDC4" w14:textId="77777777" w:rsidR="00F10159" w:rsidRPr="009D06D4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7" w:type="pct"/>
          </w:tcPr>
          <w:p w14:paraId="7D493824" w14:textId="33DD876C" w:rsidR="00F10159" w:rsidRPr="00D36B78" w:rsidRDefault="009F5617" w:rsidP="00F3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3,56</w:t>
            </w:r>
            <w:r w:rsidR="00CF2C5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1" w:type="pct"/>
          </w:tcPr>
          <w:p w14:paraId="7CFBCB83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62BB6C54" w14:textId="77777777" w:rsidR="00F10159" w:rsidRPr="009D06D4" w:rsidRDefault="00F10159" w:rsidP="006740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146" w:type="pct"/>
          </w:tcPr>
          <w:p w14:paraId="4B37C994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63CFE4B" w14:textId="408685DA" w:rsidR="00F10159" w:rsidRPr="00D36B78" w:rsidRDefault="009F5617" w:rsidP="00F3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3,56</w:t>
            </w:r>
            <w:r w:rsidR="00CF2C5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5CF460AE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262DE075" w14:textId="77777777" w:rsidR="00F10159" w:rsidRPr="009D06D4" w:rsidRDefault="00F10159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82</w:t>
            </w:r>
          </w:p>
        </w:tc>
      </w:tr>
      <w:tr w:rsidR="0067408B" w:rsidRPr="00D36B78" w14:paraId="2DCF88EA" w14:textId="77777777" w:rsidTr="00757FD9">
        <w:trPr>
          <w:cantSplit/>
        </w:trPr>
        <w:tc>
          <w:tcPr>
            <w:tcW w:w="1943" w:type="pct"/>
          </w:tcPr>
          <w:p w14:paraId="6F1D46C3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</w:tcPr>
          <w:p w14:paraId="5130895F" w14:textId="16071498" w:rsidR="00F10159" w:rsidRPr="00D36B78" w:rsidRDefault="009F5617" w:rsidP="00D57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E12D5F5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43A6E6AE" w14:textId="77777777" w:rsidR="00F10159" w:rsidRPr="009D06D4" w:rsidRDefault="00F10159" w:rsidP="006740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4EC7068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2DA145C3" w14:textId="6BA248F9" w:rsidR="00F10159" w:rsidRPr="00996929" w:rsidRDefault="009F5617" w:rsidP="00F3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4,552</w:t>
            </w:r>
          </w:p>
        </w:tc>
        <w:tc>
          <w:tcPr>
            <w:tcW w:w="146" w:type="pct"/>
          </w:tcPr>
          <w:p w14:paraId="1EFE069C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12504E10" w14:textId="77777777" w:rsidR="00F10159" w:rsidRPr="009D06D4" w:rsidRDefault="00F10159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6,144</w:t>
            </w:r>
          </w:p>
        </w:tc>
      </w:tr>
      <w:tr w:rsidR="0067408B" w:rsidRPr="00D36B78" w14:paraId="57CCC666" w14:textId="77777777" w:rsidTr="00757FD9">
        <w:trPr>
          <w:cantSplit/>
        </w:trPr>
        <w:tc>
          <w:tcPr>
            <w:tcW w:w="1943" w:type="pct"/>
          </w:tcPr>
          <w:p w14:paraId="0DC44F54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7" w:type="pct"/>
          </w:tcPr>
          <w:p w14:paraId="3F240695" w14:textId="28ADDB3E" w:rsidR="00F10159" w:rsidRPr="00D36B78" w:rsidRDefault="009F5617" w:rsidP="00F3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193,339</w:t>
            </w:r>
          </w:p>
        </w:tc>
        <w:tc>
          <w:tcPr>
            <w:tcW w:w="141" w:type="pct"/>
          </w:tcPr>
          <w:p w14:paraId="641D5D64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5594A84F" w14:textId="77777777" w:rsidR="00F10159" w:rsidRPr="009D06D4" w:rsidRDefault="00F10159" w:rsidP="006740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160,603</w:t>
            </w:r>
          </w:p>
        </w:tc>
        <w:tc>
          <w:tcPr>
            <w:tcW w:w="146" w:type="pct"/>
          </w:tcPr>
          <w:p w14:paraId="4309B684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66ABBB4B" w14:textId="4BD66255" w:rsidR="00F10159" w:rsidRPr="00996929" w:rsidRDefault="009F5617" w:rsidP="00F3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193,274</w:t>
            </w:r>
          </w:p>
        </w:tc>
        <w:tc>
          <w:tcPr>
            <w:tcW w:w="146" w:type="pct"/>
          </w:tcPr>
          <w:p w14:paraId="653D282D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763B30D1" w14:textId="77777777" w:rsidR="00F10159" w:rsidRPr="009D06D4" w:rsidRDefault="00F10159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56,312</w:t>
            </w:r>
          </w:p>
        </w:tc>
      </w:tr>
      <w:tr w:rsidR="0067408B" w:rsidRPr="00D36B78" w14:paraId="1C24EAB0" w14:textId="77777777" w:rsidTr="00757FD9">
        <w:trPr>
          <w:cantSplit/>
          <w:trHeight w:val="424"/>
        </w:trPr>
        <w:tc>
          <w:tcPr>
            <w:tcW w:w="1943" w:type="pct"/>
          </w:tcPr>
          <w:p w14:paraId="65E41649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A37E98C" w14:textId="73021378" w:rsidR="00F10159" w:rsidRPr="00FF1E6E" w:rsidRDefault="009F5617" w:rsidP="00F3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196,90</w:t>
            </w:r>
            <w:r w:rsidR="00CF2C5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1" w:type="pct"/>
          </w:tcPr>
          <w:p w14:paraId="4E07A9CD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</w:tcPr>
          <w:p w14:paraId="170A06C0" w14:textId="77777777" w:rsidR="00F10159" w:rsidRPr="009D06D4" w:rsidRDefault="00F10159" w:rsidP="00F3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6D4">
              <w:rPr>
                <w:rFonts w:ascii="Angsana New" w:hAnsi="Angsana New"/>
                <w:b/>
                <w:bCs/>
                <w:sz w:val="30"/>
                <w:szCs w:val="30"/>
              </w:rPr>
              <w:t>160,685</w:t>
            </w:r>
          </w:p>
        </w:tc>
        <w:tc>
          <w:tcPr>
            <w:tcW w:w="146" w:type="pct"/>
          </w:tcPr>
          <w:p w14:paraId="76B1AF17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97002A" w14:textId="113C7383" w:rsidR="00F10159" w:rsidRPr="00996929" w:rsidRDefault="009F5617" w:rsidP="00F3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201,39</w:t>
            </w:r>
            <w:r w:rsidR="00CF2C5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50EE1A02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14:paraId="596894E5" w14:textId="77777777" w:rsidR="00F10159" w:rsidRPr="009D06D4" w:rsidRDefault="00F10159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6D4">
              <w:rPr>
                <w:rFonts w:ascii="Angsana New" w:hAnsi="Angsana New"/>
                <w:b/>
                <w:bCs/>
                <w:sz w:val="30"/>
                <w:szCs w:val="30"/>
              </w:rPr>
              <w:t>162,538</w:t>
            </w:r>
          </w:p>
        </w:tc>
      </w:tr>
    </w:tbl>
    <w:p w14:paraId="4F4C1F14" w14:textId="77777777" w:rsidR="007707A9" w:rsidRPr="003D1B0C" w:rsidRDefault="007707A9" w:rsidP="003D1B0C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9"/>
        <w:gridCol w:w="261"/>
        <w:gridCol w:w="1263"/>
        <w:gridCol w:w="269"/>
        <w:gridCol w:w="1170"/>
        <w:gridCol w:w="269"/>
        <w:gridCol w:w="1261"/>
      </w:tblGrid>
      <w:tr w:rsidR="00857DF0" w:rsidRPr="00D36B78" w14:paraId="1A195712" w14:textId="77777777" w:rsidTr="00C41121">
        <w:tc>
          <w:tcPr>
            <w:tcW w:w="1941" w:type="pct"/>
          </w:tcPr>
          <w:p w14:paraId="3651247F" w14:textId="77777777" w:rsidR="00857DF0" w:rsidRPr="00D36B78" w:rsidRDefault="007707A9" w:rsidP="00FF7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857DF0" w:rsidRPr="00D36B78">
              <w:rPr>
                <w:rFonts w:ascii="Angsana New" w:hAnsi="Angsana New"/>
                <w:sz w:val="30"/>
                <w:szCs w:val="30"/>
              </w:rPr>
              <w:br w:type="page"/>
            </w:r>
            <w:r w:rsidR="00857DF0" w:rsidRPr="00D36B78">
              <w:rPr>
                <w:rFonts w:ascii="Angsana New" w:hAnsi="Angsana New"/>
                <w:sz w:val="30"/>
                <w:szCs w:val="30"/>
              </w:rPr>
              <w:br w:type="page"/>
            </w:r>
            <w:r w:rsidR="00857DF0" w:rsidRPr="00D36B78">
              <w:rPr>
                <w:rFonts w:ascii="Angsana New" w:hAnsi="Angsana New"/>
                <w:spacing w:val="-6"/>
                <w:sz w:val="30"/>
                <w:szCs w:val="30"/>
              </w:rPr>
              <w:br w:type="page"/>
            </w:r>
            <w:r w:rsidR="00857DF0" w:rsidRPr="00D36B78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458" w:type="pct"/>
            <w:gridSpan w:val="3"/>
          </w:tcPr>
          <w:p w14:paraId="61F1FAFF" w14:textId="77777777" w:rsidR="00857DF0" w:rsidRPr="00D36B78" w:rsidRDefault="00857DF0" w:rsidP="00FF7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1B36E0D4" w14:textId="77777777" w:rsidR="00857DF0" w:rsidRPr="00D36B78" w:rsidRDefault="00857DF0" w:rsidP="00FF7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pct"/>
            <w:gridSpan w:val="3"/>
          </w:tcPr>
          <w:p w14:paraId="235BF6D7" w14:textId="77777777" w:rsidR="00857DF0" w:rsidRPr="00D36B78" w:rsidRDefault="00857DF0" w:rsidP="00FF7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408B" w:rsidRPr="00C80D0A" w14:paraId="2CDA8001" w14:textId="77777777" w:rsidTr="00C41121">
        <w:tc>
          <w:tcPr>
            <w:tcW w:w="1941" w:type="pct"/>
          </w:tcPr>
          <w:p w14:paraId="592E1385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</w:tcPr>
          <w:p w14:paraId="57AFC82E" w14:textId="757781B1" w:rsidR="00F10159" w:rsidRPr="00C41121" w:rsidRDefault="00401750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1" w:type="pct"/>
          </w:tcPr>
          <w:p w14:paraId="0D9F7803" w14:textId="77777777" w:rsidR="00F10159" w:rsidRPr="00C41121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14:paraId="39CBC2C3" w14:textId="77777777" w:rsidR="00F10159" w:rsidRPr="00C41121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121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C41121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58FB8B1B" w14:textId="77777777" w:rsidR="00F10159" w:rsidRPr="00C41121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5146399" w14:textId="080CD93C" w:rsidR="00F10159" w:rsidRPr="00C41121" w:rsidRDefault="00401750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5" w:type="pct"/>
          </w:tcPr>
          <w:p w14:paraId="3A3DC7CA" w14:textId="77777777" w:rsidR="00F10159" w:rsidRPr="00C41121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6F2656BD" w14:textId="77777777" w:rsidR="00F10159" w:rsidRPr="00C41121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121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C41121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7408B" w:rsidRPr="00C80D0A" w14:paraId="1BA45D38" w14:textId="77777777" w:rsidTr="00C41121">
        <w:tc>
          <w:tcPr>
            <w:tcW w:w="1941" w:type="pct"/>
          </w:tcPr>
          <w:p w14:paraId="556D7D34" w14:textId="77777777" w:rsidR="00F10159" w:rsidRPr="00C80D0A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6" w:type="pct"/>
          </w:tcPr>
          <w:p w14:paraId="646921BC" w14:textId="741E0ED6" w:rsidR="00F10159" w:rsidRPr="00C41121" w:rsidRDefault="00407E77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1" w:type="pct"/>
          </w:tcPr>
          <w:p w14:paraId="30400E14" w14:textId="77777777" w:rsidR="00F10159" w:rsidRPr="00C41121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14:paraId="2468D482" w14:textId="77777777" w:rsidR="00F10159" w:rsidRPr="00C41121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11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64AD3E64" w14:textId="77777777" w:rsidR="00F10159" w:rsidRPr="00C41121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53F60E3" w14:textId="7772D2C3" w:rsidR="00F10159" w:rsidRPr="00C41121" w:rsidRDefault="00407E77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4B74C725" w14:textId="77777777" w:rsidR="00F10159" w:rsidRPr="00C41121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5A08B8BF" w14:textId="77777777" w:rsidR="00F10159" w:rsidRPr="00C41121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11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10159" w:rsidRPr="00C80D0A" w14:paraId="7A58422C" w14:textId="77777777" w:rsidTr="00757FD9">
        <w:trPr>
          <w:trHeight w:val="353"/>
        </w:trPr>
        <w:tc>
          <w:tcPr>
            <w:tcW w:w="1941" w:type="pct"/>
          </w:tcPr>
          <w:p w14:paraId="0B98DB0E" w14:textId="77777777" w:rsidR="00F10159" w:rsidRPr="00C80D0A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059" w:type="pct"/>
            <w:gridSpan w:val="7"/>
          </w:tcPr>
          <w:p w14:paraId="021853EC" w14:textId="77777777" w:rsidR="00F10159" w:rsidRPr="00C80D0A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  <w:r w:rsidRPr="00712C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1121" w:rsidRPr="00C41121" w14:paraId="0A6171AB" w14:textId="77777777" w:rsidTr="00C41121">
        <w:trPr>
          <w:cantSplit/>
          <w:trHeight w:val="68"/>
        </w:trPr>
        <w:tc>
          <w:tcPr>
            <w:tcW w:w="1941" w:type="pct"/>
          </w:tcPr>
          <w:p w14:paraId="26EF9018" w14:textId="77777777" w:rsidR="00C41121" w:rsidRPr="00C41121" w:rsidRDefault="00C41121" w:rsidP="00C41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112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4F77A7BC" w14:textId="6E686BE1" w:rsidR="00C41121" w:rsidRPr="00C41121" w:rsidRDefault="00FA33D9" w:rsidP="00C41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7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C6AA7EC" w14:textId="77777777" w:rsidR="00C41121" w:rsidRPr="00C41121" w:rsidRDefault="00C41121" w:rsidP="00C41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double" w:sz="4" w:space="0" w:color="auto"/>
            </w:tcBorders>
          </w:tcPr>
          <w:p w14:paraId="62B8CD4B" w14:textId="77777777" w:rsidR="00C41121" w:rsidRPr="00C41121" w:rsidRDefault="00C41121" w:rsidP="00C41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7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112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6A897CD" w14:textId="77777777" w:rsidR="00C41121" w:rsidRPr="00C41121" w:rsidRDefault="00C41121" w:rsidP="00C41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6CD48057" w14:textId="241ABDF1" w:rsidR="00C41121" w:rsidRPr="00C41121" w:rsidRDefault="00FA33D9" w:rsidP="00C41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</w:t>
            </w:r>
            <w:r w:rsidR="00B5028C"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2F4C86E3" w14:textId="77777777" w:rsidR="00C41121" w:rsidRPr="00C41121" w:rsidRDefault="00C41121" w:rsidP="00C41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14:paraId="25DF80EB" w14:textId="77777777" w:rsidR="00C41121" w:rsidRPr="00C41121" w:rsidRDefault="00C41121" w:rsidP="00C41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1121">
              <w:rPr>
                <w:rFonts w:ascii="Angsana New" w:hAnsi="Angsana New"/>
                <w:b/>
                <w:bCs/>
                <w:sz w:val="30"/>
                <w:szCs w:val="30"/>
              </w:rPr>
              <w:t>30,968</w:t>
            </w:r>
          </w:p>
        </w:tc>
      </w:tr>
    </w:tbl>
    <w:p w14:paraId="57526CBC" w14:textId="77777777" w:rsidR="00857DF0" w:rsidRPr="00C41121" w:rsidRDefault="00857DF0" w:rsidP="003D1B0C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0224A4E" w14:textId="1946E8C5" w:rsidR="00F10159" w:rsidRPr="003D54B1" w:rsidRDefault="007A1DBA" w:rsidP="00674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color w:val="0D0D0D"/>
          <w:sz w:val="30"/>
          <w:szCs w:val="30"/>
          <w:cs/>
        </w:rPr>
      </w:pPr>
      <w:r w:rsidRPr="003D54B1">
        <w:rPr>
          <w:rFonts w:ascii="Angsana New" w:hAnsi="Angsana New" w:hint="cs"/>
          <w:color w:val="0D0D0D"/>
          <w:sz w:val="30"/>
          <w:szCs w:val="30"/>
          <w:cs/>
        </w:rPr>
        <w:t>ไม่มีรายการเคลื่อนไหวของเงินกู้ยืมระยะยาวจากกิจการที่เกี่ยวข้องกันสำหรับงวดสามเดือน</w:t>
      </w:r>
      <w:bookmarkStart w:id="2" w:name="_Hlk31798346"/>
      <w:r w:rsidR="00F10159" w:rsidRPr="003D54B1">
        <w:rPr>
          <w:rFonts w:ascii="Angsana New" w:hAnsi="Angsana New" w:hint="cs"/>
          <w:color w:val="0D0D0D"/>
          <w:sz w:val="30"/>
          <w:szCs w:val="30"/>
          <w:cs/>
        </w:rPr>
        <w:t>และงวด</w:t>
      </w:r>
      <w:r w:rsidR="00401750">
        <w:rPr>
          <w:rFonts w:ascii="Angsana New" w:hAnsi="Angsana New" w:hint="cs"/>
          <w:color w:val="0D0D0D"/>
          <w:sz w:val="30"/>
          <w:szCs w:val="30"/>
          <w:cs/>
        </w:rPr>
        <w:t>เก้าเดือน</w:t>
      </w:r>
      <w:r w:rsidR="00F10159" w:rsidRPr="003D54B1">
        <w:rPr>
          <w:rFonts w:ascii="Angsana New" w:hAnsi="Angsana New" w:hint="cs"/>
          <w:color w:val="0D0D0D"/>
          <w:sz w:val="30"/>
          <w:szCs w:val="30"/>
          <w:cs/>
        </w:rPr>
        <w:t xml:space="preserve">สิ้นสุดวันที่ </w:t>
      </w:r>
      <w:r w:rsidR="00C82E9E">
        <w:rPr>
          <w:rFonts w:ascii="Angsana New" w:hAnsi="Angsana New"/>
          <w:color w:val="0D0D0D"/>
          <w:sz w:val="30"/>
          <w:szCs w:val="30"/>
        </w:rPr>
        <w:t>30</w:t>
      </w:r>
      <w:r w:rsidR="00401750">
        <w:rPr>
          <w:rFonts w:ascii="Angsana New" w:hAnsi="Angsana New"/>
          <w:color w:val="0D0D0D"/>
          <w:sz w:val="30"/>
          <w:szCs w:val="30"/>
        </w:rPr>
        <w:t xml:space="preserve"> </w:t>
      </w:r>
      <w:r w:rsidR="00401750">
        <w:rPr>
          <w:rFonts w:ascii="Angsana New" w:hAnsi="Angsana New"/>
          <w:color w:val="0D0D0D"/>
          <w:sz w:val="30"/>
          <w:szCs w:val="30"/>
          <w:cs/>
        </w:rPr>
        <w:t>มิถุนายน</w:t>
      </w:r>
      <w:r w:rsidR="00F10159" w:rsidRPr="003D54B1">
        <w:rPr>
          <w:rFonts w:ascii="Angsana New" w:hAnsi="Angsana New" w:hint="cs"/>
          <w:color w:val="0D0D0D"/>
          <w:sz w:val="30"/>
          <w:szCs w:val="30"/>
          <w:cs/>
        </w:rPr>
        <w:t xml:space="preserve"> </w:t>
      </w:r>
      <w:r w:rsidR="00F10159" w:rsidRPr="003D54B1">
        <w:rPr>
          <w:rFonts w:ascii="Angsana New" w:hAnsi="Angsana New"/>
          <w:color w:val="0D0D0D"/>
          <w:sz w:val="30"/>
          <w:szCs w:val="30"/>
        </w:rPr>
        <w:t xml:space="preserve">2563 </w:t>
      </w:r>
      <w:r w:rsidR="00F10159" w:rsidRPr="003D54B1">
        <w:rPr>
          <w:rFonts w:ascii="Angsana New" w:hAnsi="Angsana New" w:hint="cs"/>
          <w:color w:val="0D0D0D"/>
          <w:sz w:val="30"/>
          <w:szCs w:val="30"/>
          <w:cs/>
        </w:rPr>
        <w:t xml:space="preserve">และ </w:t>
      </w:r>
      <w:r w:rsidR="00F10159" w:rsidRPr="003D54B1">
        <w:rPr>
          <w:rFonts w:ascii="Angsana New" w:hAnsi="Angsana New"/>
          <w:color w:val="0D0D0D"/>
          <w:sz w:val="30"/>
          <w:szCs w:val="30"/>
        </w:rPr>
        <w:t>2562</w:t>
      </w:r>
    </w:p>
    <w:p w14:paraId="46A66770" w14:textId="77777777" w:rsidR="00DF7556" w:rsidRPr="003D54B1" w:rsidRDefault="00DF7556" w:rsidP="003D1B0C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bookmarkEnd w:id="2"/>
    <w:p w14:paraId="615507E5" w14:textId="77777777" w:rsidR="00CF083A" w:rsidRPr="007E3ED8" w:rsidRDefault="00CF083A" w:rsidP="00CF083A">
      <w:pPr>
        <w:tabs>
          <w:tab w:val="clear" w:pos="227"/>
          <w:tab w:val="left" w:pos="540"/>
        </w:tabs>
        <w:spacing w:line="240" w:lineRule="auto"/>
        <w:ind w:left="227" w:right="-25" w:firstLine="31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E3ED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สัญญาที่สำคัญที่ทำกับกิจการที่เกี่ยวข้องกัน</w:t>
      </w:r>
      <w:r w:rsidR="003C5D8D" w:rsidRPr="007E3ED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161CBC67" w14:textId="77777777" w:rsidR="00CF083A" w:rsidRPr="00BE58A7" w:rsidRDefault="00CF083A" w:rsidP="00BE58A7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2DCA0D7" w14:textId="77777777" w:rsidR="00C82E9E" w:rsidRPr="007E3ED8" w:rsidRDefault="00C82E9E" w:rsidP="00C82E9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00" w:right="-43" w:hanging="360"/>
        <w:jc w:val="both"/>
        <w:outlineLvl w:val="0"/>
        <w:rPr>
          <w:rFonts w:ascii="Angsana New" w:hAnsi="Angsana New"/>
          <w:i/>
          <w:iCs/>
          <w:color w:val="000000"/>
          <w:sz w:val="30"/>
          <w:szCs w:val="30"/>
          <w:cs/>
        </w:rPr>
      </w:pPr>
      <w:r w:rsidRPr="007E3ED8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สัญญาให้ผลิตสินค้า</w:t>
      </w:r>
    </w:p>
    <w:p w14:paraId="15134FEB" w14:textId="77777777" w:rsidR="00C82E9E" w:rsidRPr="00BE58A7" w:rsidRDefault="00C82E9E" w:rsidP="00BE58A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BAC3C7F" w14:textId="77777777" w:rsidR="00DE682A" w:rsidRDefault="00C82E9E" w:rsidP="00C8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7E3ED8">
        <w:rPr>
          <w:rFonts w:ascii="Angsana New" w:hAnsi="Angsana New"/>
          <w:sz w:val="30"/>
          <w:szCs w:val="30"/>
          <w:cs/>
        </w:rPr>
        <w:t xml:space="preserve">บริษัทได้ทำสัญญากับบริษัทที่เกี่ยวข้องกันแห่งหนึ่งเพื่อให้เป็นผู้ผลิตน้ำดื่มภายใต้ชื่อเครื่องหมายการค้า </w:t>
      </w:r>
      <w:r w:rsidRPr="007E3ED8">
        <w:rPr>
          <w:rFonts w:ascii="Angsana New" w:hAnsi="Angsana New"/>
          <w:sz w:val="30"/>
          <w:szCs w:val="30"/>
        </w:rPr>
        <w:t>“</w:t>
      </w:r>
      <w:r w:rsidRPr="007E3ED8">
        <w:rPr>
          <w:rFonts w:ascii="Angsana New" w:hAnsi="Angsana New"/>
          <w:sz w:val="30"/>
          <w:szCs w:val="30"/>
          <w:cs/>
        </w:rPr>
        <w:t>คริสตัล</w:t>
      </w:r>
      <w:r w:rsidRPr="007E3ED8">
        <w:rPr>
          <w:rFonts w:ascii="Angsana New" w:hAnsi="Angsana New"/>
          <w:sz w:val="30"/>
          <w:szCs w:val="30"/>
        </w:rPr>
        <w:t xml:space="preserve">” </w:t>
      </w:r>
      <w:r w:rsidRPr="007E3ED8">
        <w:rPr>
          <w:rFonts w:ascii="Angsana New" w:hAnsi="Angsana New"/>
          <w:sz w:val="30"/>
          <w:szCs w:val="30"/>
          <w:cs/>
        </w:rPr>
        <w:t xml:space="preserve">บริษัทต้องปฏิบัติตามเงื่อนไขต่างๆ ที่กำหนดไว้ในสัญญา โดยสัญญามีระยะเวลาสามปีสิ้นสุดวันที่ </w:t>
      </w:r>
      <w:r w:rsidRPr="007E3ED8">
        <w:rPr>
          <w:rFonts w:ascii="Angsana New" w:hAnsi="Angsana New"/>
          <w:sz w:val="30"/>
          <w:szCs w:val="30"/>
        </w:rPr>
        <w:t>15</w:t>
      </w:r>
      <w:r w:rsidRPr="007E3ED8">
        <w:rPr>
          <w:rFonts w:ascii="Angsana New" w:hAnsi="Angsana New"/>
          <w:sz w:val="30"/>
          <w:szCs w:val="30"/>
          <w:cs/>
        </w:rPr>
        <w:t xml:space="preserve"> พฤศจิกายน 2561</w:t>
      </w:r>
      <w:r w:rsidRPr="007E3ED8">
        <w:rPr>
          <w:rFonts w:ascii="Angsana New" w:hAnsi="Angsana New"/>
          <w:sz w:val="30"/>
          <w:szCs w:val="30"/>
        </w:rPr>
        <w:t xml:space="preserve"> </w:t>
      </w:r>
      <w:r w:rsidRPr="007E3ED8">
        <w:rPr>
          <w:rFonts w:ascii="Angsana New" w:hAnsi="Angsana New"/>
          <w:sz w:val="30"/>
          <w:szCs w:val="30"/>
          <w:cs/>
        </w:rPr>
        <w:t>ปัจจุบันต่อสัญญาอัตโนมัติ</w:t>
      </w:r>
      <w:r w:rsidRPr="007E3ED8">
        <w:rPr>
          <w:rFonts w:ascii="Angsana New" w:hAnsi="Angsana New" w:hint="cs"/>
          <w:sz w:val="30"/>
          <w:szCs w:val="30"/>
          <w:cs/>
        </w:rPr>
        <w:t xml:space="preserve"> นับ</w:t>
      </w:r>
      <w:r w:rsidRPr="007E3ED8">
        <w:rPr>
          <w:rFonts w:ascii="Angsana New" w:hAnsi="Angsana New"/>
          <w:sz w:val="30"/>
          <w:szCs w:val="30"/>
          <w:cs/>
        </w:rPr>
        <w:t xml:space="preserve">แต่วันที่ </w:t>
      </w:r>
      <w:r w:rsidRPr="007E3ED8">
        <w:rPr>
          <w:rFonts w:ascii="Angsana New" w:hAnsi="Angsana New"/>
          <w:sz w:val="30"/>
          <w:szCs w:val="30"/>
        </w:rPr>
        <w:t>16</w:t>
      </w:r>
      <w:r w:rsidRPr="007E3ED8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7E3ED8">
        <w:rPr>
          <w:rFonts w:ascii="Angsana New" w:hAnsi="Angsana New"/>
          <w:sz w:val="30"/>
          <w:szCs w:val="30"/>
        </w:rPr>
        <w:t>25</w:t>
      </w:r>
      <w:r w:rsidRPr="007E3ED8">
        <w:rPr>
          <w:rFonts w:ascii="Angsana New" w:hAnsi="Angsana New"/>
          <w:sz w:val="30"/>
          <w:szCs w:val="30"/>
          <w:cs/>
        </w:rPr>
        <w:t>6</w:t>
      </w:r>
      <w:r w:rsidRPr="007E3ED8">
        <w:rPr>
          <w:rFonts w:ascii="Angsana New" w:hAnsi="Angsana New"/>
          <w:sz w:val="30"/>
          <w:szCs w:val="30"/>
        </w:rPr>
        <w:t>2</w:t>
      </w:r>
      <w:r w:rsidRPr="007E3ED8">
        <w:rPr>
          <w:rFonts w:ascii="Angsana New" w:hAnsi="Angsana New"/>
          <w:sz w:val="30"/>
          <w:szCs w:val="30"/>
          <w:cs/>
        </w:rPr>
        <w:t xml:space="preserve"> ถึงวันที่ </w:t>
      </w:r>
      <w:r>
        <w:rPr>
          <w:rFonts w:ascii="Angsana New" w:hAnsi="Angsana New"/>
          <w:sz w:val="30"/>
          <w:szCs w:val="30"/>
        </w:rPr>
        <w:t>15</w:t>
      </w:r>
      <w:r w:rsidRPr="007E3ED8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7E3ED8">
        <w:rPr>
          <w:rFonts w:ascii="Angsana New" w:hAnsi="Angsana New"/>
          <w:sz w:val="30"/>
          <w:szCs w:val="30"/>
        </w:rPr>
        <w:t>25</w:t>
      </w:r>
      <w:r w:rsidRPr="007E3ED8">
        <w:rPr>
          <w:rFonts w:ascii="Angsana New" w:hAnsi="Angsana New"/>
          <w:sz w:val="30"/>
          <w:szCs w:val="30"/>
          <w:cs/>
        </w:rPr>
        <w:t>6</w:t>
      </w:r>
      <w:r w:rsidRPr="007E3ED8">
        <w:rPr>
          <w:rFonts w:ascii="Angsana New" w:hAnsi="Angsana New"/>
          <w:sz w:val="30"/>
          <w:szCs w:val="30"/>
        </w:rPr>
        <w:t>3</w:t>
      </w:r>
      <w:r w:rsidR="00DE682A">
        <w:rPr>
          <w:rFonts w:ascii="Angsana New" w:hAnsi="Angsana New"/>
          <w:sz w:val="30"/>
          <w:szCs w:val="30"/>
        </w:rPr>
        <w:t xml:space="preserve"> </w:t>
      </w:r>
    </w:p>
    <w:p w14:paraId="191B7154" w14:textId="77777777" w:rsidR="00DE682A" w:rsidRDefault="00DE682A" w:rsidP="00C8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20EDAEEF" w14:textId="237358C2" w:rsidR="00C82E9E" w:rsidRPr="007E3ED8" w:rsidRDefault="00DE682A" w:rsidP="00C8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  <w:r w:rsidRPr="00DE682A">
        <w:rPr>
          <w:rFonts w:ascii="Angsana New" w:hAnsi="Angsana New"/>
          <w:sz w:val="30"/>
          <w:szCs w:val="30"/>
          <w:cs/>
        </w:rPr>
        <w:t xml:space="preserve">บริษัทได้ทำสัญญาฉบับใหม่กับบริษัทที่เกี่ยวข้องกันหลายแห่งเพื่อให้เป็นผู้ผลิตน้ำดื่มภายใต้ชื่อเครื่องหมายการค้า “คริสตัล” บริษัทต้องปฏิบัติตามเงื่อนไขต่างๆ ที่กำหนดไว้ในสัญญา โดยสัญญามีผลตั้งแต่วันที่ </w:t>
      </w:r>
      <w:r w:rsidRPr="00DE682A">
        <w:rPr>
          <w:rFonts w:ascii="Angsana New" w:hAnsi="Angsana New"/>
          <w:sz w:val="30"/>
          <w:szCs w:val="30"/>
        </w:rPr>
        <w:t xml:space="preserve">1 </w:t>
      </w:r>
      <w:r w:rsidRPr="00DE682A">
        <w:rPr>
          <w:rFonts w:ascii="Angsana New" w:hAnsi="Angsana New"/>
          <w:sz w:val="30"/>
          <w:szCs w:val="30"/>
          <w:cs/>
        </w:rPr>
        <w:t xml:space="preserve">มีนาคม </w:t>
      </w:r>
      <w:r w:rsidRPr="00DE682A">
        <w:rPr>
          <w:rFonts w:ascii="Angsana New" w:hAnsi="Angsana New"/>
          <w:sz w:val="30"/>
          <w:szCs w:val="30"/>
        </w:rPr>
        <w:t xml:space="preserve">2563 </w:t>
      </w:r>
      <w:r w:rsidRPr="00DE682A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DE682A">
        <w:rPr>
          <w:rFonts w:ascii="Angsana New" w:hAnsi="Angsana New"/>
          <w:sz w:val="30"/>
          <w:szCs w:val="30"/>
        </w:rPr>
        <w:t xml:space="preserve">30 </w:t>
      </w:r>
      <w:r w:rsidRPr="00DE682A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DE682A">
        <w:rPr>
          <w:rFonts w:ascii="Angsana New" w:hAnsi="Angsana New"/>
          <w:sz w:val="30"/>
          <w:szCs w:val="30"/>
        </w:rPr>
        <w:t xml:space="preserve">2564 </w:t>
      </w:r>
      <w:r w:rsidRPr="00DE682A">
        <w:rPr>
          <w:rFonts w:ascii="Angsana New" w:hAnsi="Angsana New"/>
          <w:sz w:val="30"/>
          <w:szCs w:val="30"/>
          <w:cs/>
        </w:rPr>
        <w:t xml:space="preserve">หากคู่สัญญาฝ่ายใดฝ่ายหนึ่งมิได้แจ้งให้คู่สัญญาอีกฝ่ายหนึ่งทราบล่วงหน้าเป็นลายลักษณ์อักษรไม่น้อยกว่า </w:t>
      </w:r>
      <w:r w:rsidRPr="00DE682A">
        <w:rPr>
          <w:rFonts w:ascii="Angsana New" w:hAnsi="Angsana New"/>
          <w:sz w:val="30"/>
          <w:szCs w:val="30"/>
        </w:rPr>
        <w:t>90</w:t>
      </w:r>
      <w:r w:rsidRPr="00DE682A">
        <w:rPr>
          <w:rFonts w:ascii="Angsana New" w:hAnsi="Angsana New"/>
          <w:sz w:val="30"/>
          <w:szCs w:val="30"/>
          <w:cs/>
        </w:rPr>
        <w:t xml:space="preserve"> วัน ก่อนวันสิ้นสุดของสัญญาฉบับนี้ว่าไม่ประสงค์ที่จะต่ออายุสัญญาฉบับนี้ออกไป ให้ถือว่าสัญญาฉบับนี้มีผลใช้บังคับกันต่อไปอีกคราวละ </w:t>
      </w:r>
      <w:r w:rsidRPr="00DE682A">
        <w:rPr>
          <w:rFonts w:ascii="Angsana New" w:hAnsi="Angsana New"/>
          <w:sz w:val="30"/>
          <w:szCs w:val="30"/>
        </w:rPr>
        <w:t xml:space="preserve">1 </w:t>
      </w:r>
      <w:r w:rsidRPr="00DE682A">
        <w:rPr>
          <w:rFonts w:ascii="Angsana New" w:hAnsi="Angsana New"/>
          <w:sz w:val="30"/>
          <w:szCs w:val="30"/>
          <w:cs/>
        </w:rPr>
        <w:t>ปี</w:t>
      </w:r>
    </w:p>
    <w:p w14:paraId="595CC204" w14:textId="654A0E0E" w:rsidR="00C82E9E" w:rsidRDefault="00C82E9E" w:rsidP="00BE58A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7FE5A6" w14:textId="4181ACC9" w:rsidR="00C82E9E" w:rsidRPr="00EF1E43" w:rsidRDefault="00C82E9E" w:rsidP="00C8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F1E43">
        <w:rPr>
          <w:rFonts w:ascii="Angsana New" w:hAnsi="Angsana New"/>
          <w:sz w:val="30"/>
          <w:szCs w:val="30"/>
          <w:cs/>
        </w:rPr>
        <w:lastRenderedPageBreak/>
        <w:t>บริษัท</w:t>
      </w:r>
      <w:r w:rsidR="00F96F6F">
        <w:rPr>
          <w:rFonts w:ascii="Angsana New" w:hAnsi="Angsana New" w:hint="cs"/>
          <w:sz w:val="30"/>
          <w:szCs w:val="30"/>
          <w:cs/>
        </w:rPr>
        <w:t>ได้</w:t>
      </w:r>
      <w:r w:rsidRPr="00EF1E43">
        <w:rPr>
          <w:rFonts w:ascii="Angsana New" w:hAnsi="Angsana New"/>
          <w:sz w:val="30"/>
          <w:szCs w:val="30"/>
          <w:cs/>
        </w:rPr>
        <w:t xml:space="preserve">เข้าทำสัญญากับบริษัทที่เกี่ยวข้องกันแห่งหนึ่งเพื่อให้เป็นผู้ผลิตน้ำดื่มภายใต้ชื่อเครื่องหมายการค้า “คริสตัล” บริษัทต้องปฏิบัติตามเงื่อนไขต่างๆ ที่กำหนดไว้ในสัญญา โดยสัญญามีระยะเวลาตั้งแต่วันที่ </w:t>
      </w:r>
      <w:r w:rsidRPr="00EF1E43">
        <w:rPr>
          <w:rFonts w:ascii="Angsana New" w:hAnsi="Angsana New"/>
          <w:sz w:val="30"/>
          <w:szCs w:val="30"/>
        </w:rPr>
        <w:t>28</w:t>
      </w:r>
      <w:r w:rsidRPr="00EF1E43">
        <w:rPr>
          <w:rFonts w:ascii="Angsana New" w:hAnsi="Angsana New"/>
          <w:sz w:val="30"/>
          <w:szCs w:val="30"/>
          <w:cs/>
        </w:rPr>
        <w:t xml:space="preserve"> มกราคม </w:t>
      </w:r>
      <w:r w:rsidRPr="00EF1E43">
        <w:rPr>
          <w:rFonts w:ascii="Angsana New" w:hAnsi="Angsana New"/>
          <w:sz w:val="30"/>
          <w:szCs w:val="30"/>
        </w:rPr>
        <w:t>2563</w:t>
      </w:r>
      <w:r w:rsidRPr="00EF1E43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EF1E43">
        <w:rPr>
          <w:rFonts w:ascii="Angsana New" w:hAnsi="Angsana New"/>
          <w:sz w:val="30"/>
          <w:szCs w:val="30"/>
        </w:rPr>
        <w:t>30</w:t>
      </w:r>
      <w:r w:rsidRPr="00EF1E43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EF1E43">
        <w:rPr>
          <w:rFonts w:ascii="Angsana New" w:hAnsi="Angsana New"/>
          <w:sz w:val="30"/>
          <w:szCs w:val="30"/>
        </w:rPr>
        <w:t>2564</w:t>
      </w:r>
      <w:r w:rsidRPr="00EF1E43">
        <w:rPr>
          <w:rFonts w:ascii="Angsana New" w:hAnsi="Angsana New"/>
          <w:sz w:val="30"/>
          <w:szCs w:val="30"/>
          <w:cs/>
        </w:rPr>
        <w:t xml:space="preserve"> หากคู่สัญญาฝ่ายใดฝ่ายหนึ่งมิได้แจ้งให้คู่สัญญาอีกฝ่ายหนึ่งทราบล่วงหน้าเป็นลายลักษณ์อักษรไม่น้อยกว่า </w:t>
      </w:r>
      <w:r w:rsidRPr="00EF1E43">
        <w:rPr>
          <w:rFonts w:ascii="Angsana New" w:hAnsi="Angsana New"/>
          <w:sz w:val="30"/>
          <w:szCs w:val="30"/>
        </w:rPr>
        <w:t>90</w:t>
      </w:r>
      <w:r w:rsidRPr="00EF1E43">
        <w:rPr>
          <w:rFonts w:ascii="Angsana New" w:hAnsi="Angsana New"/>
          <w:sz w:val="30"/>
          <w:szCs w:val="30"/>
          <w:cs/>
        </w:rPr>
        <w:t xml:space="preserve"> วัน ก่อนวันสิ้นสุดของสัญญาฉบับนี้ว่าไม่ประสงค์ที่จะต่ออายุสัญญาฉบับนี้ออกไป ให้ถือว่าสัญญาฉบับนี้มีผลใช้บังคับกันต่อไปอีกคราวละ </w:t>
      </w:r>
      <w:r>
        <w:rPr>
          <w:rFonts w:ascii="Angsana New" w:hAnsi="Angsana New"/>
          <w:sz w:val="30"/>
          <w:szCs w:val="30"/>
        </w:rPr>
        <w:t>1</w:t>
      </w:r>
      <w:r w:rsidRPr="00EF1E43">
        <w:rPr>
          <w:rFonts w:ascii="Angsana New" w:hAnsi="Angsana New"/>
          <w:sz w:val="30"/>
          <w:szCs w:val="30"/>
        </w:rPr>
        <w:t xml:space="preserve"> </w:t>
      </w:r>
      <w:r w:rsidRPr="00EF1E43">
        <w:rPr>
          <w:rFonts w:ascii="Angsana New" w:hAnsi="Angsana New"/>
          <w:sz w:val="30"/>
          <w:szCs w:val="30"/>
          <w:cs/>
        </w:rPr>
        <w:t>ปี</w:t>
      </w:r>
    </w:p>
    <w:p w14:paraId="689A19AC" w14:textId="77777777" w:rsidR="00C82E9E" w:rsidRPr="00A65FF8" w:rsidRDefault="00C82E9E" w:rsidP="00C8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highlight w:val="yellow"/>
        </w:rPr>
      </w:pPr>
    </w:p>
    <w:p w14:paraId="7AD7CBCC" w14:textId="77777777" w:rsidR="00C82E9E" w:rsidRPr="000D36DA" w:rsidRDefault="00C82E9E" w:rsidP="00C8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0D36DA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สัญญาแต่งตั้งผู้จัดจำหน่ายสินค้า</w:t>
      </w:r>
    </w:p>
    <w:p w14:paraId="2B5974DD" w14:textId="77777777" w:rsidR="000660E9" w:rsidRDefault="000660E9" w:rsidP="00066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88468D1" w14:textId="1E3D9A7B" w:rsidR="000660E9" w:rsidRPr="000660E9" w:rsidRDefault="000660E9" w:rsidP="00066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0660E9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ได้เข้า</w:t>
      </w:r>
      <w:r w:rsidRPr="003920E5">
        <w:rPr>
          <w:rFonts w:ascii="Angsana New" w:hAnsi="Angsana New"/>
          <w:sz w:val="30"/>
          <w:szCs w:val="30"/>
          <w:cs/>
        </w:rPr>
        <w:t>ทำสัญญา</w:t>
      </w:r>
      <w:r w:rsidRPr="000660E9">
        <w:rPr>
          <w:rFonts w:ascii="Angsana New" w:hAnsi="Angsana New"/>
          <w:sz w:val="30"/>
          <w:szCs w:val="30"/>
          <w:cs/>
        </w:rPr>
        <w:t>กับบริษัทที่เกี่ยวข้องแห่งหนึ่ง เพื่อแต่งตั้งบริษัทดังกล่าวเป็นผู้จัดจำหน่ายสินค้าภายใต้เครื่องหมายการค้า "</w:t>
      </w:r>
      <w:r w:rsidRPr="000660E9">
        <w:rPr>
          <w:rFonts w:ascii="Angsana New" w:hAnsi="Angsana New"/>
          <w:sz w:val="30"/>
          <w:szCs w:val="30"/>
        </w:rPr>
        <w:t xml:space="preserve">Crystal" "Ranger" </w:t>
      </w:r>
      <w:r w:rsidRPr="000660E9">
        <w:rPr>
          <w:rFonts w:ascii="Angsana New" w:hAnsi="Angsana New"/>
          <w:sz w:val="30"/>
          <w:szCs w:val="30"/>
          <w:cs/>
        </w:rPr>
        <w:t>และ "</w:t>
      </w:r>
      <w:proofErr w:type="spellStart"/>
      <w:r w:rsidRPr="000660E9">
        <w:rPr>
          <w:rFonts w:ascii="Angsana New" w:hAnsi="Angsana New"/>
          <w:sz w:val="30"/>
          <w:szCs w:val="30"/>
        </w:rPr>
        <w:t>est</w:t>
      </w:r>
      <w:proofErr w:type="spellEnd"/>
      <w:r w:rsidRPr="000660E9">
        <w:rPr>
          <w:rFonts w:ascii="Angsana New" w:hAnsi="Angsana New"/>
          <w:sz w:val="30"/>
          <w:szCs w:val="30"/>
        </w:rPr>
        <w:t xml:space="preserve">" </w:t>
      </w:r>
      <w:r w:rsidRPr="000660E9">
        <w:rPr>
          <w:rFonts w:ascii="Angsana New" w:hAnsi="Angsana New"/>
          <w:sz w:val="30"/>
          <w:szCs w:val="30"/>
          <w:cs/>
        </w:rPr>
        <w:t xml:space="preserve">โดยคู่สัญญาต้องปฏิบัติตามเงื่อนไขที่กำหนดในสัญญา ทั้งนี้ สัญญาฉบับนี้กำหนดให้มีผลใช้บังคับตั้งแต่วันที่ </w:t>
      </w:r>
      <w:r w:rsidRPr="000660E9">
        <w:rPr>
          <w:rFonts w:ascii="Angsana New" w:hAnsi="Angsana New"/>
          <w:sz w:val="30"/>
          <w:szCs w:val="30"/>
        </w:rPr>
        <w:t>1</w:t>
      </w:r>
      <w:r w:rsidRPr="000660E9">
        <w:rPr>
          <w:rFonts w:ascii="Angsana New" w:hAnsi="Angsana New"/>
          <w:sz w:val="30"/>
          <w:szCs w:val="30"/>
          <w:cs/>
        </w:rPr>
        <w:t xml:space="preserve"> มกราคม </w:t>
      </w:r>
      <w:r w:rsidRPr="000660E9">
        <w:rPr>
          <w:rFonts w:ascii="Angsana New" w:hAnsi="Angsana New"/>
          <w:sz w:val="30"/>
          <w:szCs w:val="30"/>
        </w:rPr>
        <w:t>2563</w:t>
      </w:r>
      <w:r w:rsidRPr="000660E9">
        <w:rPr>
          <w:rFonts w:ascii="Angsana New" w:hAnsi="Angsana New"/>
          <w:sz w:val="30"/>
          <w:szCs w:val="30"/>
          <w:cs/>
        </w:rPr>
        <w:t xml:space="preserve"> จนถึงวันที่ </w:t>
      </w:r>
      <w:r w:rsidRPr="000660E9">
        <w:rPr>
          <w:rFonts w:ascii="Angsana New" w:hAnsi="Angsana New"/>
          <w:sz w:val="30"/>
          <w:szCs w:val="30"/>
        </w:rPr>
        <w:t>31</w:t>
      </w:r>
      <w:r w:rsidRPr="000660E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0660E9">
        <w:rPr>
          <w:rFonts w:ascii="Angsana New" w:hAnsi="Angsana New"/>
          <w:sz w:val="30"/>
          <w:szCs w:val="30"/>
        </w:rPr>
        <w:t>2564</w:t>
      </w:r>
      <w:r w:rsidRPr="000660E9">
        <w:rPr>
          <w:rFonts w:ascii="Angsana New" w:hAnsi="Angsana New"/>
          <w:sz w:val="30"/>
          <w:szCs w:val="30"/>
          <w:cs/>
        </w:rPr>
        <w:t xml:space="preserve"> หากคู่สัญญาฝ่ายใดฝ่ายหนึ่งมิได้แจ้งให้คู่สัญญาอีกฝ่ายหนึ่งทราบล่วงหน้าเป็นลายลักษณ์อักษรไม่น้อยกว่า </w:t>
      </w:r>
      <w:r w:rsidRPr="000660E9">
        <w:rPr>
          <w:rFonts w:ascii="Angsana New" w:hAnsi="Angsana New"/>
          <w:sz w:val="30"/>
          <w:szCs w:val="30"/>
        </w:rPr>
        <w:t>90</w:t>
      </w:r>
      <w:r w:rsidRPr="000660E9">
        <w:rPr>
          <w:rFonts w:ascii="Angsana New" w:hAnsi="Angsana New"/>
          <w:sz w:val="30"/>
          <w:szCs w:val="30"/>
          <w:cs/>
        </w:rPr>
        <w:t xml:space="preserve"> วัน ก่อนวันสิ้นสุดของสัญญาฉบับนี้ว่าไม่ประสงค์ที่จะต่ออายุสัญญาฉบับนี้ออกไป ให้ถือว่าสัญญาฉบับนี้มีผลใช้บังคับกันต่อไปอีกคราวละ </w:t>
      </w:r>
      <w:r w:rsidRPr="000660E9">
        <w:rPr>
          <w:rFonts w:ascii="Angsana New" w:hAnsi="Angsana New"/>
          <w:sz w:val="30"/>
          <w:szCs w:val="30"/>
        </w:rPr>
        <w:t>1</w:t>
      </w:r>
      <w:r w:rsidRPr="000660E9">
        <w:rPr>
          <w:rFonts w:ascii="Angsana New" w:hAnsi="Angsana New"/>
          <w:sz w:val="30"/>
          <w:szCs w:val="30"/>
          <w:cs/>
        </w:rPr>
        <w:t xml:space="preserve"> ปี</w:t>
      </w:r>
    </w:p>
    <w:p w14:paraId="76E95ACA" w14:textId="77777777" w:rsidR="00C82E9E" w:rsidRPr="00BE58A7" w:rsidRDefault="00C82E9E" w:rsidP="00C8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714CF2F0" w14:textId="77777777" w:rsidR="00C82E9E" w:rsidRDefault="00C82E9E" w:rsidP="00C8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1E43">
        <w:rPr>
          <w:rFonts w:ascii="Angsana New" w:hAnsi="Angsana New"/>
          <w:sz w:val="30"/>
          <w:szCs w:val="30"/>
          <w:cs/>
        </w:rPr>
        <w:t>บริษัทได้เข้าทำสัญญากับบริษัทที่เกี่ยวข้องแห่งหนึ่ง เพื่อแต่งตั้งบริษัทดังกล่าวเป็นผู้จัดจำหน่ายสินค้าภายใต้เครื่องหมายการค้า "</w:t>
      </w:r>
      <w:r w:rsidRPr="00EF1E43">
        <w:rPr>
          <w:rFonts w:ascii="Angsana New" w:hAnsi="Angsana New"/>
          <w:sz w:val="30"/>
          <w:szCs w:val="30"/>
        </w:rPr>
        <w:t xml:space="preserve">Crystal" "Ranger" </w:t>
      </w:r>
      <w:r w:rsidRPr="00EF1E43">
        <w:rPr>
          <w:rFonts w:ascii="Angsana New" w:hAnsi="Angsana New"/>
          <w:sz w:val="30"/>
          <w:szCs w:val="30"/>
          <w:cs/>
        </w:rPr>
        <w:t>และ "</w:t>
      </w:r>
      <w:proofErr w:type="spellStart"/>
      <w:r w:rsidRPr="00EF1E43">
        <w:rPr>
          <w:rFonts w:ascii="Angsana New" w:hAnsi="Angsana New"/>
          <w:sz w:val="30"/>
          <w:szCs w:val="30"/>
        </w:rPr>
        <w:t>est</w:t>
      </w:r>
      <w:proofErr w:type="spellEnd"/>
      <w:r w:rsidRPr="00EF1E43">
        <w:rPr>
          <w:rFonts w:ascii="Angsana New" w:hAnsi="Angsana New"/>
          <w:sz w:val="30"/>
          <w:szCs w:val="30"/>
        </w:rPr>
        <w:t xml:space="preserve">" </w:t>
      </w:r>
      <w:r w:rsidRPr="00EF1E43">
        <w:rPr>
          <w:rFonts w:ascii="Angsana New" w:hAnsi="Angsana New"/>
          <w:sz w:val="30"/>
          <w:szCs w:val="30"/>
          <w:cs/>
        </w:rPr>
        <w:t xml:space="preserve">โดยคู่สัญญาต้องปฏิบัติตามเงื่อนไขที่กำหนดในสัญญา ทั้งนี้ สัญญาฉบับนี้กำหนดให้มีผลใช้บังคับตั้งแต่วันที่ </w:t>
      </w:r>
      <w:r w:rsidRPr="00EF1E43">
        <w:rPr>
          <w:rFonts w:ascii="Angsana New" w:hAnsi="Angsana New"/>
          <w:sz w:val="30"/>
          <w:szCs w:val="30"/>
        </w:rPr>
        <w:t xml:space="preserve">1 </w:t>
      </w:r>
      <w:r w:rsidRPr="00EF1E43">
        <w:rPr>
          <w:rFonts w:ascii="Angsana New" w:hAnsi="Angsana New"/>
          <w:sz w:val="30"/>
          <w:szCs w:val="30"/>
          <w:cs/>
        </w:rPr>
        <w:t xml:space="preserve">มกราคม </w:t>
      </w:r>
      <w:r w:rsidRPr="00EF1E43">
        <w:rPr>
          <w:rFonts w:ascii="Angsana New" w:hAnsi="Angsana New"/>
          <w:sz w:val="30"/>
          <w:szCs w:val="30"/>
        </w:rPr>
        <w:t xml:space="preserve">2561 </w:t>
      </w:r>
      <w:r w:rsidRPr="00EF1E43">
        <w:rPr>
          <w:rFonts w:ascii="Angsana New" w:hAnsi="Angsana New"/>
          <w:sz w:val="30"/>
          <w:szCs w:val="30"/>
          <w:cs/>
        </w:rPr>
        <w:t xml:space="preserve">จนถึงวันที่ </w:t>
      </w:r>
      <w:r w:rsidRPr="00EF1E43">
        <w:rPr>
          <w:rFonts w:ascii="Angsana New" w:hAnsi="Angsana New"/>
          <w:sz w:val="30"/>
          <w:szCs w:val="30"/>
        </w:rPr>
        <w:t xml:space="preserve">31 </w:t>
      </w:r>
      <w:r w:rsidRPr="00EF1E4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F1E43">
        <w:rPr>
          <w:rFonts w:ascii="Angsana New" w:hAnsi="Angsana New"/>
          <w:sz w:val="30"/>
          <w:szCs w:val="30"/>
        </w:rPr>
        <w:t xml:space="preserve">2563 </w:t>
      </w:r>
      <w:r w:rsidRPr="00EF1E43">
        <w:rPr>
          <w:rFonts w:ascii="Angsana New" w:hAnsi="Angsana New"/>
          <w:sz w:val="30"/>
          <w:szCs w:val="30"/>
          <w:cs/>
        </w:rPr>
        <w:t xml:space="preserve">และกรณีไม่มีคู่สัญญาฝ่ายใดฝ่ายหนึ่งไม่แจ้งการไม่ต่ออายุสัญญาเป็นหนังสือล่วงหน้าไม่น้อยกว่า </w:t>
      </w:r>
      <w:r w:rsidRPr="00EF1E43">
        <w:rPr>
          <w:rFonts w:ascii="Angsana New" w:hAnsi="Angsana New"/>
          <w:sz w:val="30"/>
          <w:szCs w:val="30"/>
        </w:rPr>
        <w:t xml:space="preserve">30 </w:t>
      </w:r>
      <w:r w:rsidRPr="00EF1E43">
        <w:rPr>
          <w:rFonts w:ascii="Angsana New" w:hAnsi="Angsana New"/>
          <w:sz w:val="30"/>
          <w:szCs w:val="30"/>
          <w:cs/>
        </w:rPr>
        <w:t xml:space="preserve">วันก่อนวันสิ้นสุดสัญญาให้ถือว่าสัญญามีผลใช้บังคับอีกคราวละ </w:t>
      </w:r>
      <w:r w:rsidRPr="00EF1E43">
        <w:rPr>
          <w:rFonts w:ascii="Angsana New" w:hAnsi="Angsana New"/>
          <w:sz w:val="30"/>
          <w:szCs w:val="30"/>
        </w:rPr>
        <w:t xml:space="preserve">1 </w:t>
      </w:r>
      <w:r w:rsidRPr="00EF1E43">
        <w:rPr>
          <w:rFonts w:ascii="Angsana New" w:hAnsi="Angsana New"/>
          <w:sz w:val="30"/>
          <w:szCs w:val="30"/>
          <w:cs/>
        </w:rPr>
        <w:t>ปี</w:t>
      </w:r>
    </w:p>
    <w:p w14:paraId="3010CF42" w14:textId="77777777" w:rsidR="00C82E9E" w:rsidRPr="00BE58A7" w:rsidRDefault="00C82E9E" w:rsidP="00C8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0FEBEA60" w14:textId="77777777" w:rsidR="00C82E9E" w:rsidRPr="00955A95" w:rsidRDefault="00C82E9E" w:rsidP="00127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55A95">
        <w:rPr>
          <w:rFonts w:ascii="Angsana New" w:hAnsi="Angsana New"/>
          <w:sz w:val="30"/>
          <w:szCs w:val="30"/>
          <w:cs/>
        </w:rPr>
        <w:t>บริษัทเข้าทำบันทึกข้อตกลงแต่ตั้งผู้จัดจำหน่ายสินค้ากับบริษัทที่เกี่ยวข้องแห่งหนึ่ง เพื่อเป็นผู้จัดจำหน่ายสินค้าภายใต้เครื่องหมายการค้า "</w:t>
      </w:r>
      <w:r w:rsidRPr="00955A95">
        <w:rPr>
          <w:rFonts w:ascii="Angsana New" w:hAnsi="Angsana New"/>
          <w:sz w:val="30"/>
          <w:szCs w:val="30"/>
        </w:rPr>
        <w:t xml:space="preserve">Tea pot" and  </w:t>
      </w:r>
      <w:r w:rsidRPr="00955A95">
        <w:rPr>
          <w:rFonts w:ascii="Angsana New" w:hAnsi="Angsana New"/>
          <w:sz w:val="30"/>
          <w:szCs w:val="30"/>
          <w:cs/>
        </w:rPr>
        <w:t>และ "</w:t>
      </w:r>
      <w:r w:rsidRPr="00955A95">
        <w:rPr>
          <w:rFonts w:ascii="Angsana New" w:hAnsi="Angsana New"/>
          <w:sz w:val="30"/>
          <w:szCs w:val="30"/>
        </w:rPr>
        <w:t xml:space="preserve">Carnation" </w:t>
      </w:r>
      <w:r w:rsidRPr="00955A95">
        <w:rPr>
          <w:rFonts w:ascii="Angsana New" w:hAnsi="Angsana New"/>
          <w:sz w:val="30"/>
          <w:szCs w:val="30"/>
          <w:cs/>
        </w:rPr>
        <w:t xml:space="preserve">โดยบันทึกข้อตกลงจะมีผลใช้บังคับตั้งแต่วันที่ </w:t>
      </w:r>
      <w:r w:rsidRPr="00955A95">
        <w:rPr>
          <w:rFonts w:ascii="Angsana New" w:hAnsi="Angsana New"/>
          <w:sz w:val="30"/>
          <w:szCs w:val="30"/>
        </w:rPr>
        <w:t xml:space="preserve">28 </w:t>
      </w:r>
      <w:r w:rsidRPr="00955A95">
        <w:rPr>
          <w:rFonts w:ascii="Angsana New" w:hAnsi="Angsana New"/>
          <w:sz w:val="30"/>
          <w:szCs w:val="30"/>
          <w:cs/>
        </w:rPr>
        <w:t xml:space="preserve">ตุลาคม </w:t>
      </w:r>
      <w:r w:rsidRPr="00955A95">
        <w:rPr>
          <w:rFonts w:ascii="Angsana New" w:hAnsi="Angsana New"/>
          <w:sz w:val="30"/>
          <w:szCs w:val="30"/>
        </w:rPr>
        <w:t xml:space="preserve">2562 </w:t>
      </w:r>
      <w:r w:rsidRPr="00955A95">
        <w:rPr>
          <w:rFonts w:ascii="Angsana New" w:hAnsi="Angsana New"/>
          <w:spacing w:val="6"/>
          <w:sz w:val="30"/>
          <w:szCs w:val="30"/>
          <w:cs/>
        </w:rPr>
        <w:t xml:space="preserve">ถึงวันที่ </w:t>
      </w:r>
      <w:r w:rsidRPr="00955A95">
        <w:rPr>
          <w:rFonts w:ascii="Angsana New" w:hAnsi="Angsana New"/>
          <w:spacing w:val="6"/>
          <w:sz w:val="30"/>
          <w:szCs w:val="30"/>
        </w:rPr>
        <w:t xml:space="preserve">30 </w:t>
      </w:r>
      <w:r w:rsidRPr="00955A95">
        <w:rPr>
          <w:rFonts w:ascii="Angsana New" w:hAnsi="Angsana New"/>
          <w:spacing w:val="6"/>
          <w:sz w:val="30"/>
          <w:szCs w:val="30"/>
          <w:cs/>
        </w:rPr>
        <w:t xml:space="preserve">เมษายน </w:t>
      </w:r>
      <w:r w:rsidRPr="00955A95">
        <w:rPr>
          <w:rFonts w:ascii="Angsana New" w:hAnsi="Angsana New"/>
          <w:spacing w:val="6"/>
          <w:sz w:val="30"/>
          <w:szCs w:val="30"/>
        </w:rPr>
        <w:t xml:space="preserve">2563 </w:t>
      </w:r>
      <w:r w:rsidRPr="00955A95">
        <w:rPr>
          <w:rFonts w:ascii="Angsana New" w:hAnsi="Angsana New"/>
          <w:spacing w:val="6"/>
          <w:sz w:val="30"/>
          <w:szCs w:val="30"/>
          <w:cs/>
        </w:rPr>
        <w:t xml:space="preserve">ปัจจุบันคู่สัญญาได้เข้าทำบันทึกข้อตกลงขยายระยะเวลาต่อไปอีก </w:t>
      </w:r>
      <w:r w:rsidRPr="00955A95">
        <w:rPr>
          <w:rFonts w:ascii="Angsana New" w:hAnsi="Angsana New"/>
          <w:spacing w:val="6"/>
          <w:sz w:val="30"/>
          <w:szCs w:val="30"/>
        </w:rPr>
        <w:t xml:space="preserve">3 </w:t>
      </w:r>
      <w:r w:rsidRPr="00955A95">
        <w:rPr>
          <w:rFonts w:ascii="Angsana New" w:hAnsi="Angsana New"/>
          <w:spacing w:val="6"/>
          <w:sz w:val="30"/>
          <w:szCs w:val="30"/>
          <w:cs/>
        </w:rPr>
        <w:t xml:space="preserve">เดือน จนถึงวันที่ </w:t>
      </w:r>
      <w:r w:rsidRPr="00955A95">
        <w:rPr>
          <w:rFonts w:ascii="Angsana New" w:hAnsi="Angsana New"/>
          <w:spacing w:val="6"/>
          <w:sz w:val="30"/>
          <w:szCs w:val="30"/>
        </w:rPr>
        <w:t xml:space="preserve">31 </w:t>
      </w:r>
      <w:r w:rsidRPr="00955A95">
        <w:rPr>
          <w:rFonts w:ascii="Angsana New" w:hAnsi="Angsana New"/>
          <w:spacing w:val="6"/>
          <w:sz w:val="30"/>
          <w:szCs w:val="30"/>
          <w:cs/>
        </w:rPr>
        <w:t xml:space="preserve">กรกฎาคม </w:t>
      </w:r>
      <w:r w:rsidRPr="00955A95">
        <w:rPr>
          <w:rFonts w:ascii="Angsana New" w:hAnsi="Angsana New"/>
          <w:spacing w:val="6"/>
          <w:sz w:val="30"/>
          <w:szCs w:val="30"/>
        </w:rPr>
        <w:t>2563</w:t>
      </w:r>
    </w:p>
    <w:p w14:paraId="688B1EB8" w14:textId="2C9E9106" w:rsidR="00C82E9E" w:rsidRDefault="00C8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C265B60" w14:textId="77777777" w:rsidR="00C82E9E" w:rsidRPr="00C82E9E" w:rsidRDefault="00C82E9E" w:rsidP="00C8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C82E9E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สัญญา</w:t>
      </w:r>
      <w:r w:rsidRPr="00C82E9E">
        <w:rPr>
          <w:rFonts w:ascii="Angsana New" w:hAnsi="Angsana New" w:hint="cs"/>
          <w:i/>
          <w:iCs/>
          <w:color w:val="000000"/>
          <w:sz w:val="30"/>
          <w:szCs w:val="30"/>
          <w:cs/>
        </w:rPr>
        <w:t>ซื้อขายผลิตภัณฑ์</w:t>
      </w:r>
    </w:p>
    <w:p w14:paraId="4420A110" w14:textId="77777777" w:rsidR="00726927" w:rsidRDefault="00726927" w:rsidP="00C8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6E6FA697" w14:textId="46D1B3CA" w:rsidR="00C82E9E" w:rsidRDefault="00726927" w:rsidP="00C8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726927">
        <w:rPr>
          <w:rFonts w:ascii="Angsana New" w:hAnsi="Angsana New"/>
          <w:sz w:val="30"/>
          <w:szCs w:val="30"/>
          <w:cs/>
        </w:rPr>
        <w:t>บริษัทได้ทำสัญญาฉบับใหม่กับบริษัทที่เกี่ยวข้องกันแห่งหนึ่งเพื่อซื้อขายผลิตภัณฑ์เครื่องดื่มสินค้าภายใต้เครื่องหมายการค้า "</w:t>
      </w:r>
      <w:r w:rsidRPr="00726927">
        <w:rPr>
          <w:rFonts w:ascii="Angsana New" w:hAnsi="Angsana New"/>
          <w:sz w:val="30"/>
          <w:szCs w:val="30"/>
        </w:rPr>
        <w:t xml:space="preserve">Sarsi" </w:t>
      </w:r>
      <w:r w:rsidRPr="00726927">
        <w:rPr>
          <w:rFonts w:ascii="Angsana New" w:hAnsi="Angsana New"/>
          <w:sz w:val="30"/>
          <w:szCs w:val="30"/>
          <w:cs/>
        </w:rPr>
        <w:t xml:space="preserve">โดยคู่สัญญาต้องปฏิบัติตามเงื่อนไขที่กำหนดในสัญญา ทั้งนี้สัญญาฉบับนี้มีกำหนดให้มีผลใช้บังคับตั้งแต่วันที่ </w:t>
      </w:r>
      <w:r w:rsidRPr="00726927">
        <w:rPr>
          <w:rFonts w:ascii="Angsana New" w:hAnsi="Angsana New"/>
          <w:sz w:val="30"/>
          <w:szCs w:val="30"/>
        </w:rPr>
        <w:t xml:space="preserve">1 </w:t>
      </w:r>
      <w:r w:rsidRPr="00726927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726927">
        <w:rPr>
          <w:rFonts w:ascii="Angsana New" w:hAnsi="Angsana New"/>
          <w:sz w:val="30"/>
          <w:szCs w:val="30"/>
        </w:rPr>
        <w:t xml:space="preserve">2563 </w:t>
      </w:r>
      <w:r w:rsidRPr="00726927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726927">
        <w:rPr>
          <w:rFonts w:ascii="Angsana New" w:hAnsi="Angsana New"/>
          <w:sz w:val="30"/>
          <w:szCs w:val="30"/>
        </w:rPr>
        <w:t xml:space="preserve">31 </w:t>
      </w:r>
      <w:r w:rsidRPr="00726927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726927">
        <w:rPr>
          <w:rFonts w:ascii="Angsana New" w:hAnsi="Angsana New"/>
          <w:sz w:val="30"/>
          <w:szCs w:val="30"/>
        </w:rPr>
        <w:t xml:space="preserve">2564 </w:t>
      </w:r>
      <w:r w:rsidRPr="00726927">
        <w:rPr>
          <w:rFonts w:ascii="Angsana New" w:hAnsi="Angsana New"/>
          <w:sz w:val="30"/>
          <w:szCs w:val="30"/>
          <w:cs/>
        </w:rPr>
        <w:t xml:space="preserve">หากคู่สัญญาฝ่ายใดฝ่ายหนึ่งมิได้แจ้งให้คู่สัญญาอีกฝ่ายหนึ่งทราบล่วงหน้าเป็นลายลักษณ์อักษรไม่น้อยกว่า </w:t>
      </w:r>
      <w:r w:rsidRPr="00726927">
        <w:rPr>
          <w:rFonts w:ascii="Angsana New" w:hAnsi="Angsana New"/>
          <w:sz w:val="30"/>
          <w:szCs w:val="30"/>
        </w:rPr>
        <w:t xml:space="preserve">6 </w:t>
      </w:r>
      <w:r w:rsidRPr="00726927">
        <w:rPr>
          <w:rFonts w:ascii="Angsana New" w:hAnsi="Angsana New"/>
          <w:sz w:val="30"/>
          <w:szCs w:val="30"/>
          <w:cs/>
        </w:rPr>
        <w:t>เดือน ก่อนวันสิ้นสุดของสัญญาฉบับนี้ว่าไม่ประสงค์ที่จะต่ออายุ</w:t>
      </w:r>
      <w:r w:rsidR="007E59F6" w:rsidRPr="007E59F6">
        <w:rPr>
          <w:rFonts w:ascii="Angsana New" w:hAnsi="Angsana New"/>
          <w:sz w:val="30"/>
          <w:szCs w:val="30"/>
          <w:cs/>
        </w:rPr>
        <w:t xml:space="preserve">สัญญาฉบับนี้ออกไป ให้ถือว่าสัญญาฉบับนี้มีผลใช้บังคับกันต่อไปอีกคราวละ </w:t>
      </w:r>
      <w:r w:rsidR="007E59F6">
        <w:rPr>
          <w:rFonts w:ascii="Angsana New" w:hAnsi="Angsana New"/>
          <w:sz w:val="30"/>
          <w:szCs w:val="30"/>
        </w:rPr>
        <w:t>1</w:t>
      </w:r>
      <w:r w:rsidR="007E59F6" w:rsidRPr="007E59F6">
        <w:rPr>
          <w:rFonts w:ascii="Angsana New" w:hAnsi="Angsana New"/>
          <w:sz w:val="30"/>
          <w:szCs w:val="30"/>
          <w:cs/>
        </w:rPr>
        <w:t xml:space="preserve"> ปี</w:t>
      </w:r>
    </w:p>
    <w:p w14:paraId="75EB2399" w14:textId="58C18EE7" w:rsidR="00D66CCA" w:rsidRDefault="00D66CCA" w:rsidP="00C8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14942A88" w14:textId="12E942F6" w:rsidR="00D66CCA" w:rsidRPr="00C82E9E" w:rsidRDefault="00D66CCA" w:rsidP="00C8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D66CCA">
        <w:rPr>
          <w:rFonts w:ascii="Angsana New" w:hAnsi="Angsana New"/>
          <w:sz w:val="30"/>
          <w:szCs w:val="30"/>
          <w:cs/>
        </w:rPr>
        <w:t xml:space="preserve">บริษัทได้เข้าทำสัญญาฉบับใหม่กับบริษัทที่เกี่ยวข้องกันแห่งหนึ่งเพื่อซื้อขายผลิตภัณฑ์เครื่องดื่มโซดา บริษัทต้องปฏิบัติตามเงื่อนไขต่างๆ ที่กำหนดไว้ในสัญญา โดยสัญญามีระยะเวลาตั้งแต่วันที่ </w:t>
      </w:r>
      <w:r w:rsidRPr="00D66CCA">
        <w:rPr>
          <w:rFonts w:ascii="Angsana New" w:hAnsi="Angsana New"/>
          <w:sz w:val="30"/>
          <w:szCs w:val="30"/>
        </w:rPr>
        <w:t xml:space="preserve">1 </w:t>
      </w:r>
      <w:r w:rsidRPr="00D66CCA">
        <w:rPr>
          <w:rFonts w:ascii="Angsana New" w:hAnsi="Angsana New"/>
          <w:sz w:val="30"/>
          <w:szCs w:val="30"/>
          <w:cs/>
        </w:rPr>
        <w:t xml:space="preserve">ตุลาคม </w:t>
      </w:r>
      <w:r w:rsidRPr="00D66CCA">
        <w:rPr>
          <w:rFonts w:ascii="Angsana New" w:hAnsi="Angsana New"/>
          <w:sz w:val="30"/>
          <w:szCs w:val="30"/>
        </w:rPr>
        <w:t xml:space="preserve">2561 </w:t>
      </w:r>
      <w:r w:rsidRPr="00D66CCA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D66CCA">
        <w:rPr>
          <w:rFonts w:ascii="Angsana New" w:hAnsi="Angsana New"/>
          <w:sz w:val="30"/>
          <w:szCs w:val="30"/>
        </w:rPr>
        <w:t xml:space="preserve">30 </w:t>
      </w:r>
      <w:r w:rsidRPr="00D66CCA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D66CCA">
        <w:rPr>
          <w:rFonts w:ascii="Angsana New" w:hAnsi="Angsana New"/>
          <w:sz w:val="30"/>
          <w:szCs w:val="30"/>
        </w:rPr>
        <w:t xml:space="preserve">2563 </w:t>
      </w:r>
      <w:r w:rsidRPr="00D66CCA">
        <w:rPr>
          <w:rFonts w:ascii="Angsana New" w:hAnsi="Angsana New"/>
          <w:sz w:val="30"/>
          <w:szCs w:val="30"/>
          <w:cs/>
        </w:rPr>
        <w:t xml:space="preserve">และหากไม่มีคู่สัญญาฝ่ายใดแจ้งความประสงค์ไม่ต่ออายุสัญญาไปยังคู่สัญญาอีกฝ่ายหนึ่งล่วงหน้าไม่น้อยกว่า </w:t>
      </w:r>
      <w:r w:rsidRPr="00D66CCA">
        <w:rPr>
          <w:rFonts w:ascii="Angsana New" w:hAnsi="Angsana New"/>
          <w:sz w:val="30"/>
          <w:szCs w:val="30"/>
        </w:rPr>
        <w:t xml:space="preserve">30 </w:t>
      </w:r>
      <w:r w:rsidRPr="00D66CCA">
        <w:rPr>
          <w:rFonts w:ascii="Angsana New" w:hAnsi="Angsana New"/>
          <w:sz w:val="30"/>
          <w:szCs w:val="30"/>
          <w:cs/>
        </w:rPr>
        <w:t xml:space="preserve">วัน สัญญาจะมีผลอีกคราวละ </w:t>
      </w:r>
      <w:r w:rsidRPr="00D66CCA">
        <w:rPr>
          <w:rFonts w:ascii="Angsana New" w:hAnsi="Angsana New"/>
          <w:sz w:val="30"/>
          <w:szCs w:val="30"/>
        </w:rPr>
        <w:t xml:space="preserve">1 </w:t>
      </w:r>
      <w:r w:rsidRPr="00D66CCA">
        <w:rPr>
          <w:rFonts w:ascii="Angsana New" w:hAnsi="Angsana New"/>
          <w:sz w:val="30"/>
          <w:szCs w:val="30"/>
          <w:cs/>
        </w:rPr>
        <w:t>ปี</w:t>
      </w:r>
    </w:p>
    <w:p w14:paraId="6ABB78F2" w14:textId="77777777" w:rsidR="00A53E46" w:rsidRPr="00A53E46" w:rsidRDefault="00A53E46" w:rsidP="00C8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3D23CF5F" w14:textId="77777777" w:rsidR="00C82E9E" w:rsidRPr="00C82E9E" w:rsidRDefault="00C82E9E" w:rsidP="00C8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C82E9E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สัญญาผลิตและจัดจำหน่ายสินค้า</w:t>
      </w:r>
    </w:p>
    <w:p w14:paraId="21D7562A" w14:textId="77777777" w:rsidR="00C82E9E" w:rsidRPr="00BE58A7" w:rsidRDefault="00C82E9E" w:rsidP="00C8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D115D40" w14:textId="0DFDA965" w:rsidR="00C82E9E" w:rsidRPr="002B3660" w:rsidRDefault="00C82E9E" w:rsidP="00C8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2B3660">
        <w:rPr>
          <w:rFonts w:ascii="Angsana New" w:hAnsi="Angsana New"/>
          <w:sz w:val="30"/>
          <w:szCs w:val="30"/>
          <w:cs/>
        </w:rPr>
        <w:t>บริษัทได้ตกลงทำสัญญากับบริษัทที่เกี่ยวข้องกันแห่งหนึ่งเพื่อเป็นผู้ผลิตและจัดจำหน่ายสินค้าภายใต้ชื่อเครื่องหมายการค้า “</w:t>
      </w:r>
      <w:r w:rsidRPr="002B3660">
        <w:rPr>
          <w:rFonts w:ascii="Angsana New" w:hAnsi="Angsana New"/>
          <w:sz w:val="30"/>
          <w:szCs w:val="30"/>
        </w:rPr>
        <w:t xml:space="preserve">Sarsi” </w:t>
      </w:r>
      <w:r w:rsidRPr="002B3660">
        <w:rPr>
          <w:rFonts w:ascii="Angsana New" w:hAnsi="Angsana New"/>
          <w:sz w:val="30"/>
          <w:szCs w:val="30"/>
          <w:cs/>
        </w:rPr>
        <w:t xml:space="preserve">ปัจจุบันได้ต่ออายุสัญญาอัตโนมัติเป็นเวลา </w:t>
      </w:r>
      <w:r w:rsidRPr="002B3660">
        <w:rPr>
          <w:rFonts w:ascii="Angsana New" w:hAnsi="Angsana New"/>
          <w:sz w:val="30"/>
          <w:szCs w:val="30"/>
        </w:rPr>
        <w:t>1</w:t>
      </w:r>
      <w:r w:rsidRPr="002B3660">
        <w:rPr>
          <w:rFonts w:ascii="Angsana New" w:hAnsi="Angsana New"/>
          <w:sz w:val="30"/>
          <w:szCs w:val="30"/>
          <w:cs/>
        </w:rPr>
        <w:t xml:space="preserve"> ปี ตั้งแต่วันที่ </w:t>
      </w:r>
      <w:r w:rsidRPr="002B3660">
        <w:rPr>
          <w:rFonts w:ascii="Angsana New" w:hAnsi="Angsana New"/>
          <w:sz w:val="30"/>
          <w:szCs w:val="30"/>
        </w:rPr>
        <w:t>1</w:t>
      </w:r>
      <w:r w:rsidRPr="002B3660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2B3660">
        <w:rPr>
          <w:rFonts w:ascii="Angsana New" w:hAnsi="Angsana New"/>
          <w:sz w:val="30"/>
          <w:szCs w:val="30"/>
        </w:rPr>
        <w:t>2563</w:t>
      </w:r>
      <w:r w:rsidRPr="002B3660">
        <w:rPr>
          <w:rFonts w:ascii="Angsana New" w:hAnsi="Angsana New"/>
          <w:sz w:val="30"/>
          <w:szCs w:val="30"/>
          <w:cs/>
        </w:rPr>
        <w:t xml:space="preserve"> ถึง </w:t>
      </w:r>
      <w:r w:rsidRPr="002B3660">
        <w:rPr>
          <w:rFonts w:ascii="Angsana New" w:hAnsi="Angsana New"/>
          <w:sz w:val="30"/>
          <w:szCs w:val="30"/>
        </w:rPr>
        <w:t>31</w:t>
      </w:r>
      <w:r w:rsidRPr="002B3660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2B3660">
        <w:rPr>
          <w:rFonts w:ascii="Angsana New" w:hAnsi="Angsana New"/>
          <w:sz w:val="30"/>
          <w:szCs w:val="30"/>
        </w:rPr>
        <w:t>2564</w:t>
      </w:r>
    </w:p>
    <w:p w14:paraId="7E3351D6" w14:textId="77777777" w:rsidR="00C82E9E" w:rsidRPr="00BE58A7" w:rsidRDefault="00C82E9E" w:rsidP="00C8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28"/>
          <w:szCs w:val="28"/>
          <w:cs/>
        </w:rPr>
      </w:pPr>
    </w:p>
    <w:p w14:paraId="11D78D09" w14:textId="77777777" w:rsidR="00C82E9E" w:rsidRPr="00C82E9E" w:rsidRDefault="00C82E9E" w:rsidP="00C8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C82E9E">
        <w:rPr>
          <w:rFonts w:ascii="Angsana New" w:hAnsi="Angsana New"/>
          <w:i/>
          <w:iCs/>
          <w:color w:val="000000"/>
          <w:sz w:val="30"/>
          <w:szCs w:val="30"/>
          <w:cs/>
        </w:rPr>
        <w:t>สัญญ</w:t>
      </w:r>
      <w:r w:rsidRPr="00C82E9E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าเช่าที่ดิน </w:t>
      </w:r>
      <w:r w:rsidRPr="00C82E9E">
        <w:rPr>
          <w:rFonts w:ascii="Angsana New" w:hAnsi="Angsana New"/>
          <w:i/>
          <w:iCs/>
          <w:color w:val="000000"/>
          <w:sz w:val="30"/>
          <w:szCs w:val="30"/>
          <w:cs/>
        </w:rPr>
        <w:t>และสัญญาเช่าช่วงพื้นที่อาคารสำนักงานและสัญญาบริการ</w:t>
      </w:r>
    </w:p>
    <w:p w14:paraId="154A435A" w14:textId="77777777" w:rsidR="00C82E9E" w:rsidRPr="00BE58A7" w:rsidRDefault="00C82E9E" w:rsidP="00C8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D068632" w14:textId="0395876F" w:rsidR="00C82E9E" w:rsidRPr="00C82E9E" w:rsidRDefault="00C82E9E" w:rsidP="00C8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  <w:r w:rsidRPr="00C82E9E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16</w:t>
      </w:r>
      <w:r w:rsidRPr="00C82E9E">
        <w:rPr>
          <w:rFonts w:ascii="Angsana New" w:hAnsi="Angsana New"/>
          <w:sz w:val="30"/>
          <w:szCs w:val="30"/>
          <w:cs/>
        </w:rPr>
        <w:t xml:space="preserve"> กรกฎาคม </w:t>
      </w:r>
      <w:r>
        <w:rPr>
          <w:rFonts w:ascii="Angsana New" w:hAnsi="Angsana New"/>
          <w:sz w:val="30"/>
          <w:szCs w:val="30"/>
        </w:rPr>
        <w:t>2560</w:t>
      </w:r>
      <w:r w:rsidRPr="00C82E9E">
        <w:rPr>
          <w:rFonts w:ascii="Angsana New" w:hAnsi="Angsana New"/>
          <w:sz w:val="30"/>
          <w:szCs w:val="30"/>
          <w:cs/>
        </w:rPr>
        <w:t xml:space="preserve"> บริษัทได้ทำสัญญาเช่าช่วงพื้นที่อาคารสำนักงานและสัญญาบริการกับบริษัทที่เกี่ยวข้องกันแห่งหนึ่ง สัญญามีผลบังคับใช้ตั้งแต่วันที่ </w:t>
      </w:r>
      <w:r>
        <w:rPr>
          <w:rFonts w:ascii="Angsana New" w:hAnsi="Angsana New"/>
          <w:sz w:val="30"/>
          <w:szCs w:val="30"/>
        </w:rPr>
        <w:t>16</w:t>
      </w:r>
      <w:r w:rsidRPr="00C82E9E">
        <w:rPr>
          <w:rFonts w:ascii="Angsana New" w:hAnsi="Angsana New"/>
          <w:sz w:val="30"/>
          <w:szCs w:val="30"/>
          <w:cs/>
        </w:rPr>
        <w:t xml:space="preserve"> กรกฎาคม </w:t>
      </w:r>
      <w:r>
        <w:rPr>
          <w:rFonts w:ascii="Angsana New" w:hAnsi="Angsana New"/>
          <w:sz w:val="30"/>
          <w:szCs w:val="30"/>
        </w:rPr>
        <w:t>2560</w:t>
      </w:r>
      <w:r w:rsidRPr="00C82E9E">
        <w:rPr>
          <w:rFonts w:ascii="Angsana New" w:hAnsi="Angsana New"/>
          <w:sz w:val="30"/>
          <w:szCs w:val="30"/>
          <w:cs/>
        </w:rPr>
        <w:t xml:space="preserve"> ถึงวันที่ </w:t>
      </w:r>
      <w:r>
        <w:rPr>
          <w:rFonts w:ascii="Angsana New" w:hAnsi="Angsana New"/>
          <w:sz w:val="30"/>
          <w:szCs w:val="30"/>
        </w:rPr>
        <w:t>22</w:t>
      </w:r>
      <w:r w:rsidRPr="00C82E9E">
        <w:rPr>
          <w:rFonts w:ascii="Angsana New" w:hAnsi="Angsana New"/>
          <w:sz w:val="30"/>
          <w:szCs w:val="30"/>
          <w:cs/>
        </w:rPr>
        <w:t xml:space="preserve"> พฤษภาคม </w:t>
      </w:r>
      <w:r>
        <w:rPr>
          <w:rFonts w:ascii="Angsana New" w:hAnsi="Angsana New"/>
          <w:sz w:val="30"/>
          <w:szCs w:val="30"/>
        </w:rPr>
        <w:t>2563</w:t>
      </w:r>
      <w:r w:rsidRPr="00C82E9E">
        <w:rPr>
          <w:rFonts w:ascii="Angsana New" w:hAnsi="Angsana New"/>
          <w:sz w:val="30"/>
          <w:szCs w:val="30"/>
          <w:cs/>
        </w:rPr>
        <w:t xml:space="preserve"> โดยบริษัทมีภาระผูกพันที่จะต้องจ่ายค่าเช่าและค่าบริการตามอัตราที่ระบุไว้ในสัญญา และหากต้องการต่อสัญญาเช่าให้คู่สัญญาแจ้งความประสงค์ต่ออายุสัญญาเช่าล่วงหน้าไม่น้อยกว่า </w:t>
      </w:r>
      <w:r>
        <w:rPr>
          <w:rFonts w:ascii="Angsana New" w:hAnsi="Angsana New"/>
          <w:sz w:val="30"/>
          <w:szCs w:val="30"/>
        </w:rPr>
        <w:t>90</w:t>
      </w:r>
      <w:r w:rsidRPr="00C82E9E">
        <w:rPr>
          <w:rFonts w:ascii="Angsana New" w:hAnsi="Angsana New"/>
          <w:sz w:val="30"/>
          <w:szCs w:val="30"/>
          <w:cs/>
        </w:rPr>
        <w:t xml:space="preserve"> วัน</w:t>
      </w:r>
      <w:r w:rsidRPr="00C82E9E">
        <w:rPr>
          <w:rFonts w:ascii="Angsana New" w:hAnsi="Angsana New" w:hint="cs"/>
          <w:sz w:val="30"/>
          <w:szCs w:val="30"/>
          <w:cs/>
        </w:rPr>
        <w:t xml:space="preserve"> </w:t>
      </w:r>
      <w:r w:rsidRPr="00C82E9E">
        <w:rPr>
          <w:rFonts w:ascii="Angsana New" w:hAnsi="Angsana New"/>
          <w:sz w:val="30"/>
          <w:szCs w:val="30"/>
          <w:cs/>
        </w:rPr>
        <w:t>ปัจจุบันอยู่ระหว่างขั้นตอนการต่ออายุสัญญาเช่าช่วงและสัญญาบริการฉบับใหม่</w:t>
      </w:r>
    </w:p>
    <w:p w14:paraId="5E571656" w14:textId="77777777" w:rsidR="00C82E9E" w:rsidRPr="00BE58A7" w:rsidRDefault="00C82E9E" w:rsidP="00C82E9E">
      <w:pPr>
        <w:tabs>
          <w:tab w:val="clear" w:pos="227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E00C9D7" w14:textId="77777777" w:rsidR="00C82E9E" w:rsidRPr="00BA75A9" w:rsidRDefault="00C82E9E" w:rsidP="00C8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BA75A9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</w:t>
      </w:r>
      <w:r w:rsidRPr="00BA75A9">
        <w:rPr>
          <w:rFonts w:ascii="Angsana New" w:hAnsi="Angsana New" w:hint="cs"/>
          <w:i/>
          <w:iCs/>
          <w:color w:val="000000"/>
          <w:sz w:val="30"/>
          <w:szCs w:val="30"/>
          <w:cs/>
        </w:rPr>
        <w:t>ซื้อขาย</w:t>
      </w:r>
    </w:p>
    <w:p w14:paraId="266202F5" w14:textId="77777777" w:rsidR="00C82E9E" w:rsidRPr="00BE58A7" w:rsidRDefault="00C82E9E" w:rsidP="00C8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1918399D" w14:textId="6D0CF210" w:rsidR="00C94408" w:rsidRDefault="00C82E9E" w:rsidP="00C8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8324EC">
        <w:rPr>
          <w:rFonts w:ascii="Angsana New" w:hAnsi="Angsana New"/>
          <w:sz w:val="30"/>
          <w:szCs w:val="30"/>
          <w:cs/>
        </w:rPr>
        <w:t>บริษัทจะเข้าทำสัญญาซื้อขายวัสดุเหลือใช้ของบริษัท</w:t>
      </w:r>
      <w:r w:rsidR="00A53E46" w:rsidRPr="00A53E46">
        <w:rPr>
          <w:rFonts w:ascii="Angsana New" w:hAnsi="Angsana New"/>
          <w:sz w:val="30"/>
          <w:szCs w:val="30"/>
          <w:cs/>
        </w:rPr>
        <w:t>กับบริษัทที่เกี่ยวข้องกันแห่งหนึ่ง</w:t>
      </w:r>
      <w:r w:rsidR="00A53E46">
        <w:rPr>
          <w:rFonts w:ascii="Angsana New" w:hAnsi="Angsana New" w:hint="cs"/>
          <w:sz w:val="30"/>
          <w:szCs w:val="30"/>
          <w:cs/>
        </w:rPr>
        <w:t xml:space="preserve"> </w:t>
      </w:r>
      <w:r w:rsidRPr="008324EC">
        <w:rPr>
          <w:rFonts w:ascii="Angsana New" w:hAnsi="Angsana New"/>
          <w:sz w:val="30"/>
          <w:szCs w:val="30"/>
          <w:cs/>
        </w:rPr>
        <w:t xml:space="preserve">โดยนี้จะมีผลใช้บังคับตั้งแต่วันที่ </w:t>
      </w:r>
      <w:r w:rsidRPr="008324EC">
        <w:rPr>
          <w:rFonts w:ascii="Angsana New" w:hAnsi="Angsana New"/>
          <w:sz w:val="30"/>
          <w:szCs w:val="30"/>
        </w:rPr>
        <w:t xml:space="preserve">1 </w:t>
      </w:r>
      <w:r w:rsidRPr="008324EC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324EC">
        <w:rPr>
          <w:rFonts w:ascii="Angsana New" w:hAnsi="Angsana New"/>
          <w:sz w:val="30"/>
          <w:szCs w:val="30"/>
        </w:rPr>
        <w:t xml:space="preserve">2562 </w:t>
      </w:r>
      <w:r w:rsidRPr="008324EC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8324EC">
        <w:rPr>
          <w:rFonts w:ascii="Angsana New" w:hAnsi="Angsana New"/>
          <w:sz w:val="30"/>
          <w:szCs w:val="30"/>
        </w:rPr>
        <w:t xml:space="preserve">30 </w:t>
      </w:r>
      <w:r w:rsidRPr="008324EC">
        <w:rPr>
          <w:rFonts w:ascii="Angsana New" w:hAnsi="Angsana New" w:hint="cs"/>
          <w:sz w:val="30"/>
          <w:szCs w:val="30"/>
          <w:cs/>
        </w:rPr>
        <w:t>พฤศจิกายน</w:t>
      </w:r>
      <w:r w:rsidRPr="008324EC">
        <w:rPr>
          <w:rFonts w:ascii="Angsana New" w:hAnsi="Angsana New"/>
          <w:sz w:val="30"/>
          <w:szCs w:val="30"/>
          <w:cs/>
        </w:rPr>
        <w:t xml:space="preserve"> </w:t>
      </w:r>
      <w:r w:rsidRPr="008324EC">
        <w:rPr>
          <w:rFonts w:ascii="Angsana New" w:hAnsi="Angsana New"/>
          <w:sz w:val="30"/>
          <w:szCs w:val="30"/>
        </w:rPr>
        <w:t>2563</w:t>
      </w:r>
    </w:p>
    <w:p w14:paraId="24AF3DF6" w14:textId="77777777" w:rsidR="00C94408" w:rsidRDefault="00C9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50DA59D" w14:textId="77777777" w:rsidR="00C82E9E" w:rsidRPr="00F51CD0" w:rsidRDefault="00C82E9E" w:rsidP="00C82E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F51CD0">
        <w:rPr>
          <w:rFonts w:ascii="Angsana New" w:hAnsi="Angsana New"/>
          <w:i/>
          <w:iCs/>
          <w:sz w:val="30"/>
          <w:szCs w:val="30"/>
          <w:cs/>
        </w:rPr>
        <w:lastRenderedPageBreak/>
        <w:t>สัญญา</w:t>
      </w:r>
      <w:r w:rsidRPr="00F51CD0">
        <w:rPr>
          <w:rFonts w:ascii="Angsana New" w:hAnsi="Angsana New" w:hint="cs"/>
          <w:i/>
          <w:iCs/>
          <w:sz w:val="30"/>
          <w:szCs w:val="30"/>
          <w:cs/>
        </w:rPr>
        <w:t>จ้าง</w:t>
      </w:r>
      <w:r w:rsidRPr="00F51CD0">
        <w:rPr>
          <w:rFonts w:ascii="Angsana New" w:hAnsi="Angsana New"/>
          <w:i/>
          <w:iCs/>
          <w:sz w:val="30"/>
          <w:szCs w:val="30"/>
          <w:cs/>
        </w:rPr>
        <w:t>จัดกิจกรรมด้านการตลาด ประชาสัมพันธ์ และส่งเสริมการจำหน่ายสินค้า</w:t>
      </w:r>
    </w:p>
    <w:p w14:paraId="2797632F" w14:textId="77777777" w:rsidR="00C82E9E" w:rsidRPr="00F51CD0" w:rsidRDefault="00C82E9E" w:rsidP="00C82E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7E55C86" w14:textId="74EFDDF3" w:rsidR="00F51CD0" w:rsidRDefault="00C82E9E" w:rsidP="00C8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F51CD0">
        <w:rPr>
          <w:rFonts w:ascii="Angsana New" w:hAnsi="Angsana New"/>
          <w:spacing w:val="-4"/>
          <w:sz w:val="30"/>
          <w:szCs w:val="30"/>
          <w:cs/>
        </w:rPr>
        <w:t>บริษัทจะเข้าทำสัญญาจ้างกิจกรรมการตลาด ประชาสัมพันธ์ และส่งเสริมการจำหน่ายสินค้ากับบริษัทที่เกี่ยวข้องแห่งหนึ่ง เพื่อรับจ้างจัดกิจกรรมที่เกี่ยวกับการส่งเสริมการจำหน่ายสินค้าประเภทโซดาภายใต้เครื่องหมายการค้า "</w:t>
      </w:r>
      <w:r w:rsidRPr="00F51CD0">
        <w:rPr>
          <w:rFonts w:ascii="Angsana New" w:hAnsi="Angsana New"/>
          <w:spacing w:val="-4"/>
          <w:sz w:val="30"/>
          <w:szCs w:val="30"/>
        </w:rPr>
        <w:t xml:space="preserve">Rock Mountain" </w:t>
      </w:r>
      <w:r w:rsidRPr="008324EC">
        <w:rPr>
          <w:rFonts w:ascii="Angsana New" w:hAnsi="Angsana New"/>
          <w:sz w:val="30"/>
          <w:szCs w:val="30"/>
          <w:cs/>
        </w:rPr>
        <w:t xml:space="preserve">ตามที่กำหนดไว้ในสัญญา โดยสัญญามีกำหนดระยะเวลา </w:t>
      </w:r>
      <w:r>
        <w:rPr>
          <w:rFonts w:ascii="Angsana New" w:hAnsi="Angsana New"/>
          <w:sz w:val="30"/>
          <w:szCs w:val="30"/>
        </w:rPr>
        <w:t>1</w:t>
      </w:r>
      <w:r w:rsidRPr="008324EC">
        <w:rPr>
          <w:rFonts w:ascii="Angsana New" w:hAnsi="Angsana New"/>
          <w:sz w:val="30"/>
          <w:szCs w:val="30"/>
          <w:cs/>
        </w:rPr>
        <w:t xml:space="preserve"> ปี ตั้งแต่วันที่ </w:t>
      </w:r>
      <w:r w:rsidRPr="008324EC">
        <w:rPr>
          <w:rFonts w:ascii="Angsana New" w:hAnsi="Angsana New"/>
          <w:sz w:val="30"/>
          <w:szCs w:val="30"/>
        </w:rPr>
        <w:t>1</w:t>
      </w:r>
      <w:r w:rsidRPr="008324EC">
        <w:rPr>
          <w:rFonts w:ascii="Angsana New" w:hAnsi="Angsana New"/>
          <w:sz w:val="30"/>
          <w:szCs w:val="30"/>
          <w:cs/>
        </w:rPr>
        <w:t xml:space="preserve"> ตุลาคม </w:t>
      </w:r>
      <w:r w:rsidRPr="008324EC">
        <w:rPr>
          <w:rFonts w:ascii="Angsana New" w:hAnsi="Angsana New"/>
          <w:sz w:val="30"/>
          <w:szCs w:val="30"/>
        </w:rPr>
        <w:t>2562</w:t>
      </w:r>
      <w:r w:rsidRPr="008324EC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8324EC">
        <w:rPr>
          <w:rFonts w:ascii="Angsana New" w:hAnsi="Angsana New"/>
          <w:sz w:val="30"/>
          <w:szCs w:val="30"/>
        </w:rPr>
        <w:t>30</w:t>
      </w:r>
      <w:r w:rsidRPr="008324EC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8324EC">
        <w:rPr>
          <w:rFonts w:ascii="Angsana New" w:hAnsi="Angsana New"/>
          <w:sz w:val="30"/>
          <w:szCs w:val="30"/>
        </w:rPr>
        <w:t>2563</w:t>
      </w:r>
    </w:p>
    <w:p w14:paraId="29BC25C7" w14:textId="77777777" w:rsidR="00487F45" w:rsidRPr="00BE58A7" w:rsidRDefault="00487F45" w:rsidP="00BE5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="Angsana New" w:hAnsi="Angsana New"/>
          <w:sz w:val="30"/>
          <w:szCs w:val="30"/>
        </w:rPr>
      </w:pPr>
    </w:p>
    <w:p w14:paraId="7E314545" w14:textId="77777777" w:rsidR="00302AE4" w:rsidRPr="00490B04" w:rsidRDefault="00D404FD" w:rsidP="00720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36B78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302AE4" w:rsidRPr="00490B0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ภาระผูกพันกับกิจการที่เกี่ยวข้องกัน</w:t>
      </w:r>
    </w:p>
    <w:p w14:paraId="433B6EB6" w14:textId="77777777" w:rsidR="00051468" w:rsidRPr="00727CF7" w:rsidRDefault="00051468" w:rsidP="00727CF7">
      <w:pPr>
        <w:tabs>
          <w:tab w:val="clear" w:pos="227"/>
          <w:tab w:val="left" w:pos="540"/>
        </w:tabs>
        <w:spacing w:line="240" w:lineRule="auto"/>
        <w:ind w:left="227" w:right="-25" w:firstLine="313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2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1169"/>
        <w:gridCol w:w="274"/>
        <w:gridCol w:w="1260"/>
        <w:gridCol w:w="274"/>
        <w:gridCol w:w="1166"/>
        <w:gridCol w:w="274"/>
        <w:gridCol w:w="1249"/>
      </w:tblGrid>
      <w:tr w:rsidR="00CA3BF9" w:rsidRPr="00490B04" w14:paraId="78CF7A34" w14:textId="77777777" w:rsidTr="00F340D0">
        <w:tc>
          <w:tcPr>
            <w:tcW w:w="1942" w:type="pct"/>
          </w:tcPr>
          <w:p w14:paraId="5A1325B1" w14:textId="77777777" w:rsidR="00CA3BF9" w:rsidRPr="00D012D4" w:rsidRDefault="00CA3BF9" w:rsidP="0097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12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ภาระผูกพันจากสัญญาเช่าดำเนินงาน</w:t>
            </w:r>
          </w:p>
        </w:tc>
        <w:tc>
          <w:tcPr>
            <w:tcW w:w="1459" w:type="pct"/>
            <w:gridSpan w:val="3"/>
          </w:tcPr>
          <w:p w14:paraId="2B99CE85" w14:textId="77777777" w:rsidR="00CA3BF9" w:rsidRPr="00490B04" w:rsidRDefault="00CA3BF9" w:rsidP="00971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0B0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46948847" w14:textId="77777777" w:rsidR="00CA3BF9" w:rsidRPr="00490B04" w:rsidRDefault="00CA3BF9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pct"/>
            <w:gridSpan w:val="3"/>
          </w:tcPr>
          <w:p w14:paraId="4B3CDBF7" w14:textId="77777777" w:rsidR="00CA3BF9" w:rsidRPr="00490B04" w:rsidRDefault="00CA3BF9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0B0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40D0" w:rsidRPr="00490B04" w14:paraId="75D38E0F" w14:textId="77777777" w:rsidTr="00F340D0">
        <w:tc>
          <w:tcPr>
            <w:tcW w:w="1942" w:type="pct"/>
          </w:tcPr>
          <w:p w14:paraId="4A90172C" w14:textId="77777777" w:rsidR="00DD5A3B" w:rsidRPr="00490B04" w:rsidRDefault="00DD5A3B" w:rsidP="00DD5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4D5DD9C" w14:textId="2FA32ED5" w:rsidR="00DD5A3B" w:rsidRPr="00D36B78" w:rsidRDefault="00401750" w:rsidP="00DD5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8" w:type="pct"/>
          </w:tcPr>
          <w:p w14:paraId="6BA36F5A" w14:textId="77777777" w:rsidR="00DD5A3B" w:rsidRPr="003374B7" w:rsidRDefault="00DD5A3B" w:rsidP="00DD5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77F3CD0C" w14:textId="77777777" w:rsidR="00DD5A3B" w:rsidRPr="003374B7" w:rsidRDefault="00DD5A3B" w:rsidP="00DD5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14:paraId="5F0E4137" w14:textId="77777777" w:rsidR="00DD5A3B" w:rsidRPr="003374B7" w:rsidRDefault="00DD5A3B" w:rsidP="00DD5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0E8BE8F" w14:textId="4FF9D88B" w:rsidR="00DD5A3B" w:rsidRPr="00D36B78" w:rsidRDefault="00401750" w:rsidP="00DD5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8" w:type="pct"/>
          </w:tcPr>
          <w:p w14:paraId="3BE35D26" w14:textId="77777777" w:rsidR="00DD5A3B" w:rsidRPr="003374B7" w:rsidRDefault="00DD5A3B" w:rsidP="00DD5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1C79558C" w14:textId="77777777" w:rsidR="00DD5A3B" w:rsidRPr="003374B7" w:rsidRDefault="00DD5A3B" w:rsidP="00DD5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F340D0" w:rsidRPr="00490B04" w14:paraId="0C2F7A83" w14:textId="77777777" w:rsidTr="00F340D0">
        <w:tc>
          <w:tcPr>
            <w:tcW w:w="1942" w:type="pct"/>
          </w:tcPr>
          <w:p w14:paraId="4FFDCA1D" w14:textId="77777777" w:rsidR="00DD5A3B" w:rsidRPr="00490B04" w:rsidRDefault="00DD5A3B" w:rsidP="00DD5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63F8D54" w14:textId="1670CA82" w:rsidR="00DD5A3B" w:rsidRPr="00D36B78" w:rsidRDefault="000E1733" w:rsidP="00DD5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5F1DC4B4" w14:textId="77777777" w:rsidR="00DD5A3B" w:rsidRPr="00D36B78" w:rsidRDefault="00DD5A3B" w:rsidP="00DD5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14100A88" w14:textId="77777777" w:rsidR="00DD5A3B" w:rsidRPr="00D36B78" w:rsidRDefault="00DD5A3B" w:rsidP="00DD5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14:paraId="4670AE6A" w14:textId="77777777" w:rsidR="00DD5A3B" w:rsidRPr="00D36B78" w:rsidRDefault="00DD5A3B" w:rsidP="00DD5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6BDFFC63" w14:textId="62211507" w:rsidR="00DD5A3B" w:rsidRPr="00D36B78" w:rsidRDefault="000E1733" w:rsidP="00DD5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0AE240AE" w14:textId="77777777" w:rsidR="00DD5A3B" w:rsidRPr="00D36B78" w:rsidRDefault="00DD5A3B" w:rsidP="00DD5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24D7F71B" w14:textId="77777777" w:rsidR="00DD5A3B" w:rsidRPr="00D36B78" w:rsidRDefault="00DD5A3B" w:rsidP="00DD5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26926" w:rsidRPr="00490B04" w14:paraId="6AB397A2" w14:textId="77777777" w:rsidTr="00F340D0">
        <w:tc>
          <w:tcPr>
            <w:tcW w:w="1942" w:type="pct"/>
          </w:tcPr>
          <w:p w14:paraId="147BB3CE" w14:textId="77777777" w:rsidR="00D26926" w:rsidRPr="00490B04" w:rsidRDefault="00D26926" w:rsidP="00D26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56" w:type="pct"/>
            <w:gridSpan w:val="7"/>
          </w:tcPr>
          <w:p w14:paraId="68ADB2DC" w14:textId="77777777" w:rsidR="00D26926" w:rsidRPr="00490B04" w:rsidRDefault="00D26926" w:rsidP="00D26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0B0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40D0" w:rsidRPr="00490B04" w14:paraId="7628D1F8" w14:textId="77777777" w:rsidTr="00F340D0">
        <w:tc>
          <w:tcPr>
            <w:tcW w:w="1942" w:type="pct"/>
          </w:tcPr>
          <w:p w14:paraId="06CD0968" w14:textId="77777777" w:rsidR="00DD5A3B" w:rsidRPr="00490B04" w:rsidRDefault="00DD5A3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0B04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31" w:type="pct"/>
            <w:vAlign w:val="center"/>
          </w:tcPr>
          <w:p w14:paraId="02EE8F4F" w14:textId="78CF569B" w:rsidR="00DD5A3B" w:rsidRPr="00490B04" w:rsidRDefault="00E75E07" w:rsidP="00F3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</w:t>
            </w:r>
            <w:r w:rsidR="004676D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48" w:type="pct"/>
          </w:tcPr>
          <w:p w14:paraId="14FC89D7" w14:textId="77777777" w:rsidR="00DD5A3B" w:rsidRPr="00490B04" w:rsidRDefault="00DD5A3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3740C32B" w14:textId="77777777" w:rsidR="00DD5A3B" w:rsidRPr="00C1266B" w:rsidRDefault="00DD5A3B" w:rsidP="00D01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41,400</w:t>
            </w:r>
          </w:p>
        </w:tc>
        <w:tc>
          <w:tcPr>
            <w:tcW w:w="148" w:type="pct"/>
          </w:tcPr>
          <w:p w14:paraId="4A8C0CBB" w14:textId="77777777" w:rsidR="00DD5A3B" w:rsidRPr="00490B04" w:rsidRDefault="00DD5A3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vAlign w:val="center"/>
          </w:tcPr>
          <w:p w14:paraId="79D1400A" w14:textId="01D12BBD" w:rsidR="00DD5A3B" w:rsidRPr="00490B04" w:rsidRDefault="00E75E07" w:rsidP="00F3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4676D3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676D3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4676D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6B92C53A" w14:textId="77777777" w:rsidR="00DD5A3B" w:rsidRPr="00490B04" w:rsidRDefault="00DD5A3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78A53D2D" w14:textId="77777777" w:rsidR="00DD5A3B" w:rsidRPr="00C1266B" w:rsidRDefault="00DD5A3B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41,297</w:t>
            </w:r>
          </w:p>
        </w:tc>
      </w:tr>
      <w:tr w:rsidR="00F340D0" w:rsidRPr="00490B04" w14:paraId="378E6612" w14:textId="77777777" w:rsidTr="00F340D0">
        <w:tc>
          <w:tcPr>
            <w:tcW w:w="1942" w:type="pct"/>
          </w:tcPr>
          <w:p w14:paraId="170C0338" w14:textId="77777777" w:rsidR="00DD5A3B" w:rsidRPr="00490B04" w:rsidRDefault="00DD5A3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0B04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31" w:type="pct"/>
            <w:vAlign w:val="center"/>
          </w:tcPr>
          <w:p w14:paraId="42E43304" w14:textId="0C31055C" w:rsidR="00DD5A3B" w:rsidRPr="00490B04" w:rsidRDefault="00E75E07" w:rsidP="00F3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106,6</w:t>
            </w:r>
            <w:r w:rsidR="004676D3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48" w:type="pct"/>
          </w:tcPr>
          <w:p w14:paraId="4785F8B8" w14:textId="77777777" w:rsidR="00DD5A3B" w:rsidRPr="00490B04" w:rsidRDefault="00DD5A3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79A383A1" w14:textId="77777777" w:rsidR="00DD5A3B" w:rsidRPr="00C1266B" w:rsidRDefault="00DD5A3B" w:rsidP="00D01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101,729</w:t>
            </w:r>
          </w:p>
        </w:tc>
        <w:tc>
          <w:tcPr>
            <w:tcW w:w="148" w:type="pct"/>
          </w:tcPr>
          <w:p w14:paraId="10FDC10F" w14:textId="77777777" w:rsidR="00DD5A3B" w:rsidRPr="00490B04" w:rsidRDefault="00DD5A3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vAlign w:val="center"/>
          </w:tcPr>
          <w:p w14:paraId="71E422CE" w14:textId="664D1910" w:rsidR="00DD5A3B" w:rsidRPr="00490B04" w:rsidRDefault="00E75E07" w:rsidP="00F3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4676D3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,85</w:t>
            </w:r>
            <w:r w:rsidR="004676D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5818282E" w14:textId="77777777" w:rsidR="00DD5A3B" w:rsidRPr="00490B04" w:rsidRDefault="00DD5A3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31CA438E" w14:textId="77777777" w:rsidR="00DD5A3B" w:rsidRPr="00C1266B" w:rsidRDefault="00DD5A3B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101,729</w:t>
            </w:r>
          </w:p>
        </w:tc>
      </w:tr>
      <w:tr w:rsidR="00F340D0" w:rsidRPr="00490B04" w14:paraId="68D7E81A" w14:textId="77777777" w:rsidTr="00F340D0">
        <w:tc>
          <w:tcPr>
            <w:tcW w:w="1942" w:type="pct"/>
          </w:tcPr>
          <w:p w14:paraId="6CEE7EF4" w14:textId="77777777" w:rsidR="00DD5A3B" w:rsidRPr="00490B04" w:rsidRDefault="00DD5A3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0B04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vAlign w:val="center"/>
          </w:tcPr>
          <w:p w14:paraId="14893C3F" w14:textId="69328811" w:rsidR="00DD5A3B" w:rsidRPr="00490B04" w:rsidRDefault="00E75E07" w:rsidP="00F3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47,682</w:t>
            </w:r>
          </w:p>
        </w:tc>
        <w:tc>
          <w:tcPr>
            <w:tcW w:w="148" w:type="pct"/>
          </w:tcPr>
          <w:p w14:paraId="6FD8FC0C" w14:textId="77777777" w:rsidR="00DD5A3B" w:rsidRPr="00490B04" w:rsidRDefault="00DD5A3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724A5D48" w14:textId="77777777" w:rsidR="00DD5A3B" w:rsidRPr="00C1266B" w:rsidRDefault="00DD5A3B" w:rsidP="00D01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4418">
              <w:rPr>
                <w:rFonts w:ascii="Angsana New" w:hAnsi="Angsana New"/>
                <w:sz w:val="30"/>
                <w:szCs w:val="30"/>
              </w:rPr>
              <w:t>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C4418"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148" w:type="pct"/>
          </w:tcPr>
          <w:p w14:paraId="29E975FD" w14:textId="77777777" w:rsidR="00DD5A3B" w:rsidRPr="00490B04" w:rsidRDefault="00DD5A3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center"/>
          </w:tcPr>
          <w:p w14:paraId="7C6034DC" w14:textId="78F9E962" w:rsidR="00DD5A3B" w:rsidRPr="00490B04" w:rsidRDefault="00E75E07" w:rsidP="00F3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47,682</w:t>
            </w:r>
          </w:p>
        </w:tc>
        <w:tc>
          <w:tcPr>
            <w:tcW w:w="148" w:type="pct"/>
          </w:tcPr>
          <w:p w14:paraId="11D8E6D8" w14:textId="77777777" w:rsidR="00DD5A3B" w:rsidRPr="00490B04" w:rsidRDefault="00DD5A3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491C96F4" w14:textId="77777777" w:rsidR="00DD5A3B" w:rsidRPr="00C1266B" w:rsidRDefault="00DD5A3B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50A8D">
              <w:rPr>
                <w:rFonts w:ascii="Angsana New" w:hAnsi="Angsana New"/>
                <w:sz w:val="30"/>
                <w:szCs w:val="30"/>
              </w:rPr>
              <w:t>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50A8D">
              <w:rPr>
                <w:rFonts w:ascii="Angsana New" w:hAnsi="Angsana New"/>
                <w:sz w:val="30"/>
                <w:szCs w:val="30"/>
              </w:rPr>
              <w:t>778</w:t>
            </w:r>
          </w:p>
        </w:tc>
      </w:tr>
      <w:tr w:rsidR="00F340D0" w:rsidRPr="00490B04" w14:paraId="1AD1E25C" w14:textId="77777777" w:rsidTr="00F340D0">
        <w:tc>
          <w:tcPr>
            <w:tcW w:w="1942" w:type="pct"/>
          </w:tcPr>
          <w:p w14:paraId="3DF02901" w14:textId="77777777" w:rsidR="00DD5A3B" w:rsidRPr="00490B04" w:rsidRDefault="00DD5A3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0B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4161D2FF" w14:textId="1E55E4B3" w:rsidR="00DD5A3B" w:rsidRPr="00490B04" w:rsidRDefault="00F00765" w:rsidP="00595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202,554</w:t>
            </w:r>
          </w:p>
        </w:tc>
        <w:tc>
          <w:tcPr>
            <w:tcW w:w="148" w:type="pct"/>
          </w:tcPr>
          <w:p w14:paraId="60E84CFD" w14:textId="77777777" w:rsidR="00DD5A3B" w:rsidRPr="00490B04" w:rsidRDefault="00DD5A3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4ADE6345" w14:textId="77777777" w:rsidR="00DD5A3B" w:rsidRPr="00C1266B" w:rsidRDefault="00DD5A3B" w:rsidP="0074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202,907</w:t>
            </w:r>
          </w:p>
        </w:tc>
        <w:tc>
          <w:tcPr>
            <w:tcW w:w="148" w:type="pct"/>
          </w:tcPr>
          <w:p w14:paraId="50933458" w14:textId="77777777" w:rsidR="00DD5A3B" w:rsidRPr="00490B04" w:rsidRDefault="00DD5A3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3A4BEB7C" w14:textId="77F188ED" w:rsidR="00DD5A3B" w:rsidRPr="00490B04" w:rsidRDefault="00756705" w:rsidP="00F3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201,521</w:t>
            </w:r>
          </w:p>
        </w:tc>
        <w:tc>
          <w:tcPr>
            <w:tcW w:w="148" w:type="pct"/>
          </w:tcPr>
          <w:p w14:paraId="0D95D3E2" w14:textId="77777777" w:rsidR="00DD5A3B" w:rsidRPr="00490B04" w:rsidRDefault="00DD5A3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47EE44CA" w14:textId="77777777" w:rsidR="00DD5A3B" w:rsidRPr="00C1266B" w:rsidRDefault="00DD5A3B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202,804</w:t>
            </w:r>
          </w:p>
        </w:tc>
      </w:tr>
    </w:tbl>
    <w:p w14:paraId="00E5A942" w14:textId="77777777" w:rsidR="0009293A" w:rsidRDefault="0009293A" w:rsidP="009A2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i/>
          <w:iCs/>
          <w:sz w:val="30"/>
          <w:szCs w:val="30"/>
        </w:rPr>
      </w:pPr>
    </w:p>
    <w:p w14:paraId="059B078C" w14:textId="77777777" w:rsidR="00E02D41" w:rsidRPr="00206775" w:rsidRDefault="00E02D41" w:rsidP="00465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Cs/>
          <w:i/>
          <w:iCs/>
          <w:sz w:val="30"/>
          <w:szCs w:val="30"/>
        </w:rPr>
      </w:pPr>
      <w:r w:rsidRPr="00206775">
        <w:rPr>
          <w:rFonts w:ascii="Angsana New" w:hAnsi="Angsana New"/>
          <w:bCs/>
          <w:i/>
          <w:iCs/>
          <w:sz w:val="30"/>
          <w:szCs w:val="30"/>
          <w:cs/>
        </w:rPr>
        <w:t>ภาระผูกพันอื่นๆ</w:t>
      </w:r>
    </w:p>
    <w:p w14:paraId="277D2CAD" w14:textId="77777777" w:rsidR="005704BD" w:rsidRPr="00D012D4" w:rsidRDefault="005704BD" w:rsidP="00D012D4">
      <w:pPr>
        <w:tabs>
          <w:tab w:val="clear" w:pos="227"/>
          <w:tab w:val="left" w:pos="540"/>
        </w:tabs>
        <w:spacing w:line="240" w:lineRule="auto"/>
        <w:ind w:left="227" w:right="-25" w:firstLine="31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827AB45" w14:textId="4A579DA8" w:rsidR="00BE27AC" w:rsidRDefault="00D54614" w:rsidP="002B5D03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  <w:r w:rsidRPr="00A36C3E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401750">
        <w:rPr>
          <w:rFonts w:ascii="Angsana New" w:hAnsi="Angsana New"/>
          <w:spacing w:val="-4"/>
          <w:sz w:val="30"/>
          <w:szCs w:val="30"/>
        </w:rPr>
        <w:t xml:space="preserve">30 </w:t>
      </w:r>
      <w:r w:rsidR="00401750">
        <w:rPr>
          <w:rFonts w:ascii="Angsana New" w:hAnsi="Angsana New"/>
          <w:spacing w:val="-4"/>
          <w:sz w:val="30"/>
          <w:szCs w:val="30"/>
          <w:cs/>
        </w:rPr>
        <w:t>มิถุนายน</w:t>
      </w:r>
      <w:r w:rsidR="00FF6F0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9293A">
        <w:rPr>
          <w:rFonts w:ascii="Angsana New" w:hAnsi="Angsana New"/>
          <w:spacing w:val="-4"/>
          <w:sz w:val="30"/>
          <w:szCs w:val="30"/>
        </w:rPr>
        <w:t>2563</w:t>
      </w:r>
      <w:r w:rsidR="00FF6F08" w:rsidRPr="000E6A3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E6A34" w:rsidRPr="00A36C3E">
        <w:rPr>
          <w:rFonts w:ascii="Angsana New" w:hAnsi="Angsana New"/>
          <w:spacing w:val="-4"/>
          <w:sz w:val="30"/>
          <w:szCs w:val="30"/>
          <w:cs/>
        </w:rPr>
        <w:t>บริษัทมีภาระผูกพันจากคำสั่งซื้อสินค้ากับกิจการที่เกี่ยวข้องกันเป็นจำนวน</w:t>
      </w:r>
      <w:r w:rsidR="000E6A34" w:rsidRPr="008269B5">
        <w:rPr>
          <w:rFonts w:ascii="Angsana New" w:hAnsi="Angsana New"/>
          <w:spacing w:val="-4"/>
          <w:sz w:val="30"/>
          <w:szCs w:val="30"/>
          <w:cs/>
        </w:rPr>
        <w:t xml:space="preserve">เงิน </w:t>
      </w:r>
      <w:r w:rsidR="001A15B4">
        <w:rPr>
          <w:rFonts w:ascii="Angsana New" w:hAnsi="Angsana New"/>
          <w:spacing w:val="-4"/>
          <w:sz w:val="30"/>
          <w:szCs w:val="30"/>
        </w:rPr>
        <w:t>560.97</w:t>
      </w:r>
      <w:r w:rsidR="000E6A34" w:rsidRPr="00A36C3E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  <w:r w:rsidR="00AC7D97" w:rsidRPr="00A36C3E">
        <w:rPr>
          <w:rFonts w:ascii="Angsana New" w:hAnsi="Angsana New"/>
          <w:spacing w:val="-4"/>
          <w:sz w:val="30"/>
          <w:szCs w:val="30"/>
        </w:rPr>
        <w:t xml:space="preserve"> </w:t>
      </w:r>
      <w:r w:rsidR="00E449C9" w:rsidRPr="00A36C3E">
        <w:rPr>
          <w:rFonts w:ascii="Angsana New" w:hAnsi="Angsana New"/>
          <w:spacing w:val="-4"/>
          <w:sz w:val="30"/>
          <w:szCs w:val="30"/>
        </w:rPr>
        <w:t>(</w:t>
      </w:r>
      <w:r w:rsidR="0009293A">
        <w:rPr>
          <w:rFonts w:ascii="Angsana New" w:hAnsi="Angsana New"/>
          <w:i/>
          <w:iCs/>
          <w:spacing w:val="-4"/>
          <w:sz w:val="30"/>
          <w:szCs w:val="30"/>
        </w:rPr>
        <w:t>30</w:t>
      </w:r>
      <w:r w:rsidR="009320DD" w:rsidRPr="00A36C3E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9320DD" w:rsidRPr="00A36C3E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กันยายน </w:t>
      </w:r>
      <w:r w:rsidR="0009293A">
        <w:rPr>
          <w:rFonts w:ascii="Angsana New" w:hAnsi="Angsana New"/>
          <w:i/>
          <w:iCs/>
          <w:spacing w:val="-4"/>
          <w:sz w:val="30"/>
          <w:szCs w:val="30"/>
        </w:rPr>
        <w:t>25</w:t>
      </w:r>
      <w:r w:rsidR="0099132B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D92800">
        <w:rPr>
          <w:rFonts w:ascii="Angsana New" w:hAnsi="Angsana New"/>
          <w:i/>
          <w:iCs/>
          <w:spacing w:val="-4"/>
          <w:sz w:val="30"/>
          <w:szCs w:val="30"/>
        </w:rPr>
        <w:t>2</w:t>
      </w:r>
      <w:r w:rsidR="00E310AF" w:rsidRPr="00A36C3E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09293A">
        <w:rPr>
          <w:rFonts w:ascii="Angsana New" w:hAnsi="Angsana New"/>
          <w:i/>
          <w:iCs/>
          <w:spacing w:val="-4"/>
          <w:sz w:val="30"/>
          <w:szCs w:val="30"/>
        </w:rPr>
        <w:t>381</w:t>
      </w:r>
      <w:r w:rsidR="00D92800" w:rsidRPr="00D92800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09293A">
        <w:rPr>
          <w:rFonts w:ascii="Angsana New" w:hAnsi="Angsana New"/>
          <w:i/>
          <w:iCs/>
          <w:spacing w:val="-4"/>
          <w:sz w:val="30"/>
          <w:szCs w:val="30"/>
        </w:rPr>
        <w:t>43</w:t>
      </w:r>
      <w:r w:rsidR="00D92800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E310AF" w:rsidRPr="00A36C3E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</w:t>
      </w:r>
      <w:r w:rsidR="00E449C9" w:rsidRPr="00A36C3E">
        <w:rPr>
          <w:rFonts w:ascii="Angsana New" w:hAnsi="Angsana New"/>
          <w:spacing w:val="-4"/>
          <w:sz w:val="30"/>
          <w:szCs w:val="30"/>
        </w:rPr>
        <w:t>)</w:t>
      </w:r>
    </w:p>
    <w:p w14:paraId="74E23604" w14:textId="77777777" w:rsidR="0009293A" w:rsidRDefault="00092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4"/>
          <w:szCs w:val="24"/>
        </w:rPr>
      </w:pPr>
      <w:r>
        <w:rPr>
          <w:rFonts w:ascii="Angsana New" w:hAnsi="Angsana New"/>
          <w:spacing w:val="-4"/>
          <w:sz w:val="24"/>
          <w:szCs w:val="24"/>
        </w:rPr>
        <w:br w:type="page"/>
      </w:r>
    </w:p>
    <w:p w14:paraId="253F25A3" w14:textId="48E25A8F" w:rsidR="004818D9" w:rsidRDefault="00D31ABE" w:rsidP="002B5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252109">
        <w:rPr>
          <w:rFonts w:ascii="Angsana New" w:hAnsi="Angsana New"/>
          <w:b/>
          <w:bCs/>
          <w:sz w:val="30"/>
          <w:szCs w:val="30"/>
        </w:rPr>
        <w:tab/>
      </w:r>
      <w:r w:rsidR="004818D9" w:rsidRPr="00252109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0293A8EC" w14:textId="77777777" w:rsidR="00373E89" w:rsidRPr="002B5D03" w:rsidRDefault="00373E89" w:rsidP="002B5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75C41CE1" w14:textId="77777777" w:rsidR="00373E89" w:rsidRPr="00373E89" w:rsidRDefault="00373E89" w:rsidP="002B5D03">
      <w:pPr>
        <w:autoSpaceDE w:val="0"/>
        <w:autoSpaceDN w:val="0"/>
        <w:spacing w:before="40" w:after="40" w:line="240" w:lineRule="auto"/>
        <w:rPr>
          <w:rFonts w:ascii="Calibri" w:hAnsi="Calibri" w:cs="Calibri"/>
          <w:sz w:val="22"/>
          <w:szCs w:val="22"/>
        </w:rPr>
      </w:pPr>
      <w:r>
        <w:rPr>
          <w:rFonts w:ascii="Angsana New" w:hAnsi="Angsana New"/>
          <w:bCs/>
          <w:sz w:val="30"/>
          <w:szCs w:val="30"/>
        </w:rPr>
        <w:t xml:space="preserve">           </w:t>
      </w:r>
      <w:r w:rsidRPr="00373E89">
        <w:rPr>
          <w:rFonts w:ascii="Angsana New" w:hAnsi="Angsana New" w:hint="cs"/>
          <w:sz w:val="30"/>
          <w:szCs w:val="30"/>
          <w:cs/>
        </w:rPr>
        <w:t>การวิเคราะห์อายุของลูกหนี้การค้า มีดังนี้</w:t>
      </w:r>
      <w:r w:rsidRPr="00373E89">
        <w:rPr>
          <w:rFonts w:ascii="Segoe UI" w:hAnsi="Segoe UI"/>
          <w:color w:val="000000"/>
          <w:sz w:val="20"/>
          <w:szCs w:val="20"/>
          <w:cs/>
        </w:rPr>
        <w:t xml:space="preserve"> </w:t>
      </w:r>
    </w:p>
    <w:p w14:paraId="7F94D7F3" w14:textId="77777777" w:rsidR="00C122F4" w:rsidRDefault="00C122F4" w:rsidP="002B5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0" w:type="dxa"/>
        <w:tblInd w:w="493" w:type="dxa"/>
        <w:tblLayout w:type="fixed"/>
        <w:tblLook w:val="0000" w:firstRow="0" w:lastRow="0" w:firstColumn="0" w:lastColumn="0" w:noHBand="0" w:noVBand="0"/>
      </w:tblPr>
      <w:tblGrid>
        <w:gridCol w:w="3558"/>
        <w:gridCol w:w="1172"/>
        <w:gridCol w:w="271"/>
        <w:gridCol w:w="1259"/>
        <w:gridCol w:w="271"/>
        <w:gridCol w:w="1167"/>
        <w:gridCol w:w="271"/>
        <w:gridCol w:w="1261"/>
      </w:tblGrid>
      <w:tr w:rsidR="00FA6313" w:rsidRPr="00D36B78" w14:paraId="26AABC93" w14:textId="77777777" w:rsidTr="00F9732E">
        <w:trPr>
          <w:tblHeader/>
        </w:trPr>
        <w:tc>
          <w:tcPr>
            <w:tcW w:w="1927" w:type="pct"/>
          </w:tcPr>
          <w:p w14:paraId="0C2D91EC" w14:textId="77777777" w:rsidR="00FA6313" w:rsidRPr="00D36B78" w:rsidRDefault="00FA6313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4" w:type="pct"/>
            <w:gridSpan w:val="3"/>
          </w:tcPr>
          <w:p w14:paraId="4B43BBF6" w14:textId="77777777" w:rsidR="00FA6313" w:rsidRPr="00D36B78" w:rsidRDefault="00FA6313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008EB32C" w14:textId="77777777" w:rsidR="00FA6313" w:rsidRPr="00D36B78" w:rsidRDefault="00FA6313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2" w:type="pct"/>
            <w:gridSpan w:val="3"/>
          </w:tcPr>
          <w:p w14:paraId="7D7C5A8D" w14:textId="77777777" w:rsidR="00FA6313" w:rsidRPr="00D36B78" w:rsidRDefault="00FA6313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10A6" w:rsidRPr="00D36B78" w14:paraId="4EAC6912" w14:textId="77777777" w:rsidTr="00F9732E">
        <w:trPr>
          <w:tblHeader/>
        </w:trPr>
        <w:tc>
          <w:tcPr>
            <w:tcW w:w="1927" w:type="pct"/>
          </w:tcPr>
          <w:p w14:paraId="7F112140" w14:textId="77777777" w:rsidR="00267AE7" w:rsidRPr="00D36B78" w:rsidRDefault="00267AE7" w:rsidP="00267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4F3589E3" w14:textId="18B1B0FB" w:rsidR="00267AE7" w:rsidRPr="00D36B78" w:rsidRDefault="00401750" w:rsidP="00267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7" w:type="pct"/>
          </w:tcPr>
          <w:p w14:paraId="53F7AA32" w14:textId="77777777" w:rsidR="00267AE7" w:rsidRPr="003374B7" w:rsidRDefault="00267AE7" w:rsidP="00267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5F492D1C" w14:textId="77777777" w:rsidR="00267AE7" w:rsidRPr="003374B7" w:rsidRDefault="00267AE7" w:rsidP="00267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1554690F" w14:textId="77777777" w:rsidR="00267AE7" w:rsidRPr="003374B7" w:rsidRDefault="00267AE7" w:rsidP="00267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24F2EC7" w14:textId="55A9919C" w:rsidR="00267AE7" w:rsidRPr="00D36B78" w:rsidRDefault="00401750" w:rsidP="00267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7" w:type="pct"/>
          </w:tcPr>
          <w:p w14:paraId="12C26954" w14:textId="77777777" w:rsidR="00267AE7" w:rsidRPr="003374B7" w:rsidRDefault="00267AE7" w:rsidP="00267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474F779C" w14:textId="77777777" w:rsidR="00267AE7" w:rsidRPr="003374B7" w:rsidRDefault="00267AE7" w:rsidP="00267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410A6" w:rsidRPr="00D36B78" w14:paraId="1E14BE18" w14:textId="77777777" w:rsidTr="00F9732E">
        <w:trPr>
          <w:tblHeader/>
        </w:trPr>
        <w:tc>
          <w:tcPr>
            <w:tcW w:w="1927" w:type="pct"/>
          </w:tcPr>
          <w:p w14:paraId="4747C9BB" w14:textId="77777777" w:rsidR="00267AE7" w:rsidRPr="00D36B78" w:rsidRDefault="00267AE7" w:rsidP="00267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2812DDE2" w14:textId="177C0BC3" w:rsidR="00267AE7" w:rsidRPr="00D36B78" w:rsidRDefault="00B45BB1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76D6DD7F" w14:textId="77777777" w:rsidR="00267AE7" w:rsidRPr="00D36B78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2BFC4C65" w14:textId="77777777" w:rsidR="00267AE7" w:rsidRPr="00D36B78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090B90E4" w14:textId="77777777" w:rsidR="00267AE7" w:rsidRPr="00D36B78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BC23846" w14:textId="702F226F" w:rsidR="00267AE7" w:rsidRPr="00D36B78" w:rsidRDefault="00B45BB1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04F586D0" w14:textId="77777777" w:rsidR="00267AE7" w:rsidRPr="00D36B78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5A418193" w14:textId="77777777" w:rsidR="00267AE7" w:rsidRPr="00D36B78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26926" w:rsidRPr="00D36B78" w14:paraId="4FB6C268" w14:textId="77777777" w:rsidTr="007410A6">
        <w:trPr>
          <w:tblHeader/>
        </w:trPr>
        <w:tc>
          <w:tcPr>
            <w:tcW w:w="1927" w:type="pct"/>
          </w:tcPr>
          <w:p w14:paraId="1CCD6275" w14:textId="77777777" w:rsidR="00D26926" w:rsidRPr="00D36B78" w:rsidRDefault="00D26926" w:rsidP="00D26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73" w:type="pct"/>
            <w:gridSpan w:val="7"/>
          </w:tcPr>
          <w:p w14:paraId="0E46DDC7" w14:textId="77777777" w:rsidR="00D26926" w:rsidRPr="00D36B78" w:rsidRDefault="00D26926" w:rsidP="00D26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6926" w:rsidRPr="00D36B78" w14:paraId="3E787BFE" w14:textId="77777777" w:rsidTr="007410A6">
        <w:tc>
          <w:tcPr>
            <w:tcW w:w="1927" w:type="pct"/>
          </w:tcPr>
          <w:p w14:paraId="314CE294" w14:textId="77777777" w:rsidR="00D26926" w:rsidRPr="00D36B78" w:rsidRDefault="00D26926" w:rsidP="00D26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073" w:type="pct"/>
            <w:gridSpan w:val="7"/>
          </w:tcPr>
          <w:p w14:paraId="6D9D1696" w14:textId="77777777" w:rsidR="00D26926" w:rsidRPr="00D36B78" w:rsidRDefault="00D26926" w:rsidP="00D26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410A6" w:rsidRPr="00D36B78" w14:paraId="4FE4FE4E" w14:textId="77777777" w:rsidTr="00F9732E">
        <w:tc>
          <w:tcPr>
            <w:tcW w:w="1927" w:type="pct"/>
          </w:tcPr>
          <w:p w14:paraId="2F3990B9" w14:textId="77777777" w:rsidR="00267AE7" w:rsidRPr="00D36B78" w:rsidRDefault="00267AE7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35" w:type="pct"/>
            <w:shd w:val="clear" w:color="auto" w:fill="auto"/>
          </w:tcPr>
          <w:p w14:paraId="4E71CDB1" w14:textId="19845F7B" w:rsidR="00267AE7" w:rsidRPr="00D36B78" w:rsidRDefault="00FF36AF" w:rsidP="0074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36AF">
              <w:rPr>
                <w:rFonts w:ascii="Angsana New" w:hAnsi="Angsana New"/>
                <w:sz w:val="30"/>
                <w:szCs w:val="30"/>
              </w:rPr>
              <w:t>353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F36AF">
              <w:rPr>
                <w:rFonts w:ascii="Angsana New" w:hAnsi="Angsana New"/>
                <w:sz w:val="30"/>
                <w:szCs w:val="30"/>
              </w:rPr>
              <w:t>819</w:t>
            </w:r>
          </w:p>
        </w:tc>
        <w:tc>
          <w:tcPr>
            <w:tcW w:w="147" w:type="pct"/>
          </w:tcPr>
          <w:p w14:paraId="7EECD9E3" w14:textId="77777777" w:rsidR="00267AE7" w:rsidRPr="00D36B78" w:rsidRDefault="00267AE7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682" w:type="pct"/>
          </w:tcPr>
          <w:p w14:paraId="5F6FCA75" w14:textId="77777777" w:rsidR="00267AE7" w:rsidRPr="0032434C" w:rsidRDefault="00267AE7" w:rsidP="002B5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  <w:r w:rsidRPr="0032434C">
              <w:rPr>
                <w:rFonts w:ascii="Angsana New" w:hAnsi="Angsana New"/>
                <w:sz w:val="30"/>
                <w:szCs w:val="30"/>
              </w:rPr>
              <w:t>289,331</w:t>
            </w:r>
          </w:p>
        </w:tc>
        <w:tc>
          <w:tcPr>
            <w:tcW w:w="147" w:type="pct"/>
          </w:tcPr>
          <w:p w14:paraId="5EB6C10B" w14:textId="77777777" w:rsidR="00267AE7" w:rsidRPr="00D36B78" w:rsidRDefault="00267AE7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2418BB55" w14:textId="09F04C71" w:rsidR="00267AE7" w:rsidRPr="00D36B78" w:rsidRDefault="00FF36AF" w:rsidP="0074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F36AF">
              <w:rPr>
                <w:rFonts w:ascii="Angsana New" w:hAnsi="Angsana New"/>
                <w:sz w:val="30"/>
                <w:szCs w:val="30"/>
              </w:rPr>
              <w:t>351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F36AF">
              <w:rPr>
                <w:rFonts w:ascii="Angsana New" w:hAnsi="Angsana New"/>
                <w:sz w:val="30"/>
                <w:szCs w:val="30"/>
              </w:rPr>
              <w:t>969</w:t>
            </w:r>
          </w:p>
        </w:tc>
        <w:tc>
          <w:tcPr>
            <w:tcW w:w="147" w:type="pct"/>
          </w:tcPr>
          <w:p w14:paraId="63D77AC7" w14:textId="77777777" w:rsidR="00267AE7" w:rsidRPr="00D36B78" w:rsidRDefault="00267AE7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right="-13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14:paraId="5C8E0865" w14:textId="77777777" w:rsidR="00267AE7" w:rsidRPr="0032434C" w:rsidRDefault="00267AE7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2434C">
              <w:rPr>
                <w:rFonts w:ascii="Angsana New" w:hAnsi="Angsana New"/>
                <w:sz w:val="30"/>
                <w:szCs w:val="30"/>
              </w:rPr>
              <w:t>284,133</w:t>
            </w:r>
          </w:p>
        </w:tc>
      </w:tr>
      <w:tr w:rsidR="007410A6" w:rsidRPr="00D36B78" w14:paraId="4E63CED8" w14:textId="77777777" w:rsidTr="00F9732E">
        <w:tc>
          <w:tcPr>
            <w:tcW w:w="1927" w:type="pct"/>
          </w:tcPr>
          <w:p w14:paraId="1EFCDA98" w14:textId="77777777" w:rsidR="00267AE7" w:rsidRPr="00D36B78" w:rsidRDefault="00267AE7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AAE0B" w14:textId="064FA23E" w:rsidR="00267AE7" w:rsidRPr="00E45623" w:rsidRDefault="00FF36AF" w:rsidP="0074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6AF">
              <w:rPr>
                <w:rFonts w:ascii="Angsana New" w:hAnsi="Angsana New"/>
                <w:b/>
                <w:bCs/>
                <w:sz w:val="30"/>
                <w:szCs w:val="30"/>
              </w:rPr>
              <w:t>353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F36AF">
              <w:rPr>
                <w:rFonts w:ascii="Angsana New" w:hAnsi="Angsana New"/>
                <w:b/>
                <w:bCs/>
                <w:sz w:val="30"/>
                <w:szCs w:val="30"/>
              </w:rPr>
              <w:t>819</w:t>
            </w:r>
          </w:p>
        </w:tc>
        <w:tc>
          <w:tcPr>
            <w:tcW w:w="147" w:type="pct"/>
          </w:tcPr>
          <w:p w14:paraId="62D3B802" w14:textId="77777777" w:rsidR="00267AE7" w:rsidRPr="00D36B78" w:rsidRDefault="00267AE7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14:paraId="6F4700A9" w14:textId="77777777" w:rsidR="00267AE7" w:rsidRPr="0032434C" w:rsidRDefault="00267AE7" w:rsidP="002B5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434C">
              <w:rPr>
                <w:rFonts w:ascii="Angsana New" w:hAnsi="Angsana New"/>
                <w:b/>
                <w:bCs/>
                <w:sz w:val="30"/>
                <w:szCs w:val="30"/>
              </w:rPr>
              <w:t>289,331</w:t>
            </w:r>
          </w:p>
        </w:tc>
        <w:tc>
          <w:tcPr>
            <w:tcW w:w="147" w:type="pct"/>
          </w:tcPr>
          <w:p w14:paraId="11F14EBB" w14:textId="77777777" w:rsidR="00267AE7" w:rsidRPr="00D36B78" w:rsidRDefault="00267AE7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60ECF" w14:textId="62B133CF" w:rsidR="00267AE7" w:rsidRPr="00942380" w:rsidRDefault="00FF36AF" w:rsidP="0074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6AF">
              <w:rPr>
                <w:rFonts w:ascii="Angsana New" w:hAnsi="Angsana New"/>
                <w:b/>
                <w:bCs/>
                <w:sz w:val="30"/>
                <w:szCs w:val="30"/>
              </w:rPr>
              <w:t>351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F36AF">
              <w:rPr>
                <w:rFonts w:ascii="Angsana New" w:hAnsi="Angsana New"/>
                <w:b/>
                <w:bCs/>
                <w:sz w:val="30"/>
                <w:szCs w:val="30"/>
              </w:rPr>
              <w:t>969</w:t>
            </w:r>
          </w:p>
        </w:tc>
        <w:tc>
          <w:tcPr>
            <w:tcW w:w="147" w:type="pct"/>
          </w:tcPr>
          <w:p w14:paraId="735301D9" w14:textId="77777777" w:rsidR="00267AE7" w:rsidRPr="00D36B78" w:rsidRDefault="00267AE7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</w:tcPr>
          <w:p w14:paraId="527ADC57" w14:textId="77777777" w:rsidR="00267AE7" w:rsidRPr="0032434C" w:rsidRDefault="00267AE7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434C">
              <w:rPr>
                <w:rFonts w:ascii="Angsana New" w:hAnsi="Angsana New"/>
                <w:b/>
                <w:bCs/>
                <w:sz w:val="30"/>
                <w:szCs w:val="30"/>
              </w:rPr>
              <w:t>284,133</w:t>
            </w:r>
          </w:p>
        </w:tc>
      </w:tr>
      <w:tr w:rsidR="002B5D03" w:rsidRPr="002B5D03" w14:paraId="7A8DEB89" w14:textId="77777777" w:rsidTr="00F9732E">
        <w:tc>
          <w:tcPr>
            <w:tcW w:w="1927" w:type="pct"/>
          </w:tcPr>
          <w:p w14:paraId="66031B1E" w14:textId="77777777" w:rsidR="00267AE7" w:rsidRPr="002B5D03" w:rsidRDefault="00267AE7" w:rsidP="002B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auto"/>
          </w:tcPr>
          <w:p w14:paraId="20344842" w14:textId="77777777" w:rsidR="00267AE7" w:rsidRPr="002B5D03" w:rsidRDefault="00267AE7" w:rsidP="002B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0C4D735" w14:textId="77777777" w:rsidR="00267AE7" w:rsidRPr="002B5D03" w:rsidRDefault="00267AE7" w:rsidP="002B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</w:tcPr>
          <w:p w14:paraId="6A80CDD0" w14:textId="77777777" w:rsidR="00267AE7" w:rsidRPr="002B5D03" w:rsidRDefault="00267AE7" w:rsidP="002B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A64A24A" w14:textId="77777777" w:rsidR="00267AE7" w:rsidRPr="002B5D03" w:rsidRDefault="00267AE7" w:rsidP="002B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</w:tcPr>
          <w:p w14:paraId="31B2E925" w14:textId="77777777" w:rsidR="00267AE7" w:rsidRPr="002B5D03" w:rsidRDefault="00267AE7" w:rsidP="002B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7A6F860" w14:textId="77777777" w:rsidR="00267AE7" w:rsidRPr="002B5D03" w:rsidRDefault="00267AE7" w:rsidP="002B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1B933CBD" w14:textId="77777777" w:rsidR="00267AE7" w:rsidRPr="002B5D03" w:rsidRDefault="00267AE7" w:rsidP="002B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10A6" w:rsidRPr="00D36B78" w14:paraId="6E0329DA" w14:textId="77777777" w:rsidTr="00F9732E">
        <w:tc>
          <w:tcPr>
            <w:tcW w:w="1927" w:type="pct"/>
          </w:tcPr>
          <w:p w14:paraId="3191CE8C" w14:textId="77777777" w:rsidR="00267AE7" w:rsidRPr="00D36B78" w:rsidRDefault="00267AE7" w:rsidP="00D26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635" w:type="pct"/>
            <w:shd w:val="clear" w:color="auto" w:fill="auto"/>
          </w:tcPr>
          <w:p w14:paraId="41AD9A5D" w14:textId="77777777" w:rsidR="00267AE7" w:rsidRPr="00D36B78" w:rsidRDefault="00267AE7" w:rsidP="00D26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C07C2E5" w14:textId="77777777" w:rsidR="00267AE7" w:rsidRPr="00D36B78" w:rsidRDefault="00267AE7" w:rsidP="00D26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10CC8E41" w14:textId="77777777" w:rsidR="00267AE7" w:rsidRPr="00D36B78" w:rsidRDefault="00267AE7" w:rsidP="00D26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27A1CE5" w14:textId="77777777" w:rsidR="00267AE7" w:rsidRPr="00D36B78" w:rsidRDefault="00267AE7" w:rsidP="00D26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71B34964" w14:textId="77777777" w:rsidR="00267AE7" w:rsidRPr="00D36B78" w:rsidRDefault="00267AE7" w:rsidP="0074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613771F" w14:textId="77777777" w:rsidR="00267AE7" w:rsidRPr="00D36B78" w:rsidRDefault="00267AE7" w:rsidP="00D26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33CD820E" w14:textId="77777777" w:rsidR="00267AE7" w:rsidRPr="00D36B78" w:rsidRDefault="00267AE7" w:rsidP="00D26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10A6" w:rsidRPr="00D36B78" w14:paraId="3A2300D3" w14:textId="77777777" w:rsidTr="00F9732E">
        <w:trPr>
          <w:trHeight w:val="80"/>
        </w:trPr>
        <w:tc>
          <w:tcPr>
            <w:tcW w:w="1927" w:type="pct"/>
          </w:tcPr>
          <w:p w14:paraId="0A697713" w14:textId="77777777" w:rsidR="00267AE7" w:rsidRPr="00D36B78" w:rsidRDefault="00267AE7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35" w:type="pct"/>
            <w:shd w:val="clear" w:color="auto" w:fill="auto"/>
          </w:tcPr>
          <w:p w14:paraId="0B09D684" w14:textId="1854A46C" w:rsidR="00267AE7" w:rsidRPr="00D36B78" w:rsidRDefault="002A274E" w:rsidP="0074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274E">
              <w:rPr>
                <w:rFonts w:ascii="Angsana New" w:hAnsi="Angsana New"/>
                <w:sz w:val="30"/>
                <w:szCs w:val="30"/>
              </w:rPr>
              <w:t>224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A274E"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147" w:type="pct"/>
          </w:tcPr>
          <w:p w14:paraId="13774BCA" w14:textId="77777777" w:rsidR="00267AE7" w:rsidRPr="00D36B78" w:rsidRDefault="00267AE7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62A342F2" w14:textId="77777777" w:rsidR="00267AE7" w:rsidRPr="00345D95" w:rsidRDefault="00267AE7" w:rsidP="002B5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434C">
              <w:rPr>
                <w:rFonts w:ascii="Angsana New" w:hAnsi="Angsana New"/>
                <w:sz w:val="30"/>
                <w:szCs w:val="30"/>
              </w:rPr>
              <w:t>234,546</w:t>
            </w:r>
          </w:p>
        </w:tc>
        <w:tc>
          <w:tcPr>
            <w:tcW w:w="147" w:type="pct"/>
          </w:tcPr>
          <w:p w14:paraId="2C4C3174" w14:textId="77777777" w:rsidR="00267AE7" w:rsidRPr="00D36B78" w:rsidRDefault="00267AE7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02120C6E" w14:textId="7F4BFE5E" w:rsidR="00267AE7" w:rsidRPr="00D36B78" w:rsidRDefault="00FF36AF" w:rsidP="0074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F36AF">
              <w:rPr>
                <w:rFonts w:ascii="Angsana New" w:hAnsi="Angsana New"/>
                <w:sz w:val="30"/>
                <w:szCs w:val="30"/>
              </w:rPr>
              <w:t>224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F36AF">
              <w:rPr>
                <w:rFonts w:ascii="Angsana New" w:hAnsi="Angsana New"/>
                <w:sz w:val="30"/>
                <w:szCs w:val="30"/>
              </w:rPr>
              <w:t>26</w:t>
            </w:r>
            <w:r w:rsidR="00DA09D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097390E9" w14:textId="77777777" w:rsidR="00267AE7" w:rsidRPr="00D36B78" w:rsidRDefault="00267AE7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318AEFEC" w14:textId="77777777" w:rsidR="00267AE7" w:rsidRPr="00345D95" w:rsidRDefault="00267AE7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7F60">
              <w:rPr>
                <w:rFonts w:ascii="Angsana New" w:hAnsi="Angsana New"/>
                <w:sz w:val="30"/>
                <w:szCs w:val="30"/>
              </w:rPr>
              <w:t>233,054</w:t>
            </w:r>
          </w:p>
        </w:tc>
      </w:tr>
      <w:tr w:rsidR="007410A6" w:rsidRPr="00D36B78" w14:paraId="536E36CC" w14:textId="77777777" w:rsidTr="00F9732E">
        <w:tc>
          <w:tcPr>
            <w:tcW w:w="1927" w:type="pct"/>
          </w:tcPr>
          <w:p w14:paraId="6BE36FE9" w14:textId="77777777" w:rsidR="00267AE7" w:rsidRPr="00D36B78" w:rsidRDefault="00267AE7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D36B78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35" w:type="pct"/>
            <w:shd w:val="clear" w:color="auto" w:fill="auto"/>
          </w:tcPr>
          <w:p w14:paraId="0F492A4B" w14:textId="77777777" w:rsidR="00267AE7" w:rsidRPr="00D36B78" w:rsidRDefault="00267AE7" w:rsidP="0074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4E84169" w14:textId="77777777" w:rsidR="00267AE7" w:rsidRPr="00D36B78" w:rsidRDefault="00267AE7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5D221B88" w14:textId="77777777" w:rsidR="00267AE7" w:rsidRPr="00345D95" w:rsidRDefault="00267AE7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08707B4" w14:textId="77777777" w:rsidR="00267AE7" w:rsidRPr="00D36B78" w:rsidRDefault="00267AE7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573F28F4" w14:textId="77777777" w:rsidR="00267AE7" w:rsidRPr="00D36B78" w:rsidRDefault="00267AE7" w:rsidP="0074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D130B0F" w14:textId="77777777" w:rsidR="00267AE7" w:rsidRPr="00D36B78" w:rsidRDefault="00267AE7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4E9C0B66" w14:textId="77777777" w:rsidR="00267AE7" w:rsidRPr="00345D95" w:rsidRDefault="00267AE7" w:rsidP="002B5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4BCF" w:rsidRPr="00D36B78" w14:paraId="44740256" w14:textId="77777777" w:rsidTr="00F24F84">
        <w:tc>
          <w:tcPr>
            <w:tcW w:w="1927" w:type="pct"/>
          </w:tcPr>
          <w:p w14:paraId="46391BC8" w14:textId="77777777" w:rsidR="005A4BCF" w:rsidRPr="00D36B78" w:rsidRDefault="005A4BCF" w:rsidP="005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D36B7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17EBA22C" w14:textId="2A29F2F1" w:rsidR="005A4BCF" w:rsidRPr="005A4BCF" w:rsidRDefault="002A274E" w:rsidP="005A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274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A274E">
              <w:rPr>
                <w:rFonts w:ascii="Angsana New" w:hAnsi="Angsana New"/>
                <w:sz w:val="30"/>
                <w:szCs w:val="30"/>
              </w:rPr>
              <w:t>553</w:t>
            </w:r>
          </w:p>
        </w:tc>
        <w:tc>
          <w:tcPr>
            <w:tcW w:w="147" w:type="pct"/>
          </w:tcPr>
          <w:p w14:paraId="45B935A5" w14:textId="77777777" w:rsidR="005A4BCF" w:rsidRPr="005A4BCF" w:rsidRDefault="005A4BCF" w:rsidP="005A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6D4BD59A" w14:textId="77777777" w:rsidR="005A4BCF" w:rsidRPr="0032434C" w:rsidRDefault="005A4BCF" w:rsidP="005A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434C">
              <w:rPr>
                <w:rFonts w:ascii="Angsana New" w:hAnsi="Angsana New"/>
                <w:sz w:val="30"/>
                <w:szCs w:val="30"/>
              </w:rPr>
              <w:t>35,017</w:t>
            </w:r>
          </w:p>
        </w:tc>
        <w:tc>
          <w:tcPr>
            <w:tcW w:w="147" w:type="pct"/>
          </w:tcPr>
          <w:p w14:paraId="114E6CE9" w14:textId="77777777" w:rsidR="005A4BCF" w:rsidRPr="00D36B78" w:rsidRDefault="005A4BCF" w:rsidP="005A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08B4D2C8" w14:textId="5D9532AC" w:rsidR="005A4BCF" w:rsidRPr="00F9732E" w:rsidRDefault="00FF36AF" w:rsidP="005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F36A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F36AF">
              <w:rPr>
                <w:rFonts w:ascii="Angsana New" w:hAnsi="Angsana New"/>
                <w:sz w:val="30"/>
                <w:szCs w:val="30"/>
              </w:rPr>
              <w:t>553</w:t>
            </w:r>
          </w:p>
        </w:tc>
        <w:tc>
          <w:tcPr>
            <w:tcW w:w="147" w:type="pct"/>
          </w:tcPr>
          <w:p w14:paraId="1C06F59C" w14:textId="77777777" w:rsidR="005A4BCF" w:rsidRPr="00D36B78" w:rsidRDefault="005A4BCF" w:rsidP="005A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520928EE" w14:textId="77777777" w:rsidR="005A4BCF" w:rsidRPr="00E87F60" w:rsidRDefault="005A4BCF" w:rsidP="005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7F60">
              <w:rPr>
                <w:rFonts w:ascii="Angsana New" w:hAnsi="Angsana New"/>
                <w:sz w:val="30"/>
                <w:szCs w:val="30"/>
              </w:rPr>
              <w:t>35,017</w:t>
            </w:r>
          </w:p>
        </w:tc>
      </w:tr>
      <w:tr w:rsidR="005A4BCF" w:rsidRPr="00D36B78" w14:paraId="46F6B2EA" w14:textId="77777777" w:rsidTr="00F24F84">
        <w:tc>
          <w:tcPr>
            <w:tcW w:w="1927" w:type="pct"/>
          </w:tcPr>
          <w:p w14:paraId="318A68D9" w14:textId="77777777" w:rsidR="005A4BCF" w:rsidRPr="00D36B78" w:rsidRDefault="005A4BCF" w:rsidP="005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36B78">
              <w:rPr>
                <w:rFonts w:ascii="Angsana New" w:hAnsi="Angsana New"/>
                <w:sz w:val="30"/>
                <w:szCs w:val="30"/>
              </w:rPr>
              <w:t>-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D36B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25E50AE0" w14:textId="6A644D14" w:rsidR="005A4BCF" w:rsidRPr="005A4BCF" w:rsidRDefault="002A274E" w:rsidP="005A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274E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A274E">
              <w:rPr>
                <w:rFonts w:ascii="Angsana New" w:hAnsi="Angsana New"/>
                <w:sz w:val="30"/>
                <w:szCs w:val="30"/>
              </w:rPr>
              <w:t>003</w:t>
            </w:r>
          </w:p>
        </w:tc>
        <w:tc>
          <w:tcPr>
            <w:tcW w:w="147" w:type="pct"/>
          </w:tcPr>
          <w:p w14:paraId="5EDEF622" w14:textId="77777777" w:rsidR="005A4BCF" w:rsidRPr="005A4BCF" w:rsidRDefault="005A4BCF" w:rsidP="005A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2A95707C" w14:textId="77777777" w:rsidR="005A4BCF" w:rsidRPr="0032434C" w:rsidRDefault="005A4BCF" w:rsidP="005A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434C">
              <w:rPr>
                <w:rFonts w:ascii="Angsana New" w:hAnsi="Angsana New"/>
                <w:sz w:val="30"/>
                <w:szCs w:val="30"/>
              </w:rPr>
              <w:t>9,575</w:t>
            </w:r>
          </w:p>
        </w:tc>
        <w:tc>
          <w:tcPr>
            <w:tcW w:w="147" w:type="pct"/>
          </w:tcPr>
          <w:p w14:paraId="420921BC" w14:textId="77777777" w:rsidR="005A4BCF" w:rsidRPr="00D36B78" w:rsidRDefault="005A4BCF" w:rsidP="005A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735FF738" w14:textId="017AC2F0" w:rsidR="005A4BCF" w:rsidRPr="00F9732E" w:rsidRDefault="00FF36AF" w:rsidP="005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F36AF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F36AF">
              <w:rPr>
                <w:rFonts w:ascii="Angsana New" w:hAnsi="Angsana New"/>
                <w:sz w:val="30"/>
                <w:szCs w:val="30"/>
              </w:rPr>
              <w:t>003</w:t>
            </w:r>
          </w:p>
        </w:tc>
        <w:tc>
          <w:tcPr>
            <w:tcW w:w="147" w:type="pct"/>
          </w:tcPr>
          <w:p w14:paraId="439C1BF3" w14:textId="77777777" w:rsidR="005A4BCF" w:rsidRPr="00D36B78" w:rsidRDefault="005A4BCF" w:rsidP="005A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56E915D0" w14:textId="77777777" w:rsidR="005A4BCF" w:rsidRPr="00E87F60" w:rsidRDefault="005A4BCF" w:rsidP="005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7F60">
              <w:rPr>
                <w:rFonts w:ascii="Angsana New" w:hAnsi="Angsana New"/>
                <w:sz w:val="30"/>
                <w:szCs w:val="30"/>
              </w:rPr>
              <w:t>9,575</w:t>
            </w:r>
          </w:p>
        </w:tc>
      </w:tr>
      <w:tr w:rsidR="005A4BCF" w:rsidRPr="00D36B78" w14:paraId="53881D1F" w14:textId="77777777" w:rsidTr="00F24F84">
        <w:tc>
          <w:tcPr>
            <w:tcW w:w="1927" w:type="pct"/>
          </w:tcPr>
          <w:p w14:paraId="013A997F" w14:textId="77777777" w:rsidR="005A4BCF" w:rsidRPr="00D36B78" w:rsidRDefault="005A4BCF" w:rsidP="005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3</w:t>
            </w:r>
            <w:r w:rsidRPr="003243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2434C">
              <w:rPr>
                <w:rFonts w:ascii="Angsana New" w:hAnsi="Angsana New"/>
                <w:sz w:val="30"/>
                <w:szCs w:val="30"/>
              </w:rPr>
              <w:t>-</w:t>
            </w:r>
            <w:r w:rsidRPr="003243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3243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2434C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401F527C" w14:textId="073649B0" w:rsidR="005A4BCF" w:rsidRPr="005A4BCF" w:rsidRDefault="002A274E" w:rsidP="005A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274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A274E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47" w:type="pct"/>
          </w:tcPr>
          <w:p w14:paraId="0CAC457A" w14:textId="77777777" w:rsidR="005A4BCF" w:rsidRPr="005A4BCF" w:rsidRDefault="005A4BCF" w:rsidP="005A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vAlign w:val="center"/>
          </w:tcPr>
          <w:p w14:paraId="47F223E0" w14:textId="77777777" w:rsidR="005A4BCF" w:rsidRPr="00296987" w:rsidRDefault="005A4BCF" w:rsidP="005A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6987">
              <w:rPr>
                <w:rFonts w:ascii="Angsana New" w:hAnsi="Angsana New"/>
                <w:sz w:val="30"/>
                <w:szCs w:val="30"/>
              </w:rPr>
              <w:t xml:space="preserve">3,179 </w:t>
            </w:r>
          </w:p>
        </w:tc>
        <w:tc>
          <w:tcPr>
            <w:tcW w:w="147" w:type="pct"/>
          </w:tcPr>
          <w:p w14:paraId="2F5717F3" w14:textId="77777777" w:rsidR="005A4BCF" w:rsidRPr="00D36B78" w:rsidRDefault="005A4BCF" w:rsidP="005A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3B3E9B5F" w14:textId="3800604A" w:rsidR="005A4BCF" w:rsidRPr="00F9732E" w:rsidRDefault="00FF36AF" w:rsidP="005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F36A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F36AF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47" w:type="pct"/>
          </w:tcPr>
          <w:p w14:paraId="6BDB5A09" w14:textId="77777777" w:rsidR="005A4BCF" w:rsidRPr="00D36B78" w:rsidRDefault="005A4BCF" w:rsidP="005A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5919F2E5" w14:textId="77777777" w:rsidR="005A4BCF" w:rsidRPr="00E87F60" w:rsidRDefault="005A4BCF" w:rsidP="005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3,179</w:t>
            </w:r>
          </w:p>
        </w:tc>
      </w:tr>
      <w:tr w:rsidR="005A4BCF" w:rsidRPr="00D36B78" w14:paraId="5C478418" w14:textId="77777777" w:rsidTr="00F24F84">
        <w:tc>
          <w:tcPr>
            <w:tcW w:w="1927" w:type="pct"/>
          </w:tcPr>
          <w:p w14:paraId="27D2179D" w14:textId="77777777" w:rsidR="005A4BCF" w:rsidRPr="00D36B78" w:rsidRDefault="005A4BCF" w:rsidP="005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  มากกว่า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0A459" w14:textId="5C463F63" w:rsidR="005A4BCF" w:rsidRPr="005A4BCF" w:rsidRDefault="002A274E" w:rsidP="005A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274E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A274E">
              <w:rPr>
                <w:rFonts w:ascii="Angsana New" w:hAnsi="Angsana New"/>
                <w:sz w:val="30"/>
                <w:szCs w:val="30"/>
              </w:rPr>
              <w:t>690</w:t>
            </w:r>
          </w:p>
        </w:tc>
        <w:tc>
          <w:tcPr>
            <w:tcW w:w="147" w:type="pct"/>
          </w:tcPr>
          <w:p w14:paraId="620DBAA7" w14:textId="77777777" w:rsidR="005A4BCF" w:rsidRPr="005A4BCF" w:rsidRDefault="005A4BCF" w:rsidP="005A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  <w:vAlign w:val="center"/>
          </w:tcPr>
          <w:p w14:paraId="43BE8E15" w14:textId="77777777" w:rsidR="005A4BCF" w:rsidRPr="00296987" w:rsidRDefault="005A4BCF" w:rsidP="005A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6987">
              <w:rPr>
                <w:rFonts w:ascii="Angsana New" w:hAnsi="Angsana New"/>
                <w:sz w:val="30"/>
                <w:szCs w:val="30"/>
              </w:rPr>
              <w:t>13,287</w:t>
            </w:r>
          </w:p>
        </w:tc>
        <w:tc>
          <w:tcPr>
            <w:tcW w:w="147" w:type="pct"/>
          </w:tcPr>
          <w:p w14:paraId="005D8750" w14:textId="77777777" w:rsidR="005A4BCF" w:rsidRPr="00D36B78" w:rsidRDefault="005A4BCF" w:rsidP="005A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CA6B6" w14:textId="68EE2983" w:rsidR="005A4BCF" w:rsidRPr="00F9732E" w:rsidRDefault="00FF36AF" w:rsidP="005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F36AF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F36AF">
              <w:rPr>
                <w:rFonts w:ascii="Angsana New" w:hAnsi="Angsana New"/>
                <w:sz w:val="30"/>
                <w:szCs w:val="30"/>
              </w:rPr>
              <w:t>66</w:t>
            </w:r>
            <w:r w:rsidR="004F767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293452C3" w14:textId="77777777" w:rsidR="005A4BCF" w:rsidRPr="00D36B78" w:rsidRDefault="005A4BCF" w:rsidP="005A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5757BF02" w14:textId="77777777" w:rsidR="005A4BCF" w:rsidRPr="00E87F60" w:rsidRDefault="005A4BCF" w:rsidP="005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13,287</w:t>
            </w:r>
          </w:p>
        </w:tc>
      </w:tr>
      <w:tr w:rsidR="007410A6" w:rsidRPr="00D36B78" w14:paraId="610C6630" w14:textId="77777777" w:rsidTr="00F9732E">
        <w:tc>
          <w:tcPr>
            <w:tcW w:w="1927" w:type="pct"/>
          </w:tcPr>
          <w:p w14:paraId="3EA37ACA" w14:textId="77777777" w:rsidR="00267AE7" w:rsidRPr="00D36B78" w:rsidRDefault="00267AE7" w:rsidP="00CC4AFB">
            <w:pPr>
              <w:pStyle w:val="BodyText2"/>
              <w:tabs>
                <w:tab w:val="left" w:pos="312"/>
              </w:tabs>
              <w:ind w:left="0" w:right="-43" w:firstLine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35" w:type="pct"/>
            <w:shd w:val="clear" w:color="auto" w:fill="auto"/>
          </w:tcPr>
          <w:p w14:paraId="20AA6AB5" w14:textId="32AD8C14" w:rsidR="00267AE7" w:rsidRPr="00E45623" w:rsidRDefault="002A274E" w:rsidP="0074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274E">
              <w:rPr>
                <w:rFonts w:ascii="Angsana New" w:hAnsi="Angsana New"/>
                <w:b/>
                <w:bCs/>
                <w:sz w:val="30"/>
                <w:szCs w:val="30"/>
              </w:rPr>
              <w:t>260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A274E">
              <w:rPr>
                <w:rFonts w:ascii="Angsana New" w:hAnsi="Angsana New"/>
                <w:b/>
                <w:bCs/>
                <w:sz w:val="30"/>
                <w:szCs w:val="30"/>
              </w:rPr>
              <w:t>712</w:t>
            </w:r>
          </w:p>
        </w:tc>
        <w:tc>
          <w:tcPr>
            <w:tcW w:w="147" w:type="pct"/>
          </w:tcPr>
          <w:p w14:paraId="44CC54A1" w14:textId="77777777" w:rsidR="00267AE7" w:rsidRPr="00D36B78" w:rsidRDefault="00267AE7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</w:tcPr>
          <w:p w14:paraId="6DD78B23" w14:textId="77777777" w:rsidR="00267AE7" w:rsidRPr="00345D95" w:rsidRDefault="00267AE7" w:rsidP="002B5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434C">
              <w:rPr>
                <w:rFonts w:ascii="Angsana New" w:hAnsi="Angsana New"/>
                <w:b/>
                <w:bCs/>
                <w:sz w:val="30"/>
                <w:szCs w:val="30"/>
              </w:rPr>
              <w:t>295,604</w:t>
            </w:r>
          </w:p>
        </w:tc>
        <w:tc>
          <w:tcPr>
            <w:tcW w:w="147" w:type="pct"/>
          </w:tcPr>
          <w:p w14:paraId="0101B814" w14:textId="77777777" w:rsidR="00267AE7" w:rsidRPr="00D36B78" w:rsidRDefault="00267AE7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39FF7C35" w14:textId="69199EB4" w:rsidR="00267AE7" w:rsidRPr="008644EC" w:rsidRDefault="00FF36AF" w:rsidP="0074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6AF">
              <w:rPr>
                <w:rFonts w:ascii="Angsana New" w:hAnsi="Angsana New"/>
                <w:b/>
                <w:bCs/>
                <w:sz w:val="30"/>
                <w:szCs w:val="30"/>
              </w:rPr>
              <w:t>260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F36AF">
              <w:rPr>
                <w:rFonts w:ascii="Angsana New" w:hAnsi="Angsana New"/>
                <w:b/>
                <w:bCs/>
                <w:sz w:val="30"/>
                <w:szCs w:val="30"/>
              </w:rPr>
              <w:t>684</w:t>
            </w:r>
          </w:p>
        </w:tc>
        <w:tc>
          <w:tcPr>
            <w:tcW w:w="147" w:type="pct"/>
          </w:tcPr>
          <w:p w14:paraId="194CC5CA" w14:textId="77777777" w:rsidR="00267AE7" w:rsidRPr="00D36B78" w:rsidRDefault="00267AE7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314C8EBB" w14:textId="77777777" w:rsidR="00267AE7" w:rsidRPr="00E87F60" w:rsidRDefault="00267AE7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7F60">
              <w:rPr>
                <w:rFonts w:ascii="Angsana New" w:hAnsi="Angsana New"/>
                <w:b/>
                <w:bCs/>
                <w:sz w:val="30"/>
                <w:szCs w:val="30"/>
              </w:rPr>
              <w:t>294,112</w:t>
            </w:r>
          </w:p>
        </w:tc>
      </w:tr>
      <w:tr w:rsidR="007410A6" w:rsidRPr="00D36B78" w14:paraId="4E8D4378" w14:textId="77777777" w:rsidTr="00F9732E">
        <w:tc>
          <w:tcPr>
            <w:tcW w:w="1927" w:type="pct"/>
          </w:tcPr>
          <w:p w14:paraId="33B91981" w14:textId="77777777" w:rsidR="00267AE7" w:rsidRPr="00D36B78" w:rsidRDefault="00267AE7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14:paraId="5F142A13" w14:textId="4D53AEE3" w:rsidR="00267AE7" w:rsidRPr="00D36B78" w:rsidRDefault="002A274E" w:rsidP="0074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A274E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A274E">
              <w:rPr>
                <w:rFonts w:ascii="Angsana New" w:hAnsi="Angsana New"/>
                <w:sz w:val="30"/>
                <w:szCs w:val="30"/>
              </w:rPr>
              <w:t>315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239F0E4B" w14:textId="77777777" w:rsidR="00267AE7" w:rsidRPr="00D36B78" w:rsidRDefault="00267AE7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27F42299" w14:textId="77777777" w:rsidR="00267AE7" w:rsidRPr="0032434C" w:rsidRDefault="00267AE7" w:rsidP="002B5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434C">
              <w:rPr>
                <w:rFonts w:ascii="Angsana New" w:hAnsi="Angsana New"/>
                <w:sz w:val="30"/>
                <w:szCs w:val="30"/>
              </w:rPr>
              <w:t>(16,968)</w:t>
            </w:r>
          </w:p>
        </w:tc>
        <w:tc>
          <w:tcPr>
            <w:tcW w:w="147" w:type="pct"/>
          </w:tcPr>
          <w:p w14:paraId="5BE008C5" w14:textId="77777777" w:rsidR="00267AE7" w:rsidRPr="00D36B78" w:rsidRDefault="00267AE7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3CBD4874" w14:textId="2657B619" w:rsidR="00267AE7" w:rsidRPr="00D36B78" w:rsidRDefault="0024301E" w:rsidP="0074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4301E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4301E">
              <w:rPr>
                <w:rFonts w:ascii="Angsana New" w:hAnsi="Angsana New"/>
                <w:sz w:val="30"/>
                <w:szCs w:val="30"/>
              </w:rPr>
              <w:t>315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449170A4" w14:textId="77777777" w:rsidR="00267AE7" w:rsidRPr="00D36B78" w:rsidRDefault="00267AE7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1A9B3001" w14:textId="77777777" w:rsidR="00267AE7" w:rsidRPr="00E87F60" w:rsidRDefault="00267AE7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7F60">
              <w:rPr>
                <w:rFonts w:ascii="Angsana New" w:hAnsi="Angsana New"/>
                <w:sz w:val="30"/>
                <w:szCs w:val="30"/>
              </w:rPr>
              <w:t>(16,968)</w:t>
            </w:r>
          </w:p>
        </w:tc>
      </w:tr>
      <w:tr w:rsidR="007410A6" w:rsidRPr="00D36B78" w14:paraId="39DB6927" w14:textId="77777777" w:rsidTr="00F9732E">
        <w:tc>
          <w:tcPr>
            <w:tcW w:w="1927" w:type="pct"/>
          </w:tcPr>
          <w:p w14:paraId="1C6239C6" w14:textId="77777777" w:rsidR="00267AE7" w:rsidRPr="00D36B78" w:rsidRDefault="00267AE7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F18F9" w14:textId="68F5E8A4" w:rsidR="00267AE7" w:rsidRPr="00E45623" w:rsidRDefault="002A274E" w:rsidP="0074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274E">
              <w:rPr>
                <w:rFonts w:ascii="Angsana New" w:hAnsi="Angsana New"/>
                <w:b/>
                <w:bCs/>
                <w:sz w:val="30"/>
                <w:szCs w:val="30"/>
              </w:rPr>
              <w:t>234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A274E">
              <w:rPr>
                <w:rFonts w:ascii="Angsana New" w:hAnsi="Angsana New"/>
                <w:b/>
                <w:bCs/>
                <w:sz w:val="30"/>
                <w:szCs w:val="30"/>
              </w:rPr>
              <w:t>397</w:t>
            </w:r>
          </w:p>
        </w:tc>
        <w:tc>
          <w:tcPr>
            <w:tcW w:w="147" w:type="pct"/>
          </w:tcPr>
          <w:p w14:paraId="187E0391" w14:textId="77777777" w:rsidR="00267AE7" w:rsidRPr="00D36B78" w:rsidRDefault="00267AE7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14:paraId="355B95F0" w14:textId="77777777" w:rsidR="00267AE7" w:rsidRPr="0032434C" w:rsidRDefault="00267AE7" w:rsidP="002B5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434C">
              <w:rPr>
                <w:rFonts w:ascii="Angsana New" w:hAnsi="Angsana New"/>
                <w:b/>
                <w:bCs/>
                <w:sz w:val="30"/>
                <w:szCs w:val="30"/>
              </w:rPr>
              <w:t>278,636</w:t>
            </w:r>
          </w:p>
        </w:tc>
        <w:tc>
          <w:tcPr>
            <w:tcW w:w="147" w:type="pct"/>
          </w:tcPr>
          <w:p w14:paraId="1593DDE0" w14:textId="77777777" w:rsidR="00267AE7" w:rsidRPr="00D36B78" w:rsidRDefault="00267AE7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38B00" w14:textId="5826308C" w:rsidR="00267AE7" w:rsidRPr="008644EC" w:rsidRDefault="0024301E" w:rsidP="0074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301E">
              <w:rPr>
                <w:rFonts w:ascii="Angsana New" w:hAnsi="Angsana New"/>
                <w:b/>
                <w:bCs/>
                <w:sz w:val="30"/>
                <w:szCs w:val="30"/>
              </w:rPr>
              <w:t>234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4301E">
              <w:rPr>
                <w:rFonts w:ascii="Angsana New" w:hAnsi="Angsana New"/>
                <w:b/>
                <w:bCs/>
                <w:sz w:val="30"/>
                <w:szCs w:val="30"/>
              </w:rPr>
              <w:t>369</w:t>
            </w:r>
          </w:p>
        </w:tc>
        <w:tc>
          <w:tcPr>
            <w:tcW w:w="147" w:type="pct"/>
          </w:tcPr>
          <w:p w14:paraId="56E87AC8" w14:textId="77777777" w:rsidR="00267AE7" w:rsidRPr="00D36B78" w:rsidRDefault="00267AE7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</w:tcPr>
          <w:p w14:paraId="2FBB2732" w14:textId="77777777" w:rsidR="00267AE7" w:rsidRPr="00E87F60" w:rsidRDefault="00267AE7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7F60">
              <w:rPr>
                <w:rFonts w:ascii="Angsana New" w:hAnsi="Angsana New"/>
                <w:b/>
                <w:bCs/>
                <w:sz w:val="30"/>
                <w:szCs w:val="30"/>
              </w:rPr>
              <w:t>277,144</w:t>
            </w:r>
          </w:p>
        </w:tc>
      </w:tr>
      <w:tr w:rsidR="002B5D03" w:rsidRPr="002B5D03" w14:paraId="5410970E" w14:textId="77777777" w:rsidTr="00F9732E">
        <w:tc>
          <w:tcPr>
            <w:tcW w:w="1927" w:type="pct"/>
          </w:tcPr>
          <w:p w14:paraId="315DDBA7" w14:textId="77777777" w:rsidR="00267AE7" w:rsidRPr="002B5D03" w:rsidRDefault="00267AE7" w:rsidP="002B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auto"/>
          </w:tcPr>
          <w:p w14:paraId="78C07161" w14:textId="77777777" w:rsidR="00267AE7" w:rsidRPr="002B5D03" w:rsidRDefault="00267AE7" w:rsidP="002B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9CA7CAB" w14:textId="77777777" w:rsidR="00267AE7" w:rsidRPr="002B5D03" w:rsidRDefault="00267AE7" w:rsidP="002B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</w:tcPr>
          <w:p w14:paraId="381D6B49" w14:textId="77777777" w:rsidR="00267AE7" w:rsidRPr="002B5D03" w:rsidRDefault="00267AE7" w:rsidP="002B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BA9AE14" w14:textId="77777777" w:rsidR="00267AE7" w:rsidRPr="002B5D03" w:rsidRDefault="00267AE7" w:rsidP="002B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</w:tcPr>
          <w:p w14:paraId="178817F3" w14:textId="77777777" w:rsidR="00267AE7" w:rsidRPr="002B5D03" w:rsidRDefault="00267AE7" w:rsidP="002B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B0B8138" w14:textId="77777777" w:rsidR="00267AE7" w:rsidRPr="002B5D03" w:rsidRDefault="00267AE7" w:rsidP="002B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6369272B" w14:textId="77777777" w:rsidR="00267AE7" w:rsidRPr="002B5D03" w:rsidRDefault="00267AE7" w:rsidP="002B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10A6" w:rsidRPr="00D36B78" w14:paraId="248F8EF8" w14:textId="77777777" w:rsidTr="00F9732E">
        <w:tc>
          <w:tcPr>
            <w:tcW w:w="1927" w:type="pct"/>
          </w:tcPr>
          <w:p w14:paraId="1B7FC649" w14:textId="77777777" w:rsidR="00267AE7" w:rsidRPr="00D36B78" w:rsidRDefault="00267AE7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tcBorders>
              <w:bottom w:val="double" w:sz="4" w:space="0" w:color="auto"/>
            </w:tcBorders>
            <w:shd w:val="clear" w:color="auto" w:fill="auto"/>
          </w:tcPr>
          <w:p w14:paraId="0FE69BF7" w14:textId="6DED44E2" w:rsidR="00267AE7" w:rsidRPr="00E45623" w:rsidRDefault="002A274E" w:rsidP="0074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274E">
              <w:rPr>
                <w:rFonts w:ascii="Angsana New" w:hAnsi="Angsana New"/>
                <w:b/>
                <w:bCs/>
                <w:sz w:val="30"/>
                <w:szCs w:val="30"/>
              </w:rPr>
              <w:t>588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A274E">
              <w:rPr>
                <w:rFonts w:ascii="Angsana New" w:hAnsi="Angsana New"/>
                <w:b/>
                <w:bCs/>
                <w:sz w:val="30"/>
                <w:szCs w:val="30"/>
              </w:rPr>
              <w:t>216</w:t>
            </w:r>
          </w:p>
        </w:tc>
        <w:tc>
          <w:tcPr>
            <w:tcW w:w="147" w:type="pct"/>
          </w:tcPr>
          <w:p w14:paraId="1CFA041C" w14:textId="77777777" w:rsidR="00267AE7" w:rsidRPr="00D36B78" w:rsidRDefault="00267AE7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bottom w:val="double" w:sz="4" w:space="0" w:color="auto"/>
            </w:tcBorders>
          </w:tcPr>
          <w:p w14:paraId="3E7C748C" w14:textId="77777777" w:rsidR="00267AE7" w:rsidRPr="00345D95" w:rsidRDefault="00267AE7" w:rsidP="002B5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434C">
              <w:rPr>
                <w:rFonts w:ascii="Angsana New" w:hAnsi="Angsana New"/>
                <w:b/>
                <w:bCs/>
                <w:sz w:val="30"/>
                <w:szCs w:val="30"/>
              </w:rPr>
              <w:t>567,967</w:t>
            </w:r>
          </w:p>
        </w:tc>
        <w:tc>
          <w:tcPr>
            <w:tcW w:w="147" w:type="pct"/>
          </w:tcPr>
          <w:p w14:paraId="478FF88C" w14:textId="77777777" w:rsidR="00267AE7" w:rsidRPr="00D36B78" w:rsidRDefault="00267AE7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shd w:val="clear" w:color="auto" w:fill="auto"/>
          </w:tcPr>
          <w:p w14:paraId="793EFCF4" w14:textId="0BC34D38" w:rsidR="00267AE7" w:rsidRPr="008644EC" w:rsidRDefault="0024301E" w:rsidP="0074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301E">
              <w:rPr>
                <w:rFonts w:ascii="Angsana New" w:hAnsi="Angsana New"/>
                <w:b/>
                <w:bCs/>
                <w:sz w:val="30"/>
                <w:szCs w:val="30"/>
              </w:rPr>
              <w:t>586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4301E">
              <w:rPr>
                <w:rFonts w:ascii="Angsana New" w:hAnsi="Angsana New"/>
                <w:b/>
                <w:bCs/>
                <w:sz w:val="30"/>
                <w:szCs w:val="30"/>
              </w:rPr>
              <w:t>338</w:t>
            </w:r>
          </w:p>
        </w:tc>
        <w:tc>
          <w:tcPr>
            <w:tcW w:w="147" w:type="pct"/>
          </w:tcPr>
          <w:p w14:paraId="007B24A4" w14:textId="77777777" w:rsidR="00267AE7" w:rsidRPr="00D36B78" w:rsidRDefault="00267AE7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83" w:type="pct"/>
            <w:tcBorders>
              <w:bottom w:val="double" w:sz="4" w:space="0" w:color="auto"/>
            </w:tcBorders>
          </w:tcPr>
          <w:p w14:paraId="0F394EC5" w14:textId="77777777" w:rsidR="00267AE7" w:rsidRPr="00345D95" w:rsidRDefault="00267AE7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7F60">
              <w:rPr>
                <w:rFonts w:ascii="Angsana New" w:hAnsi="Angsana New"/>
                <w:b/>
                <w:bCs/>
                <w:sz w:val="30"/>
                <w:szCs w:val="30"/>
              </w:rPr>
              <w:t>561,277</w:t>
            </w:r>
          </w:p>
        </w:tc>
      </w:tr>
    </w:tbl>
    <w:p w14:paraId="326C964D" w14:textId="77777777" w:rsidR="007D2A09" w:rsidRPr="00850E1F" w:rsidRDefault="007D2A09" w:rsidP="002B5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sz w:val="28"/>
          <w:szCs w:val="28"/>
        </w:rPr>
      </w:pPr>
    </w:p>
    <w:p w14:paraId="0ACECDC6" w14:textId="77777777" w:rsidR="006C313C" w:rsidRDefault="004818D9" w:rsidP="00134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A92F2F"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9D5138" w:rsidRPr="00D36B78">
        <w:rPr>
          <w:rFonts w:ascii="Angsana New" w:hAnsi="Angsana New"/>
          <w:sz w:val="30"/>
          <w:szCs w:val="30"/>
        </w:rPr>
        <w:t>15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วัน</w:t>
      </w:r>
      <w:r w:rsidR="00A92F2F"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ถึง</w:t>
      </w:r>
      <w:r w:rsidRPr="00D36B78">
        <w:rPr>
          <w:rFonts w:ascii="Angsana New" w:hAnsi="Angsana New"/>
          <w:sz w:val="30"/>
          <w:szCs w:val="30"/>
        </w:rPr>
        <w:t xml:space="preserve"> 60 </w:t>
      </w:r>
      <w:r w:rsidR="00547136" w:rsidRPr="00D36B78">
        <w:rPr>
          <w:rFonts w:ascii="Angsana New" w:hAnsi="Angsana New"/>
          <w:sz w:val="30"/>
          <w:szCs w:val="30"/>
          <w:cs/>
        </w:rPr>
        <w:t>วัน</w:t>
      </w:r>
    </w:p>
    <w:p w14:paraId="3AB8CCD4" w14:textId="77777777" w:rsidR="00AB5A5D" w:rsidRPr="009D506B" w:rsidRDefault="00AB5A5D" w:rsidP="00BB6625">
      <w:pPr>
        <w:tabs>
          <w:tab w:val="clear" w:pos="907"/>
          <w:tab w:val="decimal" w:pos="612"/>
        </w:tabs>
        <w:spacing w:line="240" w:lineRule="auto"/>
        <w:ind w:left="540" w:right="387"/>
        <w:jc w:val="thaiDistribute"/>
        <w:rPr>
          <w:rFonts w:ascii="Angsana New" w:hAnsi="Angsana New"/>
          <w:color w:val="000000"/>
          <w:sz w:val="28"/>
          <w:szCs w:val="28"/>
          <w:highlight w:val="yellow"/>
          <w:cs/>
        </w:rPr>
        <w:sectPr w:rsidR="00AB5A5D" w:rsidRPr="009D506B" w:rsidSect="00602D6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019" w:bottom="576" w:left="1152" w:header="720" w:footer="720" w:gutter="0"/>
          <w:paperSrc w:first="15" w:other="15"/>
          <w:pgNumType w:start="13"/>
          <w:cols w:space="720"/>
          <w:titlePg/>
          <w:docGrid w:linePitch="245"/>
        </w:sectPr>
      </w:pPr>
    </w:p>
    <w:p w14:paraId="5E96C36F" w14:textId="085C572E" w:rsidR="008B6F23" w:rsidRDefault="00D31ABE" w:rsidP="008B6F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8B6F23">
        <w:rPr>
          <w:rFonts w:ascii="Angsana New" w:hAnsi="Angsana New"/>
          <w:b/>
          <w:bCs/>
          <w:sz w:val="30"/>
          <w:szCs w:val="30"/>
        </w:rPr>
        <w:tab/>
      </w:r>
      <w:r w:rsidR="008B6F23" w:rsidRPr="00D36B78">
        <w:rPr>
          <w:rFonts w:ascii="Angsana New" w:hAnsi="Angsana New"/>
          <w:b/>
          <w:bCs/>
          <w:sz w:val="30"/>
          <w:szCs w:val="30"/>
          <w:cs/>
        </w:rPr>
        <w:t>เงิน</w:t>
      </w:r>
      <w:r w:rsidR="008B6F23" w:rsidRPr="00D31600">
        <w:rPr>
          <w:rFonts w:ascii="Angsana New" w:hAnsi="Angsana New"/>
          <w:b/>
          <w:bCs/>
          <w:sz w:val="30"/>
          <w:szCs w:val="30"/>
          <w:cs/>
        </w:rPr>
        <w:t>ลงทุนในบริษัทร่วม</w:t>
      </w:r>
    </w:p>
    <w:p w14:paraId="58D45662" w14:textId="77777777" w:rsidR="00710E23" w:rsidRPr="00BE3938" w:rsidRDefault="00710E23" w:rsidP="008B6F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sz w:val="12"/>
          <w:szCs w:val="12"/>
        </w:rPr>
      </w:pPr>
    </w:p>
    <w:p w14:paraId="6502DE5E" w14:textId="4C609792" w:rsidR="00B62759" w:rsidRPr="00685B47" w:rsidRDefault="00B62759" w:rsidP="008B6F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29"/>
          <w:szCs w:val="29"/>
        </w:rPr>
      </w:pPr>
      <w:r w:rsidRPr="00685B47">
        <w:rPr>
          <w:rFonts w:asciiTheme="majorBidi" w:hAnsiTheme="majorBidi" w:cstheme="majorBidi"/>
          <w:sz w:val="29"/>
          <w:szCs w:val="29"/>
          <w:cs/>
        </w:rPr>
        <w:t xml:space="preserve">เงินลงทุนในบริษัทร่วม </w:t>
      </w:r>
      <w:r w:rsidRPr="00685B47">
        <w:rPr>
          <w:rFonts w:asciiTheme="majorBidi" w:hAnsiTheme="majorBidi" w:cstheme="majorBidi"/>
          <w:sz w:val="29"/>
          <w:szCs w:val="29"/>
          <w:cs/>
          <w:lang w:val="th-TH"/>
        </w:rPr>
        <w:t xml:space="preserve">ณ วันที่ </w:t>
      </w:r>
      <w:r w:rsidR="00401750">
        <w:rPr>
          <w:rFonts w:asciiTheme="majorBidi" w:hAnsiTheme="majorBidi" w:cstheme="majorBidi"/>
          <w:sz w:val="29"/>
          <w:szCs w:val="29"/>
        </w:rPr>
        <w:t xml:space="preserve">30 </w:t>
      </w:r>
      <w:r w:rsidR="00401750">
        <w:rPr>
          <w:rFonts w:asciiTheme="majorBidi" w:hAnsiTheme="majorBidi" w:cstheme="majorBidi"/>
          <w:sz w:val="29"/>
          <w:szCs w:val="29"/>
          <w:cs/>
        </w:rPr>
        <w:t>มิถุนายน</w:t>
      </w:r>
      <w:r w:rsidR="00955993" w:rsidRPr="00685B47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="00955993" w:rsidRPr="00685B47">
        <w:rPr>
          <w:rFonts w:asciiTheme="majorBidi" w:hAnsiTheme="majorBidi" w:cstheme="majorBidi"/>
          <w:sz w:val="29"/>
          <w:szCs w:val="29"/>
        </w:rPr>
        <w:t xml:space="preserve">2563 </w:t>
      </w:r>
      <w:r w:rsidR="00955993" w:rsidRPr="00685B47">
        <w:rPr>
          <w:rFonts w:asciiTheme="majorBidi" w:hAnsiTheme="majorBidi" w:cstheme="majorBidi"/>
          <w:sz w:val="29"/>
          <w:szCs w:val="29"/>
          <w:cs/>
        </w:rPr>
        <w:t xml:space="preserve">และ </w:t>
      </w:r>
      <w:r w:rsidR="00955993" w:rsidRPr="00685B47">
        <w:rPr>
          <w:rFonts w:asciiTheme="majorBidi" w:hAnsiTheme="majorBidi" w:cstheme="majorBidi"/>
          <w:sz w:val="29"/>
          <w:szCs w:val="29"/>
        </w:rPr>
        <w:t xml:space="preserve">30 </w:t>
      </w:r>
      <w:r w:rsidR="00955993" w:rsidRPr="00685B47">
        <w:rPr>
          <w:rFonts w:asciiTheme="majorBidi" w:hAnsiTheme="majorBidi" w:cstheme="majorBidi"/>
          <w:sz w:val="29"/>
          <w:szCs w:val="29"/>
          <w:cs/>
        </w:rPr>
        <w:t xml:space="preserve">กันยายน </w:t>
      </w:r>
      <w:r w:rsidR="00955993" w:rsidRPr="00685B47">
        <w:rPr>
          <w:rFonts w:asciiTheme="majorBidi" w:hAnsiTheme="majorBidi" w:cstheme="majorBidi"/>
          <w:sz w:val="29"/>
          <w:szCs w:val="29"/>
        </w:rPr>
        <w:t xml:space="preserve">2562 </w:t>
      </w:r>
      <w:r w:rsidR="00697775" w:rsidRPr="00685B47">
        <w:rPr>
          <w:rFonts w:asciiTheme="majorBidi" w:hAnsiTheme="majorBidi" w:cstheme="majorBidi"/>
          <w:sz w:val="29"/>
          <w:szCs w:val="29"/>
          <w:cs/>
        </w:rPr>
        <w:t>และเงินปันผลรับสำหรับ</w:t>
      </w:r>
      <w:r w:rsidR="00A72DDC" w:rsidRPr="00685B47">
        <w:rPr>
          <w:rFonts w:asciiTheme="majorBidi" w:hAnsiTheme="majorBidi" w:cstheme="majorBidi"/>
          <w:sz w:val="29"/>
          <w:szCs w:val="29"/>
          <w:cs/>
        </w:rPr>
        <w:t>งวด</w:t>
      </w:r>
      <w:r w:rsidR="00401750">
        <w:rPr>
          <w:rFonts w:asciiTheme="majorBidi" w:hAnsiTheme="majorBidi" w:cstheme="majorBidi"/>
          <w:sz w:val="29"/>
          <w:szCs w:val="29"/>
          <w:cs/>
        </w:rPr>
        <w:t>เก้าเดือน</w:t>
      </w:r>
      <w:r w:rsidR="00955993" w:rsidRPr="00685B47">
        <w:rPr>
          <w:rFonts w:asciiTheme="majorBidi" w:hAnsiTheme="majorBidi" w:cstheme="majorBidi"/>
          <w:sz w:val="29"/>
          <w:szCs w:val="29"/>
          <w:cs/>
        </w:rPr>
        <w:t xml:space="preserve">สิ้นสุดวันที่ </w:t>
      </w:r>
      <w:r w:rsidR="00401750">
        <w:rPr>
          <w:rFonts w:asciiTheme="majorBidi" w:hAnsiTheme="majorBidi" w:cstheme="majorBidi"/>
          <w:sz w:val="29"/>
          <w:szCs w:val="29"/>
        </w:rPr>
        <w:t xml:space="preserve">30 </w:t>
      </w:r>
      <w:r w:rsidR="00401750">
        <w:rPr>
          <w:rFonts w:asciiTheme="majorBidi" w:hAnsiTheme="majorBidi" w:cstheme="majorBidi"/>
          <w:sz w:val="29"/>
          <w:szCs w:val="29"/>
          <w:cs/>
        </w:rPr>
        <w:t>มิถุนายน</w:t>
      </w:r>
      <w:r w:rsidR="00955993" w:rsidRPr="00685B47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="008E3CD6">
        <w:rPr>
          <w:rFonts w:asciiTheme="majorBidi" w:hAnsiTheme="majorBidi" w:cstheme="majorBidi"/>
          <w:sz w:val="29"/>
          <w:szCs w:val="29"/>
        </w:rPr>
        <w:t>2563</w:t>
      </w:r>
      <w:r w:rsidR="00955993" w:rsidRPr="00685B47">
        <w:rPr>
          <w:rFonts w:asciiTheme="majorBidi" w:hAnsiTheme="majorBidi" w:cstheme="majorBidi"/>
          <w:sz w:val="29"/>
          <w:szCs w:val="29"/>
          <w:cs/>
        </w:rPr>
        <w:t xml:space="preserve"> และ </w:t>
      </w:r>
      <w:r w:rsidR="008E3CD6">
        <w:rPr>
          <w:rFonts w:asciiTheme="majorBidi" w:hAnsiTheme="majorBidi" w:cstheme="majorBidi"/>
          <w:sz w:val="29"/>
          <w:szCs w:val="29"/>
        </w:rPr>
        <w:t>256</w:t>
      </w:r>
      <w:r w:rsidR="00955993" w:rsidRPr="00685B47">
        <w:rPr>
          <w:rFonts w:asciiTheme="majorBidi" w:hAnsiTheme="majorBidi" w:cstheme="majorBidi"/>
          <w:sz w:val="29"/>
          <w:szCs w:val="29"/>
        </w:rPr>
        <w:t>2</w:t>
      </w:r>
      <w:r w:rsidR="00955993" w:rsidRPr="00685B47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Pr="00685B47">
        <w:rPr>
          <w:rFonts w:asciiTheme="majorBidi" w:hAnsiTheme="majorBidi" w:cstheme="majorBidi"/>
          <w:sz w:val="29"/>
          <w:szCs w:val="29"/>
          <w:cs/>
        </w:rPr>
        <w:t>มีดังนี้</w:t>
      </w:r>
    </w:p>
    <w:p w14:paraId="3A19A426" w14:textId="77777777" w:rsidR="004914D4" w:rsidRPr="00BE3938" w:rsidRDefault="004914D4" w:rsidP="008B6F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87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142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993"/>
        <w:gridCol w:w="271"/>
        <w:gridCol w:w="993"/>
        <w:gridCol w:w="268"/>
        <w:gridCol w:w="1081"/>
        <w:gridCol w:w="268"/>
        <w:gridCol w:w="1001"/>
        <w:gridCol w:w="314"/>
        <w:gridCol w:w="981"/>
        <w:gridCol w:w="237"/>
        <w:gridCol w:w="9"/>
        <w:gridCol w:w="970"/>
        <w:gridCol w:w="251"/>
        <w:gridCol w:w="1047"/>
        <w:gridCol w:w="237"/>
        <w:gridCol w:w="996"/>
        <w:gridCol w:w="237"/>
        <w:gridCol w:w="1064"/>
        <w:gridCol w:w="237"/>
        <w:gridCol w:w="1010"/>
      </w:tblGrid>
      <w:tr w:rsidR="002E340A" w:rsidRPr="00685B47" w14:paraId="60B907DD" w14:textId="77777777" w:rsidTr="00685B47">
        <w:trPr>
          <w:trHeight w:val="68"/>
        </w:trPr>
        <w:tc>
          <w:tcPr>
            <w:tcW w:w="631" w:type="pct"/>
          </w:tcPr>
          <w:p w14:paraId="04BB2425" w14:textId="77777777" w:rsidR="004914D4" w:rsidRPr="00685B47" w:rsidRDefault="004914D4" w:rsidP="00685B47">
            <w:pPr>
              <w:pStyle w:val="BodyText"/>
              <w:spacing w:after="0" w:line="240" w:lineRule="auto"/>
              <w:ind w:right="-197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4369" w:type="pct"/>
            <w:gridSpan w:val="20"/>
          </w:tcPr>
          <w:p w14:paraId="1A6646DB" w14:textId="77777777" w:rsidR="004914D4" w:rsidRPr="00685B47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05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85B47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  <w:t>งบการเงินรวม</w:t>
            </w:r>
          </w:p>
        </w:tc>
      </w:tr>
      <w:tr w:rsidR="00685B47" w:rsidRPr="00685B47" w14:paraId="3CAD87FF" w14:textId="77777777" w:rsidTr="00685B47">
        <w:tc>
          <w:tcPr>
            <w:tcW w:w="631" w:type="pct"/>
          </w:tcPr>
          <w:p w14:paraId="356F8DFD" w14:textId="77777777" w:rsidR="00D76882" w:rsidRPr="00685B47" w:rsidRDefault="00D76882" w:rsidP="008B6F23">
            <w:pPr>
              <w:pStyle w:val="BodyText"/>
              <w:spacing w:after="0" w:line="240" w:lineRule="auto"/>
              <w:ind w:right="-197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790" w:type="pct"/>
            <w:gridSpan w:val="3"/>
          </w:tcPr>
          <w:p w14:paraId="13A7018C" w14:textId="77777777" w:rsidR="00D76882" w:rsidRPr="00685B47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  <w:p w14:paraId="08F31B26" w14:textId="77777777" w:rsidR="00D76882" w:rsidRPr="00685B47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สัดส่วนความเป็นเจ้าของ</w:t>
            </w:r>
          </w:p>
        </w:tc>
        <w:tc>
          <w:tcPr>
            <w:tcW w:w="94" w:type="pct"/>
          </w:tcPr>
          <w:p w14:paraId="716538A0" w14:textId="77777777" w:rsidR="00D76882" w:rsidRPr="00685B47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824" w:type="pct"/>
            <w:gridSpan w:val="3"/>
          </w:tcPr>
          <w:p w14:paraId="533A3854" w14:textId="77777777" w:rsidR="00D76882" w:rsidRPr="00685B47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  <w:p w14:paraId="7B8FBF0F" w14:textId="77777777" w:rsidR="00D76882" w:rsidRPr="00685B47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ทุนชำระแล้ว</w:t>
            </w:r>
          </w:p>
        </w:tc>
        <w:tc>
          <w:tcPr>
            <w:tcW w:w="110" w:type="pct"/>
          </w:tcPr>
          <w:p w14:paraId="54A1ACC4" w14:textId="77777777" w:rsidR="00D76882" w:rsidRPr="00685B47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770" w:type="pct"/>
            <w:gridSpan w:val="4"/>
          </w:tcPr>
          <w:p w14:paraId="596DC108" w14:textId="77777777" w:rsidR="00D76882" w:rsidRPr="00685B47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  <w:p w14:paraId="629323F9" w14:textId="77777777" w:rsidR="00D76882" w:rsidRPr="00685B47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ราคาทุน</w:t>
            </w:r>
          </w:p>
        </w:tc>
        <w:tc>
          <w:tcPr>
            <w:tcW w:w="88" w:type="pct"/>
          </w:tcPr>
          <w:p w14:paraId="41D80004" w14:textId="77777777" w:rsidR="00D76882" w:rsidRPr="00685B47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799" w:type="pct"/>
            <w:gridSpan w:val="3"/>
          </w:tcPr>
          <w:p w14:paraId="16857D43" w14:textId="77777777" w:rsidR="00D76882" w:rsidRPr="00685B47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มูลค่าตาม</w:t>
            </w:r>
          </w:p>
          <w:p w14:paraId="1A2324B8" w14:textId="77777777" w:rsidR="00D76882" w:rsidRPr="00685B47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วิธีส่วนได้เสีย</w:t>
            </w:r>
          </w:p>
        </w:tc>
        <w:tc>
          <w:tcPr>
            <w:tcW w:w="83" w:type="pct"/>
          </w:tcPr>
          <w:p w14:paraId="51447538" w14:textId="77777777" w:rsidR="00D76882" w:rsidRPr="00685B47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812" w:type="pct"/>
            <w:gridSpan w:val="3"/>
          </w:tcPr>
          <w:p w14:paraId="4A51BF08" w14:textId="77777777" w:rsidR="00EB3BAB" w:rsidRPr="00685B47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เงินปันผล</w:t>
            </w:r>
            <w:r w:rsidR="00EB3BAB" w:rsidRPr="00685B47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สำหรับงวด</w:t>
            </w:r>
          </w:p>
          <w:p w14:paraId="3D1A8001" w14:textId="0FB69F08" w:rsidR="00D76882" w:rsidRPr="00685B47" w:rsidRDefault="00401750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เก้าเดือน</w:t>
            </w:r>
            <w:r w:rsidR="00EB3BAB" w:rsidRPr="00685B47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สิ้นสุดวันที่</w:t>
            </w:r>
          </w:p>
        </w:tc>
      </w:tr>
      <w:tr w:rsidR="00685B47" w:rsidRPr="00685B47" w14:paraId="2BE640BF" w14:textId="77777777" w:rsidTr="00685B47">
        <w:tc>
          <w:tcPr>
            <w:tcW w:w="631" w:type="pct"/>
          </w:tcPr>
          <w:p w14:paraId="68470F1C" w14:textId="77777777" w:rsidR="00267AE7" w:rsidRPr="00685B47" w:rsidRDefault="00267AE7" w:rsidP="00267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348" w:type="pct"/>
          </w:tcPr>
          <w:p w14:paraId="091B9E56" w14:textId="6B70C986" w:rsidR="00267AE7" w:rsidRPr="00685B47" w:rsidRDefault="00401750" w:rsidP="00267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95" w:type="pct"/>
          </w:tcPr>
          <w:p w14:paraId="0395F1B5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48" w:type="pct"/>
          </w:tcPr>
          <w:p w14:paraId="2A666387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</w:rPr>
              <w:t>30</w:t>
            </w:r>
            <w:r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กันยายน</w:t>
            </w:r>
          </w:p>
        </w:tc>
        <w:tc>
          <w:tcPr>
            <w:tcW w:w="94" w:type="pct"/>
          </w:tcPr>
          <w:p w14:paraId="3505036B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79" w:type="pct"/>
          </w:tcPr>
          <w:p w14:paraId="1C60DD64" w14:textId="72F0495F" w:rsidR="00267AE7" w:rsidRPr="00685B47" w:rsidRDefault="00401750" w:rsidP="00267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94" w:type="pct"/>
          </w:tcPr>
          <w:p w14:paraId="4B19FDAD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51" w:type="pct"/>
          </w:tcPr>
          <w:p w14:paraId="3F25A01A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</w:rPr>
              <w:t>30</w:t>
            </w:r>
            <w:r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กันยายน</w:t>
            </w:r>
          </w:p>
        </w:tc>
        <w:tc>
          <w:tcPr>
            <w:tcW w:w="110" w:type="pct"/>
          </w:tcPr>
          <w:p w14:paraId="217BDF83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44" w:type="pct"/>
          </w:tcPr>
          <w:p w14:paraId="283A64CE" w14:textId="16FFA3C9" w:rsidR="00267AE7" w:rsidRPr="00685B47" w:rsidRDefault="00401750" w:rsidP="00267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86" w:type="pct"/>
            <w:gridSpan w:val="2"/>
          </w:tcPr>
          <w:p w14:paraId="6339FFDC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40" w:type="pct"/>
          </w:tcPr>
          <w:p w14:paraId="431990A2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</w:rPr>
              <w:t>30</w:t>
            </w:r>
            <w:r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กันยายน</w:t>
            </w:r>
          </w:p>
        </w:tc>
        <w:tc>
          <w:tcPr>
            <w:tcW w:w="88" w:type="pct"/>
          </w:tcPr>
          <w:p w14:paraId="46CE7E67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67" w:type="pct"/>
          </w:tcPr>
          <w:p w14:paraId="7AD4104D" w14:textId="3BC2C07E" w:rsidR="00267AE7" w:rsidRPr="00685B47" w:rsidRDefault="00401750" w:rsidP="00267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83" w:type="pct"/>
          </w:tcPr>
          <w:p w14:paraId="348266D7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48" w:type="pct"/>
          </w:tcPr>
          <w:p w14:paraId="09B00C2B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</w:rPr>
              <w:t>30</w:t>
            </w:r>
            <w:r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กันยายน</w:t>
            </w:r>
          </w:p>
        </w:tc>
        <w:tc>
          <w:tcPr>
            <w:tcW w:w="83" w:type="pct"/>
          </w:tcPr>
          <w:p w14:paraId="41CF7ABA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73" w:type="pct"/>
          </w:tcPr>
          <w:p w14:paraId="4FA418BF" w14:textId="1B8C9072" w:rsidR="00267AE7" w:rsidRPr="00685B47" w:rsidRDefault="00401750" w:rsidP="00267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83" w:type="pct"/>
          </w:tcPr>
          <w:p w14:paraId="655635CB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56" w:type="pct"/>
          </w:tcPr>
          <w:p w14:paraId="375AA7DB" w14:textId="3D1D9DCC" w:rsidR="00267AE7" w:rsidRPr="00685B47" w:rsidRDefault="00401750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>มิถุนายน</w:t>
            </w:r>
          </w:p>
        </w:tc>
      </w:tr>
      <w:tr w:rsidR="00685B47" w:rsidRPr="00685B47" w14:paraId="60A13DB4" w14:textId="77777777" w:rsidTr="00685B47">
        <w:tc>
          <w:tcPr>
            <w:tcW w:w="631" w:type="pct"/>
          </w:tcPr>
          <w:p w14:paraId="3B4E9E1A" w14:textId="77777777" w:rsidR="00267AE7" w:rsidRPr="00685B47" w:rsidRDefault="00267AE7" w:rsidP="00267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348" w:type="pct"/>
          </w:tcPr>
          <w:p w14:paraId="5214268F" w14:textId="188B6A1F" w:rsidR="00267AE7" w:rsidRPr="00B45BB1" w:rsidRDefault="00B45BB1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45BB1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95" w:type="pct"/>
          </w:tcPr>
          <w:p w14:paraId="6A1810FE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48" w:type="pct"/>
          </w:tcPr>
          <w:p w14:paraId="3850C055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</w:rPr>
              <w:t>2562</w:t>
            </w:r>
          </w:p>
        </w:tc>
        <w:tc>
          <w:tcPr>
            <w:tcW w:w="94" w:type="pct"/>
          </w:tcPr>
          <w:p w14:paraId="0CEF517A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79" w:type="pct"/>
          </w:tcPr>
          <w:p w14:paraId="54156B91" w14:textId="4F7D10F5" w:rsidR="00267AE7" w:rsidRPr="00B45BB1" w:rsidRDefault="00B45BB1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45BB1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94" w:type="pct"/>
          </w:tcPr>
          <w:p w14:paraId="54CC86FF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51" w:type="pct"/>
          </w:tcPr>
          <w:p w14:paraId="4563BF00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</w:rPr>
              <w:t>2562</w:t>
            </w:r>
          </w:p>
        </w:tc>
        <w:tc>
          <w:tcPr>
            <w:tcW w:w="110" w:type="pct"/>
          </w:tcPr>
          <w:p w14:paraId="1EA33F17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44" w:type="pct"/>
          </w:tcPr>
          <w:p w14:paraId="77B811E5" w14:textId="380EA8D6" w:rsidR="00267AE7" w:rsidRPr="00685B47" w:rsidRDefault="00B45BB1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45BB1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86" w:type="pct"/>
            <w:gridSpan w:val="2"/>
          </w:tcPr>
          <w:p w14:paraId="6B937566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40" w:type="pct"/>
          </w:tcPr>
          <w:p w14:paraId="130BC9F6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</w:rPr>
              <w:t>2562</w:t>
            </w:r>
          </w:p>
        </w:tc>
        <w:tc>
          <w:tcPr>
            <w:tcW w:w="88" w:type="pct"/>
          </w:tcPr>
          <w:p w14:paraId="464F983E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67" w:type="pct"/>
          </w:tcPr>
          <w:p w14:paraId="76904D00" w14:textId="53A10423" w:rsidR="00267AE7" w:rsidRPr="00685B47" w:rsidRDefault="00B45BB1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45BB1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83" w:type="pct"/>
          </w:tcPr>
          <w:p w14:paraId="18E6E7F9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48" w:type="pct"/>
          </w:tcPr>
          <w:p w14:paraId="6D5DEF61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</w:rPr>
              <w:t>2562</w:t>
            </w:r>
          </w:p>
        </w:tc>
        <w:tc>
          <w:tcPr>
            <w:tcW w:w="83" w:type="pct"/>
          </w:tcPr>
          <w:p w14:paraId="47B557B8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73" w:type="pct"/>
          </w:tcPr>
          <w:p w14:paraId="12F314E0" w14:textId="24716319" w:rsidR="00267AE7" w:rsidRPr="00685B47" w:rsidRDefault="00B45BB1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45BB1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83" w:type="pct"/>
          </w:tcPr>
          <w:p w14:paraId="12747F7D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56" w:type="pct"/>
          </w:tcPr>
          <w:p w14:paraId="1A4B9509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D31600" w:rsidRPr="00685B47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</w:tr>
      <w:tr w:rsidR="00B77C1D" w:rsidRPr="00685B47" w14:paraId="04133DE8" w14:textId="77777777" w:rsidTr="00685B47">
        <w:tc>
          <w:tcPr>
            <w:tcW w:w="631" w:type="pct"/>
            <w:vAlign w:val="center"/>
          </w:tcPr>
          <w:p w14:paraId="24C90E84" w14:textId="77777777" w:rsidR="00D76882" w:rsidRPr="00685B47" w:rsidRDefault="00D76882" w:rsidP="00D31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790" w:type="pct"/>
            <w:gridSpan w:val="3"/>
            <w:vAlign w:val="center"/>
          </w:tcPr>
          <w:p w14:paraId="503E958D" w14:textId="77777777" w:rsidR="00D76882" w:rsidRPr="00685B47" w:rsidRDefault="00D76882" w:rsidP="00D31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  <w:t>(ร้อยละ)</w:t>
            </w:r>
          </w:p>
        </w:tc>
        <w:tc>
          <w:tcPr>
            <w:tcW w:w="94" w:type="pct"/>
            <w:vAlign w:val="center"/>
          </w:tcPr>
          <w:p w14:paraId="0BFC1386" w14:textId="77777777" w:rsidR="00D76882" w:rsidRPr="00685B47" w:rsidRDefault="00D76882" w:rsidP="00D31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485" w:type="pct"/>
            <w:gridSpan w:val="16"/>
            <w:vAlign w:val="center"/>
          </w:tcPr>
          <w:p w14:paraId="6085B23A" w14:textId="77777777" w:rsidR="00D76882" w:rsidRPr="00685B47" w:rsidRDefault="00D76882" w:rsidP="00D31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  <w:t>(พันบาท)</w:t>
            </w:r>
          </w:p>
        </w:tc>
      </w:tr>
      <w:tr w:rsidR="00685B47" w:rsidRPr="00685B47" w14:paraId="006D77B9" w14:textId="77777777" w:rsidTr="00685B47">
        <w:tc>
          <w:tcPr>
            <w:tcW w:w="631" w:type="pct"/>
          </w:tcPr>
          <w:p w14:paraId="713A90CB" w14:textId="77777777" w:rsidR="00D76882" w:rsidRPr="00685B47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บริษัท เพ็ทฟอร์ม </w:t>
            </w:r>
          </w:p>
        </w:tc>
        <w:tc>
          <w:tcPr>
            <w:tcW w:w="348" w:type="pct"/>
          </w:tcPr>
          <w:p w14:paraId="6ED1BFB1" w14:textId="77777777" w:rsidR="00D76882" w:rsidRPr="00685B47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5" w:type="pct"/>
          </w:tcPr>
          <w:p w14:paraId="7FB3E48E" w14:textId="77777777" w:rsidR="00D76882" w:rsidRPr="00685B47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48" w:type="pct"/>
          </w:tcPr>
          <w:p w14:paraId="33541426" w14:textId="77777777" w:rsidR="00D76882" w:rsidRPr="00685B47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" w:type="pct"/>
          </w:tcPr>
          <w:p w14:paraId="3B95B352" w14:textId="77777777" w:rsidR="00D76882" w:rsidRPr="00685B47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79" w:type="pct"/>
          </w:tcPr>
          <w:p w14:paraId="790D2F7F" w14:textId="77777777" w:rsidR="00D76882" w:rsidRPr="00685B47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" w:type="pct"/>
          </w:tcPr>
          <w:p w14:paraId="09E40BC2" w14:textId="77777777" w:rsidR="00D76882" w:rsidRPr="00685B47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51" w:type="pct"/>
          </w:tcPr>
          <w:p w14:paraId="0CA3C541" w14:textId="77777777" w:rsidR="00D76882" w:rsidRPr="00685B47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" w:type="pct"/>
          </w:tcPr>
          <w:p w14:paraId="01D315CD" w14:textId="77777777" w:rsidR="00D76882" w:rsidRPr="00685B47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44" w:type="pct"/>
          </w:tcPr>
          <w:p w14:paraId="19F7FC04" w14:textId="77777777" w:rsidR="00D76882" w:rsidRPr="00685B47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3" w:type="pct"/>
          </w:tcPr>
          <w:p w14:paraId="598BF52E" w14:textId="77777777" w:rsidR="00D76882" w:rsidRPr="00685B47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43" w:type="pct"/>
            <w:gridSpan w:val="2"/>
          </w:tcPr>
          <w:p w14:paraId="6949BA61" w14:textId="77777777" w:rsidR="00D76882" w:rsidRPr="00685B47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8" w:type="pct"/>
          </w:tcPr>
          <w:p w14:paraId="4C7FFED1" w14:textId="77777777" w:rsidR="00D76882" w:rsidRPr="00685B47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67" w:type="pct"/>
          </w:tcPr>
          <w:p w14:paraId="655F8120" w14:textId="77777777" w:rsidR="00D76882" w:rsidRPr="00685B47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3" w:type="pct"/>
          </w:tcPr>
          <w:p w14:paraId="1BE9835E" w14:textId="77777777" w:rsidR="00D76882" w:rsidRPr="00685B47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48" w:type="pct"/>
          </w:tcPr>
          <w:p w14:paraId="68615F59" w14:textId="77777777" w:rsidR="00D76882" w:rsidRPr="00685B47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3" w:type="pct"/>
          </w:tcPr>
          <w:p w14:paraId="7A93CDFE" w14:textId="77777777" w:rsidR="00D76882" w:rsidRPr="00685B47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73" w:type="pct"/>
          </w:tcPr>
          <w:p w14:paraId="1352825C" w14:textId="77777777" w:rsidR="00D76882" w:rsidRPr="00685B47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3" w:type="pct"/>
          </w:tcPr>
          <w:p w14:paraId="5F5FCB47" w14:textId="77777777" w:rsidR="00D76882" w:rsidRPr="00685B47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56" w:type="pct"/>
          </w:tcPr>
          <w:p w14:paraId="7906440C" w14:textId="77777777" w:rsidR="00D76882" w:rsidRPr="00685B47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685B47" w:rsidRPr="00685B47" w14:paraId="3FCFEDEC" w14:textId="77777777" w:rsidTr="00685B47">
        <w:tc>
          <w:tcPr>
            <w:tcW w:w="631" w:type="pct"/>
          </w:tcPr>
          <w:p w14:paraId="0296B553" w14:textId="77777777" w:rsidR="004A48B7" w:rsidRPr="00685B47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(ไทยแลนด์)</w:t>
            </w:r>
            <w:r w:rsidRPr="00685B47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>จำกัด</w:t>
            </w:r>
          </w:p>
        </w:tc>
        <w:tc>
          <w:tcPr>
            <w:tcW w:w="348" w:type="pct"/>
          </w:tcPr>
          <w:p w14:paraId="6AB6DEB5" w14:textId="6182D667" w:rsidR="004A48B7" w:rsidRPr="00685B47" w:rsidRDefault="00B04A3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color w:val="0D0D0D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D0D0D"/>
                <w:sz w:val="29"/>
                <w:szCs w:val="29"/>
              </w:rPr>
              <w:t>40</w:t>
            </w:r>
          </w:p>
        </w:tc>
        <w:tc>
          <w:tcPr>
            <w:tcW w:w="95" w:type="pct"/>
          </w:tcPr>
          <w:p w14:paraId="048ABBE1" w14:textId="77777777" w:rsidR="004A48B7" w:rsidRPr="00685B47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color w:val="0D0D0D"/>
                <w:sz w:val="29"/>
                <w:szCs w:val="29"/>
              </w:rPr>
            </w:pPr>
          </w:p>
        </w:tc>
        <w:tc>
          <w:tcPr>
            <w:tcW w:w="348" w:type="pct"/>
          </w:tcPr>
          <w:p w14:paraId="5956641A" w14:textId="77777777" w:rsidR="004A48B7" w:rsidRPr="00685B47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color w:val="0D0D0D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color w:val="0D0D0D"/>
                <w:sz w:val="29"/>
                <w:szCs w:val="29"/>
              </w:rPr>
              <w:t>40</w:t>
            </w:r>
          </w:p>
        </w:tc>
        <w:tc>
          <w:tcPr>
            <w:tcW w:w="94" w:type="pct"/>
          </w:tcPr>
          <w:p w14:paraId="624B3094" w14:textId="77777777" w:rsidR="004A48B7" w:rsidRPr="00685B47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color w:val="0D0D0D"/>
                <w:sz w:val="29"/>
                <w:szCs w:val="29"/>
              </w:rPr>
            </w:pPr>
          </w:p>
        </w:tc>
        <w:tc>
          <w:tcPr>
            <w:tcW w:w="379" w:type="pct"/>
          </w:tcPr>
          <w:p w14:paraId="7993969F" w14:textId="7368072E" w:rsidR="004A48B7" w:rsidRPr="00685B47" w:rsidRDefault="00B04A3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79"/>
              <w:jc w:val="center"/>
              <w:rPr>
                <w:rFonts w:asciiTheme="majorBidi" w:hAnsiTheme="majorBidi" w:cstheme="majorBidi"/>
                <w:color w:val="0D0D0D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D0D0D"/>
                <w:sz w:val="29"/>
                <w:szCs w:val="29"/>
              </w:rPr>
              <w:t>75,000</w:t>
            </w:r>
          </w:p>
        </w:tc>
        <w:tc>
          <w:tcPr>
            <w:tcW w:w="94" w:type="pct"/>
          </w:tcPr>
          <w:p w14:paraId="2E065171" w14:textId="77777777" w:rsidR="004A48B7" w:rsidRPr="00685B47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D0D0D"/>
                <w:sz w:val="29"/>
                <w:szCs w:val="29"/>
                <w:highlight w:val="green"/>
              </w:rPr>
            </w:pPr>
          </w:p>
        </w:tc>
        <w:tc>
          <w:tcPr>
            <w:tcW w:w="351" w:type="pct"/>
          </w:tcPr>
          <w:p w14:paraId="436F234F" w14:textId="77777777" w:rsidR="004A48B7" w:rsidRPr="00685B47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D0D0D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color w:val="0D0D0D"/>
                <w:sz w:val="29"/>
                <w:szCs w:val="29"/>
              </w:rPr>
              <w:t>75,000</w:t>
            </w:r>
          </w:p>
        </w:tc>
        <w:tc>
          <w:tcPr>
            <w:tcW w:w="110" w:type="pct"/>
          </w:tcPr>
          <w:p w14:paraId="19AA5D93" w14:textId="77777777" w:rsidR="004A48B7" w:rsidRPr="00685B47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D0D0D"/>
                <w:sz w:val="29"/>
                <w:szCs w:val="29"/>
              </w:rPr>
            </w:pPr>
          </w:p>
        </w:tc>
        <w:tc>
          <w:tcPr>
            <w:tcW w:w="344" w:type="pct"/>
            <w:tcBorders>
              <w:bottom w:val="double" w:sz="4" w:space="0" w:color="auto"/>
            </w:tcBorders>
          </w:tcPr>
          <w:p w14:paraId="37D49C01" w14:textId="78E860C6" w:rsidR="004A48B7" w:rsidRPr="00685B47" w:rsidRDefault="00B04A34" w:rsidP="001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33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30,000</w:t>
            </w:r>
          </w:p>
        </w:tc>
        <w:tc>
          <w:tcPr>
            <w:tcW w:w="83" w:type="pct"/>
          </w:tcPr>
          <w:p w14:paraId="7271B6C4" w14:textId="77777777" w:rsidR="004A48B7" w:rsidRPr="00685B47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"/>
              </w:tabs>
              <w:spacing w:line="240" w:lineRule="auto"/>
              <w:ind w:left="-108" w:right="-263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343" w:type="pct"/>
            <w:gridSpan w:val="2"/>
            <w:tcBorders>
              <w:bottom w:val="double" w:sz="4" w:space="0" w:color="auto"/>
            </w:tcBorders>
          </w:tcPr>
          <w:p w14:paraId="0F7D6655" w14:textId="77777777" w:rsidR="004A48B7" w:rsidRPr="00685B47" w:rsidRDefault="004A48B7" w:rsidP="001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28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30,000</w:t>
            </w:r>
          </w:p>
        </w:tc>
        <w:tc>
          <w:tcPr>
            <w:tcW w:w="88" w:type="pct"/>
          </w:tcPr>
          <w:p w14:paraId="58CB785C" w14:textId="77777777" w:rsidR="004A48B7" w:rsidRPr="00685B47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"/>
              </w:tabs>
              <w:spacing w:line="240" w:lineRule="auto"/>
              <w:ind w:left="-108" w:right="-263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367" w:type="pct"/>
            <w:tcBorders>
              <w:bottom w:val="double" w:sz="4" w:space="0" w:color="auto"/>
            </w:tcBorders>
            <w:shd w:val="clear" w:color="auto" w:fill="FFFFFF"/>
          </w:tcPr>
          <w:p w14:paraId="10D54514" w14:textId="74079C4A" w:rsidR="004A48B7" w:rsidRPr="00685B47" w:rsidRDefault="00B04A34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04A3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751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B04A3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363</w:t>
            </w:r>
          </w:p>
        </w:tc>
        <w:tc>
          <w:tcPr>
            <w:tcW w:w="83" w:type="pct"/>
            <w:shd w:val="clear" w:color="auto" w:fill="FFFFFF"/>
          </w:tcPr>
          <w:p w14:paraId="60C7DA11" w14:textId="77777777" w:rsidR="004A48B7" w:rsidRPr="00685B47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"/>
              </w:tabs>
              <w:spacing w:line="240" w:lineRule="auto"/>
              <w:ind w:left="-108" w:right="-263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348" w:type="pct"/>
            <w:tcBorders>
              <w:bottom w:val="double" w:sz="4" w:space="0" w:color="auto"/>
            </w:tcBorders>
            <w:shd w:val="clear" w:color="auto" w:fill="FFFFFF"/>
          </w:tcPr>
          <w:p w14:paraId="6E05BB27" w14:textId="77777777" w:rsidR="004A48B7" w:rsidRPr="00685B47" w:rsidRDefault="0071670A" w:rsidP="00D31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7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638,311</w:t>
            </w:r>
          </w:p>
        </w:tc>
        <w:tc>
          <w:tcPr>
            <w:tcW w:w="83" w:type="pct"/>
            <w:shd w:val="clear" w:color="auto" w:fill="FFFFFF"/>
          </w:tcPr>
          <w:p w14:paraId="6CE9C678" w14:textId="77777777" w:rsidR="004A48B7" w:rsidRPr="00685B47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373" w:type="pct"/>
            <w:tcBorders>
              <w:bottom w:val="double" w:sz="4" w:space="0" w:color="auto"/>
            </w:tcBorders>
            <w:shd w:val="clear" w:color="auto" w:fill="FFFFFF"/>
          </w:tcPr>
          <w:p w14:paraId="5F6FDACF" w14:textId="6303C51B" w:rsidR="004A48B7" w:rsidRPr="00685B47" w:rsidRDefault="00B04A34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"/>
              </w:tabs>
              <w:spacing w:line="240" w:lineRule="auto"/>
              <w:ind w:left="-108" w:right="-263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24,000</w:t>
            </w:r>
          </w:p>
        </w:tc>
        <w:tc>
          <w:tcPr>
            <w:tcW w:w="83" w:type="pct"/>
          </w:tcPr>
          <w:p w14:paraId="612A22B8" w14:textId="77777777" w:rsidR="004A48B7" w:rsidRPr="00685B47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9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green"/>
              </w:rPr>
            </w:pPr>
          </w:p>
        </w:tc>
        <w:tc>
          <w:tcPr>
            <w:tcW w:w="356" w:type="pct"/>
            <w:tcBorders>
              <w:bottom w:val="double" w:sz="4" w:space="0" w:color="auto"/>
            </w:tcBorders>
          </w:tcPr>
          <w:p w14:paraId="2882DFC9" w14:textId="77777777" w:rsidR="004A48B7" w:rsidRPr="00685B47" w:rsidRDefault="00D31600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39,000</w:t>
            </w:r>
          </w:p>
        </w:tc>
      </w:tr>
    </w:tbl>
    <w:p w14:paraId="26E750A6" w14:textId="77777777" w:rsidR="005F6FF5" w:rsidRPr="00BE3938" w:rsidRDefault="005F6FF5" w:rsidP="008B6F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14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7"/>
        <w:gridCol w:w="1051"/>
        <w:gridCol w:w="237"/>
        <w:gridCol w:w="1017"/>
        <w:gridCol w:w="400"/>
        <w:gridCol w:w="994"/>
        <w:gridCol w:w="263"/>
        <w:gridCol w:w="1000"/>
        <w:gridCol w:w="240"/>
        <w:gridCol w:w="925"/>
        <w:gridCol w:w="268"/>
        <w:gridCol w:w="1002"/>
        <w:gridCol w:w="260"/>
        <w:gridCol w:w="1040"/>
        <w:gridCol w:w="260"/>
        <w:gridCol w:w="937"/>
        <w:gridCol w:w="69"/>
      </w:tblGrid>
      <w:tr w:rsidR="004914D4" w:rsidRPr="00685B47" w14:paraId="2019F6AD" w14:textId="77777777" w:rsidTr="00BB0855">
        <w:trPr>
          <w:gridAfter w:val="1"/>
          <w:wAfter w:w="25" w:type="pct"/>
        </w:trPr>
        <w:tc>
          <w:tcPr>
            <w:tcW w:w="1512" w:type="pct"/>
          </w:tcPr>
          <w:p w14:paraId="130DC8F3" w14:textId="77777777" w:rsidR="004914D4" w:rsidRPr="00685B47" w:rsidRDefault="004914D4" w:rsidP="008B6F23">
            <w:pPr>
              <w:pStyle w:val="BodyText"/>
              <w:spacing w:after="0" w:line="240" w:lineRule="auto"/>
              <w:ind w:right="-197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3464" w:type="pct"/>
            <w:gridSpan w:val="15"/>
          </w:tcPr>
          <w:p w14:paraId="12E2C12F" w14:textId="77777777" w:rsidR="004914D4" w:rsidRPr="00685B47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BB0855" w:rsidRPr="00685B47" w14:paraId="5285DBA5" w14:textId="77777777" w:rsidTr="00BB0855">
        <w:tc>
          <w:tcPr>
            <w:tcW w:w="1512" w:type="pct"/>
          </w:tcPr>
          <w:p w14:paraId="1F191315" w14:textId="77777777" w:rsidR="004914D4" w:rsidRPr="00685B47" w:rsidRDefault="004914D4" w:rsidP="008B6F23">
            <w:pPr>
              <w:pStyle w:val="BodyText"/>
              <w:spacing w:after="0" w:line="240" w:lineRule="auto"/>
              <w:ind w:right="-197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07" w:type="pct"/>
            <w:gridSpan w:val="3"/>
          </w:tcPr>
          <w:p w14:paraId="1FFDC401" w14:textId="77777777" w:rsidR="00E80C1A" w:rsidRPr="00685B47" w:rsidRDefault="00E80C1A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  <w:p w14:paraId="655516C1" w14:textId="77777777" w:rsidR="004914D4" w:rsidRPr="00685B47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สัดส่วนความเป็นเจ้าของ</w:t>
            </w:r>
          </w:p>
        </w:tc>
        <w:tc>
          <w:tcPr>
            <w:tcW w:w="140" w:type="pct"/>
          </w:tcPr>
          <w:p w14:paraId="0C56D364" w14:textId="77777777" w:rsidR="004914D4" w:rsidRPr="00685B47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90" w:type="pct"/>
            <w:gridSpan w:val="3"/>
          </w:tcPr>
          <w:p w14:paraId="79F85EAB" w14:textId="77777777" w:rsidR="00E80C1A" w:rsidRPr="00685B47" w:rsidRDefault="00E80C1A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  <w:p w14:paraId="4854C0EE" w14:textId="77777777" w:rsidR="004914D4" w:rsidRPr="00685B47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ทุนชำระแล้ว</w:t>
            </w:r>
          </w:p>
        </w:tc>
        <w:tc>
          <w:tcPr>
            <w:tcW w:w="84" w:type="pct"/>
          </w:tcPr>
          <w:p w14:paraId="767A3935" w14:textId="77777777" w:rsidR="004914D4" w:rsidRPr="00685B47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69" w:type="pct"/>
            <w:gridSpan w:val="3"/>
          </w:tcPr>
          <w:p w14:paraId="49F1A2C9" w14:textId="77777777" w:rsidR="00E80C1A" w:rsidRPr="00685B47" w:rsidRDefault="00E80C1A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  <w:p w14:paraId="55FECEA9" w14:textId="77777777" w:rsidR="004914D4" w:rsidRPr="00685B47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ราคาทุน</w:t>
            </w:r>
          </w:p>
        </w:tc>
        <w:tc>
          <w:tcPr>
            <w:tcW w:w="91" w:type="pct"/>
          </w:tcPr>
          <w:p w14:paraId="2B4B1AD6" w14:textId="77777777" w:rsidR="004914D4" w:rsidRPr="00685B47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08" w:type="pct"/>
            <w:gridSpan w:val="4"/>
          </w:tcPr>
          <w:p w14:paraId="7B515DBA" w14:textId="77777777" w:rsidR="00E80C1A" w:rsidRPr="00685B47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>เงินปันผล</w:t>
            </w:r>
            <w:r w:rsidR="00E80C1A"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>สำหรับงวด</w:t>
            </w:r>
          </w:p>
          <w:p w14:paraId="7B85AE8A" w14:textId="4D2582D6" w:rsidR="004914D4" w:rsidRPr="00685B47" w:rsidRDefault="00401750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>เก้าเดือน</w:t>
            </w:r>
            <w:r w:rsidR="00E80C1A"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>สิ้นสุดวันที่</w:t>
            </w:r>
          </w:p>
        </w:tc>
      </w:tr>
      <w:tr w:rsidR="00BB0855" w:rsidRPr="00685B47" w14:paraId="69E32684" w14:textId="77777777" w:rsidTr="00BB0855">
        <w:tc>
          <w:tcPr>
            <w:tcW w:w="1512" w:type="pct"/>
          </w:tcPr>
          <w:p w14:paraId="744817FD" w14:textId="77777777" w:rsidR="00267AE7" w:rsidRPr="00685B47" w:rsidRDefault="00267AE7" w:rsidP="00267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368" w:type="pct"/>
          </w:tcPr>
          <w:p w14:paraId="0CCD36F4" w14:textId="656D3DB1" w:rsidR="00267AE7" w:rsidRPr="00685B47" w:rsidRDefault="00401750" w:rsidP="00267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83" w:type="pct"/>
          </w:tcPr>
          <w:p w14:paraId="37C1F3CD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56" w:type="pct"/>
          </w:tcPr>
          <w:p w14:paraId="26B2CC0D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</w:rPr>
              <w:t>30</w:t>
            </w:r>
            <w:r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กันยายน</w:t>
            </w:r>
          </w:p>
        </w:tc>
        <w:tc>
          <w:tcPr>
            <w:tcW w:w="140" w:type="pct"/>
          </w:tcPr>
          <w:p w14:paraId="344ADAA0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48" w:type="pct"/>
          </w:tcPr>
          <w:p w14:paraId="36B2060A" w14:textId="206D4DB6" w:rsidR="00267AE7" w:rsidRPr="00685B47" w:rsidRDefault="00401750" w:rsidP="00267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92" w:type="pct"/>
          </w:tcPr>
          <w:p w14:paraId="669E8645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50" w:type="pct"/>
          </w:tcPr>
          <w:p w14:paraId="6A9200B2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</w:rPr>
              <w:t>30</w:t>
            </w:r>
            <w:r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กันยายน</w:t>
            </w:r>
          </w:p>
        </w:tc>
        <w:tc>
          <w:tcPr>
            <w:tcW w:w="84" w:type="pct"/>
          </w:tcPr>
          <w:p w14:paraId="7E31A1A0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24" w:type="pct"/>
          </w:tcPr>
          <w:p w14:paraId="511265B8" w14:textId="0693917E" w:rsidR="00267AE7" w:rsidRPr="00685B47" w:rsidRDefault="00401750" w:rsidP="00267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94" w:type="pct"/>
          </w:tcPr>
          <w:p w14:paraId="49D52194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51" w:type="pct"/>
          </w:tcPr>
          <w:p w14:paraId="10760D86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</w:rPr>
              <w:t>30</w:t>
            </w:r>
            <w:r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กันยายน</w:t>
            </w:r>
          </w:p>
        </w:tc>
        <w:tc>
          <w:tcPr>
            <w:tcW w:w="91" w:type="pct"/>
          </w:tcPr>
          <w:p w14:paraId="1BF19098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64" w:type="pct"/>
          </w:tcPr>
          <w:p w14:paraId="1D44D290" w14:textId="70526606" w:rsidR="00267AE7" w:rsidRPr="00685B47" w:rsidRDefault="00401750" w:rsidP="00267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91" w:type="pct"/>
          </w:tcPr>
          <w:p w14:paraId="744EB2C1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53" w:type="pct"/>
            <w:gridSpan w:val="2"/>
          </w:tcPr>
          <w:p w14:paraId="0A2C8B28" w14:textId="1CCE0210" w:rsidR="00267AE7" w:rsidRPr="00685B47" w:rsidRDefault="00401750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>มิถุนายน</w:t>
            </w:r>
          </w:p>
        </w:tc>
      </w:tr>
      <w:tr w:rsidR="00BB0855" w:rsidRPr="00685B47" w14:paraId="6EBC721D" w14:textId="77777777" w:rsidTr="00BB0855">
        <w:tc>
          <w:tcPr>
            <w:tcW w:w="1512" w:type="pct"/>
          </w:tcPr>
          <w:p w14:paraId="4A497D81" w14:textId="77777777" w:rsidR="00267AE7" w:rsidRPr="00685B47" w:rsidRDefault="00267AE7" w:rsidP="00267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368" w:type="pct"/>
          </w:tcPr>
          <w:p w14:paraId="006098C1" w14:textId="13EB64AE" w:rsidR="00267AE7" w:rsidRPr="00685B47" w:rsidRDefault="00B45BB1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45BB1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83" w:type="pct"/>
          </w:tcPr>
          <w:p w14:paraId="14D0E441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56" w:type="pct"/>
          </w:tcPr>
          <w:p w14:paraId="2CD157AD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</w:rPr>
              <w:t>2562</w:t>
            </w:r>
          </w:p>
        </w:tc>
        <w:tc>
          <w:tcPr>
            <w:tcW w:w="140" w:type="pct"/>
          </w:tcPr>
          <w:p w14:paraId="761D4352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48" w:type="pct"/>
          </w:tcPr>
          <w:p w14:paraId="5BAC8B09" w14:textId="44E4657A" w:rsidR="00267AE7" w:rsidRPr="00685B47" w:rsidRDefault="00B45BB1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45BB1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92" w:type="pct"/>
          </w:tcPr>
          <w:p w14:paraId="055EC7FE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50" w:type="pct"/>
          </w:tcPr>
          <w:p w14:paraId="202B0815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</w:rPr>
              <w:t>2562</w:t>
            </w:r>
          </w:p>
        </w:tc>
        <w:tc>
          <w:tcPr>
            <w:tcW w:w="84" w:type="pct"/>
          </w:tcPr>
          <w:p w14:paraId="2DE1D8EF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24" w:type="pct"/>
          </w:tcPr>
          <w:p w14:paraId="4C4C115B" w14:textId="25164049" w:rsidR="00267AE7" w:rsidRPr="00685B47" w:rsidRDefault="00B45BB1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45BB1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94" w:type="pct"/>
          </w:tcPr>
          <w:p w14:paraId="1D42A34E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51" w:type="pct"/>
          </w:tcPr>
          <w:p w14:paraId="207FB99C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</w:rPr>
              <w:t>2562</w:t>
            </w:r>
          </w:p>
        </w:tc>
        <w:tc>
          <w:tcPr>
            <w:tcW w:w="91" w:type="pct"/>
          </w:tcPr>
          <w:p w14:paraId="5F005A14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64" w:type="pct"/>
          </w:tcPr>
          <w:p w14:paraId="2B8CAB40" w14:textId="421ACF25" w:rsidR="00267AE7" w:rsidRPr="00685B47" w:rsidRDefault="00B45BB1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45BB1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91" w:type="pct"/>
          </w:tcPr>
          <w:p w14:paraId="4E928500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53" w:type="pct"/>
            <w:gridSpan w:val="2"/>
          </w:tcPr>
          <w:p w14:paraId="6605272A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D31600" w:rsidRPr="00685B47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</w:tr>
      <w:tr w:rsidR="00BB0855" w:rsidRPr="00685B47" w14:paraId="5BDD1FAC" w14:textId="77777777" w:rsidTr="00BB0855">
        <w:trPr>
          <w:trHeight w:val="68"/>
        </w:trPr>
        <w:tc>
          <w:tcPr>
            <w:tcW w:w="1512" w:type="pct"/>
          </w:tcPr>
          <w:p w14:paraId="4E72A60A" w14:textId="77777777" w:rsidR="00D26926" w:rsidRPr="00685B47" w:rsidRDefault="00D26926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807" w:type="pct"/>
            <w:gridSpan w:val="3"/>
          </w:tcPr>
          <w:p w14:paraId="1F58AFDE" w14:textId="77777777" w:rsidR="00D26926" w:rsidRPr="00685B47" w:rsidRDefault="00D26926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  <w:t>(ร้อยละ)</w:t>
            </w:r>
          </w:p>
        </w:tc>
        <w:tc>
          <w:tcPr>
            <w:tcW w:w="140" w:type="pct"/>
          </w:tcPr>
          <w:p w14:paraId="285F9025" w14:textId="77777777" w:rsidR="00D26926" w:rsidRPr="00685B47" w:rsidRDefault="00D26926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42" w:type="pct"/>
            <w:gridSpan w:val="12"/>
          </w:tcPr>
          <w:p w14:paraId="7529B3A1" w14:textId="77777777" w:rsidR="00D26926" w:rsidRPr="00685B47" w:rsidRDefault="00D26926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  <w:t>(พันบาท)</w:t>
            </w:r>
          </w:p>
        </w:tc>
      </w:tr>
      <w:tr w:rsidR="00BB0855" w:rsidRPr="00685B47" w14:paraId="22E663B0" w14:textId="77777777" w:rsidTr="00BB0855">
        <w:tc>
          <w:tcPr>
            <w:tcW w:w="1512" w:type="pct"/>
          </w:tcPr>
          <w:p w14:paraId="4D14F0CF" w14:textId="77777777" w:rsidR="004A48B7" w:rsidRPr="00685B47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เพ็ทฟอร์ม (ไทยแลนด์) จำกัด</w:t>
            </w:r>
          </w:p>
        </w:tc>
        <w:tc>
          <w:tcPr>
            <w:tcW w:w="368" w:type="pct"/>
          </w:tcPr>
          <w:p w14:paraId="3767218C" w14:textId="22AD9153" w:rsidR="004A48B7" w:rsidRPr="00685B47" w:rsidRDefault="00B04A3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40</w:t>
            </w:r>
          </w:p>
        </w:tc>
        <w:tc>
          <w:tcPr>
            <w:tcW w:w="83" w:type="pct"/>
          </w:tcPr>
          <w:p w14:paraId="0A7EC45D" w14:textId="77777777" w:rsidR="004A48B7" w:rsidRPr="00685B47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56" w:type="pct"/>
          </w:tcPr>
          <w:p w14:paraId="3C3FE8B8" w14:textId="77777777" w:rsidR="004A48B7" w:rsidRPr="00685B47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</w:rPr>
              <w:t>40</w:t>
            </w:r>
          </w:p>
        </w:tc>
        <w:tc>
          <w:tcPr>
            <w:tcW w:w="140" w:type="pct"/>
          </w:tcPr>
          <w:p w14:paraId="7ACFB8E0" w14:textId="77777777" w:rsidR="004A48B7" w:rsidRPr="00685B47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48" w:type="pct"/>
          </w:tcPr>
          <w:p w14:paraId="0DF46802" w14:textId="77ACE1EF" w:rsidR="004A48B7" w:rsidRPr="00685B47" w:rsidRDefault="00B04A3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8"/>
              <w:jc w:val="center"/>
              <w:rPr>
                <w:rFonts w:asciiTheme="majorBidi" w:hAnsiTheme="majorBidi" w:cstheme="majorBidi"/>
                <w:color w:val="0D0D0D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D0D0D"/>
                <w:sz w:val="29"/>
                <w:szCs w:val="29"/>
              </w:rPr>
              <w:t>75,000</w:t>
            </w:r>
          </w:p>
        </w:tc>
        <w:tc>
          <w:tcPr>
            <w:tcW w:w="92" w:type="pct"/>
          </w:tcPr>
          <w:p w14:paraId="7446C74D" w14:textId="77777777" w:rsidR="004A48B7" w:rsidRPr="00685B47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50" w:type="pct"/>
          </w:tcPr>
          <w:p w14:paraId="5A58C61D" w14:textId="77777777" w:rsidR="004A48B7" w:rsidRPr="00685B47" w:rsidRDefault="004A48B7" w:rsidP="001C3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</w:rPr>
              <w:t>75,000</w:t>
            </w:r>
          </w:p>
        </w:tc>
        <w:tc>
          <w:tcPr>
            <w:tcW w:w="84" w:type="pct"/>
          </w:tcPr>
          <w:p w14:paraId="1AB52B2B" w14:textId="77777777" w:rsidR="004A48B7" w:rsidRPr="00685B47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24" w:type="pct"/>
            <w:tcBorders>
              <w:bottom w:val="double" w:sz="4" w:space="0" w:color="auto"/>
            </w:tcBorders>
          </w:tcPr>
          <w:p w14:paraId="3345C1ED" w14:textId="3E648449" w:rsidR="004A48B7" w:rsidRPr="00685B47" w:rsidRDefault="00B04A34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5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30,000</w:t>
            </w:r>
          </w:p>
        </w:tc>
        <w:tc>
          <w:tcPr>
            <w:tcW w:w="94" w:type="pct"/>
          </w:tcPr>
          <w:p w14:paraId="162D6882" w14:textId="77777777" w:rsidR="004A48B7" w:rsidRPr="00685B47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351" w:type="pct"/>
            <w:tcBorders>
              <w:bottom w:val="double" w:sz="4" w:space="0" w:color="auto"/>
            </w:tcBorders>
          </w:tcPr>
          <w:p w14:paraId="670EFAAC" w14:textId="77777777" w:rsidR="004A48B7" w:rsidRPr="00685B47" w:rsidRDefault="004A48B7" w:rsidP="00D31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15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30,000</w:t>
            </w:r>
          </w:p>
        </w:tc>
        <w:tc>
          <w:tcPr>
            <w:tcW w:w="91" w:type="pct"/>
          </w:tcPr>
          <w:p w14:paraId="44B38235" w14:textId="77777777" w:rsidR="004A48B7" w:rsidRPr="00685B47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364" w:type="pct"/>
            <w:tcBorders>
              <w:bottom w:val="double" w:sz="4" w:space="0" w:color="auto"/>
            </w:tcBorders>
          </w:tcPr>
          <w:p w14:paraId="35971068" w14:textId="3133C51A" w:rsidR="004A48B7" w:rsidRPr="00685B47" w:rsidRDefault="00B04A34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"/>
              </w:tabs>
              <w:spacing w:line="240" w:lineRule="auto"/>
              <w:ind w:left="-108" w:right="-263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24,000</w:t>
            </w:r>
          </w:p>
        </w:tc>
        <w:tc>
          <w:tcPr>
            <w:tcW w:w="91" w:type="pct"/>
          </w:tcPr>
          <w:p w14:paraId="7F5D47DC" w14:textId="77777777" w:rsidR="004A48B7" w:rsidRPr="00685B47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353" w:type="pct"/>
            <w:gridSpan w:val="2"/>
            <w:tcBorders>
              <w:bottom w:val="double" w:sz="4" w:space="0" w:color="auto"/>
            </w:tcBorders>
          </w:tcPr>
          <w:p w14:paraId="389ABA35" w14:textId="77777777" w:rsidR="004A48B7" w:rsidRPr="00685B47" w:rsidRDefault="00D31600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39,000</w:t>
            </w:r>
          </w:p>
        </w:tc>
      </w:tr>
    </w:tbl>
    <w:p w14:paraId="7B8B2802" w14:textId="77777777" w:rsidR="00D1574E" w:rsidRPr="00BE3938" w:rsidRDefault="00D1574E" w:rsidP="008B6F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2"/>
          <w:szCs w:val="12"/>
        </w:rPr>
      </w:pPr>
    </w:p>
    <w:p w14:paraId="248AC319" w14:textId="77777777" w:rsidR="00E47D5D" w:rsidRPr="00685B47" w:rsidRDefault="00B353B6" w:rsidP="006A3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pacing w:val="-2"/>
          <w:sz w:val="29"/>
          <w:szCs w:val="29"/>
        </w:rPr>
        <w:sectPr w:rsidR="00E47D5D" w:rsidRPr="00685B47" w:rsidSect="00A66081">
          <w:headerReference w:type="even" r:id="rId14"/>
          <w:headerReference w:type="default" r:id="rId15"/>
          <w:footerReference w:type="default" r:id="rId16"/>
          <w:headerReference w:type="first" r:id="rId17"/>
          <w:footerReference w:type="first" r:id="rId18"/>
          <w:pgSz w:w="16834" w:h="11909" w:orient="landscape" w:code="9"/>
          <w:pgMar w:top="691" w:right="904" w:bottom="576" w:left="1152" w:header="720" w:footer="720" w:gutter="0"/>
          <w:paperSrc w:first="15" w:other="15"/>
          <w:cols w:space="720"/>
          <w:titlePg/>
        </w:sectPr>
      </w:pPr>
      <w:r w:rsidRPr="00685B47">
        <w:rPr>
          <w:rFonts w:asciiTheme="majorBidi" w:hAnsiTheme="majorBidi" w:cstheme="majorBidi"/>
          <w:spacing w:val="2"/>
          <w:sz w:val="29"/>
          <w:szCs w:val="29"/>
          <w:cs/>
        </w:rPr>
        <w:t>บริษัท เพ็ทฟอร์ม (ไทยแลนด์) จำกัด ดำเนิน</w:t>
      </w:r>
      <w:r w:rsidR="003B5983" w:rsidRPr="00685B47">
        <w:rPr>
          <w:rFonts w:asciiTheme="majorBidi" w:hAnsiTheme="majorBidi" w:cstheme="majorBidi"/>
          <w:spacing w:val="2"/>
          <w:sz w:val="29"/>
          <w:szCs w:val="29"/>
          <w:cs/>
        </w:rPr>
        <w:t>ธุรกิจในประเทศไทยและดำเนิน</w:t>
      </w:r>
      <w:r w:rsidRPr="00685B47">
        <w:rPr>
          <w:rFonts w:asciiTheme="majorBidi" w:hAnsiTheme="majorBidi" w:cstheme="majorBidi"/>
          <w:spacing w:val="2"/>
          <w:sz w:val="29"/>
          <w:szCs w:val="29"/>
          <w:cs/>
        </w:rPr>
        <w:t>ธุรกิจหลักเกี่ยวกับการผลิ</w:t>
      </w:r>
      <w:r w:rsidR="004223F4" w:rsidRPr="00685B47">
        <w:rPr>
          <w:rFonts w:asciiTheme="majorBidi" w:hAnsiTheme="majorBidi" w:cstheme="majorBidi"/>
          <w:spacing w:val="2"/>
          <w:sz w:val="29"/>
          <w:szCs w:val="29"/>
          <w:cs/>
        </w:rPr>
        <w:t>ตและจัดจำหน่าย</w:t>
      </w:r>
      <w:r w:rsidR="00DE7E8B" w:rsidRPr="00685B47">
        <w:rPr>
          <w:rFonts w:asciiTheme="majorBidi" w:hAnsiTheme="majorBidi" w:cstheme="majorBidi"/>
          <w:spacing w:val="2"/>
          <w:sz w:val="29"/>
          <w:szCs w:val="29"/>
          <w:cs/>
        </w:rPr>
        <w:t>พลาสติกขึ้นรูปขวด ฝาจุกเกลียว</w:t>
      </w:r>
      <w:r w:rsidR="00021A9E" w:rsidRPr="00685B47">
        <w:rPr>
          <w:rFonts w:asciiTheme="majorBidi" w:hAnsiTheme="majorBidi" w:cstheme="majorBidi"/>
          <w:spacing w:val="2"/>
          <w:sz w:val="29"/>
          <w:szCs w:val="29"/>
          <w:cs/>
        </w:rPr>
        <w:t>และข</w:t>
      </w:r>
      <w:r w:rsidRPr="00685B47">
        <w:rPr>
          <w:rFonts w:asciiTheme="majorBidi" w:hAnsiTheme="majorBidi" w:cstheme="majorBidi"/>
          <w:spacing w:val="2"/>
          <w:sz w:val="29"/>
          <w:szCs w:val="29"/>
          <w:cs/>
        </w:rPr>
        <w:t>วดพลาสติก</w:t>
      </w:r>
      <w:r w:rsidR="004223F4" w:rsidRPr="00685B47">
        <w:rPr>
          <w:rFonts w:asciiTheme="majorBidi" w:hAnsiTheme="majorBidi" w:cstheme="majorBidi"/>
          <w:spacing w:val="2"/>
          <w:sz w:val="29"/>
          <w:szCs w:val="29"/>
          <w:cs/>
        </w:rPr>
        <w:t xml:space="preserve"> ซึ่งบริษัทร่วมนี้ไม่ได้จดทะเบียนในตลาด</w:t>
      </w:r>
      <w:r w:rsidR="004223F4" w:rsidRPr="00685B47">
        <w:rPr>
          <w:rFonts w:asciiTheme="majorBidi" w:hAnsiTheme="majorBidi" w:cstheme="majorBidi"/>
          <w:sz w:val="29"/>
          <w:szCs w:val="29"/>
          <w:cs/>
        </w:rPr>
        <w:t>หลักทรัพย์ ดังนั้นจึงไม่มีราคาที่เปิดเผยต่อสาธารณชน</w:t>
      </w:r>
    </w:p>
    <w:p w14:paraId="7A6B5EFC" w14:textId="00CAFB1D" w:rsidR="00BC3210" w:rsidRPr="00D36B78" w:rsidRDefault="00D31ABE" w:rsidP="00194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194490">
        <w:rPr>
          <w:rFonts w:ascii="Angsana New" w:hAnsi="Angsana New"/>
          <w:b/>
          <w:bCs/>
          <w:sz w:val="30"/>
          <w:szCs w:val="30"/>
        </w:rPr>
        <w:tab/>
      </w:r>
      <w:r w:rsidR="00035D45" w:rsidRPr="00D36B78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0427DFA3" w14:textId="77777777" w:rsidR="00035D45" w:rsidRPr="00D36B78" w:rsidRDefault="00035D45" w:rsidP="00444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  <w:cs/>
        </w:rPr>
      </w:pPr>
    </w:p>
    <w:p w14:paraId="08BB2DE2" w14:textId="43CBE8FC" w:rsidR="004818D9" w:rsidRPr="00D36B78" w:rsidRDefault="004818D9" w:rsidP="00444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 xml:space="preserve">เงินลงทุนในบริษัทย่อย </w:t>
      </w:r>
      <w:r w:rsidRPr="00D36B78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401750">
        <w:rPr>
          <w:rFonts w:ascii="Angsana New" w:hAnsi="Angsana New"/>
          <w:sz w:val="30"/>
          <w:szCs w:val="30"/>
        </w:rPr>
        <w:t xml:space="preserve">30 </w:t>
      </w:r>
      <w:r w:rsidR="00401750">
        <w:rPr>
          <w:rFonts w:ascii="Angsana New" w:hAnsi="Angsana New"/>
          <w:sz w:val="30"/>
          <w:szCs w:val="30"/>
          <w:cs/>
        </w:rPr>
        <w:t>มิถุนายน</w:t>
      </w:r>
      <w:r w:rsidR="00513284" w:rsidRPr="00D36B78">
        <w:rPr>
          <w:rFonts w:ascii="Angsana New" w:hAnsi="Angsana New"/>
          <w:sz w:val="30"/>
          <w:szCs w:val="30"/>
          <w:cs/>
        </w:rPr>
        <w:t xml:space="preserve"> </w:t>
      </w:r>
      <w:r w:rsidR="00513284">
        <w:rPr>
          <w:rFonts w:ascii="Angsana New" w:hAnsi="Angsana New"/>
          <w:sz w:val="30"/>
          <w:szCs w:val="30"/>
        </w:rPr>
        <w:t>2563</w:t>
      </w:r>
      <w:r w:rsidR="00513284" w:rsidRPr="00D36B78">
        <w:rPr>
          <w:rFonts w:ascii="Angsana New" w:hAnsi="Angsana New"/>
          <w:sz w:val="30"/>
          <w:szCs w:val="30"/>
          <w:cs/>
        </w:rPr>
        <w:t xml:space="preserve"> และ </w:t>
      </w:r>
      <w:r w:rsidR="00513284" w:rsidRPr="00D36B78">
        <w:rPr>
          <w:rFonts w:ascii="Angsana New" w:hAnsi="Angsana New"/>
          <w:sz w:val="30"/>
          <w:szCs w:val="30"/>
        </w:rPr>
        <w:t xml:space="preserve">30 </w:t>
      </w:r>
      <w:r w:rsidR="00513284" w:rsidRPr="00D36B78">
        <w:rPr>
          <w:rFonts w:ascii="Angsana New" w:hAnsi="Angsana New"/>
          <w:sz w:val="30"/>
          <w:szCs w:val="30"/>
          <w:cs/>
        </w:rPr>
        <w:t xml:space="preserve">กันยายน </w:t>
      </w:r>
      <w:r w:rsidR="00BB0855">
        <w:rPr>
          <w:rFonts w:ascii="Angsana New" w:hAnsi="Angsana New"/>
          <w:sz w:val="30"/>
          <w:szCs w:val="30"/>
        </w:rPr>
        <w:t>256</w:t>
      </w:r>
      <w:r w:rsidR="00513284">
        <w:rPr>
          <w:rFonts w:ascii="Angsana New" w:hAnsi="Angsana New"/>
          <w:sz w:val="30"/>
          <w:szCs w:val="30"/>
        </w:rPr>
        <w:t>2</w:t>
      </w:r>
      <w:r w:rsidR="00513284" w:rsidRPr="00D36B78">
        <w:rPr>
          <w:rFonts w:ascii="Angsana New" w:hAnsi="Angsana New"/>
          <w:sz w:val="30"/>
          <w:szCs w:val="30"/>
          <w:cs/>
        </w:rPr>
        <w:t xml:space="preserve"> </w:t>
      </w:r>
      <w:r w:rsidR="006A4C4E" w:rsidRPr="00D36B78">
        <w:rPr>
          <w:rFonts w:ascii="Angsana New" w:hAnsi="Angsana New"/>
          <w:sz w:val="30"/>
          <w:szCs w:val="30"/>
          <w:cs/>
        </w:rPr>
        <w:t>และเงินปันผลรับจากเงินลงทุนสำหรับงวด</w:t>
      </w:r>
      <w:r w:rsidR="00401750">
        <w:rPr>
          <w:rFonts w:ascii="Angsana New" w:hAnsi="Angsana New"/>
          <w:sz w:val="30"/>
          <w:szCs w:val="30"/>
          <w:cs/>
        </w:rPr>
        <w:t>เก้าเดือน</w:t>
      </w:r>
      <w:r w:rsidR="00513284" w:rsidRPr="00D36B7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01750">
        <w:rPr>
          <w:rFonts w:ascii="Angsana New" w:hAnsi="Angsana New"/>
          <w:sz w:val="30"/>
          <w:szCs w:val="30"/>
        </w:rPr>
        <w:t xml:space="preserve">30 </w:t>
      </w:r>
      <w:r w:rsidR="00401750">
        <w:rPr>
          <w:rFonts w:ascii="Angsana New" w:hAnsi="Angsana New"/>
          <w:sz w:val="30"/>
          <w:szCs w:val="30"/>
          <w:cs/>
        </w:rPr>
        <w:t>มิถุนายน</w:t>
      </w:r>
      <w:r w:rsidR="00513284" w:rsidRPr="00D36B78">
        <w:rPr>
          <w:rFonts w:ascii="Angsana New" w:hAnsi="Angsana New"/>
          <w:sz w:val="30"/>
          <w:szCs w:val="30"/>
          <w:cs/>
        </w:rPr>
        <w:t xml:space="preserve"> </w:t>
      </w:r>
      <w:r w:rsidR="008E3CD6">
        <w:rPr>
          <w:rFonts w:ascii="Angsana New" w:hAnsi="Angsana New"/>
          <w:sz w:val="30"/>
          <w:szCs w:val="30"/>
        </w:rPr>
        <w:t>25</w:t>
      </w:r>
      <w:r w:rsidR="00513284">
        <w:rPr>
          <w:rFonts w:ascii="Angsana New" w:hAnsi="Angsana New"/>
          <w:sz w:val="30"/>
          <w:szCs w:val="30"/>
        </w:rPr>
        <w:t>63</w:t>
      </w:r>
      <w:r w:rsidR="00513284" w:rsidRPr="00D36B78">
        <w:rPr>
          <w:rFonts w:ascii="Angsana New" w:hAnsi="Angsana New"/>
          <w:sz w:val="30"/>
          <w:szCs w:val="30"/>
          <w:cs/>
        </w:rPr>
        <w:t xml:space="preserve"> และ </w:t>
      </w:r>
      <w:r w:rsidR="00513284">
        <w:rPr>
          <w:rFonts w:ascii="Angsana New" w:hAnsi="Angsana New"/>
          <w:sz w:val="30"/>
          <w:szCs w:val="30"/>
        </w:rPr>
        <w:t>2562</w:t>
      </w:r>
      <w:r w:rsidR="00513284" w:rsidRPr="00D36B78">
        <w:rPr>
          <w:rFonts w:ascii="Angsana New" w:hAnsi="Angsana New"/>
          <w:sz w:val="30"/>
          <w:szCs w:val="30"/>
          <w:cs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มีดังนี้</w:t>
      </w:r>
    </w:p>
    <w:p w14:paraId="0FDBFD63" w14:textId="77777777" w:rsidR="002D74CC" w:rsidRPr="00D36B78" w:rsidRDefault="002D74CC" w:rsidP="002D7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X="474" w:tblpY="47"/>
        <w:tblW w:w="14040" w:type="dxa"/>
        <w:tblBorders>
          <w:top w:val="sing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09"/>
        <w:gridCol w:w="560"/>
        <w:gridCol w:w="1420"/>
        <w:gridCol w:w="178"/>
        <w:gridCol w:w="1082"/>
        <w:gridCol w:w="11"/>
        <w:gridCol w:w="1069"/>
        <w:gridCol w:w="191"/>
        <w:gridCol w:w="990"/>
        <w:gridCol w:w="180"/>
        <w:gridCol w:w="990"/>
        <w:gridCol w:w="180"/>
        <w:gridCol w:w="1080"/>
        <w:gridCol w:w="180"/>
        <w:gridCol w:w="1080"/>
        <w:gridCol w:w="180"/>
        <w:gridCol w:w="990"/>
        <w:gridCol w:w="180"/>
        <w:gridCol w:w="990"/>
      </w:tblGrid>
      <w:tr w:rsidR="00592EB1" w:rsidRPr="00D36B78" w14:paraId="0D1469B1" w14:textId="77777777" w:rsidTr="00444677">
        <w:trPr>
          <w:cantSplit/>
          <w:tblHeader/>
        </w:trPr>
        <w:tc>
          <w:tcPr>
            <w:tcW w:w="2509" w:type="dxa"/>
            <w:tcBorders>
              <w:top w:val="nil"/>
            </w:tcBorders>
            <w:vAlign w:val="center"/>
            <w:hideMark/>
          </w:tcPr>
          <w:p w14:paraId="059480FB" w14:textId="77777777" w:rsidR="00592EB1" w:rsidRPr="00D36B78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</w:tcBorders>
            <w:vAlign w:val="center"/>
            <w:hideMark/>
          </w:tcPr>
          <w:p w14:paraId="2D24D1A3" w14:textId="77777777" w:rsidR="00592EB1" w:rsidRPr="00D36B78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788B1362" w14:textId="77777777" w:rsidR="00592EB1" w:rsidRPr="00D36B78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373" w:type="dxa"/>
            <w:gridSpan w:val="15"/>
            <w:tcBorders>
              <w:top w:val="nil"/>
              <w:bottom w:val="nil"/>
            </w:tcBorders>
          </w:tcPr>
          <w:p w14:paraId="0A738726" w14:textId="77777777" w:rsidR="00592EB1" w:rsidRPr="00D36B78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592EB1" w:rsidRPr="00D36B78" w14:paraId="7939CE42" w14:textId="77777777" w:rsidTr="00444677">
        <w:trPr>
          <w:cantSplit/>
          <w:tblHeader/>
        </w:trPr>
        <w:tc>
          <w:tcPr>
            <w:tcW w:w="2509" w:type="dxa"/>
            <w:tcBorders>
              <w:top w:val="nil"/>
            </w:tcBorders>
            <w:vAlign w:val="center"/>
          </w:tcPr>
          <w:p w14:paraId="63275735" w14:textId="77777777" w:rsidR="00621437" w:rsidRPr="00D36B7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77497706" w14:textId="77777777" w:rsidR="00592EB1" w:rsidRPr="00D36B7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บริษัทย่อย</w:t>
            </w:r>
          </w:p>
        </w:tc>
        <w:tc>
          <w:tcPr>
            <w:tcW w:w="1980" w:type="dxa"/>
            <w:gridSpan w:val="2"/>
            <w:tcBorders>
              <w:top w:val="nil"/>
            </w:tcBorders>
            <w:vAlign w:val="center"/>
          </w:tcPr>
          <w:p w14:paraId="58681B29" w14:textId="77777777" w:rsidR="00621437" w:rsidRPr="00D36B7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2CE6E902" w14:textId="77777777" w:rsidR="00592EB1" w:rsidRPr="00D36B7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ลักษณะธุรกิจ</w:t>
            </w:r>
          </w:p>
        </w:tc>
        <w:tc>
          <w:tcPr>
            <w:tcW w:w="178" w:type="dxa"/>
            <w:tcBorders>
              <w:top w:val="nil"/>
            </w:tcBorders>
          </w:tcPr>
          <w:p w14:paraId="3185C7E5" w14:textId="77777777" w:rsidR="00592EB1" w:rsidRPr="00D36B78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162" w:type="dxa"/>
            <w:gridSpan w:val="3"/>
            <w:tcBorders>
              <w:top w:val="nil"/>
            </w:tcBorders>
            <w:shd w:val="clear" w:color="auto" w:fill="auto"/>
          </w:tcPr>
          <w:p w14:paraId="745271AF" w14:textId="77777777" w:rsidR="00621437" w:rsidRPr="00D36B7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19E02A15" w14:textId="77777777" w:rsidR="00592EB1" w:rsidRPr="00D36B7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สัดส่วนความเป็นเจ้าของ</w:t>
            </w:r>
          </w:p>
        </w:tc>
        <w:tc>
          <w:tcPr>
            <w:tcW w:w="191" w:type="dxa"/>
            <w:tcBorders>
              <w:top w:val="nil"/>
            </w:tcBorders>
            <w:shd w:val="clear" w:color="auto" w:fill="auto"/>
          </w:tcPr>
          <w:p w14:paraId="47BB237F" w14:textId="77777777" w:rsidR="00592EB1" w:rsidRPr="00D36B78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160" w:type="dxa"/>
            <w:gridSpan w:val="3"/>
            <w:tcBorders>
              <w:top w:val="nil"/>
            </w:tcBorders>
            <w:shd w:val="clear" w:color="auto" w:fill="auto"/>
          </w:tcPr>
          <w:p w14:paraId="714D9DFE" w14:textId="77777777" w:rsidR="00621437" w:rsidRPr="00D36B7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49B317D4" w14:textId="77777777" w:rsidR="00592EB1" w:rsidRPr="00D36B7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ทุนชำระแล้ว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76A5F1E9" w14:textId="77777777" w:rsidR="00592EB1" w:rsidRPr="00D36B78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340" w:type="dxa"/>
            <w:gridSpan w:val="3"/>
            <w:tcBorders>
              <w:top w:val="nil"/>
            </w:tcBorders>
            <w:shd w:val="clear" w:color="auto" w:fill="auto"/>
          </w:tcPr>
          <w:p w14:paraId="573E65F0" w14:textId="77777777" w:rsidR="00621437" w:rsidRPr="00D36B7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0FD9906B" w14:textId="77777777" w:rsidR="00592EB1" w:rsidRPr="00D36B7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ราคาทุน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2885FF63" w14:textId="77777777" w:rsidR="00592EB1" w:rsidRPr="00D36B78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160" w:type="dxa"/>
            <w:gridSpan w:val="3"/>
            <w:tcBorders>
              <w:top w:val="nil"/>
            </w:tcBorders>
            <w:shd w:val="clear" w:color="auto" w:fill="auto"/>
          </w:tcPr>
          <w:p w14:paraId="37A33A61" w14:textId="77777777" w:rsidR="00332275" w:rsidRPr="00D36B78" w:rsidRDefault="00621437" w:rsidP="00332275">
            <w:pPr>
              <w:pStyle w:val="acctfourfigures"/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เงินปันผล</w:t>
            </w:r>
            <w:r w:rsidR="00592EB1" w:rsidRPr="00D36B7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สำหรับงวด</w:t>
            </w:r>
          </w:p>
          <w:p w14:paraId="0C0364AC" w14:textId="197F5919" w:rsidR="00592EB1" w:rsidRPr="00D36B78" w:rsidRDefault="00401750" w:rsidP="00332275">
            <w:pPr>
              <w:pStyle w:val="acctfourfigures"/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เก้าเดือน</w:t>
            </w:r>
            <w:r w:rsidR="00592EB1" w:rsidRPr="00D36B7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สิ้นสุดวันที่</w:t>
            </w:r>
          </w:p>
        </w:tc>
      </w:tr>
      <w:tr w:rsidR="006D20D2" w:rsidRPr="00D36B78" w14:paraId="3C94F97D" w14:textId="77777777" w:rsidTr="00444677">
        <w:trPr>
          <w:cantSplit/>
          <w:trHeight w:val="389"/>
          <w:tblHeader/>
        </w:trPr>
        <w:tc>
          <w:tcPr>
            <w:tcW w:w="2509" w:type="dxa"/>
          </w:tcPr>
          <w:p w14:paraId="39AAA786" w14:textId="77777777" w:rsidR="006D20D2" w:rsidRPr="00D36B78" w:rsidRDefault="006D20D2" w:rsidP="006D20D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2"/>
          </w:tcPr>
          <w:p w14:paraId="62E988BC" w14:textId="77777777" w:rsidR="006D20D2" w:rsidRPr="00D36B78" w:rsidRDefault="006D20D2" w:rsidP="006D20D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14:paraId="342F71F5" w14:textId="77777777" w:rsidR="006D20D2" w:rsidRPr="00D36B78" w:rsidRDefault="006D20D2" w:rsidP="006D20D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3" w:type="dxa"/>
            <w:gridSpan w:val="2"/>
            <w:tcBorders>
              <w:top w:val="nil"/>
            </w:tcBorders>
            <w:shd w:val="clear" w:color="auto" w:fill="auto"/>
          </w:tcPr>
          <w:p w14:paraId="1B339FCB" w14:textId="428B42AC" w:rsidR="006D20D2" w:rsidRPr="006D20D2" w:rsidRDefault="00401750" w:rsidP="006D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69" w:type="dxa"/>
            <w:tcBorders>
              <w:top w:val="nil"/>
            </w:tcBorders>
            <w:shd w:val="clear" w:color="auto" w:fill="auto"/>
          </w:tcPr>
          <w:p w14:paraId="2685F5C8" w14:textId="77777777" w:rsidR="006D20D2" w:rsidRPr="00D36B78" w:rsidRDefault="006D20D2" w:rsidP="006D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91" w:type="dxa"/>
            <w:tcBorders>
              <w:top w:val="nil"/>
            </w:tcBorders>
            <w:shd w:val="clear" w:color="auto" w:fill="auto"/>
          </w:tcPr>
          <w:p w14:paraId="7C32B49F" w14:textId="77777777" w:rsidR="006D20D2" w:rsidRPr="00D36B78" w:rsidRDefault="006D20D2" w:rsidP="006D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40483617" w14:textId="7EC76CC8" w:rsidR="006D20D2" w:rsidRPr="006D20D2" w:rsidRDefault="00401750" w:rsidP="006D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2D4FF3C9" w14:textId="77777777" w:rsidR="006D20D2" w:rsidRPr="00D36B78" w:rsidRDefault="006D20D2" w:rsidP="006D20D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6F484148" w14:textId="77777777" w:rsidR="006D20D2" w:rsidRPr="00D36B78" w:rsidRDefault="006D20D2" w:rsidP="0044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41FD4A23" w14:textId="77777777" w:rsidR="006D20D2" w:rsidRPr="00D36B78" w:rsidRDefault="006D20D2" w:rsidP="006D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2D11F89B" w14:textId="32518009" w:rsidR="006D20D2" w:rsidRPr="006D20D2" w:rsidRDefault="00401750" w:rsidP="006D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257B2E9F" w14:textId="77777777" w:rsidR="006D20D2" w:rsidRPr="00D36B78" w:rsidRDefault="006D20D2" w:rsidP="006D20D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01B85B37" w14:textId="77777777" w:rsidR="006D20D2" w:rsidRPr="00D36B78" w:rsidRDefault="006D20D2" w:rsidP="006D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63" w:firstLine="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188FEB1B" w14:textId="77777777" w:rsidR="006D20D2" w:rsidRPr="00D36B78" w:rsidRDefault="006D20D2" w:rsidP="006D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643B1F09" w14:textId="34F910FF" w:rsidR="006D20D2" w:rsidRPr="006D20D2" w:rsidRDefault="00401750" w:rsidP="006D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4B227DE7" w14:textId="77777777" w:rsidR="006D20D2" w:rsidRPr="00D36B78" w:rsidRDefault="006D20D2" w:rsidP="006D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0544D466" w14:textId="77920F33" w:rsidR="006D20D2" w:rsidRPr="006D20D2" w:rsidRDefault="00401750" w:rsidP="006D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6D20D2" w:rsidRPr="00D36B78" w14:paraId="6D8165FF" w14:textId="77777777" w:rsidTr="00444677">
        <w:trPr>
          <w:cantSplit/>
          <w:trHeight w:val="389"/>
          <w:tblHeader/>
        </w:trPr>
        <w:tc>
          <w:tcPr>
            <w:tcW w:w="2509" w:type="dxa"/>
          </w:tcPr>
          <w:p w14:paraId="3A33FF3C" w14:textId="77777777" w:rsidR="006D20D2" w:rsidRPr="00D36B78" w:rsidRDefault="006D20D2" w:rsidP="006D20D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2"/>
          </w:tcPr>
          <w:p w14:paraId="77D37DEE" w14:textId="77777777" w:rsidR="006D20D2" w:rsidRPr="00D36B78" w:rsidRDefault="006D20D2" w:rsidP="006D20D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14:paraId="07930B33" w14:textId="77777777" w:rsidR="006D20D2" w:rsidRPr="00D36B78" w:rsidRDefault="006D20D2" w:rsidP="006D20D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3" w:type="dxa"/>
            <w:gridSpan w:val="2"/>
          </w:tcPr>
          <w:p w14:paraId="2F216132" w14:textId="4C1D10ED" w:rsidR="006D20D2" w:rsidRPr="00B45BB1" w:rsidRDefault="00B45BB1" w:rsidP="006D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BB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069" w:type="dxa"/>
            <w:hideMark/>
          </w:tcPr>
          <w:p w14:paraId="2E9A8173" w14:textId="77777777" w:rsidR="006D20D2" w:rsidRPr="00D36B78" w:rsidRDefault="006D20D2" w:rsidP="006D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91" w:type="dxa"/>
          </w:tcPr>
          <w:p w14:paraId="7864DAC9" w14:textId="77777777" w:rsidR="006D20D2" w:rsidRPr="00D36B78" w:rsidRDefault="006D20D2" w:rsidP="006D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2A5232" w14:textId="34A201B6" w:rsidR="006D20D2" w:rsidRPr="006D20D2" w:rsidRDefault="00B45BB1" w:rsidP="006D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BB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02A027B4" w14:textId="77777777" w:rsidR="006D20D2" w:rsidRPr="00D36B78" w:rsidRDefault="006D20D2" w:rsidP="006D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551FC835" w14:textId="77777777" w:rsidR="006D20D2" w:rsidRPr="00D36B78" w:rsidRDefault="006D20D2" w:rsidP="0044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8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80" w:type="dxa"/>
          </w:tcPr>
          <w:p w14:paraId="3F506C5A" w14:textId="77777777" w:rsidR="006D20D2" w:rsidRPr="00D36B78" w:rsidRDefault="006D20D2" w:rsidP="006D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B599409" w14:textId="1B73C77D" w:rsidR="006D20D2" w:rsidRPr="006D20D2" w:rsidRDefault="00B45BB1" w:rsidP="006D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BB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0690E0DC" w14:textId="77777777" w:rsidR="006D20D2" w:rsidRPr="00D36B78" w:rsidRDefault="006D20D2" w:rsidP="006D20D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14:paraId="7F0F0540" w14:textId="77777777" w:rsidR="006D20D2" w:rsidRPr="00D36B78" w:rsidRDefault="006D20D2" w:rsidP="006D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80" w:type="dxa"/>
          </w:tcPr>
          <w:p w14:paraId="7E496454" w14:textId="77777777" w:rsidR="006D20D2" w:rsidRPr="00D36B78" w:rsidRDefault="006D20D2" w:rsidP="006D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609AE2EC" w14:textId="20EE0912" w:rsidR="006D20D2" w:rsidRPr="006D20D2" w:rsidRDefault="00B45BB1" w:rsidP="006D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BB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3100740B" w14:textId="77777777" w:rsidR="006D20D2" w:rsidRPr="00D36B78" w:rsidRDefault="006D20D2" w:rsidP="006D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708A95" w14:textId="77777777" w:rsidR="006D20D2" w:rsidRPr="006D20D2" w:rsidRDefault="006D20D2" w:rsidP="006D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20D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6D20D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84DFE" w:rsidRPr="00D36B78" w14:paraId="213F0743" w14:textId="77777777" w:rsidTr="00444677">
        <w:trPr>
          <w:cantSplit/>
          <w:trHeight w:val="389"/>
          <w:tblHeader/>
        </w:trPr>
        <w:tc>
          <w:tcPr>
            <w:tcW w:w="2509" w:type="dxa"/>
          </w:tcPr>
          <w:p w14:paraId="1832C8D2" w14:textId="77777777" w:rsidR="00984DFE" w:rsidRPr="00D36B78" w:rsidRDefault="00984DFE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2"/>
          </w:tcPr>
          <w:p w14:paraId="6F4EEA64" w14:textId="77777777" w:rsidR="00984DFE" w:rsidRPr="00D36B78" w:rsidRDefault="00984DFE" w:rsidP="00A4434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14:paraId="4182F0D2" w14:textId="77777777" w:rsidR="00984DFE" w:rsidRPr="00D36B78" w:rsidRDefault="00984DFE" w:rsidP="00A4434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162" w:type="dxa"/>
            <w:gridSpan w:val="3"/>
          </w:tcPr>
          <w:p w14:paraId="575D70BE" w14:textId="77777777" w:rsidR="00984DFE" w:rsidRPr="00D36B78" w:rsidRDefault="00984DFE" w:rsidP="00A4434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191" w:type="dxa"/>
          </w:tcPr>
          <w:p w14:paraId="36BB1BAA" w14:textId="77777777" w:rsidR="00984DFE" w:rsidRPr="00D36B78" w:rsidRDefault="00984DFE" w:rsidP="00A4434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5850" w:type="dxa"/>
            <w:gridSpan w:val="9"/>
          </w:tcPr>
          <w:p w14:paraId="43211F26" w14:textId="77777777" w:rsidR="00984DFE" w:rsidRPr="00D36B78" w:rsidRDefault="00984DFE" w:rsidP="00A4434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 w:bidi="th-TH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  <w:tc>
          <w:tcPr>
            <w:tcW w:w="180" w:type="dxa"/>
          </w:tcPr>
          <w:p w14:paraId="68B4DF33" w14:textId="77777777" w:rsidR="00984DFE" w:rsidRPr="00D36B78" w:rsidRDefault="00984DFE" w:rsidP="00A4434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990" w:type="dxa"/>
          </w:tcPr>
          <w:p w14:paraId="7DE3A507" w14:textId="77777777" w:rsidR="00984DFE" w:rsidRPr="00D36B78" w:rsidRDefault="00984DFE" w:rsidP="00A4434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</w:tr>
      <w:tr w:rsidR="00984DFE" w:rsidRPr="00D36B78" w14:paraId="1BE54376" w14:textId="77777777" w:rsidTr="00444677">
        <w:trPr>
          <w:cantSplit/>
        </w:trPr>
        <w:tc>
          <w:tcPr>
            <w:tcW w:w="2509" w:type="dxa"/>
            <w:hideMark/>
          </w:tcPr>
          <w:p w14:paraId="0A0669CA" w14:textId="77777777" w:rsidR="00984DFE" w:rsidRPr="00D36B78" w:rsidRDefault="00984DFE" w:rsidP="00A4434D">
            <w:pPr>
              <w:spacing w:line="240" w:lineRule="auto"/>
              <w:ind w:right="-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980" w:type="dxa"/>
            <w:gridSpan w:val="2"/>
          </w:tcPr>
          <w:p w14:paraId="331512B2" w14:textId="77777777" w:rsidR="00984DFE" w:rsidRPr="00D36B78" w:rsidRDefault="00984DFE" w:rsidP="00A4434D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14:paraId="4A7B05DD" w14:textId="77777777" w:rsidR="00984DFE" w:rsidRPr="00D36B78" w:rsidRDefault="00984DFE" w:rsidP="00A4434D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</w:tcPr>
          <w:p w14:paraId="6C9CC8E6" w14:textId="77777777" w:rsidR="00984DFE" w:rsidRPr="00D36B78" w:rsidRDefault="00984DFE" w:rsidP="00A4434D">
            <w:pPr>
              <w:pStyle w:val="acctfourfigures"/>
              <w:tabs>
                <w:tab w:val="decimal" w:pos="619"/>
              </w:tabs>
              <w:spacing w:line="240" w:lineRule="atLeast"/>
              <w:ind w:lef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  <w:gridSpan w:val="2"/>
          </w:tcPr>
          <w:p w14:paraId="55D402AF" w14:textId="77777777" w:rsidR="00984DFE" w:rsidRPr="00D36B78" w:rsidRDefault="00984DFE" w:rsidP="00A4434D">
            <w:pPr>
              <w:pStyle w:val="acctfourfigures"/>
              <w:tabs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91" w:type="dxa"/>
          </w:tcPr>
          <w:p w14:paraId="4177D967" w14:textId="77777777" w:rsidR="00984DFE" w:rsidRPr="00D36B78" w:rsidRDefault="00984DFE" w:rsidP="00A4434D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2DDC187D" w14:textId="77777777" w:rsidR="00984DFE" w:rsidRPr="00D36B78" w:rsidRDefault="00984DFE" w:rsidP="00A4434D">
            <w:pPr>
              <w:pStyle w:val="acctfourfigures"/>
              <w:tabs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6FA4459B" w14:textId="77777777" w:rsidR="00984DFE" w:rsidRPr="00D36B78" w:rsidRDefault="00984DFE" w:rsidP="00A4434D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0C0F2F1E" w14:textId="77777777" w:rsidR="00984DFE" w:rsidRPr="00D36B78" w:rsidRDefault="00984DFE" w:rsidP="00A4434D">
            <w:pPr>
              <w:pStyle w:val="acctfourfigures"/>
              <w:tabs>
                <w:tab w:val="decimal" w:pos="619"/>
              </w:tabs>
              <w:spacing w:line="240" w:lineRule="atLeast"/>
              <w:ind w:lef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3D8F4347" w14:textId="77777777" w:rsidR="00984DFE" w:rsidRPr="00D36B78" w:rsidRDefault="00984DFE" w:rsidP="00A4434D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C14C92B" w14:textId="77777777" w:rsidR="00984DFE" w:rsidRPr="00D36B78" w:rsidRDefault="00984DFE" w:rsidP="00A4434D">
            <w:pPr>
              <w:pStyle w:val="acctfourfigures"/>
              <w:tabs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04765050" w14:textId="77777777" w:rsidR="00984DFE" w:rsidRPr="00D36B78" w:rsidRDefault="00984DFE" w:rsidP="00A4434D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49F3D0CC" w14:textId="77777777" w:rsidR="00984DFE" w:rsidRPr="00D36B78" w:rsidRDefault="00984DFE" w:rsidP="00A4434D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299E03BE" w14:textId="77777777" w:rsidR="00984DFE" w:rsidRPr="00D36B78" w:rsidRDefault="00984DFE" w:rsidP="00A4434D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2E025D80" w14:textId="77777777" w:rsidR="00984DFE" w:rsidRPr="00D36B78" w:rsidRDefault="00984DFE" w:rsidP="00A4434D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2BC9CA4C" w14:textId="77777777" w:rsidR="00984DFE" w:rsidRPr="00D36B78" w:rsidRDefault="00984DFE" w:rsidP="00A4434D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90" w:type="dxa"/>
          </w:tcPr>
          <w:p w14:paraId="7762946E" w14:textId="77777777" w:rsidR="00984DFE" w:rsidRPr="00D36B78" w:rsidRDefault="00984DFE" w:rsidP="00A4434D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</w:tr>
      <w:tr w:rsidR="008F0B35" w:rsidRPr="00D36B78" w14:paraId="4953D0F1" w14:textId="77777777" w:rsidTr="00444677">
        <w:trPr>
          <w:cantSplit/>
        </w:trPr>
        <w:tc>
          <w:tcPr>
            <w:tcW w:w="2509" w:type="dxa"/>
            <w:hideMark/>
          </w:tcPr>
          <w:p w14:paraId="4559D750" w14:textId="77777777" w:rsidR="008F0B35" w:rsidRPr="00444677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444677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 เสริมสุข โฮลดิ้งส์ จำกัด</w:t>
            </w:r>
          </w:p>
        </w:tc>
        <w:tc>
          <w:tcPr>
            <w:tcW w:w="1980" w:type="dxa"/>
            <w:gridSpan w:val="2"/>
            <w:hideMark/>
          </w:tcPr>
          <w:p w14:paraId="22A602EA" w14:textId="77777777" w:rsidR="008F0B35" w:rsidRPr="00D36B78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9" w:hanging="29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การลงทุนและถือหุ้นในบริษัทอื่น</w:t>
            </w:r>
          </w:p>
        </w:tc>
        <w:tc>
          <w:tcPr>
            <w:tcW w:w="178" w:type="dxa"/>
          </w:tcPr>
          <w:p w14:paraId="55CA7F3B" w14:textId="77777777" w:rsidR="008F0B35" w:rsidRPr="00D36B78" w:rsidRDefault="008F0B35" w:rsidP="008F0B3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776B0E2A" w14:textId="77777777" w:rsidR="008F0B35" w:rsidRPr="00D36B78" w:rsidRDefault="008F0B35" w:rsidP="008F0B35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A778B24" w14:textId="610B5206" w:rsidR="008F0B35" w:rsidRPr="00D36B78" w:rsidRDefault="008F0B35" w:rsidP="008F0B35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080" w:type="dxa"/>
            <w:gridSpan w:val="2"/>
          </w:tcPr>
          <w:p w14:paraId="6721B60C" w14:textId="77777777" w:rsidR="008F0B35" w:rsidRPr="00D36B78" w:rsidRDefault="008F0B35" w:rsidP="008F0B35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351DFA0" w14:textId="77777777" w:rsidR="008F0B35" w:rsidRPr="00D36B78" w:rsidRDefault="008F0B35" w:rsidP="008F0B35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91" w:type="dxa"/>
          </w:tcPr>
          <w:p w14:paraId="46FCBADE" w14:textId="77777777" w:rsidR="008F0B35" w:rsidRPr="00D36B78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69150E" w14:textId="77777777" w:rsidR="008F0B35" w:rsidRPr="00D36B78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93192CE" w14:textId="4A598BD5" w:rsidR="008F0B35" w:rsidRPr="00D36B78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180" w:type="dxa"/>
          </w:tcPr>
          <w:p w14:paraId="2DD9EA63" w14:textId="77777777" w:rsidR="008F0B35" w:rsidRPr="00D36B78" w:rsidRDefault="008F0B35" w:rsidP="008F0B3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1C01B3FB" w14:textId="77777777" w:rsidR="008F0B35" w:rsidRPr="00D36B78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86259C3" w14:textId="77777777" w:rsidR="008F0B35" w:rsidRPr="00D36B78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180" w:type="dxa"/>
          </w:tcPr>
          <w:p w14:paraId="401A3C72" w14:textId="77777777" w:rsidR="008F0B35" w:rsidRPr="00D36B78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291A30" w14:textId="77777777" w:rsidR="008F0B35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</w:p>
          <w:p w14:paraId="5D38BF94" w14:textId="0BDE9735" w:rsidR="008F0B35" w:rsidRPr="00D36B78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180" w:type="dxa"/>
          </w:tcPr>
          <w:p w14:paraId="651A6D00" w14:textId="77777777" w:rsidR="008F0B35" w:rsidRPr="00D36B78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D489D8" w14:textId="77777777" w:rsidR="008F0B35" w:rsidRPr="00D36B78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11B8EC14" w14:textId="77777777" w:rsidR="008F0B35" w:rsidRPr="00D36B78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180" w:type="dxa"/>
          </w:tcPr>
          <w:p w14:paraId="7E456F1D" w14:textId="77777777" w:rsidR="008F0B35" w:rsidRPr="00D36B78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414EB68" w14:textId="77777777" w:rsidR="008F0B35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A3CD795" w14:textId="2197B991" w:rsidR="008F0B35" w:rsidRPr="00D36B78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B274632" w14:textId="77777777" w:rsidR="008F0B35" w:rsidRPr="00D36B78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BCC88D" w14:textId="77777777" w:rsidR="008F0B35" w:rsidRPr="00D36B78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166A1A4" w14:textId="77777777" w:rsidR="008F0B35" w:rsidRPr="00D36B78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0B35" w:rsidRPr="00D36B78" w14:paraId="61B80617" w14:textId="77777777" w:rsidTr="00444677">
        <w:trPr>
          <w:cantSplit/>
        </w:trPr>
        <w:tc>
          <w:tcPr>
            <w:tcW w:w="2509" w:type="dxa"/>
            <w:hideMark/>
          </w:tcPr>
          <w:p w14:paraId="2F838884" w14:textId="77777777" w:rsidR="008F0B35" w:rsidRPr="00444677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44677">
              <w:rPr>
                <w:rFonts w:ascii="Angsana New" w:hAnsi="Angsana New"/>
                <w:sz w:val="30"/>
                <w:szCs w:val="30"/>
              </w:rPr>
              <w:t>Great Brands Limited</w:t>
            </w:r>
          </w:p>
        </w:tc>
        <w:tc>
          <w:tcPr>
            <w:tcW w:w="1980" w:type="dxa"/>
            <w:gridSpan w:val="2"/>
          </w:tcPr>
          <w:p w14:paraId="6418F70F" w14:textId="77777777" w:rsidR="008F0B35" w:rsidRPr="00D36B78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บริหารตราสินค้า</w:t>
            </w:r>
          </w:p>
        </w:tc>
        <w:tc>
          <w:tcPr>
            <w:tcW w:w="178" w:type="dxa"/>
          </w:tcPr>
          <w:p w14:paraId="2CCAE2C0" w14:textId="77777777" w:rsidR="008F0B35" w:rsidRPr="00D36B78" w:rsidRDefault="008F0B35" w:rsidP="008F0B3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</w:tcPr>
          <w:p w14:paraId="7E69B397" w14:textId="0A569842" w:rsidR="008F0B35" w:rsidRPr="00D36B78" w:rsidRDefault="008F0B35" w:rsidP="008F0B35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1080" w:type="dxa"/>
            <w:gridSpan w:val="2"/>
          </w:tcPr>
          <w:p w14:paraId="381BB1E0" w14:textId="77777777" w:rsidR="008F0B35" w:rsidRPr="00D36B78" w:rsidRDefault="008F0B35" w:rsidP="008F0B35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1181" w:type="dxa"/>
            <w:gridSpan w:val="2"/>
          </w:tcPr>
          <w:p w14:paraId="1983A855" w14:textId="1CDBDBEE" w:rsidR="008F0B35" w:rsidRPr="00816EAC" w:rsidRDefault="00B45BB1" w:rsidP="000A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80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HKD 1,000</w:t>
            </w:r>
          </w:p>
        </w:tc>
        <w:tc>
          <w:tcPr>
            <w:tcW w:w="1170" w:type="dxa"/>
            <w:gridSpan w:val="2"/>
          </w:tcPr>
          <w:p w14:paraId="6ADD8311" w14:textId="517DFEC3" w:rsidR="008F0B35" w:rsidRPr="00D36B78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HKD 1,000</w:t>
            </w:r>
          </w:p>
        </w:tc>
        <w:tc>
          <w:tcPr>
            <w:tcW w:w="180" w:type="dxa"/>
          </w:tcPr>
          <w:p w14:paraId="4EFA1A3C" w14:textId="77777777" w:rsidR="008F0B35" w:rsidRPr="00D36B78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CD61C3" w14:textId="755B71B7" w:rsidR="008F0B35" w:rsidRPr="00574C1D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4,134</w:t>
            </w:r>
          </w:p>
        </w:tc>
        <w:tc>
          <w:tcPr>
            <w:tcW w:w="180" w:type="dxa"/>
          </w:tcPr>
          <w:p w14:paraId="412C5A3E" w14:textId="77777777" w:rsidR="008F0B35" w:rsidRPr="00D36B78" w:rsidRDefault="008F0B35" w:rsidP="008F0B35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5D8EE5A5" w14:textId="77777777" w:rsidR="008F0B35" w:rsidRPr="00D36B78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4,134</w:t>
            </w:r>
          </w:p>
        </w:tc>
        <w:tc>
          <w:tcPr>
            <w:tcW w:w="180" w:type="dxa"/>
          </w:tcPr>
          <w:p w14:paraId="4E0CE513" w14:textId="77777777" w:rsidR="008F0B35" w:rsidRPr="00D36B78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FBCE696" w14:textId="54B6BFC6" w:rsidR="008F0B35" w:rsidRPr="00D36B78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CE6FCC7" w14:textId="77777777" w:rsidR="008F0B35" w:rsidRPr="00D36B78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7C5AE5" w14:textId="77777777" w:rsidR="008F0B35" w:rsidRPr="00D36B78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0B35" w:rsidRPr="00D36B78" w14:paraId="5FD324D7" w14:textId="77777777" w:rsidTr="00444677">
        <w:trPr>
          <w:cantSplit/>
        </w:trPr>
        <w:tc>
          <w:tcPr>
            <w:tcW w:w="2509" w:type="dxa"/>
            <w:tcBorders>
              <w:bottom w:val="nil"/>
            </w:tcBorders>
            <w:hideMark/>
          </w:tcPr>
          <w:p w14:paraId="6BCE86C8" w14:textId="77777777" w:rsidR="008F0B35" w:rsidRPr="00444677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444677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 เสริมสุข เทรนนิ่ง จำกัด</w:t>
            </w:r>
          </w:p>
        </w:tc>
        <w:tc>
          <w:tcPr>
            <w:tcW w:w="1980" w:type="dxa"/>
            <w:gridSpan w:val="2"/>
            <w:tcBorders>
              <w:bottom w:val="nil"/>
            </w:tcBorders>
            <w:hideMark/>
          </w:tcPr>
          <w:p w14:paraId="6D158C1B" w14:textId="77777777" w:rsidR="008F0B35" w:rsidRPr="00D36B78" w:rsidRDefault="008F0B35" w:rsidP="008F0B35">
            <w:pPr>
              <w:tabs>
                <w:tab w:val="clear" w:pos="454"/>
                <w:tab w:val="decimal" w:pos="461"/>
              </w:tabs>
              <w:ind w:left="299" w:hanging="299"/>
              <w:rPr>
                <w:rFonts w:ascii="Angsana New" w:hAnsi="Angsana New"/>
                <w:b/>
                <w:bCs/>
                <w:lang w:val="en-GB" w:eastAsia="en-GB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บริการพัฒนาบุคลากรและองค์กร</w:t>
            </w:r>
          </w:p>
        </w:tc>
        <w:tc>
          <w:tcPr>
            <w:tcW w:w="178" w:type="dxa"/>
            <w:tcBorders>
              <w:bottom w:val="nil"/>
            </w:tcBorders>
          </w:tcPr>
          <w:p w14:paraId="6EACE5E9" w14:textId="77777777" w:rsidR="008F0B35" w:rsidRPr="00D36B78" w:rsidRDefault="008F0B35" w:rsidP="008F0B3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14:paraId="371BDAEB" w14:textId="77777777" w:rsidR="008F0B35" w:rsidRPr="00D36B78" w:rsidRDefault="008F0B35" w:rsidP="008F0B35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C6D393C" w14:textId="42AA3307" w:rsidR="008F0B35" w:rsidRPr="00D36B78" w:rsidRDefault="008F0B35" w:rsidP="008F0B35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080" w:type="dxa"/>
            <w:gridSpan w:val="2"/>
            <w:tcBorders>
              <w:bottom w:val="nil"/>
            </w:tcBorders>
          </w:tcPr>
          <w:p w14:paraId="05399FD2" w14:textId="77777777" w:rsidR="008F0B35" w:rsidRPr="00D36B78" w:rsidRDefault="008F0B35" w:rsidP="008F0B35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EB4F9DC" w14:textId="77777777" w:rsidR="008F0B35" w:rsidRPr="00D36B78" w:rsidRDefault="008F0B35" w:rsidP="008F0B35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91" w:type="dxa"/>
            <w:tcBorders>
              <w:bottom w:val="nil"/>
            </w:tcBorders>
          </w:tcPr>
          <w:p w14:paraId="4FE213BC" w14:textId="77777777" w:rsidR="008F0B35" w:rsidRPr="00D36B78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69A37154" w14:textId="77777777" w:rsidR="008F0B35" w:rsidRPr="00D36B78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DE96370" w14:textId="3E3F9256" w:rsidR="008F0B35" w:rsidRPr="00D36B78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180" w:type="dxa"/>
            <w:tcBorders>
              <w:bottom w:val="nil"/>
            </w:tcBorders>
          </w:tcPr>
          <w:p w14:paraId="5D989B53" w14:textId="77777777" w:rsidR="008F0B35" w:rsidRPr="00D36B78" w:rsidRDefault="008F0B35" w:rsidP="008F0B3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28B9E9C" w14:textId="77777777" w:rsidR="008F0B35" w:rsidRPr="00D36B78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150B040" w14:textId="77777777" w:rsidR="008F0B35" w:rsidRPr="00D36B78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180" w:type="dxa"/>
            <w:tcBorders>
              <w:bottom w:val="nil"/>
            </w:tcBorders>
          </w:tcPr>
          <w:p w14:paraId="0F86381B" w14:textId="77777777" w:rsidR="008F0B35" w:rsidRPr="00D36B78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2672CA" w14:textId="77777777" w:rsidR="008F0B35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</w:p>
          <w:p w14:paraId="7EB98C3D" w14:textId="6E0E8C37" w:rsidR="008F0B35" w:rsidRPr="00D36B78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180" w:type="dxa"/>
            <w:tcBorders>
              <w:bottom w:val="nil"/>
            </w:tcBorders>
          </w:tcPr>
          <w:p w14:paraId="2F45F649" w14:textId="77777777" w:rsidR="008F0B35" w:rsidRPr="00D36B78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0622F7" w14:textId="77777777" w:rsidR="008F0B35" w:rsidRPr="00D36B78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8782C68" w14:textId="77777777" w:rsidR="008F0B35" w:rsidRPr="00D36B78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180" w:type="dxa"/>
            <w:tcBorders>
              <w:bottom w:val="nil"/>
            </w:tcBorders>
          </w:tcPr>
          <w:p w14:paraId="454C60FB" w14:textId="77777777" w:rsidR="008F0B35" w:rsidRPr="00D36B78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E7EF71" w14:textId="77777777" w:rsidR="008F0B35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5DBB33D" w14:textId="39D973BB" w:rsidR="008F0B35" w:rsidRPr="00D36B78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387810EA" w14:textId="77777777" w:rsidR="008F0B35" w:rsidRPr="00D36B78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2DAE1B" w14:textId="77777777" w:rsidR="008F0B35" w:rsidRPr="00D36B78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07D3E7E" w14:textId="77777777" w:rsidR="008F0B35" w:rsidRPr="00D36B78" w:rsidRDefault="008F0B35" w:rsidP="008F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20D2" w:rsidRPr="00D36B78" w14:paraId="655CBAD1" w14:textId="77777777" w:rsidTr="00444677">
        <w:trPr>
          <w:cantSplit/>
          <w:trHeight w:val="197"/>
        </w:trPr>
        <w:tc>
          <w:tcPr>
            <w:tcW w:w="2509" w:type="dxa"/>
            <w:tcBorders>
              <w:top w:val="nil"/>
              <w:bottom w:val="nil"/>
            </w:tcBorders>
            <w:hideMark/>
          </w:tcPr>
          <w:p w14:paraId="4239275F" w14:textId="77777777" w:rsidR="006D20D2" w:rsidRPr="00D36B78" w:rsidRDefault="006D20D2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0" w:type="dxa"/>
            <w:tcBorders>
              <w:top w:val="nil"/>
              <w:bottom w:val="nil"/>
            </w:tcBorders>
          </w:tcPr>
          <w:p w14:paraId="25A82F98" w14:textId="77777777" w:rsidR="006D20D2" w:rsidRPr="00D36B78" w:rsidRDefault="006D20D2" w:rsidP="0038017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420" w:type="dxa"/>
            <w:tcBorders>
              <w:top w:val="nil"/>
              <w:bottom w:val="nil"/>
            </w:tcBorders>
          </w:tcPr>
          <w:p w14:paraId="4036AA05" w14:textId="77777777" w:rsidR="006D20D2" w:rsidRPr="00D36B78" w:rsidRDefault="006D20D2" w:rsidP="00380170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0C254674" w14:textId="77777777" w:rsidR="006D20D2" w:rsidRPr="00D36B78" w:rsidRDefault="006D20D2" w:rsidP="0038017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0D0C924E" w14:textId="77777777" w:rsidR="006D20D2" w:rsidRPr="00D36B78" w:rsidRDefault="006D20D2" w:rsidP="00380170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vAlign w:val="bottom"/>
          </w:tcPr>
          <w:p w14:paraId="36557CB9" w14:textId="77777777" w:rsidR="006D20D2" w:rsidRPr="00D36B78" w:rsidRDefault="006D20D2" w:rsidP="00380170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089E9C81" w14:textId="77777777" w:rsidR="006D20D2" w:rsidRPr="00D36B78" w:rsidRDefault="006D20D2" w:rsidP="00380170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7E6A56E" w14:textId="77777777" w:rsidR="006D20D2" w:rsidRPr="00D36B78" w:rsidRDefault="006D20D2" w:rsidP="00380170">
            <w:pPr>
              <w:pStyle w:val="acctfourfigures"/>
              <w:tabs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653903" w14:textId="77777777" w:rsidR="006D20D2" w:rsidRPr="00D36B78" w:rsidRDefault="006D20D2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4490FF1" w14:textId="77777777" w:rsidR="006D20D2" w:rsidRPr="00D36B78" w:rsidRDefault="006D20D2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1F5611A" w14:textId="77777777" w:rsidR="006D20D2" w:rsidRPr="00D36B78" w:rsidRDefault="006D20D2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9AE009" w14:textId="3F261C35" w:rsidR="006D20D2" w:rsidRPr="00D36B78" w:rsidRDefault="008F0B35" w:rsidP="00BD4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84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606,634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9919EF3" w14:textId="77777777" w:rsidR="006D20D2" w:rsidRPr="00D36B78" w:rsidRDefault="006D20D2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8B966A" w14:textId="77777777" w:rsidR="006D20D2" w:rsidRPr="00D36B78" w:rsidRDefault="006D20D2" w:rsidP="00BD4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84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</w:rPr>
              <w:t>606,634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0161495" w14:textId="77777777" w:rsidR="006D20D2" w:rsidRPr="00D36B78" w:rsidRDefault="006D20D2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A207B30" w14:textId="663990D2" w:rsidR="006D20D2" w:rsidRPr="00D36B78" w:rsidRDefault="008F0B35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B22AFDD" w14:textId="77777777" w:rsidR="006D20D2" w:rsidRPr="00D36B78" w:rsidRDefault="006D20D2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CC17971" w14:textId="77777777" w:rsidR="006D20D2" w:rsidRPr="00D36B78" w:rsidRDefault="006D20D2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177CACE" w14:textId="77777777" w:rsidR="00A4434D" w:rsidRPr="00D36B78" w:rsidRDefault="00A4434D" w:rsidP="00D76BA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5BAC035F" w14:textId="77777777" w:rsidR="00E549B9" w:rsidRPr="00260ECE" w:rsidRDefault="004D0C92" w:rsidP="00D76BA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260ECE">
        <w:rPr>
          <w:rFonts w:ascii="Angsana New" w:hAnsi="Angsana New" w:cs="Angsana New"/>
          <w:sz w:val="30"/>
          <w:szCs w:val="30"/>
          <w:cs/>
        </w:rPr>
        <w:t>บริษัทย่อยทั้งหมดดำเนินธุรกิจในประเทศไทยยกเว้น</w:t>
      </w:r>
      <w:r w:rsidRPr="00260ECE">
        <w:rPr>
          <w:rFonts w:ascii="Angsana New" w:hAnsi="Angsana New" w:cs="Angsana New"/>
          <w:sz w:val="30"/>
          <w:szCs w:val="30"/>
        </w:rPr>
        <w:t xml:space="preserve"> Great Brands Limited </w:t>
      </w:r>
      <w:r w:rsidRPr="00260ECE">
        <w:rPr>
          <w:rFonts w:ascii="Angsana New" w:hAnsi="Angsana New" w:cs="Angsana New"/>
          <w:sz w:val="30"/>
          <w:szCs w:val="30"/>
          <w:cs/>
        </w:rPr>
        <w:t>ดำเนินธุรกิจในประเทศฮ่องกง</w:t>
      </w:r>
    </w:p>
    <w:p w14:paraId="710A38BD" w14:textId="77777777" w:rsidR="00C51DA5" w:rsidRPr="00D36B78" w:rsidRDefault="00C51DA5" w:rsidP="006B2351">
      <w:pPr>
        <w:tabs>
          <w:tab w:val="clear" w:pos="907"/>
        </w:tabs>
        <w:spacing w:line="240" w:lineRule="auto"/>
        <w:ind w:right="387"/>
        <w:jc w:val="thaiDistribute"/>
        <w:rPr>
          <w:rFonts w:ascii="Angsana New" w:hAnsi="Angsana New"/>
          <w:color w:val="000000"/>
          <w:sz w:val="30"/>
          <w:szCs w:val="30"/>
          <w:highlight w:val="yellow"/>
          <w:cs/>
        </w:rPr>
        <w:sectPr w:rsidR="00C51DA5" w:rsidRPr="00D36B78" w:rsidSect="00E67BC6">
          <w:footerReference w:type="first" r:id="rId19"/>
          <w:pgSz w:w="16834" w:h="11909" w:orient="landscape" w:code="9"/>
          <w:pgMar w:top="691" w:right="1152" w:bottom="576" w:left="1152" w:header="720" w:footer="720" w:gutter="0"/>
          <w:paperSrc w:first="15" w:other="15"/>
          <w:cols w:space="720"/>
          <w:titlePg/>
        </w:sectPr>
      </w:pPr>
    </w:p>
    <w:p w14:paraId="302F93B6" w14:textId="34FD1310" w:rsidR="00B155AC" w:rsidRPr="006B2351" w:rsidRDefault="00D31ABE" w:rsidP="00194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194490">
        <w:rPr>
          <w:rFonts w:ascii="Angsana New" w:hAnsi="Angsana New"/>
          <w:b/>
          <w:bCs/>
          <w:sz w:val="30"/>
          <w:szCs w:val="30"/>
        </w:rPr>
        <w:tab/>
      </w:r>
      <w:r w:rsidR="004818D9" w:rsidRPr="00D36B78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2C427A12" w14:textId="77777777" w:rsidR="00210C85" w:rsidRPr="007A5148" w:rsidRDefault="00210C85" w:rsidP="00210C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hAnsi="Angsana New" w:cs="Angsana New"/>
          <w:color w:val="000000"/>
          <w:spacing w:val="-4"/>
          <w:sz w:val="30"/>
          <w:szCs w:val="30"/>
        </w:rPr>
      </w:pPr>
    </w:p>
    <w:p w14:paraId="0D51CCEC" w14:textId="54F56560" w:rsidR="0036699E" w:rsidRPr="00E30AF3" w:rsidRDefault="0036699E" w:rsidP="00DD1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18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  <w:r w:rsidRPr="00E30AF3">
        <w:rPr>
          <w:rFonts w:ascii="Angsana New" w:hAnsi="Angsana New"/>
          <w:color w:val="000000"/>
          <w:spacing w:val="4"/>
          <w:sz w:val="30"/>
          <w:szCs w:val="30"/>
          <w:cs/>
        </w:rPr>
        <w:t>การซื้อ จำหน่ายและโอนอาคารและอุปกรณ์ระหว่างงวด</w:t>
      </w:r>
      <w:r w:rsidR="00401750">
        <w:rPr>
          <w:rFonts w:ascii="Angsana New" w:hAnsi="Angsana New" w:hint="cs"/>
          <w:color w:val="000000"/>
          <w:spacing w:val="4"/>
          <w:sz w:val="30"/>
          <w:szCs w:val="30"/>
          <w:cs/>
        </w:rPr>
        <w:t>เก้าเดือน</w:t>
      </w:r>
      <w:r w:rsidRPr="00E30AF3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สิ้นสุดวันที่ </w:t>
      </w:r>
      <w:r w:rsidR="00401750">
        <w:rPr>
          <w:rFonts w:ascii="Angsana New" w:hAnsi="Angsana New"/>
          <w:spacing w:val="-4"/>
          <w:sz w:val="30"/>
          <w:szCs w:val="30"/>
        </w:rPr>
        <w:t xml:space="preserve">30 </w:t>
      </w:r>
      <w:r w:rsidR="00401750">
        <w:rPr>
          <w:rFonts w:ascii="Angsana New" w:hAnsi="Angsana New"/>
          <w:spacing w:val="-4"/>
          <w:sz w:val="30"/>
          <w:szCs w:val="30"/>
          <w:cs/>
        </w:rPr>
        <w:t>มิถุนายน</w:t>
      </w:r>
      <w:r w:rsidR="002459D6" w:rsidRPr="00D36B7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386DD0">
        <w:rPr>
          <w:rFonts w:ascii="Angsana New" w:hAnsi="Angsana New"/>
          <w:spacing w:val="2"/>
          <w:sz w:val="30"/>
          <w:szCs w:val="30"/>
        </w:rPr>
        <w:t>25</w:t>
      </w:r>
      <w:r w:rsidR="002459D6">
        <w:rPr>
          <w:rFonts w:ascii="Angsana New" w:hAnsi="Angsana New"/>
          <w:spacing w:val="2"/>
          <w:sz w:val="30"/>
          <w:szCs w:val="30"/>
        </w:rPr>
        <w:t>6</w:t>
      </w:r>
      <w:r w:rsidR="00386DD0">
        <w:rPr>
          <w:rFonts w:ascii="Angsana New" w:hAnsi="Angsana New"/>
          <w:spacing w:val="2"/>
          <w:sz w:val="30"/>
          <w:szCs w:val="30"/>
        </w:rPr>
        <w:t>3</w:t>
      </w:r>
      <w:r w:rsidR="002459D6" w:rsidRPr="00D36B78">
        <w:rPr>
          <w:rFonts w:ascii="Angsana New" w:hAnsi="Angsana New"/>
          <w:spacing w:val="2"/>
          <w:sz w:val="30"/>
          <w:szCs w:val="30"/>
          <w:cs/>
        </w:rPr>
        <w:t xml:space="preserve"> และ </w:t>
      </w:r>
      <w:r w:rsidR="002459D6">
        <w:rPr>
          <w:rFonts w:ascii="Angsana New" w:hAnsi="Angsana New"/>
          <w:spacing w:val="2"/>
          <w:sz w:val="30"/>
          <w:szCs w:val="30"/>
        </w:rPr>
        <w:t>256</w:t>
      </w:r>
      <w:r w:rsidR="00386DD0">
        <w:rPr>
          <w:rFonts w:ascii="Angsana New" w:hAnsi="Angsana New"/>
          <w:spacing w:val="2"/>
          <w:sz w:val="30"/>
          <w:szCs w:val="30"/>
        </w:rPr>
        <w:t>2</w:t>
      </w:r>
      <w:r w:rsidR="00E86C8D" w:rsidRPr="00D36B78">
        <w:rPr>
          <w:rFonts w:ascii="Angsana New" w:hAnsi="Angsana New"/>
          <w:sz w:val="30"/>
          <w:szCs w:val="30"/>
          <w:cs/>
        </w:rPr>
        <w:t xml:space="preserve"> </w:t>
      </w:r>
      <w:r w:rsidRPr="00E30AF3">
        <w:rPr>
          <w:rFonts w:ascii="Angsana New" w:hAnsi="Angsana New"/>
          <w:color w:val="000000"/>
          <w:spacing w:val="4"/>
          <w:sz w:val="30"/>
          <w:szCs w:val="30"/>
          <w:cs/>
        </w:rPr>
        <w:t>มีดังนี้</w:t>
      </w:r>
    </w:p>
    <w:p w14:paraId="42BED075" w14:textId="77777777" w:rsidR="00401750" w:rsidRPr="00356084" w:rsidRDefault="00401750" w:rsidP="004017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7" w:right="-43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080"/>
        <w:gridCol w:w="270"/>
        <w:gridCol w:w="1260"/>
        <w:gridCol w:w="270"/>
        <w:gridCol w:w="1080"/>
        <w:gridCol w:w="270"/>
        <w:gridCol w:w="1260"/>
      </w:tblGrid>
      <w:tr w:rsidR="00401750" w:rsidRPr="00356084" w14:paraId="3F9CB126" w14:textId="77777777" w:rsidTr="00C61861">
        <w:tc>
          <w:tcPr>
            <w:tcW w:w="3690" w:type="dxa"/>
          </w:tcPr>
          <w:p w14:paraId="2D50035A" w14:textId="77777777" w:rsidR="00401750" w:rsidRPr="00356084" w:rsidRDefault="00401750" w:rsidP="00401750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719D6E48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1750" w:rsidRPr="00356084" w14:paraId="6CBB5FF3" w14:textId="77777777" w:rsidTr="00C61861">
        <w:tc>
          <w:tcPr>
            <w:tcW w:w="3690" w:type="dxa"/>
          </w:tcPr>
          <w:p w14:paraId="7944D558" w14:textId="35A80990" w:rsidR="00401750" w:rsidRPr="00356084" w:rsidRDefault="00401750" w:rsidP="00B45BB1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</w:t>
            </w:r>
          </w:p>
        </w:tc>
        <w:tc>
          <w:tcPr>
            <w:tcW w:w="2610" w:type="dxa"/>
            <w:gridSpan w:val="3"/>
          </w:tcPr>
          <w:p w14:paraId="60B9894D" w14:textId="2D8062B9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8D54463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8AD55A5" w14:textId="1616F169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01750" w:rsidRPr="00356084" w14:paraId="4D3E5CEE" w14:textId="77777777" w:rsidTr="00C61861">
        <w:tc>
          <w:tcPr>
            <w:tcW w:w="3690" w:type="dxa"/>
          </w:tcPr>
          <w:p w14:paraId="6B5CD247" w14:textId="1E94565F" w:rsidR="00401750" w:rsidRPr="00356084" w:rsidRDefault="00DE5C38" w:rsidP="00401750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80" w:type="dxa"/>
          </w:tcPr>
          <w:p w14:paraId="62FBE84D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750BAB36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B41D45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14:paraId="27D3B436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B554C7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6A825C56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1D4DCC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401750" w:rsidRPr="00356084" w14:paraId="1281F0C5" w14:textId="77777777" w:rsidTr="00C61861">
        <w:tc>
          <w:tcPr>
            <w:tcW w:w="3690" w:type="dxa"/>
          </w:tcPr>
          <w:p w14:paraId="6C7FFDC9" w14:textId="77777777" w:rsidR="00401750" w:rsidRPr="00356084" w:rsidRDefault="00401750" w:rsidP="00401750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537F45F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70" w:type="dxa"/>
          </w:tcPr>
          <w:p w14:paraId="4EA686CD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8E3957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1C3ABAC4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1BA3DC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70" w:type="dxa"/>
          </w:tcPr>
          <w:p w14:paraId="0369DA4F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E8C2B2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401750" w:rsidRPr="00356084" w14:paraId="1CE26FD5" w14:textId="77777777" w:rsidTr="00C61861">
        <w:tc>
          <w:tcPr>
            <w:tcW w:w="3690" w:type="dxa"/>
          </w:tcPr>
          <w:p w14:paraId="1DFE81B2" w14:textId="77777777" w:rsidR="00401750" w:rsidRPr="00356084" w:rsidRDefault="00401750" w:rsidP="00401750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7C2521F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04D53B8B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59F387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3560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  <w:tc>
          <w:tcPr>
            <w:tcW w:w="270" w:type="dxa"/>
          </w:tcPr>
          <w:p w14:paraId="2CE04614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ED4469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53662D23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DE6C03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356084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3560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</w:tr>
      <w:tr w:rsidR="00401750" w:rsidRPr="00356084" w14:paraId="7021ED9F" w14:textId="77777777" w:rsidTr="00C61861">
        <w:tc>
          <w:tcPr>
            <w:tcW w:w="3690" w:type="dxa"/>
          </w:tcPr>
          <w:p w14:paraId="35E8EF75" w14:textId="77777777" w:rsidR="00401750" w:rsidRPr="00356084" w:rsidRDefault="00401750" w:rsidP="00401750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437345E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E0E453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A40664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270" w:type="dxa"/>
          </w:tcPr>
          <w:p w14:paraId="3995F3AF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B253BF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4391B0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38FBD5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401750" w:rsidRPr="00356084" w14:paraId="5594EE97" w14:textId="77777777" w:rsidTr="00C61861">
        <w:tc>
          <w:tcPr>
            <w:tcW w:w="3690" w:type="dxa"/>
          </w:tcPr>
          <w:p w14:paraId="60A5E565" w14:textId="77777777" w:rsidR="00401750" w:rsidRPr="00356084" w:rsidRDefault="00401750" w:rsidP="00401750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575E3E9D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1750" w:rsidRPr="00356084" w14:paraId="2139C7FC" w14:textId="77777777" w:rsidTr="00C61861">
        <w:tc>
          <w:tcPr>
            <w:tcW w:w="3690" w:type="dxa"/>
          </w:tcPr>
          <w:p w14:paraId="0C006F69" w14:textId="77777777" w:rsidR="00401750" w:rsidRPr="00356084" w:rsidRDefault="00401750" w:rsidP="00401750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อาคาร คลังสินค้าและส่วนปรับปรุง</w:t>
            </w:r>
          </w:p>
        </w:tc>
        <w:tc>
          <w:tcPr>
            <w:tcW w:w="1080" w:type="dxa"/>
          </w:tcPr>
          <w:p w14:paraId="07BEB67C" w14:textId="49393FFD" w:rsidR="00401750" w:rsidRPr="00356084" w:rsidRDefault="00E371AB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71AB">
              <w:rPr>
                <w:rFonts w:ascii="Angsana New" w:hAnsi="Angsana New"/>
                <w:sz w:val="30"/>
                <w:szCs w:val="30"/>
              </w:rPr>
              <w:t>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371AB"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270" w:type="dxa"/>
          </w:tcPr>
          <w:p w14:paraId="3A6B7463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5CBC6D" w14:textId="01D22684" w:rsidR="00401750" w:rsidRPr="00356084" w:rsidRDefault="002E3A63" w:rsidP="002E3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E3A6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E3A63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270" w:type="dxa"/>
          </w:tcPr>
          <w:p w14:paraId="4BB57FDB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F6E1BC" w14:textId="593E963D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33,977</w:t>
            </w:r>
          </w:p>
        </w:tc>
        <w:tc>
          <w:tcPr>
            <w:tcW w:w="270" w:type="dxa"/>
          </w:tcPr>
          <w:p w14:paraId="763E8F5C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0EA0C0" w14:textId="6799F26B" w:rsidR="00401750" w:rsidRPr="00356084" w:rsidRDefault="00401750" w:rsidP="00C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1750" w:rsidRPr="00356084" w14:paraId="6CF8FEA6" w14:textId="77777777" w:rsidTr="00C61861">
        <w:tc>
          <w:tcPr>
            <w:tcW w:w="3690" w:type="dxa"/>
          </w:tcPr>
          <w:p w14:paraId="40B9C70B" w14:textId="77777777" w:rsidR="00401750" w:rsidRPr="00356084" w:rsidRDefault="00401750" w:rsidP="00401750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เครื่องจักร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และเครื่องมือเครื่องใช้</w:t>
            </w:r>
          </w:p>
        </w:tc>
        <w:tc>
          <w:tcPr>
            <w:tcW w:w="1080" w:type="dxa"/>
          </w:tcPr>
          <w:p w14:paraId="3215C930" w14:textId="3C9F602C" w:rsidR="00401750" w:rsidRPr="00356084" w:rsidRDefault="00E371AB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71AB">
              <w:rPr>
                <w:rFonts w:ascii="Angsana New" w:hAnsi="Angsana New"/>
                <w:sz w:val="30"/>
                <w:szCs w:val="30"/>
              </w:rPr>
              <w:t>118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371AB">
              <w:rPr>
                <w:rFonts w:ascii="Angsana New" w:hAnsi="Angsana New"/>
                <w:sz w:val="30"/>
                <w:szCs w:val="30"/>
              </w:rPr>
              <w:t>499</w:t>
            </w:r>
          </w:p>
        </w:tc>
        <w:tc>
          <w:tcPr>
            <w:tcW w:w="270" w:type="dxa"/>
          </w:tcPr>
          <w:p w14:paraId="08D40843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4DB34D" w14:textId="465F43CA" w:rsidR="00401750" w:rsidRPr="00356084" w:rsidRDefault="002E3A63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E3A63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44E47D52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A87F4B" w14:textId="4F6CE93D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54,759</w:t>
            </w:r>
          </w:p>
        </w:tc>
        <w:tc>
          <w:tcPr>
            <w:tcW w:w="270" w:type="dxa"/>
          </w:tcPr>
          <w:p w14:paraId="3728252E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2733C0" w14:textId="54FD7DDD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401750" w:rsidRPr="00356084" w14:paraId="2DDBC7F0" w14:textId="77777777" w:rsidTr="00C61861">
        <w:tc>
          <w:tcPr>
            <w:tcW w:w="3690" w:type="dxa"/>
          </w:tcPr>
          <w:p w14:paraId="274E2576" w14:textId="77777777" w:rsidR="00401750" w:rsidRPr="00356084" w:rsidRDefault="00401750" w:rsidP="00401750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14:paraId="7BFFDCC8" w14:textId="06C487EE" w:rsidR="00401750" w:rsidRPr="00356084" w:rsidRDefault="00E371AB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71AB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371AB"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270" w:type="dxa"/>
          </w:tcPr>
          <w:p w14:paraId="21C5D859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099331" w14:textId="4FB8703A" w:rsidR="00401750" w:rsidRPr="00356084" w:rsidRDefault="002E3A63" w:rsidP="002E3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06095DF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624208" w14:textId="73601DB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6,150</w:t>
            </w:r>
          </w:p>
        </w:tc>
        <w:tc>
          <w:tcPr>
            <w:tcW w:w="270" w:type="dxa"/>
          </w:tcPr>
          <w:p w14:paraId="288C2BB0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74BF4E" w14:textId="236B5E30" w:rsidR="00401750" w:rsidRPr="00356084" w:rsidRDefault="00401750" w:rsidP="00C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1750" w:rsidRPr="00356084" w14:paraId="69B12646" w14:textId="77777777" w:rsidTr="00C61861">
        <w:tc>
          <w:tcPr>
            <w:tcW w:w="3690" w:type="dxa"/>
          </w:tcPr>
          <w:p w14:paraId="6392094B" w14:textId="77777777" w:rsidR="00401750" w:rsidRPr="00356084" w:rsidRDefault="00401750" w:rsidP="00401750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</w:tcPr>
          <w:p w14:paraId="747B6A8B" w14:textId="32191196" w:rsidR="00401750" w:rsidRPr="00356084" w:rsidRDefault="00E371AB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71AB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371AB">
              <w:rPr>
                <w:rFonts w:ascii="Angsana New" w:hAnsi="Angsana New"/>
                <w:sz w:val="30"/>
                <w:szCs w:val="30"/>
              </w:rPr>
              <w:t>618</w:t>
            </w:r>
          </w:p>
        </w:tc>
        <w:tc>
          <w:tcPr>
            <w:tcW w:w="270" w:type="dxa"/>
          </w:tcPr>
          <w:p w14:paraId="3DB350B4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2BED1F" w14:textId="4405A505" w:rsidR="00401750" w:rsidRPr="00356084" w:rsidRDefault="002E3A63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E3A63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67348F08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601EC3" w14:textId="1F07F5BD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13,987</w:t>
            </w:r>
          </w:p>
        </w:tc>
        <w:tc>
          <w:tcPr>
            <w:tcW w:w="270" w:type="dxa"/>
          </w:tcPr>
          <w:p w14:paraId="10891E85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649B92" w14:textId="17F4FBC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401750" w:rsidRPr="00356084" w14:paraId="1CFA4351" w14:textId="77777777" w:rsidTr="00C61861">
        <w:tc>
          <w:tcPr>
            <w:tcW w:w="3690" w:type="dxa"/>
          </w:tcPr>
          <w:p w14:paraId="4C163D8C" w14:textId="77777777" w:rsidR="00401750" w:rsidRPr="00356084" w:rsidRDefault="00401750" w:rsidP="00401750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1080" w:type="dxa"/>
          </w:tcPr>
          <w:p w14:paraId="0C43EFD7" w14:textId="72CCB3C2" w:rsidR="00401750" w:rsidRPr="00356084" w:rsidRDefault="00E371AB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71AB">
              <w:rPr>
                <w:rFonts w:ascii="Angsana New" w:hAnsi="Angsana New"/>
                <w:sz w:val="30"/>
                <w:szCs w:val="30"/>
              </w:rPr>
              <w:t>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371AB">
              <w:rPr>
                <w:rFonts w:ascii="Angsana New" w:hAnsi="Angsana New"/>
                <w:sz w:val="30"/>
                <w:szCs w:val="30"/>
              </w:rPr>
              <w:t>582</w:t>
            </w:r>
          </w:p>
        </w:tc>
        <w:tc>
          <w:tcPr>
            <w:tcW w:w="270" w:type="dxa"/>
          </w:tcPr>
          <w:p w14:paraId="2554C5A0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2E5FA5" w14:textId="7657BDED" w:rsidR="00401750" w:rsidRPr="00356084" w:rsidRDefault="002E3A63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E3A63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E3A63">
              <w:rPr>
                <w:rFonts w:ascii="Angsana New" w:hAnsi="Angsana New"/>
                <w:sz w:val="30"/>
                <w:szCs w:val="30"/>
              </w:rPr>
              <w:t>583</w:t>
            </w:r>
          </w:p>
        </w:tc>
        <w:tc>
          <w:tcPr>
            <w:tcW w:w="270" w:type="dxa"/>
          </w:tcPr>
          <w:p w14:paraId="4E181295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8DCF93" w14:textId="3CCBC6AD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60,568</w:t>
            </w:r>
          </w:p>
        </w:tc>
        <w:tc>
          <w:tcPr>
            <w:tcW w:w="270" w:type="dxa"/>
          </w:tcPr>
          <w:p w14:paraId="3760EE07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986227" w14:textId="20467BB1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71,971</w:t>
            </w:r>
          </w:p>
        </w:tc>
      </w:tr>
      <w:tr w:rsidR="00401750" w:rsidRPr="00356084" w14:paraId="6973FA81" w14:textId="77777777" w:rsidTr="00C61861">
        <w:tc>
          <w:tcPr>
            <w:tcW w:w="3690" w:type="dxa"/>
          </w:tcPr>
          <w:p w14:paraId="47F54966" w14:textId="77777777" w:rsidR="00401750" w:rsidRPr="00356084" w:rsidRDefault="00401750" w:rsidP="00401750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อุปกรณ์ส่งเสริมการตลาด</w:t>
            </w:r>
          </w:p>
        </w:tc>
        <w:tc>
          <w:tcPr>
            <w:tcW w:w="1080" w:type="dxa"/>
          </w:tcPr>
          <w:p w14:paraId="280DB921" w14:textId="49523BCB" w:rsidR="00401750" w:rsidRPr="00356084" w:rsidRDefault="00E371AB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71AB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371AB">
              <w:rPr>
                <w:rFonts w:ascii="Angsana New" w:hAnsi="Angsana New"/>
                <w:sz w:val="30"/>
                <w:szCs w:val="30"/>
              </w:rPr>
              <w:t>420</w:t>
            </w:r>
          </w:p>
        </w:tc>
        <w:tc>
          <w:tcPr>
            <w:tcW w:w="270" w:type="dxa"/>
          </w:tcPr>
          <w:p w14:paraId="3183F01F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9F9387" w14:textId="57C52D5A" w:rsidR="00401750" w:rsidRPr="00356084" w:rsidRDefault="002E3A63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E3A6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DEB79B5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A90286" w14:textId="703F6960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11,930</w:t>
            </w:r>
          </w:p>
        </w:tc>
        <w:tc>
          <w:tcPr>
            <w:tcW w:w="270" w:type="dxa"/>
          </w:tcPr>
          <w:p w14:paraId="47D2AC7D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302122" w14:textId="4D17839E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401750" w:rsidRPr="00356084" w14:paraId="6DF99EFB" w14:textId="77777777" w:rsidTr="00C61861">
        <w:tc>
          <w:tcPr>
            <w:tcW w:w="3690" w:type="dxa"/>
          </w:tcPr>
          <w:p w14:paraId="215E0919" w14:textId="77777777" w:rsidR="00401750" w:rsidRPr="00356084" w:rsidRDefault="00401750" w:rsidP="00401750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8FBC94" w14:textId="57789E00" w:rsidR="00401750" w:rsidRPr="00356084" w:rsidRDefault="00E371AB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71AB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371AB">
              <w:rPr>
                <w:rFonts w:ascii="Angsana New" w:hAnsi="Angsana New"/>
                <w:sz w:val="30"/>
                <w:szCs w:val="30"/>
              </w:rPr>
              <w:t>785</w:t>
            </w:r>
          </w:p>
        </w:tc>
        <w:tc>
          <w:tcPr>
            <w:tcW w:w="270" w:type="dxa"/>
          </w:tcPr>
          <w:p w14:paraId="384251F5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4EF5D3" w14:textId="1886AE1C" w:rsidR="00401750" w:rsidRPr="00356084" w:rsidRDefault="002E3A63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E3A63">
              <w:rPr>
                <w:rFonts w:ascii="Angsana New" w:hAnsi="Angsana New"/>
                <w:sz w:val="30"/>
                <w:szCs w:val="30"/>
              </w:rPr>
              <w:t>98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E3A63">
              <w:rPr>
                <w:rFonts w:ascii="Angsana New" w:hAnsi="Angsana New"/>
                <w:sz w:val="30"/>
                <w:szCs w:val="30"/>
              </w:rPr>
              <w:t>620</w:t>
            </w:r>
          </w:p>
        </w:tc>
        <w:tc>
          <w:tcPr>
            <w:tcW w:w="270" w:type="dxa"/>
          </w:tcPr>
          <w:p w14:paraId="673986FA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FC112B" w14:textId="03723D42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37,309</w:t>
            </w:r>
          </w:p>
        </w:tc>
        <w:tc>
          <w:tcPr>
            <w:tcW w:w="270" w:type="dxa"/>
          </w:tcPr>
          <w:p w14:paraId="752B6B1F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B96F90" w14:textId="5C72088F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40,877</w:t>
            </w:r>
          </w:p>
        </w:tc>
      </w:tr>
      <w:tr w:rsidR="00401750" w:rsidRPr="00356084" w14:paraId="3B48EDC7" w14:textId="77777777" w:rsidTr="00C61861">
        <w:tc>
          <w:tcPr>
            <w:tcW w:w="3690" w:type="dxa"/>
          </w:tcPr>
          <w:p w14:paraId="1C5501D1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336182" w14:textId="1C85E395" w:rsidR="00401750" w:rsidRPr="00356084" w:rsidRDefault="00E371AB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1AB">
              <w:rPr>
                <w:rFonts w:ascii="Angsana New" w:hAnsi="Angsana New"/>
                <w:b/>
                <w:bCs/>
                <w:sz w:val="30"/>
                <w:szCs w:val="30"/>
              </w:rPr>
              <w:t>246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371AB">
              <w:rPr>
                <w:rFonts w:ascii="Angsana New" w:hAnsi="Angsana New"/>
                <w:b/>
                <w:bCs/>
                <w:sz w:val="30"/>
                <w:szCs w:val="30"/>
              </w:rPr>
              <w:t>216</w:t>
            </w:r>
          </w:p>
        </w:tc>
        <w:tc>
          <w:tcPr>
            <w:tcW w:w="270" w:type="dxa"/>
          </w:tcPr>
          <w:p w14:paraId="42305CA4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5EE40E" w14:textId="424BFFE5" w:rsidR="00401750" w:rsidRPr="00221920" w:rsidRDefault="002E3A63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3A63">
              <w:rPr>
                <w:rFonts w:ascii="Angsana New" w:hAnsi="Angsana New"/>
                <w:b/>
                <w:bCs/>
                <w:sz w:val="30"/>
                <w:szCs w:val="30"/>
              </w:rPr>
              <w:t>123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E3A63">
              <w:rPr>
                <w:rFonts w:ascii="Angsana New" w:hAnsi="Angsana New"/>
                <w:b/>
                <w:bCs/>
                <w:sz w:val="30"/>
                <w:szCs w:val="30"/>
              </w:rPr>
              <w:t>467</w:t>
            </w:r>
          </w:p>
        </w:tc>
        <w:tc>
          <w:tcPr>
            <w:tcW w:w="270" w:type="dxa"/>
          </w:tcPr>
          <w:p w14:paraId="575FDD2D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B4FD5D" w14:textId="4E4ADF82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218,680</w:t>
            </w:r>
          </w:p>
        </w:tc>
        <w:tc>
          <w:tcPr>
            <w:tcW w:w="270" w:type="dxa"/>
          </w:tcPr>
          <w:p w14:paraId="21688F7C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3555273" w14:textId="60D00D41" w:rsidR="00401750" w:rsidRPr="00221920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112,994</w:t>
            </w:r>
          </w:p>
        </w:tc>
      </w:tr>
    </w:tbl>
    <w:p w14:paraId="77D6C9A0" w14:textId="77777777" w:rsidR="00401750" w:rsidRDefault="00401750" w:rsidP="00401750">
      <w:pPr>
        <w:spacing w:line="240" w:lineRule="auto"/>
        <w:rPr>
          <w:rFonts w:ascii="Angsana New" w:hAnsi="Angsana New"/>
          <w:sz w:val="30"/>
          <w:szCs w:val="30"/>
        </w:rPr>
      </w:pPr>
    </w:p>
    <w:p w14:paraId="0601F345" w14:textId="77777777" w:rsidR="00401750" w:rsidRPr="0036699E" w:rsidRDefault="00401750" w:rsidP="00401750">
      <w:pPr>
        <w:pStyle w:val="Title"/>
        <w:rPr>
          <w:sz w:val="2"/>
          <w:szCs w:val="2"/>
        </w:rPr>
      </w:pPr>
      <w: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47"/>
        <w:gridCol w:w="1193"/>
        <w:gridCol w:w="237"/>
        <w:gridCol w:w="33"/>
        <w:gridCol w:w="1080"/>
        <w:gridCol w:w="236"/>
        <w:gridCol w:w="34"/>
        <w:gridCol w:w="1170"/>
      </w:tblGrid>
      <w:tr w:rsidR="00401750" w:rsidRPr="00356084" w14:paraId="2F7B3B61" w14:textId="77777777" w:rsidTr="002F5196">
        <w:tc>
          <w:tcPr>
            <w:tcW w:w="3870" w:type="dxa"/>
          </w:tcPr>
          <w:p w14:paraId="13DE4029" w14:textId="77777777" w:rsidR="00401750" w:rsidRPr="00356084" w:rsidRDefault="00401750" w:rsidP="00401750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9"/>
          </w:tcPr>
          <w:p w14:paraId="5050312C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1750" w:rsidRPr="00356084" w14:paraId="18A20CA7" w14:textId="77777777" w:rsidTr="002F5196">
        <w:tc>
          <w:tcPr>
            <w:tcW w:w="3870" w:type="dxa"/>
          </w:tcPr>
          <w:p w14:paraId="25A1BC46" w14:textId="162258F7" w:rsidR="00401750" w:rsidRPr="00356084" w:rsidRDefault="00401750" w:rsidP="00401750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</w:t>
            </w:r>
          </w:p>
        </w:tc>
        <w:tc>
          <w:tcPr>
            <w:tcW w:w="2520" w:type="dxa"/>
            <w:gridSpan w:val="3"/>
          </w:tcPr>
          <w:p w14:paraId="48C0A092" w14:textId="0B8F1DEE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7" w:type="dxa"/>
          </w:tcPr>
          <w:p w14:paraId="20DCE465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3" w:type="dxa"/>
            <w:gridSpan w:val="5"/>
          </w:tcPr>
          <w:p w14:paraId="5532CAFC" w14:textId="30E591BC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01750" w:rsidRPr="00356084" w14:paraId="06BA7313" w14:textId="77777777" w:rsidTr="002F5196">
        <w:tc>
          <w:tcPr>
            <w:tcW w:w="3870" w:type="dxa"/>
          </w:tcPr>
          <w:p w14:paraId="1BCC13C0" w14:textId="00AA9818" w:rsidR="00401750" w:rsidRPr="00356084" w:rsidRDefault="00DE5C38" w:rsidP="00401750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7962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80" w:type="dxa"/>
          </w:tcPr>
          <w:p w14:paraId="7F1E5F40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7" w:type="dxa"/>
          </w:tcPr>
          <w:p w14:paraId="4B39046C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656B8BE8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37" w:type="dxa"/>
          </w:tcPr>
          <w:p w14:paraId="69E339F7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14:paraId="4D33AE25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36" w:type="dxa"/>
          </w:tcPr>
          <w:p w14:paraId="52AC8D1E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40AEA345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401750" w:rsidRPr="00356084" w14:paraId="592116B3" w14:textId="77777777" w:rsidTr="002F5196">
        <w:tc>
          <w:tcPr>
            <w:tcW w:w="3870" w:type="dxa"/>
          </w:tcPr>
          <w:p w14:paraId="39DD4DAF" w14:textId="77777777" w:rsidR="00401750" w:rsidRPr="00356084" w:rsidRDefault="00401750" w:rsidP="00401750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FA0BBC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47" w:type="dxa"/>
          </w:tcPr>
          <w:p w14:paraId="08A13159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2AEED529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37" w:type="dxa"/>
          </w:tcPr>
          <w:p w14:paraId="277457B8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14:paraId="3555EECF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36" w:type="dxa"/>
          </w:tcPr>
          <w:p w14:paraId="3CB7412F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5D4C7493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401750" w:rsidRPr="00356084" w14:paraId="6791CEB8" w14:textId="77777777" w:rsidTr="002F5196">
        <w:tc>
          <w:tcPr>
            <w:tcW w:w="3870" w:type="dxa"/>
          </w:tcPr>
          <w:p w14:paraId="6570AF0F" w14:textId="77777777" w:rsidR="00401750" w:rsidRPr="00356084" w:rsidRDefault="00401750" w:rsidP="00401750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F8D114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7" w:type="dxa"/>
          </w:tcPr>
          <w:p w14:paraId="1A79C50F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4C898D4A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3560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  <w:tc>
          <w:tcPr>
            <w:tcW w:w="237" w:type="dxa"/>
          </w:tcPr>
          <w:p w14:paraId="53FE3C9A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14:paraId="5B67CF4A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</w:tcPr>
          <w:p w14:paraId="38882093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5956874F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3560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</w:tr>
      <w:tr w:rsidR="00401750" w:rsidRPr="00356084" w14:paraId="13DB50C4" w14:textId="77777777" w:rsidTr="002F5196">
        <w:tc>
          <w:tcPr>
            <w:tcW w:w="3870" w:type="dxa"/>
          </w:tcPr>
          <w:p w14:paraId="5FB44DB2" w14:textId="77777777" w:rsidR="00401750" w:rsidRPr="00356084" w:rsidRDefault="00401750" w:rsidP="00401750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315923D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0D97E935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17DA4ED4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237" w:type="dxa"/>
          </w:tcPr>
          <w:p w14:paraId="2D0ED3D0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14:paraId="2CE0A044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071120A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4CCDF275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401750" w:rsidRPr="00356084" w14:paraId="5C38F548" w14:textId="77777777" w:rsidTr="002F5196">
        <w:tc>
          <w:tcPr>
            <w:tcW w:w="3870" w:type="dxa"/>
          </w:tcPr>
          <w:p w14:paraId="5FB63602" w14:textId="77777777" w:rsidR="00401750" w:rsidRPr="00356084" w:rsidRDefault="00401750" w:rsidP="00401750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9"/>
          </w:tcPr>
          <w:p w14:paraId="6C42DD84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1750" w:rsidRPr="00356084" w14:paraId="31258056" w14:textId="77777777" w:rsidTr="002F5196">
        <w:tc>
          <w:tcPr>
            <w:tcW w:w="3870" w:type="dxa"/>
          </w:tcPr>
          <w:p w14:paraId="5052C26F" w14:textId="77777777" w:rsidR="00401750" w:rsidRPr="00356084" w:rsidRDefault="00401750" w:rsidP="00401750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อาคาร คลังสินค้าและส่วนปรับปรุง</w:t>
            </w:r>
          </w:p>
        </w:tc>
        <w:tc>
          <w:tcPr>
            <w:tcW w:w="1080" w:type="dxa"/>
          </w:tcPr>
          <w:p w14:paraId="11F9F51E" w14:textId="6FCACF3A" w:rsidR="00401750" w:rsidRPr="00356084" w:rsidRDefault="00133111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3111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33111">
              <w:rPr>
                <w:rFonts w:ascii="Angsana New" w:hAnsi="Angsana New"/>
                <w:sz w:val="30"/>
                <w:szCs w:val="30"/>
              </w:rPr>
              <w:t>439</w:t>
            </w:r>
          </w:p>
        </w:tc>
        <w:tc>
          <w:tcPr>
            <w:tcW w:w="247" w:type="dxa"/>
          </w:tcPr>
          <w:p w14:paraId="3D3D3CBE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71500B61" w14:textId="5DF45D6E" w:rsidR="00401750" w:rsidRPr="00356084" w:rsidRDefault="00133111" w:rsidP="0013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311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33111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270" w:type="dxa"/>
            <w:gridSpan w:val="2"/>
          </w:tcPr>
          <w:p w14:paraId="26D17795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E565F8" w14:textId="41F365F8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33,672</w:t>
            </w:r>
          </w:p>
        </w:tc>
        <w:tc>
          <w:tcPr>
            <w:tcW w:w="270" w:type="dxa"/>
            <w:gridSpan w:val="2"/>
          </w:tcPr>
          <w:p w14:paraId="1785C8F1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7A83F8" w14:textId="3F369273" w:rsidR="00401750" w:rsidRPr="00356084" w:rsidRDefault="00401750" w:rsidP="006F1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1750" w:rsidRPr="00356084" w14:paraId="5DFDB612" w14:textId="77777777" w:rsidTr="002F5196">
        <w:tc>
          <w:tcPr>
            <w:tcW w:w="3870" w:type="dxa"/>
          </w:tcPr>
          <w:p w14:paraId="06B9226A" w14:textId="77777777" w:rsidR="00401750" w:rsidRPr="00356084" w:rsidRDefault="00401750" w:rsidP="00401750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เครื่องจักร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และเครื่องมือเครื่องใช้</w:t>
            </w:r>
          </w:p>
        </w:tc>
        <w:tc>
          <w:tcPr>
            <w:tcW w:w="1080" w:type="dxa"/>
          </w:tcPr>
          <w:p w14:paraId="0769E559" w14:textId="2CA27763" w:rsidR="00401750" w:rsidRPr="00356084" w:rsidRDefault="00133111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3111">
              <w:rPr>
                <w:rFonts w:ascii="Angsana New" w:hAnsi="Angsana New"/>
                <w:sz w:val="30"/>
                <w:szCs w:val="30"/>
              </w:rPr>
              <w:t>100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33111">
              <w:rPr>
                <w:rFonts w:ascii="Angsana New" w:hAnsi="Angsana New"/>
                <w:sz w:val="30"/>
                <w:szCs w:val="30"/>
              </w:rPr>
              <w:t>194</w:t>
            </w:r>
          </w:p>
        </w:tc>
        <w:tc>
          <w:tcPr>
            <w:tcW w:w="247" w:type="dxa"/>
          </w:tcPr>
          <w:p w14:paraId="04903A96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2C244943" w14:textId="260016F1" w:rsidR="00401750" w:rsidRPr="00356084" w:rsidRDefault="00133111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3111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  <w:gridSpan w:val="2"/>
          </w:tcPr>
          <w:p w14:paraId="071B4EBC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A82909" w14:textId="47C40BB2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43,012</w:t>
            </w:r>
          </w:p>
        </w:tc>
        <w:tc>
          <w:tcPr>
            <w:tcW w:w="270" w:type="dxa"/>
            <w:gridSpan w:val="2"/>
          </w:tcPr>
          <w:p w14:paraId="773B1495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91A1EC" w14:textId="22BE7CC4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401750" w:rsidRPr="00356084" w14:paraId="6EF3C1F5" w14:textId="77777777" w:rsidTr="002F5196">
        <w:tc>
          <w:tcPr>
            <w:tcW w:w="3870" w:type="dxa"/>
          </w:tcPr>
          <w:p w14:paraId="693EBA7C" w14:textId="77777777" w:rsidR="00401750" w:rsidRPr="00356084" w:rsidRDefault="00401750" w:rsidP="00401750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14:paraId="2685211B" w14:textId="45CEE135" w:rsidR="00401750" w:rsidRPr="00356084" w:rsidRDefault="00133111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311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33111"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247" w:type="dxa"/>
          </w:tcPr>
          <w:p w14:paraId="5C53DE86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188CB318" w14:textId="6C7CE461" w:rsidR="00401750" w:rsidRPr="00356084" w:rsidRDefault="00133111" w:rsidP="0013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68BF4F39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4F1DB2" w14:textId="29897918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6,150</w:t>
            </w:r>
          </w:p>
        </w:tc>
        <w:tc>
          <w:tcPr>
            <w:tcW w:w="270" w:type="dxa"/>
            <w:gridSpan w:val="2"/>
          </w:tcPr>
          <w:p w14:paraId="0C32DCEE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5250D5" w14:textId="412D6E91" w:rsidR="00401750" w:rsidRPr="00356084" w:rsidRDefault="00401750" w:rsidP="006F1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1750" w:rsidRPr="00356084" w14:paraId="789617C2" w14:textId="77777777" w:rsidTr="002F5196">
        <w:tc>
          <w:tcPr>
            <w:tcW w:w="3870" w:type="dxa"/>
          </w:tcPr>
          <w:p w14:paraId="1864D841" w14:textId="77777777" w:rsidR="00401750" w:rsidRPr="00356084" w:rsidRDefault="00401750" w:rsidP="00401750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</w:tcPr>
          <w:p w14:paraId="6FC90004" w14:textId="36FDE88B" w:rsidR="00401750" w:rsidRPr="00356084" w:rsidRDefault="00133111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3111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33111">
              <w:rPr>
                <w:rFonts w:ascii="Angsana New" w:hAnsi="Angsana New"/>
                <w:sz w:val="30"/>
                <w:szCs w:val="30"/>
              </w:rPr>
              <w:t>097</w:t>
            </w:r>
          </w:p>
        </w:tc>
        <w:tc>
          <w:tcPr>
            <w:tcW w:w="247" w:type="dxa"/>
          </w:tcPr>
          <w:p w14:paraId="0D128175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19FD1D7A" w14:textId="0E524C5C" w:rsidR="00401750" w:rsidRPr="00356084" w:rsidRDefault="00133111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  <w:gridSpan w:val="2"/>
          </w:tcPr>
          <w:p w14:paraId="1E609F19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C44A62" w14:textId="5FA8413F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13,475</w:t>
            </w:r>
          </w:p>
        </w:tc>
        <w:tc>
          <w:tcPr>
            <w:tcW w:w="270" w:type="dxa"/>
            <w:gridSpan w:val="2"/>
          </w:tcPr>
          <w:p w14:paraId="34669CAB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952AC1" w14:textId="18746146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401750" w:rsidRPr="00356084" w14:paraId="1FCE4C0E" w14:textId="77777777" w:rsidTr="002F5196">
        <w:tc>
          <w:tcPr>
            <w:tcW w:w="3870" w:type="dxa"/>
          </w:tcPr>
          <w:p w14:paraId="311A7207" w14:textId="77777777" w:rsidR="00401750" w:rsidRPr="00356084" w:rsidRDefault="00401750" w:rsidP="00401750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1080" w:type="dxa"/>
          </w:tcPr>
          <w:p w14:paraId="5E953675" w14:textId="5C40A4C4" w:rsidR="00401750" w:rsidRPr="00356084" w:rsidRDefault="00133111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3111">
              <w:rPr>
                <w:rFonts w:ascii="Angsana New" w:hAnsi="Angsana New"/>
                <w:sz w:val="30"/>
                <w:szCs w:val="30"/>
              </w:rPr>
              <w:t>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33111">
              <w:rPr>
                <w:rFonts w:ascii="Angsana New" w:hAnsi="Angsana New"/>
                <w:sz w:val="30"/>
                <w:szCs w:val="30"/>
              </w:rPr>
              <w:t>582</w:t>
            </w:r>
          </w:p>
        </w:tc>
        <w:tc>
          <w:tcPr>
            <w:tcW w:w="247" w:type="dxa"/>
          </w:tcPr>
          <w:p w14:paraId="1D56FE06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2D5BE5A7" w14:textId="02B12D91" w:rsidR="00401750" w:rsidRPr="00356084" w:rsidRDefault="00133111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3111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33111">
              <w:rPr>
                <w:rFonts w:ascii="Angsana New" w:hAnsi="Angsana New"/>
                <w:sz w:val="30"/>
                <w:szCs w:val="30"/>
              </w:rPr>
              <w:t>377</w:t>
            </w:r>
          </w:p>
        </w:tc>
        <w:tc>
          <w:tcPr>
            <w:tcW w:w="270" w:type="dxa"/>
            <w:gridSpan w:val="2"/>
          </w:tcPr>
          <w:p w14:paraId="3985F75C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6F4708" w14:textId="61BEEEB1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60,568</w:t>
            </w:r>
          </w:p>
        </w:tc>
        <w:tc>
          <w:tcPr>
            <w:tcW w:w="270" w:type="dxa"/>
            <w:gridSpan w:val="2"/>
          </w:tcPr>
          <w:p w14:paraId="3F04EA1A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95CC60" w14:textId="1BB1418A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71,926</w:t>
            </w:r>
          </w:p>
        </w:tc>
      </w:tr>
      <w:tr w:rsidR="00401750" w:rsidRPr="00356084" w14:paraId="268F51B0" w14:textId="77777777" w:rsidTr="002F5196">
        <w:tc>
          <w:tcPr>
            <w:tcW w:w="3870" w:type="dxa"/>
          </w:tcPr>
          <w:p w14:paraId="48486C02" w14:textId="77777777" w:rsidR="00401750" w:rsidRPr="00356084" w:rsidRDefault="00401750" w:rsidP="00401750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อุปกรณ์ส่งเสริมการตลาด</w:t>
            </w:r>
          </w:p>
        </w:tc>
        <w:tc>
          <w:tcPr>
            <w:tcW w:w="1080" w:type="dxa"/>
          </w:tcPr>
          <w:p w14:paraId="1D64680A" w14:textId="3008CA2B" w:rsidR="00401750" w:rsidRPr="00356084" w:rsidRDefault="00133111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311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33111">
              <w:rPr>
                <w:rFonts w:ascii="Angsana New" w:hAnsi="Angsana New"/>
                <w:sz w:val="30"/>
                <w:szCs w:val="30"/>
              </w:rPr>
              <w:t>420</w:t>
            </w:r>
          </w:p>
        </w:tc>
        <w:tc>
          <w:tcPr>
            <w:tcW w:w="247" w:type="dxa"/>
          </w:tcPr>
          <w:p w14:paraId="2FF7FCE8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57AE2FBD" w14:textId="3F6A17F9" w:rsidR="00401750" w:rsidRPr="00356084" w:rsidRDefault="00133111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311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gridSpan w:val="2"/>
          </w:tcPr>
          <w:p w14:paraId="506A4F3C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6E8804" w14:textId="076E5A58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11,930</w:t>
            </w:r>
          </w:p>
        </w:tc>
        <w:tc>
          <w:tcPr>
            <w:tcW w:w="270" w:type="dxa"/>
            <w:gridSpan w:val="2"/>
          </w:tcPr>
          <w:p w14:paraId="4064C56A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F643AE" w14:textId="3FB5836E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401750" w:rsidRPr="00356084" w14:paraId="11AB3A16" w14:textId="77777777" w:rsidTr="002F5196">
        <w:tc>
          <w:tcPr>
            <w:tcW w:w="3870" w:type="dxa"/>
          </w:tcPr>
          <w:p w14:paraId="633DA0EE" w14:textId="77777777" w:rsidR="00401750" w:rsidRPr="00356084" w:rsidRDefault="00401750" w:rsidP="00401750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53BC0D" w14:textId="1343EDDC" w:rsidR="00401750" w:rsidRPr="00356084" w:rsidRDefault="00133111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3111">
              <w:rPr>
                <w:rFonts w:ascii="Angsana New" w:hAnsi="Angsana New"/>
                <w:sz w:val="30"/>
                <w:szCs w:val="30"/>
              </w:rPr>
              <w:t>42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33111"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247" w:type="dxa"/>
          </w:tcPr>
          <w:p w14:paraId="7D6226A5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397185AC" w14:textId="622DB6AA" w:rsidR="00401750" w:rsidRPr="00356084" w:rsidRDefault="00133111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3111">
              <w:rPr>
                <w:rFonts w:ascii="Angsana New" w:hAnsi="Angsana New"/>
                <w:sz w:val="30"/>
                <w:szCs w:val="30"/>
              </w:rPr>
              <w:t>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33111"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270" w:type="dxa"/>
            <w:gridSpan w:val="2"/>
          </w:tcPr>
          <w:p w14:paraId="5321E988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08DC46" w14:textId="145E7E21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31,527</w:t>
            </w:r>
          </w:p>
        </w:tc>
        <w:tc>
          <w:tcPr>
            <w:tcW w:w="270" w:type="dxa"/>
            <w:gridSpan w:val="2"/>
          </w:tcPr>
          <w:p w14:paraId="09F7496B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C83522" w14:textId="541F702D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36,850</w:t>
            </w:r>
          </w:p>
        </w:tc>
      </w:tr>
      <w:tr w:rsidR="00401750" w:rsidRPr="00356084" w14:paraId="677A4D72" w14:textId="77777777" w:rsidTr="002F5196">
        <w:tc>
          <w:tcPr>
            <w:tcW w:w="3870" w:type="dxa"/>
          </w:tcPr>
          <w:p w14:paraId="70E024A6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EAD928" w14:textId="6F8E1EDE" w:rsidR="00401750" w:rsidRPr="00356084" w:rsidRDefault="00133111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111">
              <w:rPr>
                <w:rFonts w:ascii="Angsana New" w:hAnsi="Angsana New"/>
                <w:b/>
                <w:bCs/>
                <w:sz w:val="30"/>
                <w:szCs w:val="30"/>
              </w:rPr>
              <w:t>219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33111">
              <w:rPr>
                <w:rFonts w:ascii="Angsana New" w:hAnsi="Angsana New"/>
                <w:b/>
                <w:bCs/>
                <w:sz w:val="30"/>
                <w:szCs w:val="30"/>
              </w:rPr>
              <w:t>030</w:t>
            </w:r>
          </w:p>
        </w:tc>
        <w:tc>
          <w:tcPr>
            <w:tcW w:w="247" w:type="dxa"/>
          </w:tcPr>
          <w:p w14:paraId="0999C041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</w:tcPr>
          <w:p w14:paraId="6A714697" w14:textId="0EC5914C" w:rsidR="00401750" w:rsidRPr="0076184E" w:rsidRDefault="00133111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111">
              <w:rPr>
                <w:rFonts w:ascii="Angsana New" w:hAnsi="Angsana New"/>
                <w:b/>
                <w:bCs/>
                <w:sz w:val="30"/>
                <w:szCs w:val="30"/>
              </w:rPr>
              <w:t>108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33111">
              <w:rPr>
                <w:rFonts w:ascii="Angsana New" w:hAnsi="Angsana New"/>
                <w:b/>
                <w:bCs/>
                <w:sz w:val="30"/>
                <w:szCs w:val="30"/>
              </w:rPr>
              <w:t>291</w:t>
            </w:r>
          </w:p>
        </w:tc>
        <w:tc>
          <w:tcPr>
            <w:tcW w:w="270" w:type="dxa"/>
            <w:gridSpan w:val="2"/>
          </w:tcPr>
          <w:p w14:paraId="16AE0BEA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0BC98E" w14:textId="2BCAEEFE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200,334</w:t>
            </w:r>
          </w:p>
        </w:tc>
        <w:tc>
          <w:tcPr>
            <w:tcW w:w="270" w:type="dxa"/>
            <w:gridSpan w:val="2"/>
          </w:tcPr>
          <w:p w14:paraId="1540133F" w14:textId="77777777" w:rsidR="00401750" w:rsidRPr="00356084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2F1660" w14:textId="4CCDBE74" w:rsidR="00401750" w:rsidRPr="0076184E" w:rsidRDefault="00401750" w:rsidP="0040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108,922</w:t>
            </w:r>
          </w:p>
        </w:tc>
      </w:tr>
    </w:tbl>
    <w:p w14:paraId="59F9EFD2" w14:textId="6BD10B2F" w:rsidR="00401750" w:rsidRPr="00D31ABE" w:rsidRDefault="00401750" w:rsidP="00401750">
      <w:pPr>
        <w:spacing w:line="240" w:lineRule="auto"/>
        <w:rPr>
          <w:rFonts w:ascii="Angsana New" w:hAnsi="Angsana New"/>
          <w:sz w:val="30"/>
          <w:szCs w:val="30"/>
        </w:rPr>
      </w:pPr>
    </w:p>
    <w:p w14:paraId="4DA6F7BB" w14:textId="71BDE38F" w:rsidR="00D31ABE" w:rsidRPr="00D31ABE" w:rsidRDefault="00D31ABE" w:rsidP="00D31A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10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Pr="00D31ABE">
        <w:rPr>
          <w:rFonts w:ascii="Angsana New" w:hAnsi="Angsana New" w:cs="Angsana New" w:hint="cs"/>
          <w:b/>
          <w:bCs/>
          <w:sz w:val="30"/>
          <w:szCs w:val="30"/>
          <w:cs/>
        </w:rPr>
        <w:t>ต้นทุนบริการในอดีตสำหรับ</w:t>
      </w:r>
      <w:r w:rsidRPr="00D31ABE">
        <w:rPr>
          <w:rFonts w:ascii="Angsana New" w:hAnsi="Angsana New" w:cs="Angsana New"/>
          <w:b/>
          <w:bCs/>
          <w:sz w:val="30"/>
          <w:szCs w:val="30"/>
          <w:cs/>
        </w:rPr>
        <w:t>ผลประโยชน์</w:t>
      </w:r>
      <w:r w:rsidRPr="00D31ABE">
        <w:rPr>
          <w:rFonts w:ascii="Angsana New" w:hAnsi="Angsana New" w:cs="Angsana New" w:hint="cs"/>
          <w:b/>
          <w:bCs/>
          <w:sz w:val="30"/>
          <w:szCs w:val="30"/>
          <w:cs/>
        </w:rPr>
        <w:t>ระยะยาวของ</w:t>
      </w:r>
      <w:r w:rsidRPr="00D31ABE">
        <w:rPr>
          <w:rFonts w:ascii="Angsana New" w:hAnsi="Angsana New" w:cs="Angsana New"/>
          <w:b/>
          <w:bCs/>
          <w:sz w:val="30"/>
          <w:szCs w:val="30"/>
          <w:cs/>
        </w:rPr>
        <w:t>พนักงาน</w:t>
      </w:r>
      <w:r w:rsidRPr="00D31ABE">
        <w:rPr>
          <w:rFonts w:ascii="Angsana New" w:hAnsi="Angsana New" w:cs="Angsana New" w:hint="cs"/>
          <w:b/>
          <w:bCs/>
          <w:sz w:val="30"/>
          <w:szCs w:val="30"/>
          <w:cs/>
        </w:rPr>
        <w:t>จากการปรับปรุงพระราชบัญญัติคุ้มครองแรงงาน</w:t>
      </w:r>
    </w:p>
    <w:p w14:paraId="1179199F" w14:textId="13A9B949" w:rsidR="00D31ABE" w:rsidRPr="00D31ABE" w:rsidRDefault="00D31ABE" w:rsidP="00401750">
      <w:pPr>
        <w:spacing w:line="240" w:lineRule="auto"/>
        <w:rPr>
          <w:rFonts w:ascii="Angsana New" w:hAnsi="Angsana New"/>
          <w:sz w:val="30"/>
          <w:szCs w:val="30"/>
        </w:rPr>
      </w:pPr>
    </w:p>
    <w:p w14:paraId="1C0B9FE8" w14:textId="35433A31" w:rsidR="00D31ABE" w:rsidRDefault="00D31ABE" w:rsidP="00D31ABE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20677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06775">
        <w:rPr>
          <w:rFonts w:ascii="Angsana New" w:hAnsi="Angsana New"/>
          <w:sz w:val="30"/>
          <w:szCs w:val="30"/>
        </w:rPr>
        <w:t xml:space="preserve">5 </w:t>
      </w:r>
      <w:r w:rsidRPr="00206775">
        <w:rPr>
          <w:rFonts w:ascii="Angsana New" w:hAnsi="Angsana New"/>
          <w:sz w:val="30"/>
          <w:szCs w:val="30"/>
          <w:cs/>
        </w:rPr>
        <w:t xml:space="preserve">เมษายน </w:t>
      </w:r>
      <w:r w:rsidRPr="00206775">
        <w:rPr>
          <w:rFonts w:ascii="Angsana New" w:hAnsi="Angsana New"/>
          <w:sz w:val="30"/>
          <w:szCs w:val="30"/>
        </w:rPr>
        <w:t xml:space="preserve">2562 </w:t>
      </w:r>
      <w:r w:rsidRPr="00206775">
        <w:rPr>
          <w:rFonts w:ascii="Angsana New" w:hAnsi="Angsana New"/>
          <w:sz w:val="30"/>
          <w:szCs w:val="30"/>
          <w:cs/>
        </w:rPr>
        <w:t xml:space="preserve">พระราชบัญญัติคุ้มครองแรงงานได้ถูกปรับปรุงและกำหนด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206775">
        <w:rPr>
          <w:rFonts w:ascii="Angsana New" w:hAnsi="Angsana New"/>
          <w:sz w:val="30"/>
          <w:szCs w:val="30"/>
        </w:rPr>
        <w:t xml:space="preserve">20 </w:t>
      </w:r>
      <w:r w:rsidRPr="00206775">
        <w:rPr>
          <w:rFonts w:ascii="Angsana New" w:hAnsi="Angsana New"/>
          <w:sz w:val="30"/>
          <w:szCs w:val="30"/>
          <w:cs/>
        </w:rPr>
        <w:t>ปีขึ้นไป ลูกจ้างมีสิทธิได้รับค่าชดเชยไม่น้อยกว่า</w:t>
      </w:r>
      <w:r w:rsidR="00C17A96">
        <w:rPr>
          <w:rFonts w:ascii="Angsana New" w:hAnsi="Angsana New"/>
          <w:sz w:val="30"/>
          <w:szCs w:val="30"/>
        </w:rPr>
        <w:br/>
      </w:r>
      <w:r w:rsidRPr="00206775">
        <w:rPr>
          <w:rFonts w:ascii="Angsana New" w:hAnsi="Angsana New"/>
          <w:sz w:val="30"/>
          <w:szCs w:val="30"/>
          <w:cs/>
        </w:rPr>
        <w:t xml:space="preserve">ค่าจ้างอัตราสุดท้าย </w:t>
      </w:r>
      <w:r w:rsidRPr="00206775">
        <w:rPr>
          <w:rFonts w:ascii="Angsana New" w:hAnsi="Angsana New"/>
          <w:sz w:val="30"/>
          <w:szCs w:val="30"/>
        </w:rPr>
        <w:t xml:space="preserve">400 </w:t>
      </w:r>
      <w:r>
        <w:rPr>
          <w:rFonts w:ascii="Angsana New" w:hAnsi="Angsana New"/>
          <w:sz w:val="30"/>
          <w:szCs w:val="30"/>
          <w:cs/>
        </w:rPr>
        <w:t>วัน กลุ่มบริษัท</w:t>
      </w:r>
      <w:r w:rsidRPr="00206775">
        <w:rPr>
          <w:rFonts w:ascii="Angsana New" w:hAnsi="Angsana New"/>
          <w:sz w:val="30"/>
          <w:szCs w:val="30"/>
          <w:cs/>
        </w:rPr>
        <w:t xml:space="preserve"> จึงแก้ไขโครงการผลประโยชน์เมื่อเกษียณแก่พนักงานเพื่อให้สอดคล้องกับพระราชบัญญัติคุ้ม</w:t>
      </w:r>
      <w:r>
        <w:rPr>
          <w:rFonts w:ascii="Angsana New" w:hAnsi="Angsana New"/>
          <w:sz w:val="30"/>
          <w:szCs w:val="30"/>
          <w:cs/>
        </w:rPr>
        <w:t>ครองแรงงานฉบับปรับปรุงในไตรมาส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206775">
        <w:rPr>
          <w:rFonts w:ascii="Angsana New" w:hAnsi="Angsana New"/>
          <w:sz w:val="30"/>
          <w:szCs w:val="30"/>
          <w:cs/>
        </w:rPr>
        <w:t xml:space="preserve">ปี </w:t>
      </w:r>
      <w:r w:rsidRPr="00206775"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/>
          <w:sz w:val="30"/>
          <w:szCs w:val="30"/>
          <w:cs/>
        </w:rPr>
        <w:t>จากการแก้ไขโครงการดังกล่าวทำให้</w:t>
      </w:r>
      <w:r w:rsidRPr="00206775">
        <w:rPr>
          <w:rFonts w:ascii="Angsana New" w:hAnsi="Angsana New"/>
          <w:sz w:val="30"/>
          <w:szCs w:val="30"/>
          <w:cs/>
        </w:rPr>
        <w:t xml:space="preserve">กลุ่มบริษัทรับรู้ประมาณการหนี้สินผลประโยชน์เมื่อเกษียณอายุ ณ วันที่ </w:t>
      </w:r>
      <w:r w:rsidRPr="00206775">
        <w:rPr>
          <w:rFonts w:ascii="Angsana New" w:hAnsi="Angsana New"/>
          <w:sz w:val="30"/>
          <w:szCs w:val="30"/>
        </w:rPr>
        <w:t xml:space="preserve">30 </w:t>
      </w:r>
      <w:r w:rsidRPr="00206775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206775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62</w:t>
      </w:r>
      <w:r w:rsidRPr="00206775">
        <w:rPr>
          <w:rFonts w:ascii="Angsana New" w:hAnsi="Angsana New"/>
          <w:sz w:val="30"/>
          <w:szCs w:val="30"/>
        </w:rPr>
        <w:t xml:space="preserve"> </w:t>
      </w:r>
      <w:r w:rsidRPr="00206775">
        <w:rPr>
          <w:rFonts w:ascii="Angsana New" w:hAnsi="Angsana New"/>
          <w:sz w:val="30"/>
          <w:szCs w:val="30"/>
          <w:cs/>
        </w:rPr>
        <w:t>และต้นทุนบริการในอดีต</w:t>
      </w:r>
      <w:r>
        <w:rPr>
          <w:rFonts w:ascii="Angsana New" w:hAnsi="Angsana New"/>
          <w:sz w:val="30"/>
          <w:szCs w:val="30"/>
          <w:cs/>
        </w:rPr>
        <w:t>เพิ่มขึ้นสำหรับงวด</w:t>
      </w:r>
      <w:r w:rsidRPr="00206775">
        <w:rPr>
          <w:rFonts w:ascii="Angsana New" w:hAnsi="Angsana New"/>
          <w:sz w:val="30"/>
          <w:szCs w:val="30"/>
          <w:cs/>
        </w:rPr>
        <w:t>สามเดือนและ</w:t>
      </w:r>
      <w:r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/>
          <w:sz w:val="30"/>
          <w:szCs w:val="30"/>
          <w:cs/>
        </w:rPr>
        <w:t>เดือนสิ้นสุดวันเดียวกันในงบการเงินรวมและงบการเงินเฉพาะกิจการ</w:t>
      </w:r>
      <w:r w:rsidRPr="00206775">
        <w:rPr>
          <w:rFonts w:ascii="Angsana New" w:hAnsi="Angsana New"/>
          <w:sz w:val="30"/>
          <w:szCs w:val="30"/>
          <w:cs/>
        </w:rPr>
        <w:t>จำนวน</w:t>
      </w:r>
      <w:r w:rsidR="00C17A96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</w:rPr>
        <w:t xml:space="preserve">172 </w:t>
      </w:r>
      <w:r>
        <w:rPr>
          <w:rFonts w:ascii="Angsana New" w:hAnsi="Angsana New"/>
          <w:sz w:val="30"/>
          <w:szCs w:val="30"/>
          <w:cs/>
        </w:rPr>
        <w:t xml:space="preserve">ล้านบาท </w:t>
      </w:r>
      <w:r w:rsidRPr="00206775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170</w:t>
      </w:r>
      <w:r w:rsidRPr="0020677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0502396A" w14:textId="77777777" w:rsidR="00D31ABE" w:rsidRDefault="00D31ABE" w:rsidP="00D31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135CE81" w14:textId="2DB8A1C4" w:rsidR="00D31ABE" w:rsidRPr="00D31ABE" w:rsidRDefault="006C4512" w:rsidP="00D31ABE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ต้นทุนบริการในอดีต</w:t>
      </w:r>
      <w:r w:rsidR="00D31ABE" w:rsidRPr="00C93C17">
        <w:rPr>
          <w:rFonts w:ascii="Angsana New" w:hAnsi="Angsana New"/>
          <w:sz w:val="30"/>
          <w:szCs w:val="30"/>
          <w:cs/>
        </w:rPr>
        <w:t>ในงบการเงินรวมจำนวนเงิน</w:t>
      </w:r>
      <w:r w:rsidR="00D31ABE">
        <w:rPr>
          <w:rFonts w:ascii="Angsana New" w:hAnsi="Angsana New"/>
          <w:sz w:val="30"/>
          <w:szCs w:val="30"/>
        </w:rPr>
        <w:t xml:space="preserve"> 172 </w:t>
      </w:r>
      <w:r w:rsidR="00D31ABE" w:rsidRPr="00C93C17">
        <w:rPr>
          <w:rFonts w:ascii="Angsana New" w:hAnsi="Angsana New"/>
          <w:sz w:val="30"/>
          <w:szCs w:val="30"/>
          <w:cs/>
        </w:rPr>
        <w:t>ล้านบาท</w:t>
      </w:r>
      <w:r w:rsidR="00D31ABE">
        <w:rPr>
          <w:rFonts w:ascii="Angsana New" w:hAnsi="Angsana New"/>
          <w:sz w:val="30"/>
          <w:szCs w:val="30"/>
        </w:rPr>
        <w:t xml:space="preserve"> </w:t>
      </w:r>
      <w:r w:rsidR="00D31ABE" w:rsidRPr="00C93C17">
        <w:rPr>
          <w:rFonts w:ascii="Angsana New" w:hAnsi="Angsana New"/>
          <w:sz w:val="30"/>
          <w:szCs w:val="30"/>
          <w:cs/>
        </w:rPr>
        <w:t>มาจากส่วนที่แสดงในต้นทุนขายจำนวน</w:t>
      </w:r>
      <w:r w:rsidR="00D31ABE">
        <w:rPr>
          <w:rFonts w:ascii="Angsana New" w:hAnsi="Angsana New"/>
          <w:sz w:val="30"/>
          <w:szCs w:val="30"/>
        </w:rPr>
        <w:t xml:space="preserve"> 33 </w:t>
      </w:r>
      <w:r w:rsidR="00D31ABE" w:rsidRPr="00C93C17">
        <w:rPr>
          <w:rFonts w:ascii="Angsana New" w:hAnsi="Angsana New"/>
          <w:sz w:val="30"/>
          <w:szCs w:val="30"/>
          <w:cs/>
        </w:rPr>
        <w:t>ล้านบาท ค่าใช้จ่ายในการจัดจำหน่ายจำนวน</w:t>
      </w:r>
      <w:r w:rsidR="00D31ABE">
        <w:rPr>
          <w:rFonts w:ascii="Angsana New" w:hAnsi="Angsana New"/>
          <w:sz w:val="30"/>
          <w:szCs w:val="30"/>
        </w:rPr>
        <w:t xml:space="preserve"> 93 </w:t>
      </w:r>
      <w:r w:rsidR="00D31ABE" w:rsidRPr="00C93C17">
        <w:rPr>
          <w:rFonts w:ascii="Angsana New" w:hAnsi="Angsana New"/>
          <w:sz w:val="30"/>
          <w:szCs w:val="30"/>
          <w:cs/>
        </w:rPr>
        <w:t>ล้านบาท และค่าใช้จ่ายในการบริหารจำนวน</w:t>
      </w:r>
      <w:r w:rsidR="00D31ABE">
        <w:rPr>
          <w:rFonts w:ascii="Angsana New" w:hAnsi="Angsana New"/>
          <w:sz w:val="30"/>
          <w:szCs w:val="30"/>
        </w:rPr>
        <w:t xml:space="preserve"> 46 </w:t>
      </w:r>
      <w:r w:rsidR="00D31ABE" w:rsidRPr="00C93C17">
        <w:rPr>
          <w:rFonts w:ascii="Angsana New" w:hAnsi="Angsana New"/>
          <w:sz w:val="30"/>
          <w:szCs w:val="30"/>
          <w:cs/>
        </w:rPr>
        <w:t>ล้านบาท และ</w:t>
      </w:r>
      <w:r>
        <w:rPr>
          <w:rFonts w:ascii="Angsana New" w:hAnsi="Angsana New" w:hint="cs"/>
          <w:sz w:val="30"/>
          <w:szCs w:val="30"/>
          <w:cs/>
        </w:rPr>
        <w:t>ต้นทุนบริการ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ในอดีตใน</w:t>
      </w:r>
      <w:r w:rsidR="00D31ABE" w:rsidRPr="00C93C17">
        <w:rPr>
          <w:rFonts w:ascii="Angsana New" w:hAnsi="Angsana New"/>
          <w:sz w:val="30"/>
          <w:szCs w:val="30"/>
          <w:cs/>
        </w:rPr>
        <w:t>งบการเงินเฉพาะกิจการจำนวนเงิน</w:t>
      </w:r>
      <w:r w:rsidR="00D31ABE">
        <w:rPr>
          <w:rFonts w:ascii="Angsana New" w:hAnsi="Angsana New"/>
          <w:sz w:val="30"/>
          <w:szCs w:val="30"/>
        </w:rPr>
        <w:t xml:space="preserve"> 170 </w:t>
      </w:r>
      <w:r w:rsidR="00D31ABE" w:rsidRPr="00C93C17">
        <w:rPr>
          <w:rFonts w:ascii="Angsana New" w:hAnsi="Angsana New"/>
          <w:sz w:val="30"/>
          <w:szCs w:val="30"/>
          <w:cs/>
        </w:rPr>
        <w:t>ล้านบาท</w:t>
      </w:r>
      <w:r w:rsidR="00D31ABE">
        <w:rPr>
          <w:rFonts w:ascii="Angsana New" w:hAnsi="Angsana New"/>
          <w:sz w:val="30"/>
          <w:szCs w:val="30"/>
        </w:rPr>
        <w:t xml:space="preserve"> </w:t>
      </w:r>
      <w:r w:rsidR="00D31ABE" w:rsidRPr="00C93C17">
        <w:rPr>
          <w:rFonts w:ascii="Angsana New" w:hAnsi="Angsana New"/>
          <w:sz w:val="30"/>
          <w:szCs w:val="30"/>
          <w:cs/>
        </w:rPr>
        <w:t>มาจากส่วนที่แสดงในต้นทุนขายจำนวน</w:t>
      </w:r>
      <w:r w:rsidR="00D31ABE">
        <w:rPr>
          <w:rFonts w:ascii="Angsana New" w:hAnsi="Angsana New"/>
          <w:sz w:val="30"/>
          <w:szCs w:val="30"/>
        </w:rPr>
        <w:t xml:space="preserve"> 32 </w:t>
      </w:r>
      <w:r w:rsidR="00D31ABE" w:rsidRPr="00C93C17">
        <w:rPr>
          <w:rFonts w:ascii="Angsana New" w:hAnsi="Angsana New"/>
          <w:sz w:val="30"/>
          <w:szCs w:val="30"/>
          <w:cs/>
        </w:rPr>
        <w:t xml:space="preserve">ล้านบาท </w:t>
      </w:r>
      <w:r w:rsidR="00D31ABE">
        <w:rPr>
          <w:rFonts w:ascii="Angsana New" w:hAnsi="Angsana New" w:hint="cs"/>
          <w:sz w:val="30"/>
          <w:szCs w:val="30"/>
          <w:cs/>
        </w:rPr>
        <w:t>ต้นทุน</w:t>
      </w:r>
      <w:r w:rsidR="00D31ABE" w:rsidRPr="00C93C17">
        <w:rPr>
          <w:rFonts w:ascii="Angsana New" w:hAnsi="Angsana New"/>
          <w:sz w:val="30"/>
          <w:szCs w:val="30"/>
          <w:cs/>
        </w:rPr>
        <w:t>ในการจัดจำหน่ายจำนวน</w:t>
      </w:r>
      <w:r w:rsidR="00D31ABE">
        <w:rPr>
          <w:rFonts w:ascii="Angsana New" w:hAnsi="Angsana New" w:hint="cs"/>
          <w:sz w:val="30"/>
          <w:szCs w:val="30"/>
          <w:cs/>
        </w:rPr>
        <w:t xml:space="preserve"> </w:t>
      </w:r>
      <w:r w:rsidR="00D31ABE">
        <w:rPr>
          <w:rFonts w:ascii="Angsana New" w:hAnsi="Angsana New"/>
          <w:sz w:val="30"/>
          <w:szCs w:val="30"/>
        </w:rPr>
        <w:t>93</w:t>
      </w:r>
      <w:r w:rsidR="00D31ABE">
        <w:rPr>
          <w:rFonts w:ascii="Angsana New" w:hAnsi="Angsana New" w:hint="cs"/>
          <w:sz w:val="30"/>
          <w:szCs w:val="30"/>
          <w:cs/>
        </w:rPr>
        <w:t xml:space="preserve"> </w:t>
      </w:r>
      <w:r w:rsidR="00D31ABE" w:rsidRPr="00C93C17">
        <w:rPr>
          <w:rFonts w:ascii="Angsana New" w:hAnsi="Angsana New"/>
          <w:sz w:val="30"/>
          <w:szCs w:val="30"/>
          <w:cs/>
        </w:rPr>
        <w:t>ล้านบาท และค่าใช้จ่ายในการบริหารจำนวน</w:t>
      </w:r>
      <w:r w:rsidR="00D31ABE">
        <w:rPr>
          <w:rFonts w:ascii="Angsana New" w:hAnsi="Angsana New" w:hint="cs"/>
          <w:sz w:val="30"/>
          <w:szCs w:val="30"/>
          <w:cs/>
        </w:rPr>
        <w:t xml:space="preserve"> </w:t>
      </w:r>
      <w:r w:rsidR="00D31ABE">
        <w:rPr>
          <w:rFonts w:ascii="Angsana New" w:hAnsi="Angsana New"/>
          <w:sz w:val="30"/>
          <w:szCs w:val="30"/>
        </w:rPr>
        <w:t>45</w:t>
      </w:r>
      <w:r w:rsidR="00D31ABE">
        <w:rPr>
          <w:rFonts w:ascii="Angsana New" w:hAnsi="Angsana New" w:hint="cs"/>
          <w:sz w:val="30"/>
          <w:szCs w:val="30"/>
          <w:cs/>
        </w:rPr>
        <w:t xml:space="preserve"> </w:t>
      </w:r>
      <w:r w:rsidR="00D31ABE" w:rsidRPr="00C93C17">
        <w:rPr>
          <w:rFonts w:ascii="Angsana New" w:hAnsi="Angsana New"/>
          <w:sz w:val="30"/>
          <w:szCs w:val="30"/>
          <w:cs/>
        </w:rPr>
        <w:t>ล้านบาท</w:t>
      </w:r>
    </w:p>
    <w:p w14:paraId="0D0F478D" w14:textId="2E3B905A" w:rsidR="00D31ABE" w:rsidRDefault="00D31ABE" w:rsidP="00401750">
      <w:pPr>
        <w:spacing w:line="240" w:lineRule="auto"/>
        <w:rPr>
          <w:rFonts w:ascii="Angsana New" w:hAnsi="Angsana New"/>
          <w:sz w:val="30"/>
          <w:szCs w:val="30"/>
        </w:rPr>
      </w:pPr>
    </w:p>
    <w:p w14:paraId="3E1D8C16" w14:textId="77777777" w:rsidR="00D31ABE" w:rsidRPr="00D31ABE" w:rsidRDefault="00D31ABE" w:rsidP="00401750">
      <w:pPr>
        <w:spacing w:line="240" w:lineRule="auto"/>
        <w:rPr>
          <w:rFonts w:ascii="Angsana New" w:hAnsi="Angsana New"/>
          <w:sz w:val="30"/>
          <w:szCs w:val="30"/>
        </w:rPr>
      </w:pPr>
    </w:p>
    <w:p w14:paraId="4EC8CB23" w14:textId="77777777" w:rsidR="0036699E" w:rsidRPr="00356084" w:rsidRDefault="0036699E" w:rsidP="0036699E">
      <w:pPr>
        <w:spacing w:line="240" w:lineRule="auto"/>
        <w:rPr>
          <w:rFonts w:ascii="Angsana New" w:hAnsi="Angsana New"/>
          <w:sz w:val="2"/>
          <w:szCs w:val="2"/>
        </w:rPr>
      </w:pPr>
    </w:p>
    <w:p w14:paraId="0825D948" w14:textId="77777777" w:rsidR="008D522A" w:rsidRPr="00D36B78" w:rsidRDefault="008D522A" w:rsidP="008D522A">
      <w:pPr>
        <w:spacing w:line="240" w:lineRule="auto"/>
        <w:rPr>
          <w:rFonts w:ascii="Angsana New" w:hAnsi="Angsana New"/>
          <w:sz w:val="2"/>
          <w:szCs w:val="2"/>
        </w:rPr>
      </w:pPr>
    </w:p>
    <w:p w14:paraId="476099FE" w14:textId="7B194645" w:rsidR="001E4058" w:rsidRPr="00D36B78" w:rsidRDefault="00D31ABE" w:rsidP="001E40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11</w:t>
      </w:r>
      <w:r w:rsidR="001E4058" w:rsidRPr="00E2080C">
        <w:rPr>
          <w:rFonts w:ascii="Angsana New" w:hAnsi="Angsana New" w:cs="Angsana New"/>
          <w:b/>
          <w:bCs/>
          <w:sz w:val="30"/>
          <w:szCs w:val="30"/>
        </w:rPr>
        <w:tab/>
      </w:r>
      <w:r w:rsidR="001E4058" w:rsidRPr="00E2080C">
        <w:rPr>
          <w:rFonts w:ascii="Angsana New" w:hAnsi="Angsana New" w:cs="Angsana New"/>
          <w:b/>
          <w:bCs/>
          <w:sz w:val="30"/>
          <w:szCs w:val="30"/>
          <w:cs/>
        </w:rPr>
        <w:t>ส่วนงานดำเนินงาน</w:t>
      </w:r>
    </w:p>
    <w:p w14:paraId="60008ED9" w14:textId="77777777" w:rsidR="001E4058" w:rsidRPr="00E34F99" w:rsidRDefault="001E4058" w:rsidP="00E34F99">
      <w:pPr>
        <w:spacing w:line="240" w:lineRule="auto"/>
        <w:rPr>
          <w:rFonts w:ascii="Angsana New" w:hAnsi="Angsana New"/>
          <w:sz w:val="30"/>
          <w:szCs w:val="30"/>
        </w:rPr>
      </w:pPr>
    </w:p>
    <w:p w14:paraId="1074F20D" w14:textId="77777777" w:rsidR="001E4058" w:rsidRPr="00D36B78" w:rsidRDefault="001E4058" w:rsidP="001E4058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 w:rsidRPr="00D36B78">
        <w:rPr>
          <w:rFonts w:ascii="Angsana New" w:hAnsi="Angsana New"/>
          <w:sz w:val="30"/>
          <w:szCs w:val="30"/>
        </w:rPr>
        <w:t xml:space="preserve">2 </w:t>
      </w:r>
      <w:r w:rsidRPr="00D36B78">
        <w:rPr>
          <w:rFonts w:ascii="Angsana New" w:hAnsi="Angsana New"/>
          <w:sz w:val="30"/>
          <w:szCs w:val="30"/>
          <w:cs/>
        </w:rPr>
        <w:t>ส่วนงานที่รายงานดังรายละเอียดข้างล่าง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</w:t>
      </w:r>
      <w:r w:rsidRPr="00D36B78">
        <w:rPr>
          <w:rFonts w:ascii="Angsana New" w:hAnsi="Angsana New"/>
          <w:spacing w:val="-10"/>
          <w:sz w:val="30"/>
          <w:szCs w:val="30"/>
          <w:cs/>
        </w:rPr>
        <w:t>มาส การดำเนินงานของแต่ละส่วนงานที่รายงานของ</w:t>
      </w:r>
      <w:r w:rsidRPr="00D36B78">
        <w:rPr>
          <w:rFonts w:ascii="Angsana New" w:hAnsi="Angsana New"/>
          <w:sz w:val="30"/>
          <w:szCs w:val="30"/>
          <w:cs/>
        </w:rPr>
        <w:t xml:space="preserve">กลุ่มบริษัทโดยสรุปมีดังนี้ </w:t>
      </w:r>
    </w:p>
    <w:p w14:paraId="7176A0AE" w14:textId="77777777" w:rsidR="001E4058" w:rsidRPr="00E34F99" w:rsidRDefault="001E4058" w:rsidP="00E34F99">
      <w:pPr>
        <w:spacing w:line="240" w:lineRule="auto"/>
        <w:rPr>
          <w:rFonts w:ascii="Angsana New" w:hAnsi="Angsana New"/>
          <w:sz w:val="30"/>
          <w:szCs w:val="30"/>
        </w:rPr>
      </w:pPr>
    </w:p>
    <w:p w14:paraId="6EFF29BF" w14:textId="77777777" w:rsidR="001E4058" w:rsidRPr="00A144B6" w:rsidRDefault="001E4058" w:rsidP="00A144B6">
      <w:pPr>
        <w:pStyle w:val="ListParagraph"/>
        <w:numPr>
          <w:ilvl w:val="0"/>
          <w:numId w:val="2"/>
        </w:numPr>
        <w:tabs>
          <w:tab w:val="clear" w:pos="340"/>
          <w:tab w:val="clear" w:pos="680"/>
          <w:tab w:val="clear" w:pos="907"/>
          <w:tab w:val="clear" w:pos="1871"/>
          <w:tab w:val="left" w:pos="900"/>
          <w:tab w:val="num" w:pos="1080"/>
          <w:tab w:val="left" w:pos="1800"/>
          <w:tab w:val="left" w:pos="1980"/>
        </w:tabs>
        <w:spacing w:line="240" w:lineRule="auto"/>
        <w:ind w:left="2430" w:hanging="1890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D36B78">
        <w:rPr>
          <w:rFonts w:ascii="Angsana New" w:hAnsi="Angsana New"/>
          <w:sz w:val="30"/>
          <w:szCs w:val="30"/>
        </w:rPr>
        <w:t>1</w:t>
      </w:r>
      <w:r w:rsidRPr="00D36B78">
        <w:rPr>
          <w:rFonts w:ascii="Angsana New" w:hAnsi="Angsana New"/>
          <w:sz w:val="30"/>
          <w:szCs w:val="30"/>
          <w:cs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ab/>
      </w:r>
      <w:r w:rsidRPr="00D36B78">
        <w:rPr>
          <w:rFonts w:ascii="Angsana New" w:hAnsi="Angsana New"/>
          <w:sz w:val="30"/>
          <w:szCs w:val="30"/>
          <w:cs/>
        </w:rPr>
        <w:tab/>
        <w:t xml:space="preserve">     ธุรกิจเครื่องดื่มประเภทอัดลม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ผลิตและจัดจำหน่ายเครื่องดื่มน้ำอัดลม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และเครื่องดื่มเกลือแร่</w:t>
      </w:r>
      <w:r w:rsidR="00A144B6">
        <w:rPr>
          <w:rFonts w:ascii="Angsana New" w:hAnsi="Angsana New"/>
          <w:sz w:val="30"/>
          <w:szCs w:val="30"/>
          <w:cs/>
        </w:rPr>
        <w:br/>
      </w:r>
      <w:r w:rsidRPr="00A144B6">
        <w:rPr>
          <w:rFonts w:ascii="Angsana New" w:hAnsi="Angsana New" w:hint="cs"/>
          <w:sz w:val="30"/>
          <w:szCs w:val="30"/>
          <w:cs/>
        </w:rPr>
        <w:t>รวมถึงเป็นผู้จัดจำหน่ายโซดา</w:t>
      </w:r>
    </w:p>
    <w:p w14:paraId="4DF16C03" w14:textId="77777777" w:rsidR="001E4058" w:rsidRPr="00342083" w:rsidRDefault="001E4058" w:rsidP="00A144B6">
      <w:pPr>
        <w:pStyle w:val="ListParagraph"/>
        <w:numPr>
          <w:ilvl w:val="0"/>
          <w:numId w:val="2"/>
        </w:numPr>
        <w:tabs>
          <w:tab w:val="clear" w:pos="340"/>
          <w:tab w:val="clear" w:pos="680"/>
          <w:tab w:val="clear" w:pos="907"/>
          <w:tab w:val="clear" w:pos="1871"/>
          <w:tab w:val="left" w:pos="900"/>
          <w:tab w:val="num" w:pos="1080"/>
          <w:tab w:val="left" w:pos="1800"/>
          <w:tab w:val="left" w:pos="1980"/>
        </w:tabs>
        <w:spacing w:line="240" w:lineRule="auto"/>
        <w:ind w:left="2430" w:hanging="1890"/>
        <w:jc w:val="thaiDistribute"/>
        <w:rPr>
          <w:rFonts w:ascii="Angsana New" w:hAnsi="Angsana New"/>
          <w:sz w:val="30"/>
          <w:szCs w:val="30"/>
        </w:rPr>
      </w:pPr>
      <w:r w:rsidRPr="00EC4F56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EC4F56">
        <w:rPr>
          <w:rFonts w:ascii="Angsana New" w:hAnsi="Angsana New"/>
          <w:sz w:val="30"/>
          <w:szCs w:val="30"/>
        </w:rPr>
        <w:t>2</w:t>
      </w:r>
      <w:r w:rsidRPr="00EC4F56">
        <w:rPr>
          <w:rFonts w:ascii="Angsana New" w:hAnsi="Angsana New"/>
          <w:sz w:val="30"/>
          <w:szCs w:val="30"/>
          <w:cs/>
        </w:rPr>
        <w:t xml:space="preserve">         </w:t>
      </w:r>
      <w:r w:rsidRPr="00A144B6">
        <w:rPr>
          <w:rFonts w:ascii="Angsana New" w:hAnsi="Angsana New"/>
          <w:spacing w:val="-4"/>
          <w:sz w:val="30"/>
          <w:szCs w:val="30"/>
          <w:cs/>
        </w:rPr>
        <w:t>ธุรกิจเครื่องดื่มประเภทไม่อัดลม</w:t>
      </w:r>
      <w:r w:rsidRPr="00A144B6">
        <w:rPr>
          <w:rFonts w:ascii="Angsana New" w:hAnsi="Angsana New"/>
          <w:spacing w:val="-4"/>
          <w:sz w:val="30"/>
          <w:szCs w:val="30"/>
        </w:rPr>
        <w:t xml:space="preserve"> </w:t>
      </w:r>
      <w:r w:rsidRPr="00A144B6">
        <w:rPr>
          <w:rFonts w:ascii="Angsana New" w:hAnsi="Angsana New"/>
          <w:spacing w:val="-4"/>
          <w:sz w:val="30"/>
          <w:szCs w:val="30"/>
          <w:cs/>
        </w:rPr>
        <w:t>ผลิตและจำหน่ายน้ำดื่ม เครื่องดื่มบำรุงกำลังและ</w:t>
      </w:r>
      <w:r w:rsidRPr="00A144B6">
        <w:rPr>
          <w:rFonts w:ascii="Angsana New" w:hAnsi="Angsana New" w:hint="cs"/>
          <w:spacing w:val="-4"/>
          <w:sz w:val="30"/>
          <w:szCs w:val="30"/>
          <w:cs/>
        </w:rPr>
        <w:t>เครื่องดื่มชนิดอื่น</w:t>
      </w:r>
      <w:r w:rsidR="00A144B6">
        <w:rPr>
          <w:rFonts w:ascii="Angsana New" w:hAnsi="Angsana New"/>
          <w:sz w:val="30"/>
          <w:szCs w:val="30"/>
          <w:cs/>
        </w:rPr>
        <w:br/>
      </w:r>
      <w:r w:rsidRPr="00342083">
        <w:rPr>
          <w:rFonts w:ascii="Angsana New" w:hAnsi="Angsana New" w:hint="cs"/>
          <w:sz w:val="30"/>
          <w:szCs w:val="30"/>
          <w:cs/>
        </w:rPr>
        <w:t>รวมถึงเป็นผู้จัดจำหน่ายชา</w:t>
      </w:r>
    </w:p>
    <w:p w14:paraId="41C99105" w14:textId="77777777" w:rsidR="001E4058" w:rsidRPr="00E34F99" w:rsidRDefault="001E4058" w:rsidP="00E34F99">
      <w:pPr>
        <w:spacing w:line="240" w:lineRule="auto"/>
        <w:rPr>
          <w:rFonts w:ascii="Angsana New" w:hAnsi="Angsana New"/>
          <w:sz w:val="30"/>
          <w:szCs w:val="30"/>
        </w:rPr>
      </w:pPr>
    </w:p>
    <w:p w14:paraId="6CCD562A" w14:textId="2747A4FE" w:rsidR="001E4058" w:rsidRDefault="001E4058" w:rsidP="001E4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ไม่มีส่วนงานการดำเนินงานอื่นใดที่เข้าเกณฑ์เชิงปริมาณเพื่อกำหนดส่วนงานที่</w:t>
      </w:r>
      <w:r w:rsidRPr="00386DD0">
        <w:rPr>
          <w:rFonts w:ascii="Angsana New" w:hAnsi="Angsana New"/>
          <w:sz w:val="30"/>
          <w:szCs w:val="30"/>
          <w:cs/>
        </w:rPr>
        <w:t xml:space="preserve">รายงานในปี </w:t>
      </w:r>
      <w:r w:rsidRPr="00386DD0">
        <w:rPr>
          <w:rFonts w:ascii="Angsana New" w:hAnsi="Angsana New"/>
          <w:sz w:val="30"/>
          <w:szCs w:val="30"/>
        </w:rPr>
        <w:t>256</w:t>
      </w:r>
      <w:r w:rsidR="00386DD0" w:rsidRPr="00386DD0">
        <w:rPr>
          <w:rFonts w:ascii="Angsana New" w:hAnsi="Angsana New"/>
          <w:sz w:val="30"/>
          <w:szCs w:val="30"/>
        </w:rPr>
        <w:t>3</w:t>
      </w:r>
      <w:r w:rsidRPr="00386DD0">
        <w:rPr>
          <w:rFonts w:ascii="Angsana New" w:hAnsi="Angsana New"/>
          <w:sz w:val="30"/>
          <w:szCs w:val="30"/>
        </w:rPr>
        <w:t xml:space="preserve"> </w:t>
      </w:r>
      <w:r w:rsidRPr="00386DD0">
        <w:rPr>
          <w:rFonts w:ascii="Angsana New" w:hAnsi="Angsana New"/>
          <w:sz w:val="30"/>
          <w:szCs w:val="30"/>
          <w:cs/>
        </w:rPr>
        <w:t xml:space="preserve">หรือ </w:t>
      </w:r>
      <w:r w:rsidRPr="00386DD0">
        <w:rPr>
          <w:rFonts w:ascii="Angsana New" w:hAnsi="Angsana New"/>
          <w:sz w:val="30"/>
          <w:szCs w:val="30"/>
        </w:rPr>
        <w:t>256</w:t>
      </w:r>
      <w:r w:rsidR="00386DD0" w:rsidRPr="00386DD0">
        <w:rPr>
          <w:rFonts w:ascii="Angsana New" w:hAnsi="Angsana New"/>
          <w:sz w:val="30"/>
          <w:szCs w:val="30"/>
        </w:rPr>
        <w:t>2</w:t>
      </w:r>
    </w:p>
    <w:p w14:paraId="0291635E" w14:textId="77777777" w:rsidR="002F5196" w:rsidRPr="00D36B78" w:rsidRDefault="002F5196" w:rsidP="001E4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A72AE38" w14:textId="7E704CDB" w:rsidR="001E4058" w:rsidRDefault="001E4058" w:rsidP="001E4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</w:rPr>
        <w:br/>
      </w:r>
      <w:r w:rsidRPr="00D36B78">
        <w:rPr>
          <w:rFonts w:ascii="Angsana New" w:hAnsi="Angsana New"/>
          <w:sz w:val="30"/>
          <w:szCs w:val="30"/>
          <w:cs/>
        </w:rPr>
        <w:t>ด้านการดำเนินงานของกลุ่มบริษัท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</w:t>
      </w:r>
      <w:r w:rsidRPr="00D36B78">
        <w:rPr>
          <w:rFonts w:ascii="Angsana New" w:hAnsi="Angsana New"/>
          <w:sz w:val="30"/>
          <w:szCs w:val="30"/>
        </w:rPr>
        <w:br/>
      </w:r>
      <w:r w:rsidRPr="00D36B78">
        <w:rPr>
          <w:rFonts w:ascii="Angsana New" w:hAnsi="Angsana New"/>
          <w:sz w:val="30"/>
          <w:szCs w:val="30"/>
          <w:cs/>
        </w:rPr>
        <w:t>ในอุตสาหกรรมเดียวกัน</w:t>
      </w:r>
    </w:p>
    <w:p w14:paraId="35415749" w14:textId="77777777" w:rsidR="00E34F99" w:rsidRPr="00D36B78" w:rsidRDefault="00E34F99" w:rsidP="001E4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C9296BA" w14:textId="77777777" w:rsidR="001E4058" w:rsidRPr="0020370A" w:rsidRDefault="001E4058" w:rsidP="001E4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36B78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20370A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3EAD2521" w14:textId="77777777" w:rsidR="001E4058" w:rsidRPr="00E34F99" w:rsidRDefault="001E4058" w:rsidP="001E4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05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90"/>
        <w:gridCol w:w="720"/>
        <w:gridCol w:w="29"/>
        <w:gridCol w:w="241"/>
        <w:gridCol w:w="29"/>
        <w:gridCol w:w="713"/>
        <w:gridCol w:w="7"/>
        <w:gridCol w:w="8"/>
        <w:gridCol w:w="221"/>
        <w:gridCol w:w="7"/>
        <w:gridCol w:w="42"/>
        <w:gridCol w:w="665"/>
        <w:gridCol w:w="41"/>
        <w:gridCol w:w="242"/>
        <w:gridCol w:w="649"/>
        <w:gridCol w:w="46"/>
        <w:gridCol w:w="206"/>
        <w:gridCol w:w="19"/>
        <w:gridCol w:w="47"/>
        <w:gridCol w:w="816"/>
        <w:gridCol w:w="270"/>
        <w:gridCol w:w="697"/>
      </w:tblGrid>
      <w:tr w:rsidR="005E0E1F" w:rsidRPr="00356084" w14:paraId="55A7E72D" w14:textId="77777777" w:rsidTr="00A10114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3762860" w14:textId="77777777" w:rsidR="005E0E1F" w:rsidRPr="00356084" w:rsidRDefault="005E0E1F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15" w:type="dxa"/>
            <w:gridSpan w:val="21"/>
            <w:tcBorders>
              <w:top w:val="nil"/>
              <w:left w:val="nil"/>
              <w:bottom w:val="nil"/>
            </w:tcBorders>
          </w:tcPr>
          <w:p w14:paraId="36F7A5FF" w14:textId="77777777" w:rsidR="005E0E1F" w:rsidRPr="00356084" w:rsidRDefault="005E0E1F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E4058" w:rsidRPr="00356084" w14:paraId="559C8216" w14:textId="77777777" w:rsidTr="00A10114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01884D5" w14:textId="77777777" w:rsidR="00426D99" w:rsidRDefault="001E4058" w:rsidP="00DC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150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="00993E0E" w:rsidRPr="00D36B7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งวด</w:t>
            </w:r>
            <w:r w:rsidR="0040175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เก้าเดือน</w:t>
            </w:r>
            <w:r w:rsidR="00993E0E" w:rsidRPr="00D36B7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</w:t>
            </w:r>
          </w:p>
          <w:p w14:paraId="255C8463" w14:textId="6D98CC03" w:rsidR="001E4058" w:rsidRPr="00356084" w:rsidRDefault="00426D99" w:rsidP="00DC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150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="00993E0E" w:rsidRPr="00D36B7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="0040175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40175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94F980A" w14:textId="77777777" w:rsidR="001E4058" w:rsidRPr="00356084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2D889BD0" w14:textId="77777777" w:rsidR="001E4058" w:rsidRPr="00356084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อัดลม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CE4EC8" w14:textId="77777777" w:rsidR="001E4058" w:rsidRPr="00356084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6" w:type="dxa"/>
            <w:gridSpan w:val="6"/>
            <w:tcBorders>
              <w:top w:val="nil"/>
              <w:left w:val="nil"/>
              <w:bottom w:val="nil"/>
            </w:tcBorders>
          </w:tcPr>
          <w:p w14:paraId="41B12ECA" w14:textId="77777777" w:rsidR="001E4058" w:rsidRPr="00356084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455CD705" w14:textId="77777777" w:rsidR="001E4058" w:rsidRPr="00356084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ไม่อัดลม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</w:tcBorders>
          </w:tcPr>
          <w:p w14:paraId="15B1BA47" w14:textId="77777777" w:rsidR="001E4058" w:rsidRPr="00356084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30" w:type="dxa"/>
            <w:gridSpan w:val="4"/>
          </w:tcPr>
          <w:p w14:paraId="5E43F901" w14:textId="77777777" w:rsidR="001E4058" w:rsidRPr="00356084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รวมส่วนงาน</w:t>
            </w:r>
          </w:p>
          <w:p w14:paraId="70B47294" w14:textId="77777777" w:rsidR="001E4058" w:rsidRPr="00356084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ที่รายงาน</w:t>
            </w:r>
          </w:p>
        </w:tc>
      </w:tr>
      <w:tr w:rsidR="001E4058" w:rsidRPr="00171211" w14:paraId="709714A9" w14:textId="77777777" w:rsidTr="00A10114">
        <w:trPr>
          <w:tblHeader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377C9A" w14:textId="77777777" w:rsidR="001E4058" w:rsidRPr="00356084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B40E64" w14:textId="3BE85225" w:rsidR="001E4058" w:rsidRPr="00171211" w:rsidRDefault="00A4528A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93E0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8E246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2D905D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</w:rPr>
              <w:t>2</w:t>
            </w:r>
            <w:r w:rsidRPr="00171211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17121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828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082012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C315AD" w14:textId="72529C98" w:rsidR="001E4058" w:rsidRPr="00171211" w:rsidRDefault="00A4528A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235E18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54DDAD29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</w:rPr>
              <w:t>2</w:t>
            </w:r>
            <w:r w:rsidRPr="00171211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17121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828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2" w:type="dxa"/>
            <w:gridSpan w:val="2"/>
          </w:tcPr>
          <w:p w14:paraId="5748F40E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82" w:type="dxa"/>
            <w:gridSpan w:val="3"/>
          </w:tcPr>
          <w:p w14:paraId="24C7A816" w14:textId="67FA0739" w:rsidR="001E4058" w:rsidRPr="00171211" w:rsidRDefault="00A4528A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A881628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dxa"/>
          </w:tcPr>
          <w:p w14:paraId="71C6BEEA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</w:rPr>
              <w:t>2</w:t>
            </w:r>
            <w:r w:rsidRPr="00171211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17121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828E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E4058" w:rsidRPr="00171211" w14:paraId="3AEB8299" w14:textId="77777777" w:rsidTr="00A10114">
        <w:trPr>
          <w:tblHeader/>
        </w:trPr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6F0088C2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5715" w:type="dxa"/>
            <w:gridSpan w:val="21"/>
            <w:tcBorders>
              <w:top w:val="nil"/>
              <w:left w:val="nil"/>
            </w:tcBorders>
            <w:vAlign w:val="bottom"/>
          </w:tcPr>
          <w:p w14:paraId="028B73F0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  <w:r w:rsidRPr="0017121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1E4058" w:rsidRPr="00171211" w14:paraId="34D1219C" w14:textId="77777777" w:rsidTr="00A10114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FDFB34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9ADFA4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828A32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FC5E0F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B11A46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049D6F1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C7C62D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0A7209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14:paraId="4DC573E6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shd w:val="clear" w:color="auto" w:fill="auto"/>
          </w:tcPr>
          <w:p w14:paraId="2AFC13F9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9713FF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14:paraId="75E6DD9F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B5BA7" w:rsidRPr="00171211" w14:paraId="05E2E221" w14:textId="77777777" w:rsidTr="00A10114">
        <w:tc>
          <w:tcPr>
            <w:tcW w:w="36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033975" w14:textId="77777777" w:rsidR="000B5BA7" w:rsidRPr="00171211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C02AE6" w14:textId="55D84257" w:rsidR="000B5BA7" w:rsidRPr="00B4043F" w:rsidRDefault="00321AD2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321AD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21AD2">
              <w:rPr>
                <w:rFonts w:ascii="Angsana New" w:hAnsi="Angsana New"/>
                <w:sz w:val="30"/>
                <w:szCs w:val="30"/>
              </w:rPr>
              <w:t>492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3A9AE2" w14:textId="77777777" w:rsidR="000B5BA7" w:rsidRPr="00B4043F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54CE6E" w14:textId="6D6AD0F0" w:rsidR="000B5BA7" w:rsidRPr="00E8777E" w:rsidRDefault="00877C96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8777E">
              <w:rPr>
                <w:rFonts w:ascii="Angsana New" w:hAnsi="Angsana New"/>
                <w:color w:val="000000" w:themeColor="text1"/>
                <w:sz w:val="30"/>
                <w:szCs w:val="30"/>
              </w:rPr>
              <w:t>3,985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803564" w14:textId="77777777" w:rsidR="000B5BA7" w:rsidRPr="00E8777E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8D1898" w14:textId="5C6F9DC4" w:rsidR="000B5BA7" w:rsidRPr="00E8777E" w:rsidRDefault="00321AD2" w:rsidP="00A92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8777E">
              <w:rPr>
                <w:rFonts w:ascii="Angsana New" w:hAnsi="Angsana New"/>
                <w:color w:val="000000" w:themeColor="text1"/>
                <w:sz w:val="30"/>
                <w:szCs w:val="30"/>
              </w:rPr>
              <w:t>4,725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F53BD6" w14:textId="77777777" w:rsidR="000B5BA7" w:rsidRPr="00E8777E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05588F" w14:textId="3A8F21A3" w:rsidR="000B5BA7" w:rsidRPr="00E8777E" w:rsidRDefault="00A74828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8777E">
              <w:rPr>
                <w:rFonts w:ascii="Angsana New" w:hAnsi="Angsana New"/>
                <w:color w:val="000000" w:themeColor="text1"/>
                <w:sz w:val="30"/>
                <w:szCs w:val="30"/>
              </w:rPr>
              <w:t>4,819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6D233B4A" w14:textId="77777777" w:rsidR="000B5BA7" w:rsidRPr="00E8777E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14:paraId="7BA681D0" w14:textId="5D6F2DED" w:rsidR="000B5BA7" w:rsidRPr="00E8777E" w:rsidRDefault="00321AD2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8777E">
              <w:rPr>
                <w:rFonts w:ascii="Angsana New" w:hAnsi="Angsana New"/>
                <w:color w:val="000000" w:themeColor="text1"/>
                <w:sz w:val="30"/>
                <w:szCs w:val="30"/>
              </w:rPr>
              <w:t>8,217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CEF330" w14:textId="77777777" w:rsidR="000B5BA7" w:rsidRPr="00E8777E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auto"/>
          </w:tcPr>
          <w:p w14:paraId="47543E32" w14:textId="3F791C8C" w:rsidR="000B5BA7" w:rsidRPr="00E8777E" w:rsidRDefault="00A74828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8777E">
              <w:rPr>
                <w:rFonts w:ascii="Angsana New" w:hAnsi="Angsana New"/>
                <w:color w:val="000000" w:themeColor="text1"/>
                <w:sz w:val="30"/>
                <w:szCs w:val="30"/>
              </w:rPr>
              <w:t>8,804</w:t>
            </w:r>
          </w:p>
        </w:tc>
      </w:tr>
      <w:tr w:rsidR="000B5BA7" w:rsidRPr="00171211" w14:paraId="17AB807F" w14:textId="77777777" w:rsidTr="00A10114">
        <w:tc>
          <w:tcPr>
            <w:tcW w:w="36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09B6EB" w14:textId="77777777" w:rsidR="000B5BA7" w:rsidRPr="00171211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1712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BB58A5" w14:textId="6475F7BE" w:rsidR="000B5BA7" w:rsidRPr="00B4043F" w:rsidRDefault="00321AD2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1AD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21AD2">
              <w:rPr>
                <w:rFonts w:ascii="Angsana New" w:hAnsi="Angsana New"/>
                <w:b/>
                <w:bCs/>
                <w:sz w:val="30"/>
                <w:szCs w:val="30"/>
              </w:rPr>
              <w:t>492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494C5" w14:textId="77777777" w:rsidR="000B5BA7" w:rsidRPr="00B4043F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0C39CE" w14:textId="35DE775B" w:rsidR="000B5BA7" w:rsidRPr="00E8777E" w:rsidRDefault="00877C96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8777E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3,985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1297F0" w14:textId="77777777" w:rsidR="000B5BA7" w:rsidRPr="00E8777E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5B8EA8" w14:textId="41044C28" w:rsidR="000B5BA7" w:rsidRPr="00E8777E" w:rsidRDefault="00321AD2" w:rsidP="00A92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E8777E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4,725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7C8CE8" w14:textId="77777777" w:rsidR="000B5BA7" w:rsidRPr="00E8777E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36A43C" w14:textId="04FBF4CD" w:rsidR="000B5BA7" w:rsidRPr="00E8777E" w:rsidRDefault="00A74828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E8777E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4,819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4A474054" w14:textId="77777777" w:rsidR="000B5BA7" w:rsidRPr="00E8777E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BA8A4" w14:textId="0D41C421" w:rsidR="000B5BA7" w:rsidRPr="00E8777E" w:rsidRDefault="00321AD2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E8777E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8,217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01520D" w14:textId="77777777" w:rsidR="000B5BA7" w:rsidRPr="00E8777E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59895" w14:textId="60C989BE" w:rsidR="000B5BA7" w:rsidRPr="00E8777E" w:rsidRDefault="00A74828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8777E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8,804</w:t>
            </w:r>
          </w:p>
        </w:tc>
      </w:tr>
      <w:tr w:rsidR="000B5BA7" w:rsidRPr="00171211" w14:paraId="6BB17813" w14:textId="77777777" w:rsidTr="00A10114">
        <w:tc>
          <w:tcPr>
            <w:tcW w:w="36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6D3F10" w14:textId="77777777" w:rsidR="000B5BA7" w:rsidRPr="00171211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1901C2" w14:textId="77777777" w:rsidR="000B5BA7" w:rsidRPr="00B4043F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654B1D" w14:textId="77777777" w:rsidR="000B5BA7" w:rsidRPr="00B4043F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FF76FF" w14:textId="77777777" w:rsidR="000B5BA7" w:rsidRPr="00E8777E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84D7DA" w14:textId="77777777" w:rsidR="000B5BA7" w:rsidRPr="00E8777E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59770C" w14:textId="77777777" w:rsidR="000B5BA7" w:rsidRPr="00E8777E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38F1AF" w14:textId="77777777" w:rsidR="000B5BA7" w:rsidRPr="00E8777E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9C96BF" w14:textId="77777777" w:rsidR="000B5BA7" w:rsidRPr="00E8777E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14:paraId="435004DD" w14:textId="77777777" w:rsidR="000B5BA7" w:rsidRPr="00E8777E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</w:tcPr>
          <w:p w14:paraId="6FD76634" w14:textId="77777777" w:rsidR="000B5BA7" w:rsidRPr="00E8777E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78C384" w14:textId="77777777" w:rsidR="000B5BA7" w:rsidRPr="00E8777E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</w:tcPr>
          <w:p w14:paraId="74F164B5" w14:textId="77777777" w:rsidR="000B5BA7" w:rsidRPr="00E8777E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</w:tr>
      <w:tr w:rsidR="000B5BA7" w:rsidRPr="00171211" w14:paraId="4B2CA519" w14:textId="77777777" w:rsidTr="00A10114">
        <w:tc>
          <w:tcPr>
            <w:tcW w:w="36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5868B7" w14:textId="77777777" w:rsidR="000B5BA7" w:rsidRPr="00171211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17121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64B5F90A" w14:textId="77777777" w:rsidR="000B5BA7" w:rsidRPr="00B4043F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1FD631" w14:textId="77777777" w:rsidR="000B5BA7" w:rsidRPr="00B4043F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4468DC4F" w14:textId="77777777" w:rsidR="000B5BA7" w:rsidRPr="00E8777E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D8999F" w14:textId="77777777" w:rsidR="000B5BA7" w:rsidRPr="00E8777E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18A10D9" w14:textId="77777777" w:rsidR="000B5BA7" w:rsidRPr="00E8777E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B5357E" w14:textId="77777777" w:rsidR="000B5BA7" w:rsidRPr="00E8777E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AD1E264" w14:textId="77777777" w:rsidR="000B5BA7" w:rsidRPr="00E8777E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14:paraId="50E6D1F8" w14:textId="77777777" w:rsidR="000B5BA7" w:rsidRPr="00E8777E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shd w:val="clear" w:color="auto" w:fill="auto"/>
          </w:tcPr>
          <w:p w14:paraId="42120769" w14:textId="77777777" w:rsidR="000B5BA7" w:rsidRPr="00E8777E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B32BB3" w14:textId="77777777" w:rsidR="000B5BA7" w:rsidRPr="00E8777E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shd w:val="clear" w:color="auto" w:fill="auto"/>
          </w:tcPr>
          <w:p w14:paraId="1CA042BA" w14:textId="77777777" w:rsidR="000B5BA7" w:rsidRPr="00E8777E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</w:tr>
      <w:tr w:rsidR="000B5BA7" w:rsidRPr="00171211" w14:paraId="67276527" w14:textId="77777777" w:rsidTr="00A10114">
        <w:tc>
          <w:tcPr>
            <w:tcW w:w="36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C68D85" w14:textId="77777777" w:rsidR="000B5BA7" w:rsidRPr="00171211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ณ เวลาใดเวลาหนึ่ง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7E2FEE32" w14:textId="3DC94853" w:rsidR="000B5BA7" w:rsidRPr="00B4043F" w:rsidRDefault="0036538B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3,492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D1EDED" w14:textId="77777777" w:rsidR="000B5BA7" w:rsidRPr="00B4043F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03A15705" w14:textId="5B3BFB08" w:rsidR="000B5BA7" w:rsidRPr="00E8777E" w:rsidRDefault="005B5215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8777E">
              <w:rPr>
                <w:rFonts w:ascii="Angsana New" w:hAnsi="Angsana New"/>
                <w:sz w:val="30"/>
                <w:szCs w:val="30"/>
              </w:rPr>
              <w:t>3,985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41DF3" w14:textId="77777777" w:rsidR="000B5BA7" w:rsidRPr="00E8777E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04DE9E3" w14:textId="50309CD2" w:rsidR="000B5BA7" w:rsidRPr="00E8777E" w:rsidRDefault="0036538B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777E">
              <w:rPr>
                <w:rFonts w:ascii="Angsana New" w:hAnsi="Angsana New"/>
                <w:color w:val="000000"/>
                <w:sz w:val="30"/>
                <w:szCs w:val="30"/>
              </w:rPr>
              <w:t>4,725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1297E8" w14:textId="77777777" w:rsidR="000B5BA7" w:rsidRPr="00E8777E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C5A9571" w14:textId="4498703A" w:rsidR="000B5BA7" w:rsidRPr="00E8777E" w:rsidRDefault="005B5215" w:rsidP="005B5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left" w:pos="414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8777E">
              <w:rPr>
                <w:rFonts w:ascii="Angsana New" w:hAnsi="Angsana New"/>
                <w:color w:val="000000" w:themeColor="text1"/>
                <w:sz w:val="30"/>
                <w:szCs w:val="30"/>
              </w:rPr>
              <w:t>4,819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1A23FB0D" w14:textId="77777777" w:rsidR="000B5BA7" w:rsidRPr="00E8777E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816" w:type="dxa"/>
            <w:shd w:val="clear" w:color="auto" w:fill="auto"/>
          </w:tcPr>
          <w:p w14:paraId="7162E3E2" w14:textId="33D40357" w:rsidR="000B5BA7" w:rsidRPr="00E8777E" w:rsidRDefault="0036538B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8777E">
              <w:rPr>
                <w:rFonts w:ascii="Angsana New" w:hAnsi="Angsana New"/>
                <w:color w:val="000000" w:themeColor="text1"/>
                <w:sz w:val="30"/>
                <w:szCs w:val="30"/>
              </w:rPr>
              <w:t>8,217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CD3DD9" w14:textId="77777777" w:rsidR="000B5BA7" w:rsidRPr="00E8777E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697" w:type="dxa"/>
            <w:shd w:val="clear" w:color="auto" w:fill="auto"/>
          </w:tcPr>
          <w:p w14:paraId="51CAABA3" w14:textId="38FD3210" w:rsidR="000B5BA7" w:rsidRPr="00E8777E" w:rsidRDefault="006A65DC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8777E">
              <w:rPr>
                <w:rFonts w:ascii="Angsana New" w:hAnsi="Angsana New"/>
                <w:color w:val="000000" w:themeColor="text1"/>
                <w:sz w:val="30"/>
                <w:szCs w:val="30"/>
              </w:rPr>
              <w:t>8,804</w:t>
            </w:r>
          </w:p>
        </w:tc>
      </w:tr>
      <w:tr w:rsidR="000B5BA7" w:rsidRPr="00171211" w14:paraId="6E05705A" w14:textId="77777777" w:rsidTr="00A10114">
        <w:tc>
          <w:tcPr>
            <w:tcW w:w="36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607A4F" w14:textId="77777777" w:rsidR="000B5BA7" w:rsidRPr="00171211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ตลอดช่วงเวลาหนึ่ง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410D2E" w14:textId="6DE8609B" w:rsidR="000B5BA7" w:rsidRPr="00B4043F" w:rsidRDefault="0036538B" w:rsidP="0051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A36784" w14:textId="77777777" w:rsidR="000B5BA7" w:rsidRPr="00B4043F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C70991" w14:textId="27ABCF58" w:rsidR="000B5BA7" w:rsidRPr="00E8777E" w:rsidRDefault="000B5BA7" w:rsidP="0051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380" w:lineRule="exact"/>
              <w:ind w:left="-108" w:right="-83" w:hanging="8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877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C6FEFB" w14:textId="77777777" w:rsidR="000B5BA7" w:rsidRPr="00E8777E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30AE0A" w14:textId="73FCF642" w:rsidR="000B5BA7" w:rsidRPr="00513EC5" w:rsidRDefault="0036538B" w:rsidP="00434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80" w:lineRule="exact"/>
              <w:ind w:left="-108" w:right="-83" w:hanging="8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13EC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917AB8" w14:textId="77777777" w:rsidR="000B5BA7" w:rsidRPr="00513EC5" w:rsidRDefault="000B5BA7" w:rsidP="0051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1DAA74" w14:textId="7BD64155" w:rsidR="000B5BA7" w:rsidRPr="00E8777E" w:rsidRDefault="000B5BA7" w:rsidP="0051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380" w:lineRule="exact"/>
              <w:ind w:left="-108" w:right="-83" w:hanging="8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13EC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4C20F42A" w14:textId="77777777" w:rsidR="000B5BA7" w:rsidRPr="00E8777E" w:rsidRDefault="000B5BA7" w:rsidP="0051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14:paraId="2743C8CD" w14:textId="6790F4D3" w:rsidR="000B5BA7" w:rsidRPr="00E8777E" w:rsidRDefault="0036538B" w:rsidP="0051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380" w:lineRule="exact"/>
              <w:ind w:left="-108" w:right="-83" w:hanging="8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8777E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7B1645" w14:textId="77777777" w:rsidR="000B5BA7" w:rsidRPr="00E8777E" w:rsidRDefault="000B5BA7" w:rsidP="0051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auto"/>
          </w:tcPr>
          <w:p w14:paraId="03123EF2" w14:textId="10279576" w:rsidR="000B5BA7" w:rsidRPr="00E8777E" w:rsidRDefault="000B5BA7" w:rsidP="0051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380" w:lineRule="exact"/>
              <w:ind w:left="-108" w:right="-83" w:hanging="8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8777E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0B5BA7" w:rsidRPr="00171211" w14:paraId="042B2A0F" w14:textId="77777777" w:rsidTr="00A10114">
        <w:tc>
          <w:tcPr>
            <w:tcW w:w="36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B40D81" w14:textId="77777777" w:rsidR="000B5BA7" w:rsidRPr="00171211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1712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76F27E" w14:textId="06CF0CF4" w:rsidR="000B5BA7" w:rsidRPr="00B4043F" w:rsidRDefault="0036538B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3,492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41A371" w14:textId="77777777" w:rsidR="000B5BA7" w:rsidRPr="00B4043F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27ED76" w14:textId="764543B7" w:rsidR="000B5BA7" w:rsidRPr="00E8777E" w:rsidRDefault="00BB0855" w:rsidP="005B5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8777E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5B5215" w:rsidRPr="00E8777E">
              <w:rPr>
                <w:rFonts w:ascii="Angsana New" w:hAnsi="Angsana New"/>
                <w:b/>
                <w:bCs/>
                <w:sz w:val="30"/>
                <w:szCs w:val="30"/>
              </w:rPr>
              <w:t>985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CD7F51" w14:textId="77777777" w:rsidR="000B5BA7" w:rsidRPr="00E8777E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9A09CA" w14:textId="4A80373D" w:rsidR="000B5BA7" w:rsidRPr="00E8777E" w:rsidRDefault="0036538B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8777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4,725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76492C" w14:textId="77777777" w:rsidR="000B5BA7" w:rsidRPr="00E8777E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E1FF10" w14:textId="5155C60B" w:rsidR="000B5BA7" w:rsidRPr="00E8777E" w:rsidRDefault="00BB0855" w:rsidP="005B5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E8777E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4,</w:t>
            </w:r>
            <w:r w:rsidR="005B5215" w:rsidRPr="00E8777E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819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4B030019" w14:textId="77777777" w:rsidR="000B5BA7" w:rsidRPr="00E8777E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79F84" w14:textId="3F0D22C9" w:rsidR="000B5BA7" w:rsidRPr="00E8777E" w:rsidRDefault="0036538B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E8777E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8,217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1F5C08" w14:textId="77777777" w:rsidR="000B5BA7" w:rsidRPr="00E8777E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A408D" w14:textId="09EEB5DD" w:rsidR="000B5BA7" w:rsidRPr="00E8777E" w:rsidRDefault="006A65DC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E8777E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8,804</w:t>
            </w:r>
          </w:p>
        </w:tc>
      </w:tr>
      <w:tr w:rsidR="000B5BA7" w:rsidRPr="00C17A96" w14:paraId="02B739CE" w14:textId="77777777" w:rsidTr="00A10114">
        <w:tc>
          <w:tcPr>
            <w:tcW w:w="36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F923D8" w14:textId="77777777" w:rsidR="000B5BA7" w:rsidRPr="00C17A96" w:rsidRDefault="000B5BA7" w:rsidP="00C17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E0D742" w14:textId="77777777" w:rsidR="000B5BA7" w:rsidRPr="00C17A96" w:rsidRDefault="000B5BA7" w:rsidP="00C17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AEC4E3" w14:textId="77777777" w:rsidR="000B5BA7" w:rsidRPr="00C17A96" w:rsidRDefault="000B5BA7" w:rsidP="00C17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C3FDFF" w14:textId="77777777" w:rsidR="000B5BA7" w:rsidRPr="00C17A96" w:rsidRDefault="000B5BA7" w:rsidP="00C17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F40F0D" w14:textId="77777777" w:rsidR="000B5BA7" w:rsidRPr="00C17A96" w:rsidRDefault="000B5BA7" w:rsidP="00C17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F269D1" w14:textId="77777777" w:rsidR="000B5BA7" w:rsidRPr="00C17A96" w:rsidRDefault="000B5BA7" w:rsidP="00C17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D2801F" w14:textId="77777777" w:rsidR="000B5BA7" w:rsidRPr="00C17A96" w:rsidRDefault="000B5BA7" w:rsidP="00C17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89EF37" w14:textId="77777777" w:rsidR="000B5BA7" w:rsidRPr="00C17A96" w:rsidRDefault="000B5BA7" w:rsidP="00C17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14:paraId="6DAAF588" w14:textId="77777777" w:rsidR="000B5BA7" w:rsidRPr="00C17A96" w:rsidRDefault="000B5BA7" w:rsidP="00C17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</w:tcPr>
          <w:p w14:paraId="529A5977" w14:textId="77777777" w:rsidR="000B5BA7" w:rsidRPr="00C17A96" w:rsidRDefault="000B5BA7" w:rsidP="00C17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83" w:hanging="81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671C33" w14:textId="77777777" w:rsidR="000B5BA7" w:rsidRPr="00C17A96" w:rsidRDefault="000B5BA7" w:rsidP="00C17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</w:tcPr>
          <w:p w14:paraId="3CB18E92" w14:textId="77777777" w:rsidR="000B5BA7" w:rsidRPr="00C17A96" w:rsidRDefault="000B5BA7" w:rsidP="00C17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0B5BA7" w:rsidRPr="003770ED" w14:paraId="5B1C2BBC" w14:textId="77777777" w:rsidTr="00A1011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1413E" w14:textId="77777777" w:rsidR="000B5BA7" w:rsidRPr="00171211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กำไรตามส่วนงานก่อนหักภาษี</w:t>
            </w: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A0C436" w14:textId="68E71B8E" w:rsidR="000B5BA7" w:rsidRPr="00B4043F" w:rsidRDefault="00942C08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94308B" w14:textId="77777777" w:rsidR="000B5BA7" w:rsidRPr="00B4043F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173809" w14:textId="08478817" w:rsidR="000B5BA7" w:rsidRPr="00E8777E" w:rsidRDefault="00C574F3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8777E">
              <w:rPr>
                <w:rFonts w:ascii="Angsana New" w:hAnsi="Angsana New"/>
                <w:sz w:val="30"/>
                <w:szCs w:val="30"/>
              </w:rPr>
              <w:t>528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CD8E8E" w14:textId="77777777" w:rsidR="000B5BA7" w:rsidRPr="00E8777E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E2BCE6" w14:textId="6DF42931" w:rsidR="000B5BA7" w:rsidRPr="00E8777E" w:rsidRDefault="00942C08" w:rsidP="0094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E8777E">
              <w:rPr>
                <w:rFonts w:ascii="Angsana New" w:hAnsi="Angsana New"/>
                <w:sz w:val="30"/>
                <w:szCs w:val="30"/>
              </w:rPr>
              <w:t>1,907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7578D4" w14:textId="77777777" w:rsidR="000B5BA7" w:rsidRPr="00E8777E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A93C7A" w14:textId="26D13DA0" w:rsidR="000B5BA7" w:rsidRPr="00E8777E" w:rsidRDefault="008C2938" w:rsidP="00275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8777E">
              <w:rPr>
                <w:rFonts w:ascii="Angsana New" w:hAnsi="Angsana New"/>
                <w:sz w:val="30"/>
                <w:szCs w:val="30"/>
              </w:rPr>
              <w:t>1,</w:t>
            </w:r>
            <w:r w:rsidR="00275129" w:rsidRPr="00E8777E">
              <w:rPr>
                <w:rFonts w:ascii="Angsana New" w:hAnsi="Angsana New"/>
                <w:sz w:val="30"/>
                <w:szCs w:val="30"/>
              </w:rPr>
              <w:t>796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0A81D789" w14:textId="77777777" w:rsidR="000B5BA7" w:rsidRPr="00E8777E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</w:tcPr>
          <w:p w14:paraId="323653A0" w14:textId="2371AD03" w:rsidR="000B5BA7" w:rsidRPr="00E8777E" w:rsidRDefault="00942C08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8777E">
              <w:rPr>
                <w:rFonts w:ascii="Angsana New" w:hAnsi="Angsana New"/>
                <w:color w:val="000000" w:themeColor="text1"/>
                <w:sz w:val="30"/>
                <w:szCs w:val="30"/>
              </w:rPr>
              <w:t>2,465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32E515" w14:textId="77777777" w:rsidR="000B5BA7" w:rsidRPr="00E8777E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697" w:type="dxa"/>
            <w:tcBorders>
              <w:bottom w:val="double" w:sz="4" w:space="0" w:color="auto"/>
            </w:tcBorders>
            <w:shd w:val="clear" w:color="auto" w:fill="auto"/>
          </w:tcPr>
          <w:p w14:paraId="608B4D2A" w14:textId="1A9337E9" w:rsidR="000B5BA7" w:rsidRPr="00E8777E" w:rsidRDefault="00275129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8777E">
              <w:rPr>
                <w:rFonts w:ascii="Angsana New" w:hAnsi="Angsana New"/>
                <w:color w:val="000000" w:themeColor="text1"/>
                <w:sz w:val="30"/>
                <w:szCs w:val="30"/>
              </w:rPr>
              <w:t>2,324</w:t>
            </w:r>
          </w:p>
        </w:tc>
      </w:tr>
      <w:tr w:rsidR="000B5BA7" w:rsidRPr="00C17A96" w14:paraId="5D576109" w14:textId="77777777" w:rsidTr="00A1011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69F37" w14:textId="77777777" w:rsidR="000B5BA7" w:rsidRPr="00C17A96" w:rsidRDefault="000B5BA7" w:rsidP="00C17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D6EB9A" w14:textId="77777777" w:rsidR="000B5BA7" w:rsidRPr="00C17A96" w:rsidRDefault="000B5BA7" w:rsidP="00C17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195EFD" w14:textId="77777777" w:rsidR="000B5BA7" w:rsidRPr="00C17A96" w:rsidRDefault="000B5BA7" w:rsidP="00C17A9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57" w:type="dxa"/>
            <w:gridSpan w:val="4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5E0D6B" w14:textId="77777777" w:rsidR="000B5BA7" w:rsidRPr="00C17A96" w:rsidRDefault="000B5BA7" w:rsidP="00C17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357EDD" w14:textId="77777777" w:rsidR="000B5BA7" w:rsidRPr="00C17A96" w:rsidRDefault="000B5BA7" w:rsidP="00C17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50B894" w14:textId="77777777" w:rsidR="000B5BA7" w:rsidRPr="00C17A96" w:rsidRDefault="000B5BA7" w:rsidP="00C17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C5ECDD" w14:textId="77777777" w:rsidR="000B5BA7" w:rsidRPr="00C17A96" w:rsidRDefault="000B5BA7" w:rsidP="00C17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1CD817" w14:textId="77777777" w:rsidR="000B5BA7" w:rsidRPr="00C17A96" w:rsidRDefault="000B5BA7" w:rsidP="00C17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14:paraId="5A9AC34B" w14:textId="77777777" w:rsidR="000B5BA7" w:rsidRPr="00C17A96" w:rsidRDefault="000B5BA7" w:rsidP="00C17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430562" w14:textId="77777777" w:rsidR="000B5BA7" w:rsidRPr="00C17A96" w:rsidRDefault="000B5BA7" w:rsidP="00C17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328B71" w14:textId="77777777" w:rsidR="000B5BA7" w:rsidRPr="00C17A96" w:rsidRDefault="000B5BA7" w:rsidP="00C17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1C5E37" w14:textId="77777777" w:rsidR="000B5BA7" w:rsidRPr="00C17A96" w:rsidRDefault="000B5BA7" w:rsidP="00C17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B5BA7" w:rsidRPr="00171211" w14:paraId="523ECF70" w14:textId="77777777" w:rsidTr="00A10114"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32762D" w14:textId="77777777" w:rsidR="000B5BA7" w:rsidRPr="00171211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 w:right="-108" w:hanging="2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ค่าเสื่อมราคาและค่าตัดจำหน่ายที่บันทึกเป็นต้นทุนในการจัดจำหน่ายและค่าใช้จ่ายในการบริหาร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C895F" w14:textId="4775020A" w:rsidR="000B5BA7" w:rsidRPr="00B4043F" w:rsidRDefault="009D5E88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5EC014" w14:textId="77777777" w:rsidR="000B5BA7" w:rsidRPr="00B4043F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FB8C70" w14:textId="1B325FC4" w:rsidR="000B5BA7" w:rsidRPr="00B4043F" w:rsidRDefault="00C574F3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47A857" w14:textId="77777777" w:rsidR="000B5BA7" w:rsidRPr="00B4043F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11CAA1" w14:textId="0F491329" w:rsidR="000B5BA7" w:rsidRPr="00B4043F" w:rsidRDefault="009D5E88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86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973EBB" w14:textId="77777777" w:rsidR="000B5BA7" w:rsidRPr="00B4043F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4E6746" w14:textId="7467D390" w:rsidR="000B5BA7" w:rsidRPr="00B4043F" w:rsidRDefault="00C574F3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96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29DCAC04" w14:textId="77777777" w:rsidR="000B5BA7" w:rsidRPr="00B4043F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11BFE927" w14:textId="1C586DE3" w:rsidR="000B5BA7" w:rsidRPr="00B4043F" w:rsidRDefault="003C4F0B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602C87" w14:textId="77777777" w:rsidR="000B5BA7" w:rsidRPr="00B4043F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14:paraId="2698E2BA" w14:textId="25C32554" w:rsidR="000B5BA7" w:rsidRPr="00B4043F" w:rsidRDefault="00C574F3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171</w:t>
            </w:r>
          </w:p>
        </w:tc>
      </w:tr>
      <w:tr w:rsidR="000B5BA7" w:rsidRPr="00E8777E" w14:paraId="4A20B84E" w14:textId="77777777" w:rsidTr="00A10114"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A8DBAC" w14:textId="77777777" w:rsidR="000B5BA7" w:rsidRPr="00171211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3F00231C" w14:textId="0ABB158A" w:rsidR="000B5BA7" w:rsidRPr="00B4043F" w:rsidRDefault="00457C9B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798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4FC9E9" w14:textId="77777777" w:rsidR="000B5BA7" w:rsidRPr="00B4043F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27018FDE" w14:textId="4FE334C9" w:rsidR="000B5BA7" w:rsidRPr="00B4043F" w:rsidRDefault="00C574F3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945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F8EF2D" w14:textId="77777777" w:rsidR="000B5BA7" w:rsidRPr="00B4043F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5FC4C51" w14:textId="239E4EDC" w:rsidR="000B5BA7" w:rsidRPr="00B4043F" w:rsidRDefault="00457C9B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1,080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089764" w14:textId="77777777" w:rsidR="000B5BA7" w:rsidRPr="00B4043F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3A4D19D" w14:textId="00ACC9E1" w:rsidR="000B5BA7" w:rsidRPr="00E8777E" w:rsidRDefault="009D5E88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8777E">
              <w:rPr>
                <w:rFonts w:ascii="Angsana New" w:hAnsi="Angsana New"/>
                <w:color w:val="000000"/>
                <w:sz w:val="30"/>
                <w:szCs w:val="30"/>
              </w:rPr>
              <w:t>1,020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350A384C" w14:textId="77777777" w:rsidR="000B5BA7" w:rsidRPr="00E8777E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816" w:type="dxa"/>
            <w:shd w:val="clear" w:color="auto" w:fill="auto"/>
          </w:tcPr>
          <w:p w14:paraId="641E814A" w14:textId="0B44146F" w:rsidR="000B5BA7" w:rsidRPr="00E8777E" w:rsidRDefault="00457C9B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8777E">
              <w:rPr>
                <w:rFonts w:ascii="Angsana New" w:hAnsi="Angsana New"/>
                <w:color w:val="000000" w:themeColor="text1"/>
                <w:sz w:val="30"/>
                <w:szCs w:val="30"/>
              </w:rPr>
              <w:t>1,878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52F13E" w14:textId="77777777" w:rsidR="000B5BA7" w:rsidRPr="00E8777E" w:rsidRDefault="000B5BA7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697" w:type="dxa"/>
            <w:shd w:val="clear" w:color="auto" w:fill="auto"/>
          </w:tcPr>
          <w:p w14:paraId="65FD8694" w14:textId="4065627B" w:rsidR="000B5BA7" w:rsidRPr="00E8777E" w:rsidRDefault="00457C9B" w:rsidP="000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8777E">
              <w:rPr>
                <w:rFonts w:ascii="Angsana New" w:hAnsi="Angsana New"/>
                <w:color w:val="000000" w:themeColor="text1"/>
                <w:sz w:val="30"/>
                <w:szCs w:val="30"/>
              </w:rPr>
              <w:t>1,965</w:t>
            </w:r>
          </w:p>
        </w:tc>
      </w:tr>
    </w:tbl>
    <w:p w14:paraId="644B53C9" w14:textId="77777777" w:rsidR="001E4058" w:rsidRPr="00C17A96" w:rsidRDefault="001E4058" w:rsidP="00C17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4"/>
          <w:szCs w:val="24"/>
        </w:rPr>
      </w:pPr>
    </w:p>
    <w:p w14:paraId="28437033" w14:textId="77777777" w:rsidR="001E4058" w:rsidRPr="00171211" w:rsidRDefault="001E4058" w:rsidP="001E4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171211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การกระทบยอดรายได้ กำไรหรือขาดทุนและรายการอื่นที่มีสาระสำคัญของส่วนงานที่รายงาน</w:t>
      </w:r>
    </w:p>
    <w:p w14:paraId="3E34278C" w14:textId="77777777" w:rsidR="001E4058" w:rsidRPr="00C17A96" w:rsidRDefault="001E4058" w:rsidP="00C17A96">
      <w:pPr>
        <w:spacing w:line="240" w:lineRule="auto"/>
        <w:ind w:left="540" w:hanging="540"/>
        <w:rPr>
          <w:rFonts w:ascii="Angsana New" w:hAnsi="Angsana New"/>
          <w:sz w:val="24"/>
          <w:szCs w:val="24"/>
        </w:rPr>
      </w:pPr>
    </w:p>
    <w:tbl>
      <w:tblPr>
        <w:tblW w:w="928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0"/>
        <w:gridCol w:w="257"/>
        <w:gridCol w:w="1247"/>
        <w:gridCol w:w="269"/>
        <w:gridCol w:w="1208"/>
      </w:tblGrid>
      <w:tr w:rsidR="001E4058" w:rsidRPr="00171211" w14:paraId="57ECABAA" w14:textId="77777777" w:rsidTr="00BD6E36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1DE0996" w14:textId="64256253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40175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เก้าเดือน</w:t>
            </w:r>
            <w:r w:rsidRPr="0017121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40175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40175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6E22B6A0" w14:textId="77777777" w:rsidR="001E4058" w:rsidRPr="00171211" w:rsidRDefault="001E4058" w:rsidP="00E02F58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4C51122" w14:textId="139B2FA1" w:rsidR="001E4058" w:rsidRPr="00171211" w:rsidRDefault="00A4528A" w:rsidP="00E02F58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828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72F2CAD" w14:textId="77777777" w:rsidR="001E4058" w:rsidRPr="00171211" w:rsidRDefault="001E4058" w:rsidP="00E02F58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14:paraId="47D1D532" w14:textId="77777777" w:rsidR="001E4058" w:rsidRPr="00171211" w:rsidRDefault="001E4058" w:rsidP="00E02F58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17121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828E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E4058" w:rsidRPr="00171211" w14:paraId="43D0FFD6" w14:textId="77777777" w:rsidTr="00BD6E36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D82840E" w14:textId="77777777" w:rsidR="001E4058" w:rsidRPr="00171211" w:rsidRDefault="001E4058" w:rsidP="00E02F58">
            <w:pPr>
              <w:tabs>
                <w:tab w:val="clear" w:pos="680"/>
                <w:tab w:val="left" w:pos="540"/>
              </w:tabs>
              <w:ind w:firstLine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0310EB20" w14:textId="77777777" w:rsidR="001E4058" w:rsidRPr="00171211" w:rsidRDefault="001E4058" w:rsidP="00E02F58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18DC87" w14:textId="77777777" w:rsidR="001E4058" w:rsidRPr="00171211" w:rsidRDefault="001E4058" w:rsidP="00E02F58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712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E4058" w:rsidRPr="00171211" w14:paraId="2F23E253" w14:textId="77777777" w:rsidTr="00BD6E36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3F38896" w14:textId="77777777" w:rsidR="001E4058" w:rsidRPr="00171211" w:rsidRDefault="001E4058" w:rsidP="00E02F5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12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70CBC625" w14:textId="77777777" w:rsidR="001E4058" w:rsidRPr="00171211" w:rsidRDefault="001E4058" w:rsidP="00E02F58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47D699C" w14:textId="77777777" w:rsidR="001E4058" w:rsidRPr="00171211" w:rsidRDefault="001E4058" w:rsidP="00E02F58">
            <w:pPr>
              <w:tabs>
                <w:tab w:val="clear" w:pos="680"/>
                <w:tab w:val="left" w:pos="540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A495C5D" w14:textId="77777777" w:rsidR="001E4058" w:rsidRPr="00171211" w:rsidRDefault="001E4058" w:rsidP="00E02F58">
            <w:pPr>
              <w:tabs>
                <w:tab w:val="clear" w:pos="680"/>
                <w:tab w:val="left" w:pos="540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14:paraId="1B693BB2" w14:textId="77777777" w:rsidR="001E4058" w:rsidRPr="00171211" w:rsidRDefault="001E4058" w:rsidP="00E02F58">
            <w:pPr>
              <w:tabs>
                <w:tab w:val="clear" w:pos="680"/>
                <w:tab w:val="left" w:pos="540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28E9" w:rsidRPr="00171211" w14:paraId="41168A40" w14:textId="77777777" w:rsidTr="00BD6E36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EAE48A5" w14:textId="77777777" w:rsidR="00C828E9" w:rsidRPr="00171211" w:rsidRDefault="00C828E9" w:rsidP="00C828E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กำไรจากส่วนงานที่รายงาน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4F25A826" w14:textId="77777777" w:rsidR="00C828E9" w:rsidRPr="00171211" w:rsidRDefault="00C828E9" w:rsidP="00C828E9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2B09B35" w14:textId="07B91229" w:rsidR="00C828E9" w:rsidRPr="00B4043F" w:rsidRDefault="006A65DC" w:rsidP="004A5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2,465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F458C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14:paraId="225C1175" w14:textId="5F22A48C" w:rsidR="00C828E9" w:rsidRPr="00E8777E" w:rsidRDefault="006A65DC" w:rsidP="00A17AB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2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 w:rsidRPr="00E8777E"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  <w:t>2,3</w:t>
            </w:r>
            <w:r w:rsidR="00A17AB5" w:rsidRPr="00E8777E"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  <w:t>24</w:t>
            </w:r>
          </w:p>
        </w:tc>
      </w:tr>
      <w:tr w:rsidR="00C828E9" w:rsidRPr="00171211" w14:paraId="1E3CE2CD" w14:textId="77777777" w:rsidTr="00BD6E36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8C27D70" w14:textId="77777777" w:rsidR="00C828E9" w:rsidRPr="00171211" w:rsidRDefault="00C828E9" w:rsidP="00C828E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ค่าเสื่อมราคาและค่าตัดจำหน่ายที่บันทึกเป็น</w:t>
            </w:r>
          </w:p>
          <w:p w14:paraId="7852F066" w14:textId="77777777" w:rsidR="00C828E9" w:rsidRPr="00C828E9" w:rsidRDefault="00C828E9" w:rsidP="00C828E9">
            <w:pPr>
              <w:tabs>
                <w:tab w:val="clear" w:pos="227"/>
                <w:tab w:val="clear" w:pos="680"/>
                <w:tab w:val="left" w:pos="340"/>
                <w:tab w:val="left" w:pos="540"/>
              </w:tabs>
              <w:ind w:left="340" w:hanging="14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20DD7A88" w14:textId="77777777" w:rsidR="00C828E9" w:rsidRPr="00171211" w:rsidRDefault="00C828E9" w:rsidP="00C828E9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2E9BD04" w14:textId="77777777" w:rsidR="0089625D" w:rsidRDefault="0089625D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  <w:p w14:paraId="3B2983D6" w14:textId="2C050FB5" w:rsidR="00FE0D65" w:rsidRPr="00B4043F" w:rsidRDefault="00FE0D65" w:rsidP="004A5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(148)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2B37D7C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14:paraId="195FFA28" w14:textId="77777777" w:rsidR="00C828E9" w:rsidRPr="00E8777E" w:rsidRDefault="00C828E9" w:rsidP="004E1471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2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47A4F44C" w14:textId="24BF517E" w:rsidR="00C574F3" w:rsidRPr="00E8777E" w:rsidRDefault="00C574F3" w:rsidP="004E1471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2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 w:rsidRPr="00E8777E"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  <w:t>(171)</w:t>
            </w:r>
          </w:p>
        </w:tc>
      </w:tr>
      <w:tr w:rsidR="00C828E9" w:rsidRPr="00356084" w14:paraId="0329DF35" w14:textId="77777777" w:rsidTr="00BD6E36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0D58820" w14:textId="77777777" w:rsidR="00C828E9" w:rsidRPr="00171211" w:rsidRDefault="00C828E9" w:rsidP="00C828E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3AD3E933" w14:textId="77777777" w:rsidR="00C828E9" w:rsidRPr="00171211" w:rsidRDefault="00C828E9" w:rsidP="00C828E9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A61E7E" w14:textId="593850A5" w:rsidR="00C828E9" w:rsidRPr="00B4043F" w:rsidRDefault="00FE0D65" w:rsidP="004A5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(1,878)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5ECC739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3D4DD" w14:textId="21BC5229" w:rsidR="00C828E9" w:rsidRPr="00E8777E" w:rsidRDefault="00C574F3" w:rsidP="00FE0D6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2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 w:rsidRPr="00E8777E"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  <w:t>(</w:t>
            </w:r>
            <w:r w:rsidR="00FE0D65" w:rsidRPr="00E8777E"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  <w:t>1,965</w:t>
            </w:r>
            <w:r w:rsidRPr="00E8777E"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  <w:t>)</w:t>
            </w:r>
          </w:p>
        </w:tc>
      </w:tr>
      <w:tr w:rsidR="00C828E9" w:rsidRPr="00356084" w14:paraId="73A119FF" w14:textId="77777777" w:rsidTr="00BD6E36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8649B37" w14:textId="77777777" w:rsidR="00C828E9" w:rsidRPr="00356084" w:rsidRDefault="00C828E9" w:rsidP="00C828E9">
            <w:pPr>
              <w:tabs>
                <w:tab w:val="clear" w:pos="680"/>
                <w:tab w:val="left" w:pos="540"/>
              </w:tabs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46A37835" w14:textId="77777777" w:rsidR="00C828E9" w:rsidRPr="00356084" w:rsidRDefault="00C828E9" w:rsidP="00C828E9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4750F7" w14:textId="607AA521" w:rsidR="00C828E9" w:rsidRPr="00B4043F" w:rsidRDefault="00FE0D65" w:rsidP="002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439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2F9C0B0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61F92E" w14:textId="21555EB8" w:rsidR="00C828E9" w:rsidRPr="00E8777E" w:rsidRDefault="00275129" w:rsidP="004E1471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8777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188</w:t>
            </w:r>
          </w:p>
        </w:tc>
      </w:tr>
      <w:tr w:rsidR="00C828E9" w:rsidRPr="00356084" w14:paraId="28B183DE" w14:textId="77777777" w:rsidTr="00BD6E36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66F4600" w14:textId="77777777" w:rsidR="00C828E9" w:rsidRPr="00356084" w:rsidRDefault="00C828E9" w:rsidP="00C828E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75DD12F0" w14:textId="77777777" w:rsidR="00C828E9" w:rsidRPr="00356084" w:rsidRDefault="00C828E9" w:rsidP="00C828E9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2C7015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CD4A8DF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5F6BA6" w14:textId="77777777" w:rsidR="00C828E9" w:rsidRPr="00E8777E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28E9" w:rsidRPr="00356084" w14:paraId="72CCE0FE" w14:textId="77777777" w:rsidTr="00BD6E36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D1C96D8" w14:textId="77777777" w:rsidR="00C828E9" w:rsidRPr="00356084" w:rsidRDefault="00C828E9" w:rsidP="00C828E9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0CD3A2FB" w14:textId="77777777" w:rsidR="00C828E9" w:rsidRPr="00356084" w:rsidRDefault="00C828E9" w:rsidP="00C828E9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E2027BD" w14:textId="38B06E8B" w:rsidR="00C828E9" w:rsidRPr="00B4043F" w:rsidRDefault="00FE0D65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97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2A14C1D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14:paraId="20F1AED5" w14:textId="3DF5E729" w:rsidR="00C828E9" w:rsidRPr="00E8777E" w:rsidRDefault="00C574F3" w:rsidP="004E1471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777E">
              <w:rPr>
                <w:rFonts w:ascii="Angsana New" w:hAnsi="Angsana New"/>
                <w:sz w:val="30"/>
                <w:szCs w:val="30"/>
                <w:lang w:bidi="th-TH"/>
              </w:rPr>
              <w:t>97</w:t>
            </w:r>
          </w:p>
        </w:tc>
      </w:tr>
      <w:tr w:rsidR="00C828E9" w:rsidRPr="004E1471" w14:paraId="4BAE5AA7" w14:textId="77777777" w:rsidTr="00BD6E36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8E05248" w14:textId="77777777" w:rsidR="00C828E9" w:rsidRPr="00356084" w:rsidRDefault="00C828E9" w:rsidP="00C828E9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10C15E1D" w14:textId="77777777" w:rsidR="00C828E9" w:rsidRPr="00356084" w:rsidRDefault="00C828E9" w:rsidP="00C828E9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5443CB9" w14:textId="162C11C7" w:rsidR="00C828E9" w:rsidRPr="00356084" w:rsidRDefault="00FE0D65" w:rsidP="00D1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(549)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5DA7C46" w14:textId="77777777" w:rsidR="00C828E9" w:rsidRPr="00356084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14:paraId="29DE2E99" w14:textId="59A2E164" w:rsidR="00C828E9" w:rsidRPr="00E8777E" w:rsidRDefault="00C574F3" w:rsidP="00A17AB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777E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FE0D65" w:rsidRPr="00E8777E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="00A17AB5" w:rsidRPr="00E8777E">
              <w:rPr>
                <w:rFonts w:ascii="Angsana New" w:hAnsi="Angsana New"/>
                <w:sz w:val="30"/>
                <w:szCs w:val="30"/>
                <w:lang w:bidi="th-TH"/>
              </w:rPr>
              <w:t>44</w:t>
            </w:r>
            <w:r w:rsidRPr="00E8777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C828E9" w:rsidRPr="00356084" w14:paraId="7C911053" w14:textId="77777777" w:rsidTr="00BD6E36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AD8A5E9" w14:textId="19CF44FC" w:rsidR="00C828E9" w:rsidRPr="00356084" w:rsidRDefault="00C828E9" w:rsidP="00C828E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ส่วนแบ่งกำไรจากเงินลงทุนในบริษัทร่วม (สุทธิจากภาษีเงินได้)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6461D567" w14:textId="77777777" w:rsidR="00C828E9" w:rsidRPr="00356084" w:rsidRDefault="00C828E9" w:rsidP="00C828E9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44B0B4" w14:textId="33B2BE15" w:rsidR="00C828E9" w:rsidRPr="00356084" w:rsidRDefault="00FE0D65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137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E3BAC87" w14:textId="77777777" w:rsidR="00C828E9" w:rsidRPr="00356084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6874A" w14:textId="2B5B6224" w:rsidR="00C828E9" w:rsidRPr="00E8777E" w:rsidRDefault="00C574F3" w:rsidP="004E1471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777E">
              <w:rPr>
                <w:rFonts w:ascii="Angsana New" w:hAnsi="Angsana New"/>
                <w:sz w:val="30"/>
                <w:szCs w:val="30"/>
                <w:lang w:bidi="th-TH"/>
              </w:rPr>
              <w:t>128</w:t>
            </w:r>
          </w:p>
        </w:tc>
      </w:tr>
      <w:tr w:rsidR="00C828E9" w:rsidRPr="00356084" w14:paraId="2456B4F9" w14:textId="77777777" w:rsidTr="00BD6E36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42C3676" w14:textId="77777777" w:rsidR="00C828E9" w:rsidRPr="00356084" w:rsidRDefault="00C828E9" w:rsidP="00C828E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0F3245E1" w14:textId="77777777" w:rsidR="00C828E9" w:rsidRPr="00356084" w:rsidRDefault="00C828E9" w:rsidP="00C828E9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AF89A1" w14:textId="6B330DB5" w:rsidR="00C828E9" w:rsidRPr="00356084" w:rsidRDefault="00FE0D65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124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73FA480" w14:textId="77777777" w:rsidR="00C828E9" w:rsidRPr="00356084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96B97D" w14:textId="108D5539" w:rsidR="00C828E9" w:rsidRPr="004E1471" w:rsidRDefault="00C574F3" w:rsidP="004E1471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(231)</w:t>
            </w:r>
          </w:p>
        </w:tc>
      </w:tr>
    </w:tbl>
    <w:p w14:paraId="40ED202D" w14:textId="77777777" w:rsidR="001E4058" w:rsidRPr="00D36B78" w:rsidRDefault="001E4058" w:rsidP="001E4058">
      <w:pPr>
        <w:pStyle w:val="Heading1"/>
        <w:keepLines/>
        <w:numPr>
          <w:ilvl w:val="0"/>
          <w:numId w:val="0"/>
        </w:numPr>
        <w:shd w:val="clear" w:color="auto" w:fill="auto"/>
        <w:ind w:left="540" w:right="288"/>
        <w:jc w:val="both"/>
        <w:rPr>
          <w:rFonts w:ascii="Angsana New" w:hAnsi="Angsana New"/>
          <w:i/>
          <w:iCs/>
          <w:sz w:val="30"/>
          <w:szCs w:val="30"/>
          <w:u w:val="none"/>
        </w:rPr>
      </w:pPr>
      <w:r w:rsidRPr="00D36B78">
        <w:rPr>
          <w:rFonts w:ascii="Angsana New" w:hAnsi="Angsana New"/>
          <w:i/>
          <w:iCs/>
          <w:sz w:val="30"/>
          <w:szCs w:val="30"/>
          <w:u w:val="none"/>
          <w:cs/>
        </w:rPr>
        <w:lastRenderedPageBreak/>
        <w:t>ส่วนงานภูมิศาสตร์</w:t>
      </w:r>
    </w:p>
    <w:p w14:paraId="63F83543" w14:textId="77777777" w:rsidR="001E4058" w:rsidRPr="00D0522D" w:rsidRDefault="001E4058" w:rsidP="001E4058">
      <w:pPr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p w14:paraId="44204027" w14:textId="77777777" w:rsidR="00781B91" w:rsidRDefault="001E4058" w:rsidP="00BD6E36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D02000">
        <w:rPr>
          <w:rFonts w:ascii="Angsana New" w:hAnsi="Angsana New"/>
          <w:snapToGrid w:val="0"/>
          <w:color w:val="000000"/>
          <w:spacing w:val="4"/>
          <w:sz w:val="30"/>
          <w:szCs w:val="30"/>
          <w:cs/>
          <w:lang w:eastAsia="th-TH"/>
        </w:rPr>
        <w:t>กลุ่มบริษัทดำเนินธุรกิจในประเทศเป็นส่วนใหญ่ ไม่มีรายได้จากต่างประเทศหรือสินทรัพย์ในต่างประเทศที่มี</w:t>
      </w:r>
      <w:r w:rsidRPr="00D0200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สาระสำคัญ</w:t>
      </w:r>
    </w:p>
    <w:p w14:paraId="2449F8D4" w14:textId="77777777" w:rsidR="00BD6E36" w:rsidRDefault="00BD6E36" w:rsidP="001E4058">
      <w:pPr>
        <w:tabs>
          <w:tab w:val="clear" w:pos="227"/>
          <w:tab w:val="clear" w:pos="454"/>
          <w:tab w:val="clear" w:pos="680"/>
          <w:tab w:val="left" w:pos="720"/>
        </w:tabs>
        <w:ind w:left="540" w:right="10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44DB9CA1" w14:textId="77777777" w:rsidR="00BD6E36" w:rsidRPr="00BD6E36" w:rsidRDefault="00BD6E36" w:rsidP="00BD6E36">
      <w:pPr>
        <w:pStyle w:val="Heading1"/>
        <w:keepLines/>
        <w:numPr>
          <w:ilvl w:val="0"/>
          <w:numId w:val="0"/>
        </w:numPr>
        <w:shd w:val="clear" w:color="auto" w:fill="auto"/>
        <w:ind w:left="540" w:right="288"/>
        <w:jc w:val="both"/>
        <w:rPr>
          <w:rFonts w:ascii="Angsana New" w:hAnsi="Angsana New"/>
          <w:i/>
          <w:iCs/>
          <w:sz w:val="30"/>
          <w:szCs w:val="30"/>
          <w:u w:val="none"/>
        </w:rPr>
      </w:pPr>
      <w:r w:rsidRPr="00BD6E36">
        <w:rPr>
          <w:rFonts w:ascii="Angsana New" w:hAnsi="Angsana New"/>
          <w:i/>
          <w:iCs/>
          <w:sz w:val="30"/>
          <w:szCs w:val="30"/>
          <w:u w:val="none"/>
          <w:cs/>
        </w:rPr>
        <w:t>การดำเนินงานที่เป็นไปตามฤดูกาล</w:t>
      </w:r>
    </w:p>
    <w:p w14:paraId="3814AE7F" w14:textId="77777777" w:rsidR="00BD6E36" w:rsidRPr="00D0522D" w:rsidRDefault="00BD6E36" w:rsidP="001E4058">
      <w:pPr>
        <w:tabs>
          <w:tab w:val="clear" w:pos="227"/>
          <w:tab w:val="clear" w:pos="454"/>
          <w:tab w:val="clear" w:pos="680"/>
          <w:tab w:val="left" w:pos="720"/>
        </w:tabs>
        <w:ind w:left="540" w:right="10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0C770818" w14:textId="77777777" w:rsidR="00BD6E36" w:rsidRPr="00BD6E36" w:rsidRDefault="00BD6E36" w:rsidP="00BD6E36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BD6E36">
        <w:rPr>
          <w:rFonts w:ascii="Angsana New" w:hAnsi="Angsana New"/>
          <w:sz w:val="30"/>
          <w:szCs w:val="30"/>
          <w:cs/>
        </w:rPr>
        <w:t>ยอดรายได้จากการขายของกลุ่มบริษัทจากการดำเนินธุรกิจเกี่ยวกับการจำหน่ายเครื่องดื่มเป็นไปตามฤดูกาล</w:t>
      </w:r>
      <w:r w:rsidRPr="00BD6E36">
        <w:rPr>
          <w:rFonts w:ascii="Angsana New" w:hAnsi="Angsana New"/>
          <w:color w:val="FFFFFF"/>
          <w:sz w:val="30"/>
          <w:szCs w:val="30"/>
        </w:rPr>
        <w:t>.</w:t>
      </w:r>
      <w:r w:rsidRPr="00BD6E36">
        <w:rPr>
          <w:rFonts w:ascii="Angsana New" w:hAnsi="Angsana New"/>
          <w:sz w:val="30"/>
          <w:szCs w:val="30"/>
          <w:cs/>
        </w:rPr>
        <w:t>รายได้จากการขายและรายจ่ายส่วนใหญ่โดยปกติเกิดในช่วงฤดูร้อน</w:t>
      </w:r>
    </w:p>
    <w:p w14:paraId="4D7E3EE9" w14:textId="51CD6025" w:rsidR="00B4725A" w:rsidRPr="00D0522D" w:rsidRDefault="00B4725A" w:rsidP="00D0522D">
      <w:pPr>
        <w:tabs>
          <w:tab w:val="clear" w:pos="227"/>
          <w:tab w:val="clear" w:pos="454"/>
          <w:tab w:val="clear" w:pos="680"/>
          <w:tab w:val="left" w:pos="720"/>
        </w:tabs>
        <w:ind w:left="540" w:right="10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7F404157" w14:textId="2990A28A" w:rsidR="0077671F" w:rsidRPr="00D02000" w:rsidRDefault="00E2080C" w:rsidP="00817B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2080C">
        <w:rPr>
          <w:rFonts w:ascii="Angsana New" w:hAnsi="Angsana New" w:cs="Angsana New"/>
          <w:b/>
          <w:bCs/>
          <w:sz w:val="30"/>
          <w:szCs w:val="30"/>
        </w:rPr>
        <w:t>1</w:t>
      </w:r>
      <w:r w:rsidR="00D0522D">
        <w:rPr>
          <w:rFonts w:ascii="Angsana New" w:hAnsi="Angsana New" w:cs="Angsana New"/>
          <w:b/>
          <w:bCs/>
          <w:sz w:val="30"/>
          <w:szCs w:val="30"/>
        </w:rPr>
        <w:t>2</w:t>
      </w:r>
      <w:r w:rsidRPr="00E2080C">
        <w:rPr>
          <w:rFonts w:ascii="Angsana New" w:hAnsi="Angsana New" w:cs="Angsana New"/>
          <w:b/>
          <w:bCs/>
          <w:sz w:val="30"/>
          <w:szCs w:val="30"/>
        </w:rPr>
        <w:tab/>
      </w:r>
      <w:r w:rsidR="0077671F" w:rsidRPr="00E2080C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5F17987F" w14:textId="77777777" w:rsidR="00D17A30" w:rsidRPr="00D0522D" w:rsidRDefault="00D17A30" w:rsidP="00D0522D">
      <w:pPr>
        <w:tabs>
          <w:tab w:val="clear" w:pos="227"/>
          <w:tab w:val="clear" w:pos="454"/>
          <w:tab w:val="clear" w:pos="680"/>
          <w:tab w:val="left" w:pos="720"/>
        </w:tabs>
        <w:ind w:left="540" w:right="10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27421D93" w14:textId="77777777" w:rsidR="00D17A30" w:rsidRPr="00D216FC" w:rsidRDefault="00D17A30" w:rsidP="00D17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16F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5F2AAC3B" w14:textId="77777777" w:rsidR="000B5BA7" w:rsidRPr="00D0522D" w:rsidRDefault="000B5BA7" w:rsidP="00D0522D">
      <w:pPr>
        <w:tabs>
          <w:tab w:val="clear" w:pos="227"/>
          <w:tab w:val="clear" w:pos="454"/>
          <w:tab w:val="clear" w:pos="680"/>
          <w:tab w:val="left" w:pos="720"/>
        </w:tabs>
        <w:ind w:left="540" w:right="10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tbl>
      <w:tblPr>
        <w:tblW w:w="9376" w:type="dxa"/>
        <w:tblInd w:w="450" w:type="dxa"/>
        <w:tblLook w:val="01E0" w:firstRow="1" w:lastRow="1" w:firstColumn="1" w:lastColumn="1" w:noHBand="0" w:noVBand="0"/>
      </w:tblPr>
      <w:tblGrid>
        <w:gridCol w:w="3146"/>
        <w:gridCol w:w="1084"/>
        <w:gridCol w:w="1145"/>
        <w:gridCol w:w="267"/>
        <w:gridCol w:w="1145"/>
        <w:gridCol w:w="267"/>
        <w:gridCol w:w="1070"/>
        <w:gridCol w:w="267"/>
        <w:gridCol w:w="985"/>
      </w:tblGrid>
      <w:tr w:rsidR="000B5BA7" w:rsidRPr="00345D95" w14:paraId="6C5A032F" w14:textId="77777777" w:rsidTr="00251D2B">
        <w:tc>
          <w:tcPr>
            <w:tcW w:w="3146" w:type="dxa"/>
          </w:tcPr>
          <w:p w14:paraId="031E2EED" w14:textId="77777777" w:rsidR="000B5BA7" w:rsidRPr="00345D95" w:rsidRDefault="000B5BA7" w:rsidP="00EC3ADC">
            <w:pPr>
              <w:pStyle w:val="BodyText"/>
              <w:spacing w:after="0" w:line="240" w:lineRule="auto"/>
              <w:ind w:right="-548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45D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345D9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สิ้นสุ</w:t>
            </w:r>
            <w:r w:rsidRPr="00345D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ด</w:t>
            </w:r>
            <w:r w:rsidRPr="00345D95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4" w:type="dxa"/>
          </w:tcPr>
          <w:p w14:paraId="37FAE542" w14:textId="77777777" w:rsidR="000B5BA7" w:rsidRPr="00345D95" w:rsidRDefault="000B5BA7" w:rsidP="00EC3AD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7" w:type="dxa"/>
            <w:gridSpan w:val="3"/>
          </w:tcPr>
          <w:p w14:paraId="2F39E06F" w14:textId="77777777" w:rsidR="000B5BA7" w:rsidRPr="00345D95" w:rsidRDefault="000B5BA7" w:rsidP="00EC3AD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5A63C96E" w14:textId="77777777" w:rsidR="000B5BA7" w:rsidRPr="00345D95" w:rsidRDefault="000B5BA7" w:rsidP="00EC3ADC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22" w:type="dxa"/>
            <w:gridSpan w:val="3"/>
          </w:tcPr>
          <w:p w14:paraId="41336943" w14:textId="77777777" w:rsidR="000B5BA7" w:rsidRPr="00345D95" w:rsidRDefault="000B5BA7" w:rsidP="00EC3AD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5BA7" w:rsidRPr="00345D95" w14:paraId="40F2609B" w14:textId="77777777" w:rsidTr="00251D2B">
        <w:tc>
          <w:tcPr>
            <w:tcW w:w="3146" w:type="dxa"/>
          </w:tcPr>
          <w:p w14:paraId="543905BA" w14:textId="62E26339" w:rsidR="000B5BA7" w:rsidRPr="00345D95" w:rsidRDefault="000B5BA7" w:rsidP="00EC3ADC">
            <w:pPr>
              <w:pStyle w:val="BodyText"/>
              <w:tabs>
                <w:tab w:val="clear" w:pos="227"/>
              </w:tabs>
              <w:spacing w:after="0" w:line="240" w:lineRule="auto"/>
              <w:ind w:left="522" w:right="-548" w:hanging="270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000377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="00B708DC" w:rsidRPr="009E20A7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30</w:t>
            </w:r>
            <w:r w:rsidRPr="00D17A30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D17A30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4" w:type="dxa"/>
          </w:tcPr>
          <w:p w14:paraId="2A9DA0E4" w14:textId="764ABD5D" w:rsidR="000B5BA7" w:rsidRPr="00345D95" w:rsidRDefault="000B5BA7" w:rsidP="00EC3AD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Cordi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7C320904" w14:textId="340114EC" w:rsidR="000B5BA7" w:rsidRPr="00345D95" w:rsidRDefault="000B5BA7" w:rsidP="00EC3ADC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67" w:type="dxa"/>
            <w:shd w:val="clear" w:color="auto" w:fill="auto"/>
          </w:tcPr>
          <w:p w14:paraId="2690D584" w14:textId="77777777" w:rsidR="000B5BA7" w:rsidRPr="00345D95" w:rsidRDefault="000B5BA7" w:rsidP="00EC3ADC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1D5BF48F" w14:textId="130E7492" w:rsidR="000B5BA7" w:rsidRPr="00345D95" w:rsidRDefault="000B5BA7" w:rsidP="00EC3ADC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67" w:type="dxa"/>
            <w:shd w:val="clear" w:color="auto" w:fill="auto"/>
          </w:tcPr>
          <w:p w14:paraId="6BC1CFFD" w14:textId="77777777" w:rsidR="000B5BA7" w:rsidRPr="00345D95" w:rsidRDefault="000B5BA7" w:rsidP="00EC3ADC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0555060A" w14:textId="1F3D51C6" w:rsidR="000B5BA7" w:rsidRPr="00345D95" w:rsidRDefault="000B5BA7" w:rsidP="00EC3ADC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67" w:type="dxa"/>
            <w:shd w:val="clear" w:color="auto" w:fill="auto"/>
          </w:tcPr>
          <w:p w14:paraId="29D55B1E" w14:textId="77777777" w:rsidR="000B5BA7" w:rsidRPr="00345D95" w:rsidRDefault="000B5BA7" w:rsidP="00EC3ADC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85" w:type="dxa"/>
            <w:shd w:val="clear" w:color="auto" w:fill="auto"/>
          </w:tcPr>
          <w:p w14:paraId="79154B30" w14:textId="350896E8" w:rsidR="000B5BA7" w:rsidRPr="00345D95" w:rsidRDefault="000B5BA7" w:rsidP="00EC3ADC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0B5BA7" w:rsidRPr="00345D95" w14:paraId="70EC87D3" w14:textId="77777777" w:rsidTr="00251D2B">
        <w:tc>
          <w:tcPr>
            <w:tcW w:w="3146" w:type="dxa"/>
          </w:tcPr>
          <w:p w14:paraId="2D70F101" w14:textId="77777777" w:rsidR="000B5BA7" w:rsidRPr="00345D95" w:rsidRDefault="000B5BA7" w:rsidP="00EC3ADC">
            <w:pPr>
              <w:pStyle w:val="BodyText"/>
              <w:spacing w:after="0" w:line="240" w:lineRule="auto"/>
              <w:ind w:right="-54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1084" w:type="dxa"/>
          </w:tcPr>
          <w:p w14:paraId="60DA6CE8" w14:textId="77777777" w:rsidR="000B5BA7" w:rsidRPr="00345D95" w:rsidRDefault="000B5BA7" w:rsidP="00EC3AD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46" w:type="dxa"/>
            <w:gridSpan w:val="7"/>
          </w:tcPr>
          <w:p w14:paraId="3690ED4E" w14:textId="77777777" w:rsidR="000B5BA7" w:rsidRPr="00345D95" w:rsidRDefault="000B5BA7" w:rsidP="00EC3ADC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5BA7" w:rsidRPr="00345D95" w14:paraId="0E74EDDA" w14:textId="77777777" w:rsidTr="00251D2B">
        <w:tc>
          <w:tcPr>
            <w:tcW w:w="3146" w:type="dxa"/>
          </w:tcPr>
          <w:p w14:paraId="3D239639" w14:textId="77777777" w:rsidR="000B5BA7" w:rsidRPr="00345D95" w:rsidRDefault="000B5BA7" w:rsidP="00EC3ADC">
            <w:pPr>
              <w:spacing w:line="240" w:lineRule="auto"/>
              <w:ind w:right="-5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084" w:type="dxa"/>
          </w:tcPr>
          <w:p w14:paraId="1946EA31" w14:textId="77777777" w:rsidR="000B5BA7" w:rsidRPr="00345D95" w:rsidRDefault="000B5BA7" w:rsidP="00EC3AD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50931957" w14:textId="77777777" w:rsidR="000B5BA7" w:rsidRPr="00345D95" w:rsidRDefault="000B5BA7" w:rsidP="00EC3A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363FF9A5" w14:textId="77777777" w:rsidR="000B5BA7" w:rsidRPr="00345D95" w:rsidRDefault="000B5BA7" w:rsidP="00EC3ADC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4F58FD04" w14:textId="77777777" w:rsidR="000B5BA7" w:rsidRPr="00345D95" w:rsidRDefault="000B5BA7" w:rsidP="00EC3A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23EF66A2" w14:textId="77777777" w:rsidR="000B5BA7" w:rsidRPr="00345D95" w:rsidRDefault="000B5BA7" w:rsidP="00EC3ADC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32412912" w14:textId="77777777" w:rsidR="000B5BA7" w:rsidRPr="00345D95" w:rsidRDefault="000B5BA7" w:rsidP="00EC3A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08D177AD" w14:textId="77777777" w:rsidR="000B5BA7" w:rsidRPr="00345D95" w:rsidRDefault="000B5BA7" w:rsidP="00EC3ADC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5" w:type="dxa"/>
            <w:vAlign w:val="bottom"/>
          </w:tcPr>
          <w:p w14:paraId="66E8DD0B" w14:textId="77777777" w:rsidR="000B5BA7" w:rsidRPr="00345D95" w:rsidRDefault="000B5BA7" w:rsidP="00EC3A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B5BA7" w:rsidRPr="00345D95" w14:paraId="03528DA6" w14:textId="77777777" w:rsidTr="00251D2B">
        <w:tc>
          <w:tcPr>
            <w:tcW w:w="3146" w:type="dxa"/>
          </w:tcPr>
          <w:p w14:paraId="36D58B87" w14:textId="77777777" w:rsidR="000B5BA7" w:rsidRPr="00345D95" w:rsidRDefault="000B5BA7" w:rsidP="000B5BA7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084" w:type="dxa"/>
          </w:tcPr>
          <w:p w14:paraId="395690E3" w14:textId="77777777" w:rsidR="000B5BA7" w:rsidRPr="00345D95" w:rsidRDefault="000B5BA7" w:rsidP="000B5BA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49011BF2" w14:textId="6B828C58" w:rsidR="000B5BA7" w:rsidRPr="00345D95" w:rsidRDefault="00141C53" w:rsidP="00B708DC">
            <w:pPr>
              <w:pStyle w:val="acctfourfigures"/>
              <w:tabs>
                <w:tab w:val="clear" w:pos="765"/>
              </w:tabs>
              <w:spacing w:line="240" w:lineRule="auto"/>
              <w:ind w:right="-3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 w:rsidR="00700AA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7" w:type="dxa"/>
          </w:tcPr>
          <w:p w14:paraId="4A99F7B1" w14:textId="77777777" w:rsidR="000B5BA7" w:rsidRPr="00345D95" w:rsidRDefault="000B5BA7" w:rsidP="000B5BA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0FC026E8" w14:textId="1B3D6573" w:rsidR="000B5BA7" w:rsidRPr="00345D95" w:rsidRDefault="000B5BA7" w:rsidP="00434689">
            <w:pPr>
              <w:pStyle w:val="acctfourfigures"/>
              <w:tabs>
                <w:tab w:val="clear" w:pos="765"/>
              </w:tabs>
              <w:spacing w:line="240" w:lineRule="auto"/>
              <w:ind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14:paraId="59A15172" w14:textId="77777777" w:rsidR="000B5BA7" w:rsidRPr="00345D95" w:rsidRDefault="000B5BA7" w:rsidP="000B5BA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1CBE60FA" w14:textId="2DD92896" w:rsidR="000B5BA7" w:rsidRPr="00345D95" w:rsidRDefault="00D44C99" w:rsidP="00AA1CB7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4E9B1323" w14:textId="77777777" w:rsidR="000B5BA7" w:rsidRPr="00345D95" w:rsidRDefault="000B5BA7" w:rsidP="000B5BA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vAlign w:val="bottom"/>
          </w:tcPr>
          <w:p w14:paraId="2E3A0806" w14:textId="37A9184F" w:rsidR="000B5BA7" w:rsidRPr="00345D95" w:rsidRDefault="000B5BA7" w:rsidP="00AA1CB7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B5BA7" w:rsidRPr="00D0522D" w14:paraId="28D1C87D" w14:textId="77777777" w:rsidTr="00251D2B">
        <w:tc>
          <w:tcPr>
            <w:tcW w:w="3146" w:type="dxa"/>
          </w:tcPr>
          <w:p w14:paraId="1110C704" w14:textId="77777777" w:rsidR="000B5BA7" w:rsidRPr="00D0522D" w:rsidRDefault="000B5BA7" w:rsidP="00D052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108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4" w:type="dxa"/>
          </w:tcPr>
          <w:p w14:paraId="4BAF904A" w14:textId="77777777" w:rsidR="000B5BA7" w:rsidRPr="00D0522D" w:rsidRDefault="000B5BA7" w:rsidP="00D052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108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45" w:type="dxa"/>
            <w:vAlign w:val="bottom"/>
          </w:tcPr>
          <w:p w14:paraId="293F3B54" w14:textId="77777777" w:rsidR="000B5BA7" w:rsidRPr="00D0522D" w:rsidRDefault="000B5BA7" w:rsidP="00D052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108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67" w:type="dxa"/>
          </w:tcPr>
          <w:p w14:paraId="79D3D430" w14:textId="77777777" w:rsidR="000B5BA7" w:rsidRPr="00D0522D" w:rsidRDefault="000B5BA7" w:rsidP="00D052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108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45" w:type="dxa"/>
            <w:vAlign w:val="bottom"/>
          </w:tcPr>
          <w:p w14:paraId="4E802B00" w14:textId="77777777" w:rsidR="000B5BA7" w:rsidRPr="00D0522D" w:rsidRDefault="000B5BA7" w:rsidP="00D052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108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67" w:type="dxa"/>
          </w:tcPr>
          <w:p w14:paraId="25FE78B1" w14:textId="77777777" w:rsidR="000B5BA7" w:rsidRPr="00D0522D" w:rsidRDefault="000B5BA7" w:rsidP="00D052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108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70" w:type="dxa"/>
            <w:vAlign w:val="bottom"/>
          </w:tcPr>
          <w:p w14:paraId="2E68E20A" w14:textId="77777777" w:rsidR="000B5BA7" w:rsidRPr="00D0522D" w:rsidRDefault="000B5BA7" w:rsidP="00D052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108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67" w:type="dxa"/>
          </w:tcPr>
          <w:p w14:paraId="08B454E8" w14:textId="77777777" w:rsidR="000B5BA7" w:rsidRPr="00D0522D" w:rsidRDefault="000B5BA7" w:rsidP="00D052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108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85" w:type="dxa"/>
            <w:vAlign w:val="bottom"/>
          </w:tcPr>
          <w:p w14:paraId="0929EF66" w14:textId="77777777" w:rsidR="000B5BA7" w:rsidRPr="00D0522D" w:rsidRDefault="000B5BA7" w:rsidP="00D052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108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D54769" w:rsidRPr="00345D95" w14:paraId="4E97B2E9" w14:textId="77777777" w:rsidTr="00251D2B">
        <w:tc>
          <w:tcPr>
            <w:tcW w:w="3146" w:type="dxa"/>
            <w:shd w:val="clear" w:color="auto" w:fill="FFFFFF"/>
          </w:tcPr>
          <w:p w14:paraId="1305323D" w14:textId="54B0A5A9" w:rsidR="00D54769" w:rsidRPr="00345D95" w:rsidRDefault="00D54769" w:rsidP="00D54769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16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4" w:type="dxa"/>
            <w:shd w:val="clear" w:color="auto" w:fill="FFFFFF"/>
          </w:tcPr>
          <w:p w14:paraId="496504EF" w14:textId="77777777" w:rsidR="00D54769" w:rsidRPr="00345D95" w:rsidRDefault="00D54769" w:rsidP="00D5476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FFFFFF"/>
            <w:vAlign w:val="bottom"/>
          </w:tcPr>
          <w:p w14:paraId="437B1632" w14:textId="77777777" w:rsidR="00D54769" w:rsidRPr="00345D95" w:rsidRDefault="00D54769" w:rsidP="00D547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FFFFFF"/>
          </w:tcPr>
          <w:p w14:paraId="640F600B" w14:textId="77777777" w:rsidR="00D54769" w:rsidRPr="00345D95" w:rsidRDefault="00D54769" w:rsidP="00D5476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FFFFFF"/>
            <w:vAlign w:val="bottom"/>
          </w:tcPr>
          <w:p w14:paraId="3CE464B5" w14:textId="77777777" w:rsidR="00D54769" w:rsidRPr="00345D95" w:rsidRDefault="00D54769" w:rsidP="00D547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FFFFFF"/>
          </w:tcPr>
          <w:p w14:paraId="20F83E03" w14:textId="77777777" w:rsidR="00D54769" w:rsidRPr="00345D95" w:rsidRDefault="00D54769" w:rsidP="00D5476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FFFFFF"/>
            <w:vAlign w:val="bottom"/>
          </w:tcPr>
          <w:p w14:paraId="6E6FACCA" w14:textId="77777777" w:rsidR="00D54769" w:rsidRPr="00345D95" w:rsidRDefault="00D54769" w:rsidP="00D547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FFFFFF"/>
          </w:tcPr>
          <w:p w14:paraId="4D44A7F6" w14:textId="77777777" w:rsidR="00D54769" w:rsidRPr="00345D95" w:rsidRDefault="00D54769" w:rsidP="00D5476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5" w:type="dxa"/>
            <w:shd w:val="clear" w:color="auto" w:fill="FFFFFF"/>
            <w:vAlign w:val="bottom"/>
          </w:tcPr>
          <w:p w14:paraId="5DEC5578" w14:textId="77777777" w:rsidR="00D54769" w:rsidRPr="00345D95" w:rsidRDefault="00D54769" w:rsidP="00D547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769" w:rsidRPr="00345D95" w14:paraId="1A1BC47C" w14:textId="77777777" w:rsidTr="00251D2B">
        <w:tc>
          <w:tcPr>
            <w:tcW w:w="3146" w:type="dxa"/>
            <w:shd w:val="clear" w:color="auto" w:fill="FFFFFF"/>
          </w:tcPr>
          <w:p w14:paraId="2CB77813" w14:textId="27ABA3E2" w:rsidR="00D54769" w:rsidRPr="00345D95" w:rsidRDefault="00D54769" w:rsidP="00D54769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sz w:val="30"/>
                <w:szCs w:val="30"/>
                <w:cs/>
              </w:rPr>
            </w:pPr>
            <w:r w:rsidRPr="00D216F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84" w:type="dxa"/>
            <w:shd w:val="clear" w:color="auto" w:fill="FFFFFF"/>
          </w:tcPr>
          <w:p w14:paraId="15864C2B" w14:textId="343B3C06" w:rsidR="00D54769" w:rsidRPr="00345D95" w:rsidRDefault="00D54769" w:rsidP="00D5476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FFFFFF"/>
            <w:vAlign w:val="bottom"/>
          </w:tcPr>
          <w:p w14:paraId="5C24CA3D" w14:textId="47CFB772" w:rsidR="00D54769" w:rsidRPr="0021493A" w:rsidRDefault="00700AAD" w:rsidP="00141C53">
            <w:pPr>
              <w:pStyle w:val="acctfourfigures"/>
              <w:tabs>
                <w:tab w:val="clear" w:pos="765"/>
              </w:tabs>
              <w:spacing w:line="240" w:lineRule="auto"/>
              <w:ind w:right="-468" w:firstLine="25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(8,450</w:t>
            </w:r>
            <w:r w:rsidR="00141C5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7" w:type="dxa"/>
            <w:shd w:val="clear" w:color="auto" w:fill="FFFFFF"/>
          </w:tcPr>
          <w:p w14:paraId="0A6F5DFB" w14:textId="77777777" w:rsidR="00D54769" w:rsidRPr="00D17A30" w:rsidRDefault="00D54769" w:rsidP="00D5476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145" w:type="dxa"/>
            <w:shd w:val="clear" w:color="auto" w:fill="FFFFFF"/>
            <w:vAlign w:val="bottom"/>
          </w:tcPr>
          <w:p w14:paraId="6D751529" w14:textId="7A383822" w:rsidR="00D54769" w:rsidRPr="0021493A" w:rsidRDefault="00D54769" w:rsidP="00D54769">
            <w:pPr>
              <w:pStyle w:val="acctfourfigures"/>
              <w:tabs>
                <w:tab w:val="clear" w:pos="765"/>
              </w:tabs>
              <w:spacing w:line="240" w:lineRule="auto"/>
              <w:ind w:right="-468" w:firstLine="25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21493A">
              <w:rPr>
                <w:rFonts w:ascii="Angsana New" w:hAnsi="Angsana New"/>
                <w:sz w:val="30"/>
                <w:szCs w:val="30"/>
                <w:lang w:val="en-US"/>
              </w:rPr>
              <w:t>71,39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6)</w:t>
            </w:r>
          </w:p>
        </w:tc>
        <w:tc>
          <w:tcPr>
            <w:tcW w:w="267" w:type="dxa"/>
            <w:shd w:val="clear" w:color="auto" w:fill="FFFFFF"/>
          </w:tcPr>
          <w:p w14:paraId="3FB9C1D4" w14:textId="77777777" w:rsidR="00D54769" w:rsidRPr="00D17A30" w:rsidRDefault="00D54769" w:rsidP="00D5476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70" w:type="dxa"/>
            <w:shd w:val="clear" w:color="auto" w:fill="FFFFFF"/>
            <w:vAlign w:val="bottom"/>
          </w:tcPr>
          <w:p w14:paraId="544DA646" w14:textId="53D3E830" w:rsidR="00D54769" w:rsidRPr="0021493A" w:rsidRDefault="00275129" w:rsidP="00D54769">
            <w:pPr>
              <w:pStyle w:val="acctfourfigures"/>
              <w:tabs>
                <w:tab w:val="clear" w:pos="765"/>
              </w:tabs>
              <w:spacing w:line="240" w:lineRule="auto"/>
              <w:ind w:left="-198"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(8,04</w:t>
            </w:r>
            <w:r w:rsidR="00D44C99">
              <w:rPr>
                <w:rFonts w:ascii="Angsana New" w:hAnsi="Angsana New"/>
                <w:sz w:val="30"/>
                <w:szCs w:val="30"/>
                <w:lang w:val="en-US" w:bidi="th-TH"/>
              </w:rPr>
              <w:t>2)</w:t>
            </w:r>
          </w:p>
        </w:tc>
        <w:tc>
          <w:tcPr>
            <w:tcW w:w="267" w:type="dxa"/>
            <w:shd w:val="clear" w:color="auto" w:fill="FFFFFF"/>
          </w:tcPr>
          <w:p w14:paraId="41F0B77A" w14:textId="77777777" w:rsidR="00D54769" w:rsidRPr="0021493A" w:rsidRDefault="00D54769" w:rsidP="00D5476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5" w:type="dxa"/>
            <w:shd w:val="clear" w:color="auto" w:fill="FFFFFF"/>
            <w:vAlign w:val="bottom"/>
          </w:tcPr>
          <w:p w14:paraId="4ABB9A50" w14:textId="0DAA1F58" w:rsidR="00D54769" w:rsidRPr="0021493A" w:rsidRDefault="00D54769" w:rsidP="00D54769">
            <w:pPr>
              <w:pStyle w:val="acctfourfigures"/>
              <w:tabs>
                <w:tab w:val="clear" w:pos="765"/>
              </w:tabs>
              <w:spacing w:line="240" w:lineRule="auto"/>
              <w:ind w:left="-19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493A">
              <w:rPr>
                <w:rFonts w:ascii="Angsana New" w:hAnsi="Angsana New"/>
                <w:sz w:val="30"/>
                <w:szCs w:val="30"/>
                <w:lang w:val="en-US" w:bidi="th-TH"/>
              </w:rPr>
              <w:t>(76,08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21493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54769" w:rsidRPr="00345D95" w14:paraId="59A713B3" w14:textId="77777777" w:rsidTr="00251D2B">
        <w:tc>
          <w:tcPr>
            <w:tcW w:w="3146" w:type="dxa"/>
            <w:shd w:val="clear" w:color="auto" w:fill="FFFFFF"/>
          </w:tcPr>
          <w:p w14:paraId="364D7F39" w14:textId="2A2D5DAB" w:rsidR="00D54769" w:rsidRPr="00345D95" w:rsidRDefault="00E176DE" w:rsidP="00E176DE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ผลประโยชน์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84" w:type="dxa"/>
            <w:shd w:val="clear" w:color="auto" w:fill="FFFFFF"/>
          </w:tcPr>
          <w:p w14:paraId="56166DB2" w14:textId="77777777" w:rsidR="00D54769" w:rsidRPr="00345D95" w:rsidRDefault="00D54769" w:rsidP="00D5476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57B2426" w14:textId="2F12700F" w:rsidR="00D54769" w:rsidRPr="00D20E6D" w:rsidRDefault="00141C53" w:rsidP="00D54769">
            <w:pPr>
              <w:pStyle w:val="acctfourfigures"/>
              <w:tabs>
                <w:tab w:val="clear" w:pos="765"/>
              </w:tabs>
              <w:spacing w:line="240" w:lineRule="auto"/>
              <w:ind w:right="-468" w:firstLine="25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(8,012)</w:t>
            </w:r>
          </w:p>
        </w:tc>
        <w:tc>
          <w:tcPr>
            <w:tcW w:w="267" w:type="dxa"/>
            <w:shd w:val="clear" w:color="auto" w:fill="FFFFFF"/>
          </w:tcPr>
          <w:p w14:paraId="5026A184" w14:textId="77777777" w:rsidR="00D54769" w:rsidRPr="00D17A30" w:rsidRDefault="00D54769" w:rsidP="00D54769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50F2B61" w14:textId="5E5F392A" w:rsidR="00D54769" w:rsidRPr="0021493A" w:rsidRDefault="00D54769" w:rsidP="00D54769">
            <w:pPr>
              <w:pStyle w:val="acctfourfigures"/>
              <w:tabs>
                <w:tab w:val="clear" w:pos="765"/>
              </w:tabs>
              <w:spacing w:line="240" w:lineRule="auto"/>
              <w:ind w:right="-558" w:firstLine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0E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(71,39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D20E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7" w:type="dxa"/>
            <w:shd w:val="clear" w:color="auto" w:fill="FFFFFF"/>
          </w:tcPr>
          <w:p w14:paraId="62000DB0" w14:textId="77777777" w:rsidR="00D54769" w:rsidRPr="00D17A30" w:rsidRDefault="00D54769" w:rsidP="00D54769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71A170B" w14:textId="46659F92" w:rsidR="00D54769" w:rsidRPr="0021493A" w:rsidRDefault="00275129" w:rsidP="00D5476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(8,04</w:t>
            </w:r>
            <w:r w:rsidR="00D44C99">
              <w:rPr>
                <w:rFonts w:ascii="Angsana New" w:hAnsi="Angsana New"/>
                <w:b/>
                <w:bCs/>
                <w:sz w:val="30"/>
                <w:szCs w:val="30"/>
              </w:rPr>
              <w:t>2)</w:t>
            </w:r>
          </w:p>
        </w:tc>
        <w:tc>
          <w:tcPr>
            <w:tcW w:w="267" w:type="dxa"/>
            <w:shd w:val="clear" w:color="auto" w:fill="FFFFFF"/>
          </w:tcPr>
          <w:p w14:paraId="7EF2CF5E" w14:textId="77777777" w:rsidR="00D54769" w:rsidRPr="0021493A" w:rsidRDefault="00D54769" w:rsidP="00D54769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40A4933" w14:textId="42C61164" w:rsidR="00D54769" w:rsidRPr="0021493A" w:rsidRDefault="00D54769" w:rsidP="00D5476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493A">
              <w:rPr>
                <w:rFonts w:ascii="Angsana New" w:hAnsi="Angsana New"/>
                <w:b/>
                <w:bCs/>
                <w:sz w:val="30"/>
                <w:szCs w:val="30"/>
              </w:rPr>
              <w:t>(76,08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21493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367AC883" w14:textId="0F4BBEDD" w:rsidR="00D17A30" w:rsidRDefault="00D17A30" w:rsidP="00D0522D">
      <w:pPr>
        <w:tabs>
          <w:tab w:val="clear" w:pos="227"/>
          <w:tab w:val="clear" w:pos="454"/>
          <w:tab w:val="clear" w:pos="680"/>
          <w:tab w:val="left" w:pos="720"/>
        </w:tabs>
        <w:ind w:left="540" w:right="10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67E5D609" w14:textId="7751087C" w:rsidR="00D0522D" w:rsidRDefault="00D0522D" w:rsidP="00D0522D">
      <w:pPr>
        <w:tabs>
          <w:tab w:val="clear" w:pos="227"/>
          <w:tab w:val="clear" w:pos="454"/>
          <w:tab w:val="clear" w:pos="680"/>
          <w:tab w:val="left" w:pos="720"/>
        </w:tabs>
        <w:ind w:left="540" w:right="10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7ABF687E" w14:textId="1C1895E6" w:rsidR="00D0522D" w:rsidRDefault="00D0522D" w:rsidP="00D0522D">
      <w:pPr>
        <w:tabs>
          <w:tab w:val="clear" w:pos="227"/>
          <w:tab w:val="clear" w:pos="454"/>
          <w:tab w:val="clear" w:pos="680"/>
          <w:tab w:val="left" w:pos="720"/>
        </w:tabs>
        <w:ind w:left="540" w:right="10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763B5039" w14:textId="5C819956" w:rsidR="00D0522D" w:rsidRDefault="00D0522D" w:rsidP="00D0522D">
      <w:pPr>
        <w:tabs>
          <w:tab w:val="clear" w:pos="227"/>
          <w:tab w:val="clear" w:pos="454"/>
          <w:tab w:val="clear" w:pos="680"/>
          <w:tab w:val="left" w:pos="720"/>
        </w:tabs>
        <w:ind w:left="540" w:right="10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72E4512E" w14:textId="3C0B42DA" w:rsidR="00D0522D" w:rsidRDefault="00D0522D" w:rsidP="00D0522D">
      <w:pPr>
        <w:tabs>
          <w:tab w:val="clear" w:pos="227"/>
          <w:tab w:val="clear" w:pos="454"/>
          <w:tab w:val="clear" w:pos="680"/>
          <w:tab w:val="left" w:pos="720"/>
        </w:tabs>
        <w:ind w:left="540" w:right="10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171089D4" w14:textId="70843B51" w:rsidR="00D0522D" w:rsidRDefault="00D0522D" w:rsidP="00D0522D">
      <w:pPr>
        <w:tabs>
          <w:tab w:val="clear" w:pos="227"/>
          <w:tab w:val="clear" w:pos="454"/>
          <w:tab w:val="clear" w:pos="680"/>
          <w:tab w:val="left" w:pos="720"/>
        </w:tabs>
        <w:ind w:left="540" w:right="10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1BE48033" w14:textId="2816DC0D" w:rsidR="00D0522D" w:rsidRDefault="00D0522D" w:rsidP="00D0522D">
      <w:pPr>
        <w:tabs>
          <w:tab w:val="clear" w:pos="227"/>
          <w:tab w:val="clear" w:pos="454"/>
          <w:tab w:val="clear" w:pos="680"/>
          <w:tab w:val="left" w:pos="720"/>
        </w:tabs>
        <w:ind w:left="540" w:right="10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1004A90E" w14:textId="77777777" w:rsidR="00D0522D" w:rsidRPr="00D0522D" w:rsidRDefault="00D0522D" w:rsidP="00D0522D">
      <w:pPr>
        <w:tabs>
          <w:tab w:val="clear" w:pos="227"/>
          <w:tab w:val="clear" w:pos="454"/>
          <w:tab w:val="clear" w:pos="680"/>
          <w:tab w:val="left" w:pos="720"/>
        </w:tabs>
        <w:ind w:left="540" w:right="10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1F6B212F" w14:textId="77777777" w:rsidR="00D17A30" w:rsidRPr="00D216FC" w:rsidRDefault="00D17A30" w:rsidP="00D17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16F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ภาษีเงินได้ที่รับรู้ในกำไรขาดทุนเบ็ดเสร็จอื่น</w:t>
      </w:r>
    </w:p>
    <w:p w14:paraId="36090BA0" w14:textId="77777777" w:rsidR="000B5BA7" w:rsidRPr="00D0522D" w:rsidRDefault="000B5BA7" w:rsidP="00D0522D">
      <w:pPr>
        <w:tabs>
          <w:tab w:val="clear" w:pos="227"/>
          <w:tab w:val="clear" w:pos="454"/>
          <w:tab w:val="clear" w:pos="680"/>
          <w:tab w:val="left" w:pos="720"/>
        </w:tabs>
        <w:ind w:left="540" w:right="10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tbl>
      <w:tblPr>
        <w:tblW w:w="961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68"/>
        <w:gridCol w:w="990"/>
        <w:gridCol w:w="180"/>
        <w:gridCol w:w="990"/>
        <w:gridCol w:w="180"/>
        <w:gridCol w:w="990"/>
        <w:gridCol w:w="180"/>
        <w:gridCol w:w="900"/>
        <w:gridCol w:w="184"/>
        <w:gridCol w:w="900"/>
        <w:gridCol w:w="180"/>
        <w:gridCol w:w="967"/>
        <w:gridCol w:w="8"/>
      </w:tblGrid>
      <w:tr w:rsidR="000B5BA7" w:rsidRPr="00345D95" w14:paraId="47943CBC" w14:textId="77777777" w:rsidTr="00D0522D">
        <w:trPr>
          <w:gridAfter w:val="1"/>
          <w:wAfter w:w="8" w:type="dxa"/>
          <w:cantSplit/>
          <w:trHeight w:val="330"/>
        </w:trPr>
        <w:tc>
          <w:tcPr>
            <w:tcW w:w="2970" w:type="dxa"/>
          </w:tcPr>
          <w:p w14:paraId="140FC1E2" w14:textId="77777777" w:rsidR="000B5BA7" w:rsidRPr="00345D95" w:rsidRDefault="000B5BA7" w:rsidP="00EC3ADC">
            <w:pPr>
              <w:pStyle w:val="BodyText"/>
              <w:spacing w:after="0" w:line="240" w:lineRule="auto"/>
              <w:ind w:right="-548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45D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345D9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สิ้นสุ</w:t>
            </w:r>
            <w:r w:rsidRPr="00345D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ด</w:t>
            </w:r>
            <w:r w:rsidRPr="00345D95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639" w:type="dxa"/>
            <w:gridSpan w:val="11"/>
          </w:tcPr>
          <w:p w14:paraId="3B8DBCE4" w14:textId="05766454" w:rsidR="000B5BA7" w:rsidRPr="00345D95" w:rsidRDefault="000B5BA7" w:rsidP="00EC3AD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0B5BA7" w:rsidRPr="00345D95" w14:paraId="11E671F2" w14:textId="77777777" w:rsidTr="00D0522D">
        <w:trPr>
          <w:gridAfter w:val="1"/>
          <w:wAfter w:w="8" w:type="dxa"/>
          <w:cantSplit/>
        </w:trPr>
        <w:tc>
          <w:tcPr>
            <w:tcW w:w="2970" w:type="dxa"/>
          </w:tcPr>
          <w:p w14:paraId="1CEAE432" w14:textId="77777777" w:rsidR="000B5BA7" w:rsidRPr="00345D95" w:rsidRDefault="000B5BA7" w:rsidP="00EC3ADC">
            <w:pPr>
              <w:pStyle w:val="BodyText"/>
              <w:tabs>
                <w:tab w:val="clear" w:pos="227"/>
              </w:tabs>
              <w:spacing w:after="0" w:line="240" w:lineRule="auto"/>
              <w:ind w:left="522" w:right="-548" w:hanging="270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9E20A7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9E20A7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30</w:t>
            </w:r>
            <w:r w:rsidRPr="00D17A30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D17A30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32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7A411B37" w14:textId="6ECF73C9" w:rsidR="000B5BA7" w:rsidRPr="00345D95" w:rsidRDefault="000B5BA7" w:rsidP="00EC3AD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  <w:t>2563</w:t>
            </w:r>
          </w:p>
        </w:tc>
        <w:tc>
          <w:tcPr>
            <w:tcW w:w="180" w:type="dxa"/>
          </w:tcPr>
          <w:p w14:paraId="2EBE1101" w14:textId="77777777" w:rsidR="000B5BA7" w:rsidRPr="00345D95" w:rsidRDefault="000B5BA7" w:rsidP="00EC3AD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313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9F2F4D" w14:textId="3F3FB2F6" w:rsidR="000B5BA7" w:rsidRPr="00345D95" w:rsidRDefault="000B5BA7" w:rsidP="00EC3AD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  <w:t>2562</w:t>
            </w:r>
          </w:p>
        </w:tc>
      </w:tr>
      <w:tr w:rsidR="000B5BA7" w:rsidRPr="00345D95" w14:paraId="52EFE96F" w14:textId="77777777" w:rsidTr="00D0522D">
        <w:trPr>
          <w:cantSplit/>
        </w:trPr>
        <w:tc>
          <w:tcPr>
            <w:tcW w:w="2970" w:type="dxa"/>
          </w:tcPr>
          <w:p w14:paraId="50AE03A4" w14:textId="77777777" w:rsidR="000B5BA7" w:rsidRPr="00345D95" w:rsidRDefault="000B5BA7" w:rsidP="00EC3ADC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CE834B" w14:textId="77777777" w:rsidR="000B5BA7" w:rsidRPr="00345D95" w:rsidRDefault="000B5BA7" w:rsidP="00EC3AD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ก่อนภาษี</w:t>
            </w:r>
          </w:p>
          <w:p w14:paraId="138FB07C" w14:textId="77777777" w:rsidR="000B5BA7" w:rsidRPr="00345D95" w:rsidRDefault="000B5BA7" w:rsidP="00EC3AD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เงินได้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724F87" w14:textId="77777777" w:rsidR="000B5BA7" w:rsidRPr="000B42B3" w:rsidRDefault="000B5BA7" w:rsidP="00EC3AD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61B6A6" w14:textId="77777777" w:rsidR="000B5BA7" w:rsidRPr="00345D95" w:rsidRDefault="000B5BA7" w:rsidP="00EC3AD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รายได้</w:t>
            </w:r>
          </w:p>
          <w:p w14:paraId="65A8D884" w14:textId="77777777" w:rsidR="000B5BA7" w:rsidRPr="00345D95" w:rsidRDefault="000B5BA7" w:rsidP="00EC3AD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873478" w14:textId="77777777" w:rsidR="000B5BA7" w:rsidRPr="00345D95" w:rsidRDefault="000B5BA7" w:rsidP="00EC3AD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F4A460" w14:textId="77777777" w:rsidR="000B5BA7" w:rsidRPr="00345D95" w:rsidRDefault="000B5BA7" w:rsidP="00EC3AD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2E52ED57" w14:textId="77777777" w:rsidR="000B5BA7" w:rsidRPr="00345D95" w:rsidRDefault="000B5BA7" w:rsidP="00EC3AD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E67DCD3" w14:textId="77777777" w:rsidR="000B5BA7" w:rsidRPr="00345D95" w:rsidRDefault="000B5BA7" w:rsidP="00EC3AD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318F69AA" w14:textId="77777777" w:rsidR="000B5BA7" w:rsidRPr="00345D95" w:rsidRDefault="000B5BA7" w:rsidP="00EC3AD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ก่อนภาษี</w:t>
            </w:r>
          </w:p>
          <w:p w14:paraId="65D55E85" w14:textId="77777777" w:rsidR="000B5BA7" w:rsidRPr="00345D95" w:rsidRDefault="000B5BA7" w:rsidP="00EC3AD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เงินได้</w:t>
            </w:r>
          </w:p>
        </w:tc>
        <w:tc>
          <w:tcPr>
            <w:tcW w:w="184" w:type="dxa"/>
            <w:vAlign w:val="bottom"/>
          </w:tcPr>
          <w:p w14:paraId="45980442" w14:textId="77777777" w:rsidR="000B5BA7" w:rsidRPr="00345D95" w:rsidRDefault="000B5BA7" w:rsidP="00EC3AD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73E8400D" w14:textId="405EBCB4" w:rsidR="000B5BA7" w:rsidRPr="00345D95" w:rsidRDefault="00331E7E" w:rsidP="00EC3AD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31E7E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2FEE1807" w14:textId="77777777" w:rsidR="000B5BA7" w:rsidRPr="00345D95" w:rsidRDefault="000B5BA7" w:rsidP="00EC3AD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73" w:type="dxa"/>
            <w:gridSpan w:val="2"/>
            <w:vAlign w:val="bottom"/>
            <w:hideMark/>
          </w:tcPr>
          <w:p w14:paraId="5C1C8E32" w14:textId="77777777" w:rsidR="000B5BA7" w:rsidRPr="00345D95" w:rsidRDefault="000B5BA7" w:rsidP="00EC3AD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4E880335" w14:textId="77777777" w:rsidR="000B5BA7" w:rsidRPr="00345D95" w:rsidRDefault="000B5BA7" w:rsidP="00EC3AD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0B5BA7" w:rsidRPr="00345D95" w14:paraId="1A7E19F1" w14:textId="77777777" w:rsidTr="00D0522D">
        <w:trPr>
          <w:gridAfter w:val="1"/>
          <w:wAfter w:w="8" w:type="dxa"/>
          <w:cantSplit/>
        </w:trPr>
        <w:tc>
          <w:tcPr>
            <w:tcW w:w="2970" w:type="dxa"/>
          </w:tcPr>
          <w:p w14:paraId="58DB37B7" w14:textId="77777777" w:rsidR="000B5BA7" w:rsidRPr="00345D95" w:rsidRDefault="000B5BA7" w:rsidP="00EC3ADC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639" w:type="dxa"/>
            <w:gridSpan w:val="11"/>
            <w:hideMark/>
          </w:tcPr>
          <w:p w14:paraId="6CF55300" w14:textId="77777777" w:rsidR="000B5BA7" w:rsidRPr="00345D95" w:rsidRDefault="000B5BA7" w:rsidP="00EC3AD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0B5BA7" w:rsidRPr="00345D95" w14:paraId="7DCA317A" w14:textId="77777777" w:rsidTr="00D0522D">
        <w:trPr>
          <w:cantSplit/>
          <w:trHeight w:val="677"/>
        </w:trPr>
        <w:tc>
          <w:tcPr>
            <w:tcW w:w="2970" w:type="dxa"/>
          </w:tcPr>
          <w:p w14:paraId="72B5FE9A" w14:textId="6E1F0447" w:rsidR="000B5BA7" w:rsidRPr="00345D95" w:rsidRDefault="00B15263" w:rsidP="000B5BA7">
            <w:pPr>
              <w:tabs>
                <w:tab w:val="clear" w:pos="227"/>
              </w:tabs>
              <w:spacing w:line="260" w:lineRule="atLeast"/>
              <w:ind w:left="191" w:hanging="19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15263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ผลกำไร (ขาดทุน) จากการวัดมูลค่าสินทรัพย์ทางการเงิน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4AF541CC" w14:textId="5A78F3B6" w:rsidR="000B5BA7" w:rsidRPr="00345D95" w:rsidRDefault="00D44C99" w:rsidP="000B5BA7">
            <w:pPr>
              <w:pStyle w:val="acctfourfigures"/>
              <w:spacing w:line="240" w:lineRule="atLeast"/>
              <w:ind w:right="-69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(2,380)</w:t>
            </w:r>
          </w:p>
        </w:tc>
        <w:tc>
          <w:tcPr>
            <w:tcW w:w="180" w:type="dxa"/>
            <w:vAlign w:val="bottom"/>
          </w:tcPr>
          <w:p w14:paraId="3DE9FFA8" w14:textId="77777777" w:rsidR="000B5BA7" w:rsidRPr="00345D95" w:rsidRDefault="000B5BA7" w:rsidP="000B5BA7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5501B3FC" w14:textId="116E77A4" w:rsidR="000B5BA7" w:rsidRPr="00345D95" w:rsidRDefault="00D44C99" w:rsidP="000723A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476</w:t>
            </w:r>
          </w:p>
        </w:tc>
        <w:tc>
          <w:tcPr>
            <w:tcW w:w="180" w:type="dxa"/>
            <w:vAlign w:val="bottom"/>
          </w:tcPr>
          <w:p w14:paraId="3D62B03A" w14:textId="77777777" w:rsidR="000B5BA7" w:rsidRPr="00345D95" w:rsidRDefault="000B5BA7" w:rsidP="000B5BA7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0E0F6735" w14:textId="531E9A75" w:rsidR="000B5BA7" w:rsidRPr="00345D95" w:rsidRDefault="00D44C99" w:rsidP="00B15263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(1,</w:t>
            </w:r>
            <w:r w:rsidR="00B15263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90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4)</w:t>
            </w:r>
          </w:p>
        </w:tc>
        <w:tc>
          <w:tcPr>
            <w:tcW w:w="180" w:type="dxa"/>
            <w:vAlign w:val="bottom"/>
          </w:tcPr>
          <w:p w14:paraId="7FF71053" w14:textId="77777777" w:rsidR="000B5BA7" w:rsidRPr="00345D95" w:rsidRDefault="000B5BA7" w:rsidP="000B5BA7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43A4992" w14:textId="47654BDF" w:rsidR="000B5BA7" w:rsidRPr="00345D95" w:rsidRDefault="000B5BA7" w:rsidP="000B5BA7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5,289</w:t>
            </w:r>
          </w:p>
        </w:tc>
        <w:tc>
          <w:tcPr>
            <w:tcW w:w="184" w:type="dxa"/>
            <w:vAlign w:val="bottom"/>
          </w:tcPr>
          <w:p w14:paraId="0B2544FA" w14:textId="77777777" w:rsidR="000B5BA7" w:rsidRPr="00345D95" w:rsidRDefault="000B5BA7" w:rsidP="000B5BA7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2FD3E39E" w14:textId="24DE552A" w:rsidR="000B5BA7" w:rsidRPr="000A1DC5" w:rsidRDefault="000B5BA7" w:rsidP="000B5BA7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97" w:right="-9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(1,058)</w:t>
            </w:r>
          </w:p>
        </w:tc>
        <w:tc>
          <w:tcPr>
            <w:tcW w:w="180" w:type="dxa"/>
            <w:vAlign w:val="bottom"/>
          </w:tcPr>
          <w:p w14:paraId="6ECFF219" w14:textId="77777777" w:rsidR="000B5BA7" w:rsidRPr="00345D95" w:rsidRDefault="000B5BA7" w:rsidP="000B5BA7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3A8790C9" w14:textId="4570FCD5" w:rsidR="000B5BA7" w:rsidRPr="00345D95" w:rsidRDefault="000B5BA7" w:rsidP="000B5BA7">
            <w:pPr>
              <w:pStyle w:val="acctfourfigures"/>
              <w:spacing w:line="240" w:lineRule="atLeast"/>
              <w:ind w:left="-97" w:right="-107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4,231</w:t>
            </w:r>
          </w:p>
        </w:tc>
      </w:tr>
      <w:tr w:rsidR="000723A0" w:rsidRPr="00345D95" w14:paraId="3EAFDF26" w14:textId="77777777" w:rsidTr="00D0522D">
        <w:trPr>
          <w:cantSplit/>
          <w:trHeight w:val="677"/>
        </w:trPr>
        <w:tc>
          <w:tcPr>
            <w:tcW w:w="2970" w:type="dxa"/>
          </w:tcPr>
          <w:p w14:paraId="6906FEA2" w14:textId="33893F97" w:rsidR="000723A0" w:rsidRPr="00B15263" w:rsidRDefault="000723A0" w:rsidP="000B5BA7">
            <w:pPr>
              <w:tabs>
                <w:tab w:val="clear" w:pos="227"/>
              </w:tabs>
              <w:spacing w:line="260" w:lineRule="atLeast"/>
              <w:ind w:left="191" w:hanging="19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4C63778D" w14:textId="655A24B6" w:rsidR="000723A0" w:rsidRDefault="000723A0" w:rsidP="000723A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69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EEE28E0" w14:textId="77777777" w:rsidR="000723A0" w:rsidRPr="00345D95" w:rsidRDefault="000723A0" w:rsidP="000B5BA7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31A2EC3F" w14:textId="4E3F3933" w:rsidR="000723A0" w:rsidRDefault="000723A0" w:rsidP="000723A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524E02AE" w14:textId="77777777" w:rsidR="000723A0" w:rsidRPr="00345D95" w:rsidRDefault="000723A0" w:rsidP="000B5BA7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15C9A63B" w14:textId="6A82469F" w:rsidR="000723A0" w:rsidRDefault="000723A0" w:rsidP="00AD05D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73FAD0D0" w14:textId="77777777" w:rsidR="000723A0" w:rsidRPr="00345D95" w:rsidRDefault="000723A0" w:rsidP="000B5BA7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7829C248" w14:textId="58B52CA6" w:rsidR="000723A0" w:rsidRDefault="000723A0" w:rsidP="000B5BA7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(26,986)</w:t>
            </w:r>
          </w:p>
        </w:tc>
        <w:tc>
          <w:tcPr>
            <w:tcW w:w="184" w:type="dxa"/>
            <w:vAlign w:val="bottom"/>
          </w:tcPr>
          <w:p w14:paraId="750F34C5" w14:textId="77777777" w:rsidR="000723A0" w:rsidRPr="00345D95" w:rsidRDefault="000723A0" w:rsidP="000B5BA7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63686A11" w14:textId="44CC9068" w:rsidR="000723A0" w:rsidRDefault="000723A0" w:rsidP="000723A0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97" w:right="-90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5,380</w:t>
            </w:r>
          </w:p>
        </w:tc>
        <w:tc>
          <w:tcPr>
            <w:tcW w:w="180" w:type="dxa"/>
            <w:vAlign w:val="bottom"/>
          </w:tcPr>
          <w:p w14:paraId="37B9FBCC" w14:textId="77777777" w:rsidR="000723A0" w:rsidRPr="00345D95" w:rsidRDefault="000723A0" w:rsidP="000B5BA7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74FD90FB" w14:textId="73F37296" w:rsidR="000723A0" w:rsidRDefault="000723A0" w:rsidP="000B5BA7">
            <w:pPr>
              <w:pStyle w:val="acctfourfigures"/>
              <w:spacing w:line="240" w:lineRule="atLeast"/>
              <w:ind w:left="-97" w:right="-107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(21,606)</w:t>
            </w:r>
          </w:p>
        </w:tc>
      </w:tr>
      <w:tr w:rsidR="000B5BA7" w:rsidRPr="00345D95" w14:paraId="10AA605F" w14:textId="77777777" w:rsidTr="00D0522D">
        <w:trPr>
          <w:cantSplit/>
        </w:trPr>
        <w:tc>
          <w:tcPr>
            <w:tcW w:w="2970" w:type="dxa"/>
          </w:tcPr>
          <w:p w14:paraId="50D919F1" w14:textId="77777777" w:rsidR="000B5BA7" w:rsidRPr="00F855C3" w:rsidRDefault="000B5BA7" w:rsidP="000B5BA7">
            <w:pPr>
              <w:tabs>
                <w:tab w:val="clear" w:pos="227"/>
              </w:tabs>
              <w:spacing w:line="260" w:lineRule="atLeast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F855C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C51FDF" w14:textId="6D2A78F0" w:rsidR="000B5BA7" w:rsidRPr="00345D95" w:rsidRDefault="00D44C99" w:rsidP="000B5BA7">
            <w:pPr>
              <w:pStyle w:val="acctfourfigures"/>
              <w:spacing w:line="240" w:lineRule="atLeast"/>
              <w:ind w:right="-69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(2,380)</w:t>
            </w:r>
          </w:p>
        </w:tc>
        <w:tc>
          <w:tcPr>
            <w:tcW w:w="180" w:type="dxa"/>
            <w:vAlign w:val="bottom"/>
          </w:tcPr>
          <w:p w14:paraId="2C648860" w14:textId="77777777" w:rsidR="000B5BA7" w:rsidRPr="00345D95" w:rsidRDefault="000B5BA7" w:rsidP="000B5BA7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0A6F7" w14:textId="55F08A25" w:rsidR="000B5BA7" w:rsidRPr="00345D95" w:rsidRDefault="00D44C99" w:rsidP="000723A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476</w:t>
            </w:r>
          </w:p>
        </w:tc>
        <w:tc>
          <w:tcPr>
            <w:tcW w:w="180" w:type="dxa"/>
            <w:vAlign w:val="bottom"/>
          </w:tcPr>
          <w:p w14:paraId="0AA20E47" w14:textId="77777777" w:rsidR="000B5BA7" w:rsidRPr="00345D95" w:rsidRDefault="000B5BA7" w:rsidP="000B5BA7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0A6448" w14:textId="3987F8B5" w:rsidR="000B5BA7" w:rsidRPr="00345D95" w:rsidRDefault="00B15263" w:rsidP="000B5BA7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(1,90</w:t>
            </w:r>
            <w:r w:rsidR="00D44C9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4)</w:t>
            </w:r>
          </w:p>
        </w:tc>
        <w:tc>
          <w:tcPr>
            <w:tcW w:w="180" w:type="dxa"/>
            <w:vAlign w:val="bottom"/>
          </w:tcPr>
          <w:p w14:paraId="57B5D142" w14:textId="77777777" w:rsidR="000B5BA7" w:rsidRPr="00345D95" w:rsidRDefault="000B5BA7" w:rsidP="000B5BA7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29A62B" w14:textId="1350550C" w:rsidR="000B5BA7" w:rsidRPr="00345D95" w:rsidRDefault="000723A0" w:rsidP="000B5BA7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(21,697)</w:t>
            </w:r>
          </w:p>
        </w:tc>
        <w:tc>
          <w:tcPr>
            <w:tcW w:w="184" w:type="dxa"/>
            <w:vAlign w:val="bottom"/>
          </w:tcPr>
          <w:p w14:paraId="59D8AD9D" w14:textId="77777777" w:rsidR="000B5BA7" w:rsidRPr="00345D95" w:rsidRDefault="000B5BA7" w:rsidP="000B5BA7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8952C0" w14:textId="596359A1" w:rsidR="000B5BA7" w:rsidRPr="00345D95" w:rsidRDefault="000723A0" w:rsidP="000B5BA7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97" w:right="-9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4,322</w:t>
            </w:r>
          </w:p>
        </w:tc>
        <w:tc>
          <w:tcPr>
            <w:tcW w:w="180" w:type="dxa"/>
            <w:vAlign w:val="bottom"/>
          </w:tcPr>
          <w:p w14:paraId="77386D1C" w14:textId="77777777" w:rsidR="000B5BA7" w:rsidRPr="00345D95" w:rsidRDefault="000B5BA7" w:rsidP="000B5BA7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BEB173" w14:textId="2BD151A9" w:rsidR="000B5BA7" w:rsidRPr="00345D95" w:rsidRDefault="000723A0" w:rsidP="000B5BA7">
            <w:pPr>
              <w:pStyle w:val="acctfourfigures"/>
              <w:spacing w:line="240" w:lineRule="atLeast"/>
              <w:ind w:left="-97" w:right="-107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(17,375)</w:t>
            </w:r>
          </w:p>
        </w:tc>
      </w:tr>
    </w:tbl>
    <w:p w14:paraId="26CBEEF1" w14:textId="789A5C87" w:rsidR="000B5BA7" w:rsidRDefault="000B5BA7" w:rsidP="00D17A3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1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990"/>
        <w:gridCol w:w="180"/>
        <w:gridCol w:w="990"/>
        <w:gridCol w:w="180"/>
        <w:gridCol w:w="992"/>
        <w:gridCol w:w="180"/>
        <w:gridCol w:w="900"/>
        <w:gridCol w:w="180"/>
        <w:gridCol w:w="900"/>
        <w:gridCol w:w="180"/>
        <w:gridCol w:w="973"/>
      </w:tblGrid>
      <w:tr w:rsidR="00415C8F" w:rsidRPr="00345D95" w14:paraId="6D7574F5" w14:textId="77777777" w:rsidTr="00415C8F">
        <w:trPr>
          <w:cantSplit/>
          <w:trHeight w:val="330"/>
        </w:trPr>
        <w:tc>
          <w:tcPr>
            <w:tcW w:w="2970" w:type="dxa"/>
          </w:tcPr>
          <w:p w14:paraId="2C3E5A34" w14:textId="77777777" w:rsidR="00415C8F" w:rsidRPr="00345D95" w:rsidRDefault="00415C8F" w:rsidP="002B76C0">
            <w:pPr>
              <w:pStyle w:val="BodyText"/>
              <w:spacing w:after="0" w:line="240" w:lineRule="auto"/>
              <w:ind w:right="-548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45D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345D9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สิ้นสุ</w:t>
            </w:r>
            <w:r w:rsidRPr="00345D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ด</w:t>
            </w:r>
            <w:r w:rsidRPr="00345D95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645" w:type="dxa"/>
            <w:gridSpan w:val="11"/>
          </w:tcPr>
          <w:p w14:paraId="6F17571A" w14:textId="453B0D34" w:rsidR="00415C8F" w:rsidRPr="00345D95" w:rsidRDefault="00415C8F" w:rsidP="002B76C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15C8F" w:rsidRPr="00345D95" w14:paraId="000E58DC" w14:textId="77777777" w:rsidTr="00415C8F">
        <w:trPr>
          <w:cantSplit/>
        </w:trPr>
        <w:tc>
          <w:tcPr>
            <w:tcW w:w="2970" w:type="dxa"/>
          </w:tcPr>
          <w:p w14:paraId="4E14C63A" w14:textId="77777777" w:rsidR="00415C8F" w:rsidRPr="00345D95" w:rsidRDefault="00415C8F" w:rsidP="002B76C0">
            <w:pPr>
              <w:pStyle w:val="BodyText"/>
              <w:tabs>
                <w:tab w:val="clear" w:pos="227"/>
              </w:tabs>
              <w:spacing w:after="0" w:line="240" w:lineRule="auto"/>
              <w:ind w:left="522" w:right="-548" w:hanging="270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9E20A7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9E20A7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30</w:t>
            </w:r>
            <w:r w:rsidRPr="00D17A30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D17A30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332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E057637" w14:textId="77777777" w:rsidR="00415C8F" w:rsidRPr="00345D95" w:rsidRDefault="00415C8F" w:rsidP="002B76C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  <w:t>2563</w:t>
            </w:r>
          </w:p>
        </w:tc>
        <w:tc>
          <w:tcPr>
            <w:tcW w:w="180" w:type="dxa"/>
          </w:tcPr>
          <w:p w14:paraId="0294D8FA" w14:textId="77777777" w:rsidR="00415C8F" w:rsidRPr="00345D95" w:rsidRDefault="00415C8F" w:rsidP="002B76C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313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49CC1" w14:textId="77777777" w:rsidR="00415C8F" w:rsidRPr="00345D95" w:rsidRDefault="00415C8F" w:rsidP="002B76C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  <w:t>2562</w:t>
            </w:r>
          </w:p>
        </w:tc>
      </w:tr>
      <w:tr w:rsidR="00415C8F" w:rsidRPr="00345D95" w14:paraId="6760ABF9" w14:textId="77777777" w:rsidTr="00415C8F">
        <w:trPr>
          <w:cantSplit/>
        </w:trPr>
        <w:tc>
          <w:tcPr>
            <w:tcW w:w="2970" w:type="dxa"/>
          </w:tcPr>
          <w:p w14:paraId="417391A4" w14:textId="77777777" w:rsidR="00415C8F" w:rsidRPr="00345D95" w:rsidRDefault="00415C8F" w:rsidP="002B76C0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A71062" w14:textId="77777777" w:rsidR="00415C8F" w:rsidRPr="00345D95" w:rsidRDefault="00415C8F" w:rsidP="002B76C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ก่อนภาษี</w:t>
            </w:r>
          </w:p>
          <w:p w14:paraId="692C2B82" w14:textId="77777777" w:rsidR="00415C8F" w:rsidRPr="00345D95" w:rsidRDefault="00415C8F" w:rsidP="002B76C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เงินได้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8E04FF" w14:textId="77777777" w:rsidR="00415C8F" w:rsidRPr="000B42B3" w:rsidRDefault="00415C8F" w:rsidP="002B76C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62A4A0" w14:textId="77777777" w:rsidR="00415C8F" w:rsidRPr="00345D95" w:rsidRDefault="00415C8F" w:rsidP="002B76C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รายได้</w:t>
            </w:r>
          </w:p>
          <w:p w14:paraId="28523683" w14:textId="77777777" w:rsidR="00415C8F" w:rsidRPr="00345D95" w:rsidRDefault="00415C8F" w:rsidP="002B76C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0215C1" w14:textId="77777777" w:rsidR="00415C8F" w:rsidRPr="00345D95" w:rsidRDefault="00415C8F" w:rsidP="002B76C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0988F8" w14:textId="77777777" w:rsidR="00415C8F" w:rsidRPr="00345D95" w:rsidRDefault="00415C8F" w:rsidP="002B76C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44D875AC" w14:textId="77777777" w:rsidR="00415C8F" w:rsidRPr="00345D95" w:rsidRDefault="00415C8F" w:rsidP="002B76C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F2730C2" w14:textId="77777777" w:rsidR="00415C8F" w:rsidRPr="00345D95" w:rsidRDefault="00415C8F" w:rsidP="002B76C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5D86642E" w14:textId="77777777" w:rsidR="00415C8F" w:rsidRPr="00345D95" w:rsidRDefault="00415C8F" w:rsidP="002B76C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ก่อนภาษี</w:t>
            </w:r>
          </w:p>
          <w:p w14:paraId="07BE3386" w14:textId="77777777" w:rsidR="00415C8F" w:rsidRPr="00345D95" w:rsidRDefault="00415C8F" w:rsidP="002B76C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26CB43FE" w14:textId="77777777" w:rsidR="00415C8F" w:rsidRPr="00345D95" w:rsidRDefault="00415C8F" w:rsidP="002B76C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5EFC3679" w14:textId="07362348" w:rsidR="00415C8F" w:rsidRPr="00345D95" w:rsidRDefault="00331E7E" w:rsidP="002B76C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31E7E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0CC29993" w14:textId="77777777" w:rsidR="00415C8F" w:rsidRPr="00345D95" w:rsidRDefault="00415C8F" w:rsidP="002B76C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73" w:type="dxa"/>
            <w:vAlign w:val="bottom"/>
            <w:hideMark/>
          </w:tcPr>
          <w:p w14:paraId="208A592C" w14:textId="77777777" w:rsidR="00415C8F" w:rsidRPr="00345D95" w:rsidRDefault="00415C8F" w:rsidP="002B76C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768BAC5F" w14:textId="77777777" w:rsidR="00415C8F" w:rsidRPr="00345D95" w:rsidRDefault="00415C8F" w:rsidP="002B76C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415C8F" w:rsidRPr="00345D95" w14:paraId="7BCDF698" w14:textId="77777777" w:rsidTr="00415C8F">
        <w:trPr>
          <w:cantSplit/>
        </w:trPr>
        <w:tc>
          <w:tcPr>
            <w:tcW w:w="2970" w:type="dxa"/>
          </w:tcPr>
          <w:p w14:paraId="02B26C37" w14:textId="77777777" w:rsidR="00415C8F" w:rsidRPr="00345D95" w:rsidRDefault="00415C8F" w:rsidP="002B76C0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645" w:type="dxa"/>
            <w:gridSpan w:val="11"/>
            <w:hideMark/>
          </w:tcPr>
          <w:p w14:paraId="11EE3E05" w14:textId="77777777" w:rsidR="00415C8F" w:rsidRPr="00345D95" w:rsidRDefault="00415C8F" w:rsidP="002B76C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415C8F" w:rsidRPr="00345D95" w14:paraId="44A546A6" w14:textId="77777777" w:rsidTr="00415C8F">
        <w:trPr>
          <w:cantSplit/>
          <w:trHeight w:val="677"/>
        </w:trPr>
        <w:tc>
          <w:tcPr>
            <w:tcW w:w="2970" w:type="dxa"/>
          </w:tcPr>
          <w:p w14:paraId="277A1F94" w14:textId="34616899" w:rsidR="00415C8F" w:rsidRPr="00345D95" w:rsidRDefault="00415C8F" w:rsidP="002B76C0">
            <w:pPr>
              <w:tabs>
                <w:tab w:val="clear" w:pos="227"/>
              </w:tabs>
              <w:spacing w:line="260" w:lineRule="atLeast"/>
              <w:ind w:left="191" w:hanging="19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15263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ผลกำไร (ขาดทุน) จากการวัดมูลค่าสินทรัพย์ทางการเงิน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131A3C12" w14:textId="77777777" w:rsidR="00415C8F" w:rsidRPr="00345D95" w:rsidRDefault="00415C8F" w:rsidP="002B76C0">
            <w:pPr>
              <w:pStyle w:val="acctfourfigures"/>
              <w:spacing w:line="240" w:lineRule="atLeast"/>
              <w:ind w:right="-69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(2,380)</w:t>
            </w:r>
          </w:p>
        </w:tc>
        <w:tc>
          <w:tcPr>
            <w:tcW w:w="180" w:type="dxa"/>
            <w:vAlign w:val="bottom"/>
          </w:tcPr>
          <w:p w14:paraId="707F4711" w14:textId="77777777" w:rsidR="00415C8F" w:rsidRPr="00345D95" w:rsidRDefault="00415C8F" w:rsidP="002B76C0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5DD650C8" w14:textId="77777777" w:rsidR="00415C8F" w:rsidRPr="00345D95" w:rsidRDefault="00415C8F" w:rsidP="0018238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476</w:t>
            </w:r>
          </w:p>
        </w:tc>
        <w:tc>
          <w:tcPr>
            <w:tcW w:w="180" w:type="dxa"/>
            <w:vAlign w:val="bottom"/>
          </w:tcPr>
          <w:p w14:paraId="01E6015F" w14:textId="77777777" w:rsidR="00415C8F" w:rsidRPr="00345D95" w:rsidRDefault="00415C8F" w:rsidP="002B76C0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6FCF3E86" w14:textId="77777777" w:rsidR="00415C8F" w:rsidRPr="00345D95" w:rsidRDefault="00415C8F" w:rsidP="002B76C0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(1,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90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4)</w:t>
            </w:r>
          </w:p>
        </w:tc>
        <w:tc>
          <w:tcPr>
            <w:tcW w:w="180" w:type="dxa"/>
            <w:vAlign w:val="bottom"/>
          </w:tcPr>
          <w:p w14:paraId="7C9E908A" w14:textId="77777777" w:rsidR="00415C8F" w:rsidRPr="00345D95" w:rsidRDefault="00415C8F" w:rsidP="002B76C0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6A1C0A9F" w14:textId="77777777" w:rsidR="00415C8F" w:rsidRPr="00345D95" w:rsidRDefault="00415C8F" w:rsidP="002B76C0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5,289</w:t>
            </w:r>
          </w:p>
        </w:tc>
        <w:tc>
          <w:tcPr>
            <w:tcW w:w="180" w:type="dxa"/>
            <w:vAlign w:val="bottom"/>
          </w:tcPr>
          <w:p w14:paraId="50D065C7" w14:textId="77777777" w:rsidR="00415C8F" w:rsidRPr="00345D95" w:rsidRDefault="00415C8F" w:rsidP="002B76C0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65DD7256" w14:textId="77777777" w:rsidR="00415C8F" w:rsidRPr="000A1DC5" w:rsidRDefault="00415C8F" w:rsidP="002B76C0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97" w:right="-9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(1,058)</w:t>
            </w:r>
          </w:p>
        </w:tc>
        <w:tc>
          <w:tcPr>
            <w:tcW w:w="180" w:type="dxa"/>
            <w:vAlign w:val="bottom"/>
          </w:tcPr>
          <w:p w14:paraId="7B782E6C" w14:textId="77777777" w:rsidR="00415C8F" w:rsidRPr="00345D95" w:rsidRDefault="00415C8F" w:rsidP="002B76C0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73" w:type="dxa"/>
            <w:vAlign w:val="bottom"/>
          </w:tcPr>
          <w:p w14:paraId="4C99D5A0" w14:textId="77777777" w:rsidR="00415C8F" w:rsidRPr="00345D95" w:rsidRDefault="00415C8F" w:rsidP="002B76C0">
            <w:pPr>
              <w:pStyle w:val="acctfourfigures"/>
              <w:spacing w:line="240" w:lineRule="atLeast"/>
              <w:ind w:left="-97" w:right="-107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4,231</w:t>
            </w:r>
          </w:p>
        </w:tc>
      </w:tr>
      <w:tr w:rsidR="00415C8F" w14:paraId="56B27075" w14:textId="77777777" w:rsidTr="00415C8F">
        <w:trPr>
          <w:cantSplit/>
          <w:trHeight w:val="677"/>
        </w:trPr>
        <w:tc>
          <w:tcPr>
            <w:tcW w:w="2970" w:type="dxa"/>
          </w:tcPr>
          <w:p w14:paraId="13941AE2" w14:textId="77777777" w:rsidR="00415C8F" w:rsidRPr="00B15263" w:rsidRDefault="00415C8F" w:rsidP="002B76C0">
            <w:pPr>
              <w:tabs>
                <w:tab w:val="clear" w:pos="227"/>
              </w:tabs>
              <w:spacing w:line="260" w:lineRule="atLeast"/>
              <w:ind w:left="191" w:hanging="19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33D81C01" w14:textId="77777777" w:rsidR="00415C8F" w:rsidRDefault="00415C8F" w:rsidP="002B76C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69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4B72C48" w14:textId="77777777" w:rsidR="00415C8F" w:rsidRPr="00345D95" w:rsidRDefault="00415C8F" w:rsidP="002B76C0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022A7870" w14:textId="77777777" w:rsidR="00415C8F" w:rsidRDefault="00415C8F" w:rsidP="002B76C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325B0F98" w14:textId="77777777" w:rsidR="00415C8F" w:rsidRPr="00345D95" w:rsidRDefault="00415C8F" w:rsidP="002B76C0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6A7208D2" w14:textId="77777777" w:rsidR="00415C8F" w:rsidRDefault="00415C8F" w:rsidP="0018238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33C93F86" w14:textId="77777777" w:rsidR="00415C8F" w:rsidRPr="00345D95" w:rsidRDefault="00415C8F" w:rsidP="002B76C0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A96CC59" w14:textId="07621797" w:rsidR="00415C8F" w:rsidRDefault="00415C8F" w:rsidP="002B76C0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(27,125)</w:t>
            </w:r>
          </w:p>
        </w:tc>
        <w:tc>
          <w:tcPr>
            <w:tcW w:w="180" w:type="dxa"/>
            <w:vAlign w:val="bottom"/>
          </w:tcPr>
          <w:p w14:paraId="162A55EA" w14:textId="77777777" w:rsidR="00415C8F" w:rsidRPr="00345D95" w:rsidRDefault="00415C8F" w:rsidP="002B76C0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712EB4D7" w14:textId="74DBC440" w:rsidR="00415C8F" w:rsidRDefault="00415C8F" w:rsidP="002B76C0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97" w:right="-90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5,425</w:t>
            </w:r>
          </w:p>
        </w:tc>
        <w:tc>
          <w:tcPr>
            <w:tcW w:w="180" w:type="dxa"/>
            <w:vAlign w:val="bottom"/>
          </w:tcPr>
          <w:p w14:paraId="27DC9D35" w14:textId="77777777" w:rsidR="00415C8F" w:rsidRPr="00345D95" w:rsidRDefault="00415C8F" w:rsidP="002B76C0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73" w:type="dxa"/>
            <w:vAlign w:val="bottom"/>
          </w:tcPr>
          <w:p w14:paraId="5587D2E5" w14:textId="07220CAF" w:rsidR="00415C8F" w:rsidRDefault="00415C8F" w:rsidP="002B76C0">
            <w:pPr>
              <w:pStyle w:val="acctfourfigures"/>
              <w:spacing w:line="240" w:lineRule="atLeast"/>
              <w:ind w:left="-97" w:right="-107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(21,700)</w:t>
            </w:r>
          </w:p>
        </w:tc>
      </w:tr>
      <w:tr w:rsidR="00415C8F" w:rsidRPr="00345D95" w14:paraId="7E6CBEEE" w14:textId="77777777" w:rsidTr="00415C8F">
        <w:trPr>
          <w:cantSplit/>
        </w:trPr>
        <w:tc>
          <w:tcPr>
            <w:tcW w:w="2970" w:type="dxa"/>
          </w:tcPr>
          <w:p w14:paraId="16912D78" w14:textId="77777777" w:rsidR="00415C8F" w:rsidRPr="00F855C3" w:rsidRDefault="00415C8F" w:rsidP="002B76C0">
            <w:pPr>
              <w:tabs>
                <w:tab w:val="clear" w:pos="227"/>
              </w:tabs>
              <w:spacing w:line="260" w:lineRule="atLeast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F855C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8A1CD3" w14:textId="77777777" w:rsidR="00415C8F" w:rsidRPr="00345D95" w:rsidRDefault="00415C8F" w:rsidP="002B76C0">
            <w:pPr>
              <w:pStyle w:val="acctfourfigures"/>
              <w:spacing w:line="240" w:lineRule="atLeast"/>
              <w:ind w:right="-69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(2,380)</w:t>
            </w:r>
          </w:p>
        </w:tc>
        <w:tc>
          <w:tcPr>
            <w:tcW w:w="180" w:type="dxa"/>
            <w:vAlign w:val="bottom"/>
          </w:tcPr>
          <w:p w14:paraId="7F80A862" w14:textId="77777777" w:rsidR="00415C8F" w:rsidRPr="00345D95" w:rsidRDefault="00415C8F" w:rsidP="002B76C0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8C0B9" w14:textId="77777777" w:rsidR="00415C8F" w:rsidRPr="00345D95" w:rsidRDefault="00415C8F" w:rsidP="002B76C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476</w:t>
            </w:r>
          </w:p>
        </w:tc>
        <w:tc>
          <w:tcPr>
            <w:tcW w:w="180" w:type="dxa"/>
            <w:vAlign w:val="bottom"/>
          </w:tcPr>
          <w:p w14:paraId="01963C46" w14:textId="77777777" w:rsidR="00415C8F" w:rsidRPr="00345D95" w:rsidRDefault="00415C8F" w:rsidP="002B76C0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92EC58" w14:textId="77777777" w:rsidR="00415C8F" w:rsidRPr="00345D95" w:rsidRDefault="00415C8F" w:rsidP="002B76C0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(1,904)</w:t>
            </w:r>
          </w:p>
        </w:tc>
        <w:tc>
          <w:tcPr>
            <w:tcW w:w="180" w:type="dxa"/>
            <w:vAlign w:val="bottom"/>
          </w:tcPr>
          <w:p w14:paraId="4E81DE89" w14:textId="77777777" w:rsidR="00415C8F" w:rsidRPr="00345D95" w:rsidRDefault="00415C8F" w:rsidP="002B76C0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308CE" w14:textId="64901869" w:rsidR="00415C8F" w:rsidRPr="00345D95" w:rsidRDefault="00415C8F" w:rsidP="002B76C0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(21,836)</w:t>
            </w:r>
          </w:p>
        </w:tc>
        <w:tc>
          <w:tcPr>
            <w:tcW w:w="180" w:type="dxa"/>
            <w:vAlign w:val="bottom"/>
          </w:tcPr>
          <w:p w14:paraId="11B5BB47" w14:textId="77777777" w:rsidR="00415C8F" w:rsidRPr="00345D95" w:rsidRDefault="00415C8F" w:rsidP="002B76C0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E509D" w14:textId="5454990A" w:rsidR="00415C8F" w:rsidRPr="00345D95" w:rsidRDefault="00415C8F" w:rsidP="002B76C0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97" w:right="-9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4,367</w:t>
            </w:r>
          </w:p>
        </w:tc>
        <w:tc>
          <w:tcPr>
            <w:tcW w:w="180" w:type="dxa"/>
            <w:vAlign w:val="bottom"/>
          </w:tcPr>
          <w:p w14:paraId="02C744E5" w14:textId="77777777" w:rsidR="00415C8F" w:rsidRPr="00345D95" w:rsidRDefault="00415C8F" w:rsidP="002B76C0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AABEF6" w14:textId="629C71D6" w:rsidR="00415C8F" w:rsidRPr="00345D95" w:rsidRDefault="00415C8F" w:rsidP="002B76C0">
            <w:pPr>
              <w:pStyle w:val="acctfourfigures"/>
              <w:spacing w:line="240" w:lineRule="atLeast"/>
              <w:ind w:left="-97" w:right="-107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(17,469)</w:t>
            </w:r>
          </w:p>
        </w:tc>
      </w:tr>
    </w:tbl>
    <w:p w14:paraId="4A03E0CD" w14:textId="42F42E30" w:rsidR="000B5BA7" w:rsidRDefault="000B5BA7" w:rsidP="00D17A30">
      <w:pPr>
        <w:rPr>
          <w:rFonts w:asciiTheme="majorBidi" w:hAnsiTheme="majorBidi" w:cstheme="majorBidi"/>
          <w:sz w:val="30"/>
          <w:szCs w:val="30"/>
        </w:rPr>
      </w:pPr>
    </w:p>
    <w:p w14:paraId="2C9CC7A6" w14:textId="15A3E77A" w:rsidR="00331E7E" w:rsidRDefault="00331E7E" w:rsidP="00D17A30">
      <w:pPr>
        <w:rPr>
          <w:rFonts w:asciiTheme="majorBidi" w:hAnsiTheme="majorBidi" w:cstheme="majorBidi"/>
          <w:sz w:val="30"/>
          <w:szCs w:val="30"/>
        </w:rPr>
      </w:pPr>
    </w:p>
    <w:p w14:paraId="4BF3E153" w14:textId="66181B38" w:rsidR="00331E7E" w:rsidRDefault="00331E7E" w:rsidP="00D17A30">
      <w:pPr>
        <w:rPr>
          <w:rFonts w:asciiTheme="majorBidi" w:hAnsiTheme="majorBidi" w:cstheme="majorBidi"/>
          <w:sz w:val="30"/>
          <w:szCs w:val="30"/>
        </w:rPr>
      </w:pPr>
    </w:p>
    <w:p w14:paraId="45D92D07" w14:textId="37A13EC9" w:rsidR="00331E7E" w:rsidRDefault="00331E7E" w:rsidP="00D17A30">
      <w:pPr>
        <w:rPr>
          <w:rFonts w:asciiTheme="majorBidi" w:hAnsiTheme="majorBidi" w:cstheme="majorBidi"/>
          <w:sz w:val="30"/>
          <w:szCs w:val="30"/>
        </w:rPr>
      </w:pPr>
    </w:p>
    <w:p w14:paraId="3FF2654F" w14:textId="51255BB1" w:rsidR="00331E7E" w:rsidRDefault="00331E7E" w:rsidP="00D17A30">
      <w:pPr>
        <w:rPr>
          <w:rFonts w:asciiTheme="majorBidi" w:hAnsiTheme="majorBidi" w:cstheme="majorBidi"/>
          <w:sz w:val="30"/>
          <w:szCs w:val="30"/>
        </w:rPr>
      </w:pPr>
    </w:p>
    <w:p w14:paraId="213B86E5" w14:textId="03B2C0C2" w:rsidR="00331E7E" w:rsidRDefault="00331E7E" w:rsidP="00D17A30">
      <w:pPr>
        <w:rPr>
          <w:rFonts w:asciiTheme="majorBidi" w:hAnsiTheme="majorBidi" w:cstheme="majorBidi"/>
          <w:sz w:val="30"/>
          <w:szCs w:val="30"/>
        </w:rPr>
      </w:pPr>
    </w:p>
    <w:p w14:paraId="7B99837A" w14:textId="77777777" w:rsidR="00331E7E" w:rsidRPr="00331E7E" w:rsidRDefault="00331E7E" w:rsidP="00D17A30">
      <w:pPr>
        <w:rPr>
          <w:rFonts w:asciiTheme="majorBidi" w:hAnsiTheme="majorBidi" w:cstheme="majorBidi"/>
          <w:sz w:val="30"/>
          <w:szCs w:val="30"/>
        </w:rPr>
      </w:pPr>
    </w:p>
    <w:p w14:paraId="14FF55EB" w14:textId="09C15320" w:rsidR="009F14B1" w:rsidRPr="00D216FC" w:rsidRDefault="00817B7C" w:rsidP="00817B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lastRenderedPageBreak/>
        <w:tab/>
      </w:r>
      <w:r w:rsidR="009F14B1" w:rsidRPr="00D216F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การกระทบยอดเพื่อหาอัตราภาษีที่แท้จริง</w:t>
      </w:r>
    </w:p>
    <w:p w14:paraId="1437E87E" w14:textId="77777777" w:rsidR="000B5BA7" w:rsidRPr="00331E7E" w:rsidRDefault="000B5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tbl>
      <w:tblPr>
        <w:tblW w:w="4876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29"/>
        <w:gridCol w:w="979"/>
        <w:gridCol w:w="272"/>
        <w:gridCol w:w="1252"/>
        <w:gridCol w:w="268"/>
        <w:gridCol w:w="982"/>
        <w:gridCol w:w="268"/>
        <w:gridCol w:w="1246"/>
      </w:tblGrid>
      <w:tr w:rsidR="000B5BA7" w:rsidRPr="00356084" w14:paraId="5B406570" w14:textId="77777777" w:rsidTr="00415C8F">
        <w:tc>
          <w:tcPr>
            <w:tcW w:w="2227" w:type="pct"/>
          </w:tcPr>
          <w:p w14:paraId="3084030A" w14:textId="77777777" w:rsidR="000B5BA7" w:rsidRPr="00356084" w:rsidRDefault="000B5BA7" w:rsidP="00331E7E">
            <w:pPr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73" w:type="pct"/>
            <w:gridSpan w:val="7"/>
          </w:tcPr>
          <w:p w14:paraId="53756F6C" w14:textId="77777777" w:rsidR="000B5BA7" w:rsidRPr="00356084" w:rsidRDefault="000B5BA7" w:rsidP="00331E7E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B5BA7" w:rsidRPr="00356084" w14:paraId="5D67D1E6" w14:textId="77777777" w:rsidTr="00415C8F">
        <w:tc>
          <w:tcPr>
            <w:tcW w:w="2227" w:type="pct"/>
          </w:tcPr>
          <w:p w14:paraId="50806668" w14:textId="5F86A8AD" w:rsidR="000B5BA7" w:rsidRPr="00356084" w:rsidRDefault="000B5BA7" w:rsidP="00331E7E">
            <w:pPr>
              <w:spacing w:line="240" w:lineRule="auto"/>
              <w:ind w:right="-110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356084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2879CB" w:rsidRPr="009E20A7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35608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17" w:type="pct"/>
            <w:gridSpan w:val="3"/>
          </w:tcPr>
          <w:p w14:paraId="68E5931F" w14:textId="40B19EAB" w:rsidR="000B5BA7" w:rsidRPr="00356084" w:rsidRDefault="000B5BA7" w:rsidP="00331E7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141" w:type="pct"/>
          </w:tcPr>
          <w:p w14:paraId="4A4A0951" w14:textId="77777777" w:rsidR="000B5BA7" w:rsidRPr="00356084" w:rsidRDefault="000B5BA7" w:rsidP="00331E7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315" w:type="pct"/>
            <w:gridSpan w:val="3"/>
          </w:tcPr>
          <w:p w14:paraId="15544856" w14:textId="30E926B9" w:rsidR="000B5BA7" w:rsidRPr="00356084" w:rsidRDefault="000B5BA7" w:rsidP="00331E7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  <w:t>2562</w:t>
            </w:r>
          </w:p>
        </w:tc>
      </w:tr>
      <w:tr w:rsidR="000B5BA7" w:rsidRPr="00356084" w14:paraId="3633315D" w14:textId="77777777" w:rsidTr="00415C8F">
        <w:tc>
          <w:tcPr>
            <w:tcW w:w="2227" w:type="pct"/>
          </w:tcPr>
          <w:p w14:paraId="72EC4968" w14:textId="77777777" w:rsidR="000B5BA7" w:rsidRPr="00356084" w:rsidRDefault="000B5BA7" w:rsidP="00331E7E">
            <w:pPr>
              <w:spacing w:line="240" w:lineRule="auto"/>
              <w:ind w:right="-11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6" w:type="pct"/>
          </w:tcPr>
          <w:p w14:paraId="6DC9075A" w14:textId="77777777" w:rsidR="000B5BA7" w:rsidRPr="00356084" w:rsidRDefault="000B5BA7" w:rsidP="00331E7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3" w:type="pct"/>
          </w:tcPr>
          <w:p w14:paraId="542BE92D" w14:textId="77777777" w:rsidR="000B5BA7" w:rsidRPr="00356084" w:rsidRDefault="000B5BA7" w:rsidP="00331E7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339D4953" w14:textId="77777777" w:rsidR="000B5BA7" w:rsidRPr="00356084" w:rsidRDefault="000B5BA7" w:rsidP="00331E7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tcBorders>
              <w:bottom w:val="nil"/>
            </w:tcBorders>
          </w:tcPr>
          <w:p w14:paraId="3412D729" w14:textId="77777777" w:rsidR="000B5BA7" w:rsidRPr="00356084" w:rsidRDefault="000B5BA7" w:rsidP="00331E7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nil"/>
            </w:tcBorders>
          </w:tcPr>
          <w:p w14:paraId="51D509D9" w14:textId="77777777" w:rsidR="000B5BA7" w:rsidRPr="00356084" w:rsidRDefault="000B5BA7" w:rsidP="00331E7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1" w:type="pct"/>
            <w:tcBorders>
              <w:bottom w:val="nil"/>
            </w:tcBorders>
          </w:tcPr>
          <w:p w14:paraId="74E7AE62" w14:textId="77777777" w:rsidR="000B5BA7" w:rsidRPr="00356084" w:rsidRDefault="000B5BA7" w:rsidP="00331E7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nil"/>
            </w:tcBorders>
          </w:tcPr>
          <w:p w14:paraId="7719DCA9" w14:textId="77777777" w:rsidR="000B5BA7" w:rsidRPr="00356084" w:rsidRDefault="000B5BA7" w:rsidP="00331E7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5BA7" w:rsidRPr="00356084" w14:paraId="47BBC4C8" w14:textId="77777777" w:rsidTr="00415C8F">
        <w:tc>
          <w:tcPr>
            <w:tcW w:w="2227" w:type="pct"/>
          </w:tcPr>
          <w:p w14:paraId="64F97AE6" w14:textId="77777777" w:rsidR="000B5BA7" w:rsidRPr="00356084" w:rsidRDefault="000B5BA7" w:rsidP="00331E7E">
            <w:pPr>
              <w:spacing w:line="240" w:lineRule="auto"/>
              <w:ind w:right="-11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6" w:type="pct"/>
          </w:tcPr>
          <w:p w14:paraId="51ECB9A6" w14:textId="77777777" w:rsidR="000B5BA7" w:rsidRPr="00356084" w:rsidRDefault="000B5BA7" w:rsidP="00331E7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560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3" w:type="pct"/>
          </w:tcPr>
          <w:p w14:paraId="019AE4F5" w14:textId="77777777" w:rsidR="000B5BA7" w:rsidRPr="00356084" w:rsidRDefault="000B5BA7" w:rsidP="00331E7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2E4E41B4" w14:textId="77777777" w:rsidR="000B5BA7" w:rsidRPr="00356084" w:rsidRDefault="000B5BA7" w:rsidP="00331E7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5608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560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356084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41" w:type="pct"/>
            <w:tcBorders>
              <w:bottom w:val="nil"/>
            </w:tcBorders>
          </w:tcPr>
          <w:p w14:paraId="0B3B60CD" w14:textId="77777777" w:rsidR="000B5BA7" w:rsidRPr="00356084" w:rsidRDefault="000B5BA7" w:rsidP="00331E7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nil"/>
            </w:tcBorders>
          </w:tcPr>
          <w:p w14:paraId="7FFD3F3F" w14:textId="77777777" w:rsidR="000B5BA7" w:rsidRPr="00356084" w:rsidRDefault="000B5BA7" w:rsidP="00331E7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560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1" w:type="pct"/>
            <w:tcBorders>
              <w:bottom w:val="nil"/>
            </w:tcBorders>
          </w:tcPr>
          <w:p w14:paraId="317040DF" w14:textId="77777777" w:rsidR="000B5BA7" w:rsidRPr="00356084" w:rsidRDefault="000B5BA7" w:rsidP="00331E7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nil"/>
            </w:tcBorders>
          </w:tcPr>
          <w:p w14:paraId="3A757950" w14:textId="77777777" w:rsidR="000B5BA7" w:rsidRPr="00356084" w:rsidRDefault="000B5BA7" w:rsidP="00331E7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5608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560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356084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B5BA7" w:rsidRPr="00356084" w14:paraId="067E2B4F" w14:textId="77777777" w:rsidTr="00415C8F">
        <w:tc>
          <w:tcPr>
            <w:tcW w:w="2227" w:type="pct"/>
          </w:tcPr>
          <w:p w14:paraId="09791AE1" w14:textId="3FDCE6E0" w:rsidR="000B5BA7" w:rsidRPr="00356084" w:rsidRDefault="00FE37A2" w:rsidP="00331E7E">
            <w:pPr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37A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 (ขาดทุน) ก่อนภาษีเงินได้</w:t>
            </w:r>
          </w:p>
        </w:tc>
        <w:tc>
          <w:tcPr>
            <w:tcW w:w="516" w:type="pct"/>
          </w:tcPr>
          <w:p w14:paraId="0608E4A3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1E37EBDA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nil"/>
              <w:bottom w:val="double" w:sz="4" w:space="0" w:color="auto"/>
            </w:tcBorders>
            <w:vAlign w:val="bottom"/>
          </w:tcPr>
          <w:p w14:paraId="625FCB3B" w14:textId="4D25FDE4" w:rsidR="000B5BA7" w:rsidRPr="00356084" w:rsidRDefault="00E76052" w:rsidP="00331E7E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124,423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100489C0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nil"/>
              <w:bottom w:val="nil"/>
            </w:tcBorders>
          </w:tcPr>
          <w:p w14:paraId="19255322" w14:textId="77777777" w:rsidR="000B5BA7" w:rsidRPr="009F14B1" w:rsidRDefault="000B5BA7" w:rsidP="00331E7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47F304A9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bottom w:val="double" w:sz="4" w:space="0" w:color="auto"/>
            </w:tcBorders>
            <w:vAlign w:val="bottom"/>
          </w:tcPr>
          <w:p w14:paraId="5106A1E8" w14:textId="29494F2E" w:rsidR="000B5BA7" w:rsidRPr="00356084" w:rsidRDefault="000B5BA7" w:rsidP="00331E7E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(230,547)</w:t>
            </w:r>
          </w:p>
        </w:tc>
      </w:tr>
      <w:tr w:rsidR="000B5BA7" w:rsidRPr="00356084" w14:paraId="63D58180" w14:textId="77777777" w:rsidTr="00415C8F">
        <w:tc>
          <w:tcPr>
            <w:tcW w:w="2227" w:type="pct"/>
          </w:tcPr>
          <w:p w14:paraId="31502A00" w14:textId="77777777" w:rsidR="000B5BA7" w:rsidRPr="00356084" w:rsidRDefault="000B5BA7" w:rsidP="00331E7E">
            <w:pPr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16" w:type="pct"/>
            <w:vAlign w:val="bottom"/>
          </w:tcPr>
          <w:p w14:paraId="6B681398" w14:textId="240470CC" w:rsidR="000B5BA7" w:rsidRPr="00356084" w:rsidRDefault="00E76052" w:rsidP="00331E7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20.00</w:t>
            </w:r>
          </w:p>
        </w:tc>
        <w:tc>
          <w:tcPr>
            <w:tcW w:w="143" w:type="pct"/>
          </w:tcPr>
          <w:p w14:paraId="12C4A702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double" w:sz="4" w:space="0" w:color="auto"/>
            </w:tcBorders>
            <w:vAlign w:val="bottom"/>
          </w:tcPr>
          <w:p w14:paraId="1D47A3B6" w14:textId="596804DF" w:rsidR="000B5BA7" w:rsidRPr="00356084" w:rsidRDefault="00E76052" w:rsidP="00331E7E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24,885</w:t>
            </w:r>
          </w:p>
        </w:tc>
        <w:tc>
          <w:tcPr>
            <w:tcW w:w="141" w:type="pct"/>
            <w:tcBorders>
              <w:top w:val="nil"/>
            </w:tcBorders>
          </w:tcPr>
          <w:p w14:paraId="6060487E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nil"/>
            </w:tcBorders>
            <w:vAlign w:val="bottom"/>
          </w:tcPr>
          <w:p w14:paraId="68C9FFA2" w14:textId="587B55E1" w:rsidR="000B5BA7" w:rsidRPr="00356084" w:rsidRDefault="000B5BA7" w:rsidP="00331E7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20.00</w:t>
            </w:r>
          </w:p>
        </w:tc>
        <w:tc>
          <w:tcPr>
            <w:tcW w:w="141" w:type="pct"/>
            <w:tcBorders>
              <w:top w:val="nil"/>
            </w:tcBorders>
          </w:tcPr>
          <w:p w14:paraId="2860DF57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double" w:sz="4" w:space="0" w:color="auto"/>
            </w:tcBorders>
            <w:vAlign w:val="bottom"/>
          </w:tcPr>
          <w:p w14:paraId="2764DF41" w14:textId="579A58E2" w:rsidR="000B5BA7" w:rsidRPr="00356084" w:rsidRDefault="000B5BA7" w:rsidP="00331E7E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(46,109)</w:t>
            </w:r>
          </w:p>
        </w:tc>
      </w:tr>
      <w:tr w:rsidR="000B5BA7" w:rsidRPr="00356084" w14:paraId="3298E7EA" w14:textId="77777777" w:rsidTr="00415C8F">
        <w:tc>
          <w:tcPr>
            <w:tcW w:w="2227" w:type="pct"/>
            <w:tcBorders>
              <w:bottom w:val="nil"/>
            </w:tcBorders>
          </w:tcPr>
          <w:p w14:paraId="10D5F0E2" w14:textId="77777777" w:rsidR="000B5BA7" w:rsidRPr="00356084" w:rsidRDefault="000B5BA7" w:rsidP="00331E7E">
            <w:pPr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16" w:type="pct"/>
            <w:tcBorders>
              <w:bottom w:val="nil"/>
            </w:tcBorders>
          </w:tcPr>
          <w:p w14:paraId="7A86B85C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  <w:tcBorders>
              <w:bottom w:val="nil"/>
            </w:tcBorders>
          </w:tcPr>
          <w:p w14:paraId="1D5B8C59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9" w:type="pct"/>
            <w:tcBorders>
              <w:bottom w:val="nil"/>
            </w:tcBorders>
            <w:shd w:val="clear" w:color="auto" w:fill="auto"/>
            <w:vAlign w:val="bottom"/>
          </w:tcPr>
          <w:p w14:paraId="5C23ED99" w14:textId="068FB2C9" w:rsidR="000B5BA7" w:rsidRPr="00356084" w:rsidRDefault="00E76052" w:rsidP="00331E7E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(28,545)</w:t>
            </w:r>
          </w:p>
        </w:tc>
        <w:tc>
          <w:tcPr>
            <w:tcW w:w="141" w:type="pct"/>
            <w:tcBorders>
              <w:bottom w:val="nil"/>
            </w:tcBorders>
          </w:tcPr>
          <w:p w14:paraId="695EFA6B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nil"/>
            </w:tcBorders>
          </w:tcPr>
          <w:p w14:paraId="7BB9D407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  <w:tcBorders>
              <w:bottom w:val="nil"/>
            </w:tcBorders>
          </w:tcPr>
          <w:p w14:paraId="230805BC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nil"/>
            </w:tcBorders>
            <w:vAlign w:val="bottom"/>
          </w:tcPr>
          <w:p w14:paraId="05D0B413" w14:textId="4ED93272" w:rsidR="000B5BA7" w:rsidRPr="00356084" w:rsidRDefault="000B5BA7" w:rsidP="00331E7E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(26,011)</w:t>
            </w:r>
          </w:p>
        </w:tc>
      </w:tr>
      <w:tr w:rsidR="000B5BA7" w:rsidRPr="00356084" w14:paraId="136B0A52" w14:textId="77777777" w:rsidTr="00415C8F">
        <w:tc>
          <w:tcPr>
            <w:tcW w:w="2227" w:type="pct"/>
            <w:tcBorders>
              <w:bottom w:val="nil"/>
            </w:tcBorders>
          </w:tcPr>
          <w:p w14:paraId="2F05B986" w14:textId="77777777" w:rsidR="000B5BA7" w:rsidRPr="00356084" w:rsidRDefault="000B5BA7" w:rsidP="00331E7E">
            <w:pPr>
              <w:spacing w:line="240" w:lineRule="auto"/>
              <w:ind w:right="-4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60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16" w:type="pct"/>
            <w:tcBorders>
              <w:bottom w:val="nil"/>
            </w:tcBorders>
          </w:tcPr>
          <w:p w14:paraId="09AB2865" w14:textId="77777777" w:rsidR="000B5BA7" w:rsidRPr="00356084" w:rsidRDefault="000B5BA7" w:rsidP="00331E7E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tcBorders>
              <w:bottom w:val="nil"/>
            </w:tcBorders>
          </w:tcPr>
          <w:p w14:paraId="06394E96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9" w:type="pct"/>
            <w:tcBorders>
              <w:bottom w:val="nil"/>
            </w:tcBorders>
            <w:shd w:val="clear" w:color="auto" w:fill="auto"/>
            <w:vAlign w:val="bottom"/>
          </w:tcPr>
          <w:p w14:paraId="5F888431" w14:textId="51CA7F57" w:rsidR="000B5BA7" w:rsidRPr="00356084" w:rsidRDefault="00E76052" w:rsidP="00331E7E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2,037</w:t>
            </w:r>
          </w:p>
        </w:tc>
        <w:tc>
          <w:tcPr>
            <w:tcW w:w="141" w:type="pct"/>
            <w:tcBorders>
              <w:bottom w:val="nil"/>
            </w:tcBorders>
          </w:tcPr>
          <w:p w14:paraId="13443261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nil"/>
            </w:tcBorders>
          </w:tcPr>
          <w:p w14:paraId="3A4D8044" w14:textId="77777777" w:rsidR="000B5BA7" w:rsidRPr="00356084" w:rsidRDefault="000B5BA7" w:rsidP="00331E7E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tcBorders>
              <w:bottom w:val="nil"/>
            </w:tcBorders>
          </w:tcPr>
          <w:p w14:paraId="4A3E800D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nil"/>
            </w:tcBorders>
            <w:vAlign w:val="bottom"/>
          </w:tcPr>
          <w:p w14:paraId="5AC35A46" w14:textId="76362C0B" w:rsidR="000B5BA7" w:rsidRPr="00356084" w:rsidRDefault="000B5BA7" w:rsidP="00331E7E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6,686</w:t>
            </w:r>
          </w:p>
        </w:tc>
      </w:tr>
      <w:tr w:rsidR="000B5BA7" w:rsidRPr="00356084" w14:paraId="639F0205" w14:textId="77777777" w:rsidTr="00415C8F">
        <w:tc>
          <w:tcPr>
            <w:tcW w:w="2227" w:type="pct"/>
            <w:tcBorders>
              <w:bottom w:val="nil"/>
            </w:tcBorders>
          </w:tcPr>
          <w:p w14:paraId="0C77ABEE" w14:textId="77777777" w:rsidR="000B5BA7" w:rsidRPr="00356084" w:rsidRDefault="000B5BA7" w:rsidP="00331E7E">
            <w:pPr>
              <w:spacing w:line="240" w:lineRule="auto"/>
              <w:ind w:right="-4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516" w:type="pct"/>
            <w:tcBorders>
              <w:top w:val="nil"/>
            </w:tcBorders>
          </w:tcPr>
          <w:p w14:paraId="660B8F84" w14:textId="77777777" w:rsidR="000B5BA7" w:rsidRPr="00356084" w:rsidRDefault="000B5BA7" w:rsidP="00331E7E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tcBorders>
              <w:top w:val="nil"/>
            </w:tcBorders>
          </w:tcPr>
          <w:p w14:paraId="648DB4C9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nil"/>
            </w:tcBorders>
            <w:shd w:val="clear" w:color="auto" w:fill="auto"/>
            <w:vAlign w:val="bottom"/>
          </w:tcPr>
          <w:p w14:paraId="2B5D6A33" w14:textId="608420E4" w:rsidR="000B5BA7" w:rsidRPr="00356084" w:rsidRDefault="00E76052" w:rsidP="00331E7E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(6,389)</w:t>
            </w:r>
          </w:p>
        </w:tc>
        <w:tc>
          <w:tcPr>
            <w:tcW w:w="141" w:type="pct"/>
            <w:tcBorders>
              <w:top w:val="nil"/>
            </w:tcBorders>
          </w:tcPr>
          <w:p w14:paraId="39BFDE93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nil"/>
            </w:tcBorders>
          </w:tcPr>
          <w:p w14:paraId="10CA8226" w14:textId="77777777" w:rsidR="000B5BA7" w:rsidRPr="00356084" w:rsidRDefault="000B5BA7" w:rsidP="00331E7E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tcBorders>
              <w:top w:val="nil"/>
            </w:tcBorders>
          </w:tcPr>
          <w:p w14:paraId="43EFAFFD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</w:tcBorders>
            <w:vAlign w:val="bottom"/>
          </w:tcPr>
          <w:p w14:paraId="5D3F61FD" w14:textId="3BD37585" w:rsidR="000B5BA7" w:rsidRPr="00356084" w:rsidRDefault="000B5BA7" w:rsidP="00331E7E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(5,962)</w:t>
            </w:r>
          </w:p>
        </w:tc>
      </w:tr>
      <w:tr w:rsidR="000B5BA7" w:rsidRPr="00356084" w14:paraId="51991A4A" w14:textId="77777777" w:rsidTr="00415C8F">
        <w:tc>
          <w:tcPr>
            <w:tcW w:w="2227" w:type="pct"/>
            <w:tcBorders>
              <w:bottom w:val="nil"/>
            </w:tcBorders>
            <w:vAlign w:val="bottom"/>
          </w:tcPr>
          <w:p w14:paraId="661D7539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6EBC5" w14:textId="2E65C9CA" w:rsidR="000B5BA7" w:rsidRPr="00356084" w:rsidRDefault="00E76052" w:rsidP="00331E7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(6.44)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572F92CC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1F78B8" w14:textId="47EEC76F" w:rsidR="000B5BA7" w:rsidRPr="00356084" w:rsidRDefault="00E76052" w:rsidP="00331E7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(8,012)</w:t>
            </w: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6D671829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16DDA0" w14:textId="35B16E17" w:rsidR="000B5BA7" w:rsidRPr="00356084" w:rsidRDefault="000B5BA7" w:rsidP="00331E7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30.97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3340F900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9D3F7A" w14:textId="14432489" w:rsidR="000B5BA7" w:rsidRPr="00356084" w:rsidRDefault="000B5BA7" w:rsidP="00331E7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(71,396)</w:t>
            </w:r>
          </w:p>
        </w:tc>
      </w:tr>
    </w:tbl>
    <w:p w14:paraId="7FF0843B" w14:textId="77777777" w:rsidR="000B5BA7" w:rsidRPr="00331E7E" w:rsidRDefault="000B5BA7" w:rsidP="000B5BA7">
      <w:pPr>
        <w:ind w:firstLine="706"/>
        <w:rPr>
          <w:rFonts w:ascii="Angsana New" w:hAnsi="Angsana New"/>
          <w:sz w:val="30"/>
          <w:szCs w:val="30"/>
        </w:rPr>
      </w:pPr>
    </w:p>
    <w:tbl>
      <w:tblPr>
        <w:tblW w:w="4865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29"/>
        <w:gridCol w:w="982"/>
        <w:gridCol w:w="269"/>
        <w:gridCol w:w="1251"/>
        <w:gridCol w:w="267"/>
        <w:gridCol w:w="982"/>
        <w:gridCol w:w="267"/>
        <w:gridCol w:w="1228"/>
      </w:tblGrid>
      <w:tr w:rsidR="000B5BA7" w:rsidRPr="00356084" w14:paraId="619CD556" w14:textId="77777777" w:rsidTr="00415C8F">
        <w:tc>
          <w:tcPr>
            <w:tcW w:w="2232" w:type="pct"/>
          </w:tcPr>
          <w:p w14:paraId="490DB6A8" w14:textId="77777777" w:rsidR="000B5BA7" w:rsidRPr="00356084" w:rsidRDefault="000B5BA7" w:rsidP="00331E7E">
            <w:pPr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56084">
              <w:rPr>
                <w:rFonts w:ascii="Angsana New" w:hAnsi="Angsana New"/>
                <w:color w:val="000000"/>
                <w:sz w:val="30"/>
                <w:szCs w:val="30"/>
              </w:rPr>
              <w:br w:type="page"/>
            </w:r>
            <w:r w:rsidRPr="0035608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768" w:type="pct"/>
            <w:gridSpan w:val="7"/>
          </w:tcPr>
          <w:p w14:paraId="2E25222D" w14:textId="77777777" w:rsidR="000B5BA7" w:rsidRPr="00356084" w:rsidRDefault="000B5BA7" w:rsidP="00331E7E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5BA7" w:rsidRPr="00356084" w14:paraId="6858CC76" w14:textId="77777777" w:rsidTr="00415C8F">
        <w:tc>
          <w:tcPr>
            <w:tcW w:w="2232" w:type="pct"/>
          </w:tcPr>
          <w:p w14:paraId="58B13EE6" w14:textId="0BFB0ECB" w:rsidR="000B5BA7" w:rsidRPr="00356084" w:rsidRDefault="000B5BA7" w:rsidP="00331E7E">
            <w:pPr>
              <w:spacing w:line="240" w:lineRule="auto"/>
              <w:ind w:right="-110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356084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2879CB" w:rsidRPr="009E20A7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35608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19" w:type="pct"/>
            <w:gridSpan w:val="3"/>
          </w:tcPr>
          <w:p w14:paraId="22C6E4A8" w14:textId="1BBC23AF" w:rsidR="000B5BA7" w:rsidRPr="00356084" w:rsidRDefault="000B5BA7" w:rsidP="00331E7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141" w:type="pct"/>
          </w:tcPr>
          <w:p w14:paraId="433ED879" w14:textId="77777777" w:rsidR="000B5BA7" w:rsidRPr="00356084" w:rsidRDefault="000B5BA7" w:rsidP="00331E7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308" w:type="pct"/>
            <w:gridSpan w:val="3"/>
          </w:tcPr>
          <w:p w14:paraId="5D0372D2" w14:textId="55080C93" w:rsidR="000B5BA7" w:rsidRPr="00356084" w:rsidRDefault="000B5BA7" w:rsidP="00331E7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  <w:t>2562</w:t>
            </w:r>
          </w:p>
        </w:tc>
      </w:tr>
      <w:tr w:rsidR="000B5BA7" w:rsidRPr="00356084" w14:paraId="617CE86D" w14:textId="77777777" w:rsidTr="00415C8F">
        <w:tc>
          <w:tcPr>
            <w:tcW w:w="2232" w:type="pct"/>
          </w:tcPr>
          <w:p w14:paraId="31A8B378" w14:textId="77777777" w:rsidR="000B5BA7" w:rsidRPr="00356084" w:rsidRDefault="000B5BA7" w:rsidP="00331E7E">
            <w:pPr>
              <w:spacing w:line="240" w:lineRule="auto"/>
              <w:ind w:right="-11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</w:tcPr>
          <w:p w14:paraId="2FF9CBF3" w14:textId="77777777" w:rsidR="000B5BA7" w:rsidRPr="00356084" w:rsidRDefault="000B5BA7" w:rsidP="00331E7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2" w:type="pct"/>
          </w:tcPr>
          <w:p w14:paraId="1D11FC73" w14:textId="77777777" w:rsidR="000B5BA7" w:rsidRPr="00356084" w:rsidRDefault="000B5BA7" w:rsidP="00331E7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nil"/>
            </w:tcBorders>
          </w:tcPr>
          <w:p w14:paraId="560E9314" w14:textId="77777777" w:rsidR="000B5BA7" w:rsidRPr="00356084" w:rsidRDefault="000B5BA7" w:rsidP="00331E7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tcBorders>
              <w:bottom w:val="nil"/>
            </w:tcBorders>
          </w:tcPr>
          <w:p w14:paraId="082D552A" w14:textId="77777777" w:rsidR="000B5BA7" w:rsidRPr="00356084" w:rsidRDefault="000B5BA7" w:rsidP="00331E7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8" w:type="pct"/>
            <w:tcBorders>
              <w:bottom w:val="nil"/>
            </w:tcBorders>
          </w:tcPr>
          <w:p w14:paraId="4E28D924" w14:textId="77777777" w:rsidR="000B5BA7" w:rsidRPr="00356084" w:rsidRDefault="000B5BA7" w:rsidP="00331E7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1" w:type="pct"/>
            <w:tcBorders>
              <w:bottom w:val="nil"/>
            </w:tcBorders>
          </w:tcPr>
          <w:p w14:paraId="101F0C5A" w14:textId="77777777" w:rsidR="000B5BA7" w:rsidRPr="00356084" w:rsidRDefault="000B5BA7" w:rsidP="00331E7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nil"/>
            </w:tcBorders>
          </w:tcPr>
          <w:p w14:paraId="12299D1C" w14:textId="77777777" w:rsidR="000B5BA7" w:rsidRPr="00356084" w:rsidRDefault="000B5BA7" w:rsidP="00331E7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5BA7" w:rsidRPr="00356084" w14:paraId="09302046" w14:textId="77777777" w:rsidTr="00415C8F">
        <w:tc>
          <w:tcPr>
            <w:tcW w:w="2232" w:type="pct"/>
          </w:tcPr>
          <w:p w14:paraId="0FED92B7" w14:textId="77777777" w:rsidR="000B5BA7" w:rsidRPr="00356084" w:rsidRDefault="000B5BA7" w:rsidP="00331E7E">
            <w:pPr>
              <w:spacing w:line="240" w:lineRule="auto"/>
              <w:ind w:right="-11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</w:tcPr>
          <w:p w14:paraId="28222649" w14:textId="77777777" w:rsidR="000B5BA7" w:rsidRPr="00356084" w:rsidRDefault="000B5BA7" w:rsidP="00331E7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560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2" w:type="pct"/>
          </w:tcPr>
          <w:p w14:paraId="41239403" w14:textId="77777777" w:rsidR="000B5BA7" w:rsidRPr="00356084" w:rsidRDefault="000B5BA7" w:rsidP="00331E7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nil"/>
            </w:tcBorders>
          </w:tcPr>
          <w:p w14:paraId="0CF21A99" w14:textId="77777777" w:rsidR="000B5BA7" w:rsidRPr="00356084" w:rsidRDefault="000B5BA7" w:rsidP="00331E7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5608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560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356084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41" w:type="pct"/>
            <w:tcBorders>
              <w:bottom w:val="nil"/>
            </w:tcBorders>
          </w:tcPr>
          <w:p w14:paraId="3EF31B73" w14:textId="77777777" w:rsidR="000B5BA7" w:rsidRPr="00356084" w:rsidRDefault="000B5BA7" w:rsidP="00331E7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18" w:type="pct"/>
            <w:tcBorders>
              <w:bottom w:val="nil"/>
            </w:tcBorders>
          </w:tcPr>
          <w:p w14:paraId="0F70E9A4" w14:textId="77777777" w:rsidR="000B5BA7" w:rsidRPr="00356084" w:rsidRDefault="000B5BA7" w:rsidP="00331E7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560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1" w:type="pct"/>
            <w:tcBorders>
              <w:bottom w:val="nil"/>
            </w:tcBorders>
          </w:tcPr>
          <w:p w14:paraId="79BFEA67" w14:textId="77777777" w:rsidR="000B5BA7" w:rsidRPr="00356084" w:rsidRDefault="000B5BA7" w:rsidP="00331E7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nil"/>
            </w:tcBorders>
          </w:tcPr>
          <w:p w14:paraId="5290699A" w14:textId="77777777" w:rsidR="000B5BA7" w:rsidRPr="00356084" w:rsidRDefault="000B5BA7" w:rsidP="00331E7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5608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560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356084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B5BA7" w:rsidRPr="00356084" w14:paraId="12AD9E66" w14:textId="77777777" w:rsidTr="00415C8F">
        <w:tc>
          <w:tcPr>
            <w:tcW w:w="2232" w:type="pct"/>
          </w:tcPr>
          <w:p w14:paraId="1652E36A" w14:textId="5C9BD1B1" w:rsidR="000B5BA7" w:rsidRPr="00356084" w:rsidRDefault="00FE37A2" w:rsidP="00331E7E">
            <w:pPr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E37A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 (ขาดทุน) ก่อนภาษีเงินได้</w:t>
            </w:r>
          </w:p>
        </w:tc>
        <w:tc>
          <w:tcPr>
            <w:tcW w:w="518" w:type="pct"/>
          </w:tcPr>
          <w:p w14:paraId="04EB2603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4C1E0606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nil"/>
              <w:bottom w:val="double" w:sz="4" w:space="0" w:color="auto"/>
            </w:tcBorders>
            <w:vAlign w:val="bottom"/>
          </w:tcPr>
          <w:p w14:paraId="36D9F237" w14:textId="093EAB61" w:rsidR="000B5BA7" w:rsidRPr="00356084" w:rsidRDefault="00FE37A2" w:rsidP="00331E7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12,069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622E003F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</w:tcPr>
          <w:p w14:paraId="19CC49AE" w14:textId="77777777" w:rsidR="000B5BA7" w:rsidRPr="009F14B1" w:rsidRDefault="000B5BA7" w:rsidP="00331E7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4D33550D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  <w:bottom w:val="double" w:sz="4" w:space="0" w:color="auto"/>
            </w:tcBorders>
            <w:vAlign w:val="bottom"/>
          </w:tcPr>
          <w:p w14:paraId="4552C072" w14:textId="48DD9B92" w:rsidR="000B5BA7" w:rsidRPr="00356084" w:rsidRDefault="000B5BA7" w:rsidP="00331E7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(318,600)</w:t>
            </w:r>
          </w:p>
        </w:tc>
      </w:tr>
      <w:tr w:rsidR="000B5BA7" w:rsidRPr="00356084" w14:paraId="6799772F" w14:textId="77777777" w:rsidTr="00415C8F">
        <w:tc>
          <w:tcPr>
            <w:tcW w:w="2232" w:type="pct"/>
          </w:tcPr>
          <w:p w14:paraId="29A25F63" w14:textId="77777777" w:rsidR="000B5BA7" w:rsidRPr="00356084" w:rsidRDefault="000B5BA7" w:rsidP="00331E7E">
            <w:pPr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18" w:type="pct"/>
          </w:tcPr>
          <w:p w14:paraId="55321282" w14:textId="078682A1" w:rsidR="000B5BA7" w:rsidRPr="00545D99" w:rsidRDefault="00545D99" w:rsidP="00331E7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142" w:type="pct"/>
          </w:tcPr>
          <w:p w14:paraId="7CFCF23E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double" w:sz="4" w:space="0" w:color="auto"/>
              <w:bottom w:val="nil"/>
            </w:tcBorders>
            <w:vAlign w:val="bottom"/>
          </w:tcPr>
          <w:p w14:paraId="0EE63FBE" w14:textId="4E4E069F" w:rsidR="000B5BA7" w:rsidRPr="00356084" w:rsidRDefault="00545D99" w:rsidP="00331E7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2,414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32282262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</w:tcPr>
          <w:p w14:paraId="48BBD295" w14:textId="16F2361A" w:rsidR="000B5BA7" w:rsidRPr="00356084" w:rsidRDefault="000B5BA7" w:rsidP="00331E7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688A74D2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double" w:sz="4" w:space="0" w:color="auto"/>
              <w:bottom w:val="nil"/>
            </w:tcBorders>
            <w:vAlign w:val="bottom"/>
          </w:tcPr>
          <w:p w14:paraId="22B07C33" w14:textId="05A6DADC" w:rsidR="000B5BA7" w:rsidRPr="00356084" w:rsidRDefault="000B5BA7" w:rsidP="00331E7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(63,720)</w:t>
            </w:r>
          </w:p>
        </w:tc>
      </w:tr>
      <w:tr w:rsidR="000B5BA7" w:rsidRPr="00356084" w14:paraId="3F9D123D" w14:textId="77777777" w:rsidTr="00415C8F">
        <w:tc>
          <w:tcPr>
            <w:tcW w:w="2232" w:type="pct"/>
          </w:tcPr>
          <w:p w14:paraId="057E2AEE" w14:textId="77777777" w:rsidR="000B5BA7" w:rsidRPr="00356084" w:rsidRDefault="000B5BA7" w:rsidP="00331E7E">
            <w:pPr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18" w:type="pct"/>
          </w:tcPr>
          <w:p w14:paraId="5441B2AB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7702B86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nil"/>
              <w:bottom w:val="nil"/>
            </w:tcBorders>
            <w:vAlign w:val="bottom"/>
          </w:tcPr>
          <w:p w14:paraId="2542B8FB" w14:textId="2260DB14" w:rsidR="000B5BA7" w:rsidRPr="00356084" w:rsidRDefault="00545D99" w:rsidP="00331E7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(6,266)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0BBF2E0F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</w:tcPr>
          <w:p w14:paraId="4056A3C1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56D506B1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  <w:bottom w:val="nil"/>
            </w:tcBorders>
            <w:vAlign w:val="bottom"/>
          </w:tcPr>
          <w:p w14:paraId="456E9D80" w14:textId="07F41920" w:rsidR="000B5BA7" w:rsidRPr="00356084" w:rsidRDefault="000B5BA7" w:rsidP="00331E7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(8,688)</w:t>
            </w:r>
          </w:p>
        </w:tc>
      </w:tr>
      <w:tr w:rsidR="000B5BA7" w:rsidRPr="00356084" w14:paraId="4D6609DC" w14:textId="77777777" w:rsidTr="00415C8F">
        <w:tc>
          <w:tcPr>
            <w:tcW w:w="2232" w:type="pct"/>
          </w:tcPr>
          <w:p w14:paraId="07D186BB" w14:textId="77777777" w:rsidR="000B5BA7" w:rsidRPr="00356084" w:rsidRDefault="000B5BA7" w:rsidP="00331E7E">
            <w:pPr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18" w:type="pct"/>
          </w:tcPr>
          <w:p w14:paraId="0C2A5BE0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0134CBB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nil"/>
              <w:bottom w:val="nil"/>
            </w:tcBorders>
            <w:vAlign w:val="bottom"/>
          </w:tcPr>
          <w:p w14:paraId="0F739028" w14:textId="78C15585" w:rsidR="000B5BA7" w:rsidRPr="00356084" w:rsidRDefault="00545D99" w:rsidP="00331E7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2,192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5F6E096C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</w:tcPr>
          <w:p w14:paraId="1B6C6B99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29688D9F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  <w:bottom w:val="nil"/>
            </w:tcBorders>
            <w:vAlign w:val="bottom"/>
          </w:tcPr>
          <w:p w14:paraId="2B0DD9B7" w14:textId="266AEF39" w:rsidR="000B5BA7" w:rsidRPr="00356084" w:rsidRDefault="000B5BA7" w:rsidP="00331E7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2,247</w:t>
            </w:r>
          </w:p>
        </w:tc>
      </w:tr>
      <w:tr w:rsidR="000B5BA7" w:rsidRPr="00356084" w14:paraId="4BF9C377" w14:textId="77777777" w:rsidTr="00415C8F">
        <w:tc>
          <w:tcPr>
            <w:tcW w:w="2232" w:type="pct"/>
          </w:tcPr>
          <w:p w14:paraId="5E952898" w14:textId="77777777" w:rsidR="000B5BA7" w:rsidRPr="00356084" w:rsidRDefault="000B5BA7" w:rsidP="00331E7E">
            <w:pPr>
              <w:spacing w:line="240" w:lineRule="auto"/>
              <w:ind w:right="-4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518" w:type="pct"/>
          </w:tcPr>
          <w:p w14:paraId="1B4329BC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AA4D4F4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nil"/>
              <w:bottom w:val="nil"/>
            </w:tcBorders>
            <w:vAlign w:val="bottom"/>
          </w:tcPr>
          <w:p w14:paraId="208A95AB" w14:textId="2BFAC58E" w:rsidR="000B5BA7" w:rsidRPr="00356084" w:rsidRDefault="00545D99" w:rsidP="00331E7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(6,382)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7F9C92DD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</w:tcPr>
          <w:p w14:paraId="34BB2F02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0C0729FC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  <w:bottom w:val="nil"/>
            </w:tcBorders>
            <w:vAlign w:val="bottom"/>
          </w:tcPr>
          <w:p w14:paraId="09E25C40" w14:textId="070342C4" w:rsidR="000B5BA7" w:rsidRPr="00356084" w:rsidRDefault="000B5BA7" w:rsidP="00331E7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(5,924)</w:t>
            </w:r>
          </w:p>
        </w:tc>
      </w:tr>
      <w:tr w:rsidR="000B5BA7" w:rsidRPr="00356084" w14:paraId="319F9DB0" w14:textId="77777777" w:rsidTr="00415C8F">
        <w:tc>
          <w:tcPr>
            <w:tcW w:w="2232" w:type="pct"/>
            <w:tcBorders>
              <w:bottom w:val="nil"/>
            </w:tcBorders>
            <w:vAlign w:val="bottom"/>
          </w:tcPr>
          <w:p w14:paraId="47CC7942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</w:tcPr>
          <w:p w14:paraId="0A54A854" w14:textId="0F3C2C76" w:rsidR="000B5BA7" w:rsidRPr="00545D99" w:rsidRDefault="00545D99" w:rsidP="00331E7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(66.</w:t>
            </w:r>
            <w:r w:rsidRPr="00545D99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63)</w:t>
            </w: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6CCA5FB3" w14:textId="77777777" w:rsidR="000B5BA7" w:rsidRPr="00545D99" w:rsidRDefault="000B5BA7" w:rsidP="00331E7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C65748" w14:textId="4E79A456" w:rsidR="000B5BA7" w:rsidRPr="00356084" w:rsidRDefault="00545D99" w:rsidP="00331E7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7" w:right="-691"/>
              <w:rPr>
                <w:rFonts w:ascii="Angsana New" w:hAnsi="Angsana New"/>
                <w:b/>
                <w:bCs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  <w:lang w:val="en-US" w:eastAsia="en-GB" w:bidi="th-TH"/>
              </w:rPr>
              <w:t>(8,042)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160F255F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</w:tcPr>
          <w:p w14:paraId="5E197A89" w14:textId="60783477" w:rsidR="000B5BA7" w:rsidRPr="00356084" w:rsidRDefault="000B5BA7" w:rsidP="00331E7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23.88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127ECF7C" w14:textId="77777777" w:rsidR="000B5BA7" w:rsidRPr="00356084" w:rsidRDefault="000B5BA7" w:rsidP="00331E7E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A893D" w14:textId="4FD67E77" w:rsidR="000B5BA7" w:rsidRPr="00356084" w:rsidRDefault="000B5BA7" w:rsidP="00331E7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7" w:right="-691"/>
              <w:rPr>
                <w:rFonts w:ascii="Angsana New" w:hAnsi="Angsana New"/>
                <w:b/>
                <w:bCs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  <w:lang w:val="en-US" w:eastAsia="en-GB" w:bidi="th-TH"/>
              </w:rPr>
              <w:t>(76,085)</w:t>
            </w:r>
          </w:p>
        </w:tc>
      </w:tr>
    </w:tbl>
    <w:p w14:paraId="373C3723" w14:textId="40FDA283" w:rsidR="00331E7E" w:rsidRDefault="00331E7E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5D504146" w14:textId="6AE4F16B" w:rsidR="00331E7E" w:rsidRDefault="00331E7E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6C0E91A6" w14:textId="05F69035" w:rsidR="00331E7E" w:rsidRDefault="00331E7E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5F070151" w14:textId="2ACA65E1" w:rsidR="00331E7E" w:rsidRDefault="00331E7E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31B34055" w14:textId="44B7BD51" w:rsidR="00331E7E" w:rsidRDefault="00331E7E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57E6AE5B" w14:textId="47BBC268" w:rsidR="00331E7E" w:rsidRDefault="00331E7E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091DF876" w14:textId="5DD170D3" w:rsidR="00331E7E" w:rsidRDefault="00331E7E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46E24411" w14:textId="715A0BDA" w:rsidR="00331E7E" w:rsidRDefault="00331E7E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26859592" w14:textId="77777777" w:rsidR="00331E7E" w:rsidRDefault="00331E7E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350D2335" w14:textId="4B55D794" w:rsidR="00E34F99" w:rsidRDefault="00E34F99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color w:val="000000"/>
          <w:sz w:val="30"/>
          <w:szCs w:val="30"/>
        </w:rPr>
      </w:pPr>
      <w:r w:rsidRPr="00345D95">
        <w:rPr>
          <w:rFonts w:ascii="Angsana New" w:hAnsi="Angsana New"/>
          <w:sz w:val="30"/>
          <w:szCs w:val="30"/>
          <w:cs/>
        </w:rPr>
        <w:lastRenderedPageBreak/>
        <w:t xml:space="preserve">สินทรัพย์และหนี้สินภาษีเงินได้รอการตัดบัญชี ณ วันที่ </w:t>
      </w:r>
      <w:r w:rsidR="00401750">
        <w:rPr>
          <w:rFonts w:ascii="Angsana New" w:hAnsi="Angsana New"/>
          <w:spacing w:val="-4"/>
          <w:sz w:val="30"/>
          <w:szCs w:val="30"/>
        </w:rPr>
        <w:t xml:space="preserve">30 </w:t>
      </w:r>
      <w:r w:rsidR="00401750">
        <w:rPr>
          <w:rFonts w:ascii="Angsana New" w:hAnsi="Angsana New"/>
          <w:spacing w:val="-4"/>
          <w:sz w:val="30"/>
          <w:szCs w:val="30"/>
          <w:cs/>
        </w:rPr>
        <w:t>มิถุนายน</w:t>
      </w:r>
      <w:r w:rsidRPr="00C2423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24238">
        <w:rPr>
          <w:rFonts w:ascii="Angsana New" w:hAnsi="Angsana New"/>
          <w:spacing w:val="-4"/>
          <w:sz w:val="30"/>
          <w:szCs w:val="30"/>
        </w:rPr>
        <w:t>256</w:t>
      </w:r>
      <w:r>
        <w:rPr>
          <w:rFonts w:ascii="Angsana New" w:hAnsi="Angsana New"/>
          <w:spacing w:val="-4"/>
          <w:sz w:val="30"/>
          <w:szCs w:val="30"/>
        </w:rPr>
        <w:t>3</w:t>
      </w:r>
      <w:r w:rsidRPr="00C24238">
        <w:rPr>
          <w:rFonts w:ascii="Angsana New" w:hAnsi="Angsana New"/>
          <w:spacing w:val="-4"/>
          <w:sz w:val="30"/>
          <w:szCs w:val="30"/>
        </w:rPr>
        <w:t xml:space="preserve"> </w:t>
      </w:r>
      <w:r w:rsidRPr="00C24238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Pr="00C24238">
        <w:rPr>
          <w:rFonts w:ascii="Angsana New" w:hAnsi="Angsana New"/>
          <w:spacing w:val="-4"/>
          <w:sz w:val="30"/>
          <w:szCs w:val="30"/>
        </w:rPr>
        <w:t xml:space="preserve">30 </w:t>
      </w:r>
      <w:r w:rsidRPr="00C24238">
        <w:rPr>
          <w:rFonts w:ascii="Angsana New" w:hAnsi="Angsana New"/>
          <w:spacing w:val="-4"/>
          <w:sz w:val="30"/>
          <w:szCs w:val="30"/>
          <w:cs/>
        </w:rPr>
        <w:t xml:space="preserve">กันยายน </w:t>
      </w:r>
      <w:r w:rsidRPr="00C24238">
        <w:rPr>
          <w:rFonts w:ascii="Angsana New" w:hAnsi="Angsana New"/>
          <w:spacing w:val="-4"/>
          <w:sz w:val="30"/>
          <w:szCs w:val="30"/>
        </w:rPr>
        <w:t>256</w:t>
      </w:r>
      <w:r>
        <w:rPr>
          <w:rFonts w:ascii="Angsana New" w:hAnsi="Angsana New"/>
          <w:spacing w:val="-4"/>
          <w:sz w:val="30"/>
          <w:szCs w:val="30"/>
        </w:rPr>
        <w:t>2</w:t>
      </w:r>
      <w:r w:rsidRPr="00C24238">
        <w:rPr>
          <w:rFonts w:ascii="Angsana New" w:hAnsi="Angsana New"/>
          <w:spacing w:val="-4"/>
          <w:sz w:val="30"/>
          <w:szCs w:val="30"/>
        </w:rPr>
        <w:t xml:space="preserve"> </w:t>
      </w:r>
      <w:r w:rsidRPr="00345D95">
        <w:rPr>
          <w:rFonts w:ascii="Angsana New" w:hAnsi="Angsana New"/>
          <w:sz w:val="30"/>
          <w:szCs w:val="30"/>
          <w:cs/>
        </w:rPr>
        <w:t>มีดังนี้</w:t>
      </w:r>
    </w:p>
    <w:p w14:paraId="7FE49902" w14:textId="77777777" w:rsidR="00E34F99" w:rsidRDefault="00E34F99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color w:val="000000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00"/>
        <w:gridCol w:w="1170"/>
        <w:gridCol w:w="270"/>
        <w:gridCol w:w="1260"/>
        <w:gridCol w:w="270"/>
        <w:gridCol w:w="1170"/>
        <w:gridCol w:w="270"/>
        <w:gridCol w:w="1260"/>
      </w:tblGrid>
      <w:tr w:rsidR="00E34F99" w:rsidRPr="00345D95" w14:paraId="789026E4" w14:textId="77777777" w:rsidTr="00973280">
        <w:tc>
          <w:tcPr>
            <w:tcW w:w="3600" w:type="dxa"/>
          </w:tcPr>
          <w:p w14:paraId="0FE2E6CB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0EBCB59E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34F99" w:rsidRPr="00345D95" w14:paraId="2FFBA451" w14:textId="77777777" w:rsidTr="00973280">
        <w:tc>
          <w:tcPr>
            <w:tcW w:w="3600" w:type="dxa"/>
          </w:tcPr>
          <w:p w14:paraId="4D30F762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A8F3C7F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410C26F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1FFDE2F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E34F99" w:rsidRPr="00345D95" w14:paraId="7C702100" w14:textId="77777777" w:rsidTr="00973280">
        <w:tc>
          <w:tcPr>
            <w:tcW w:w="3600" w:type="dxa"/>
          </w:tcPr>
          <w:p w14:paraId="63DB78D6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B79988" w14:textId="01892259" w:rsidR="00E34F99" w:rsidRPr="008E5E32" w:rsidRDefault="00401750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F89F6E9" w14:textId="77777777" w:rsidR="00E34F99" w:rsidRPr="008E5E32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D20FE8" w14:textId="77777777" w:rsidR="00E34F99" w:rsidRPr="008E5E32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5E32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E5E32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37B8E0CB" w14:textId="77777777" w:rsidR="00E34F99" w:rsidRPr="008E5E32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949759" w14:textId="238E78EC" w:rsidR="00E34F99" w:rsidRPr="008E5E32" w:rsidRDefault="00401750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17F15BC" w14:textId="77777777" w:rsidR="00E34F99" w:rsidRPr="008E5E32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71B66C" w14:textId="77777777" w:rsidR="00E34F99" w:rsidRPr="008E5E32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5E32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E5E32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E34F99" w:rsidRPr="00345D95" w14:paraId="7BC585CB" w14:textId="77777777" w:rsidTr="00973280">
        <w:tc>
          <w:tcPr>
            <w:tcW w:w="3600" w:type="dxa"/>
          </w:tcPr>
          <w:p w14:paraId="74AF000C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A1C0B8" w14:textId="77777777" w:rsidR="00E34F99" w:rsidRPr="00F506AA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cs="Cordi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06B567D" w14:textId="77777777" w:rsidR="00E34F99" w:rsidRPr="00345D95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E1FF28" w14:textId="77777777" w:rsidR="00E34F99" w:rsidRPr="00345D95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9068436" w14:textId="77777777" w:rsidR="00E34F99" w:rsidRPr="00345D95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0AEDEC" w14:textId="77777777" w:rsidR="00E34F99" w:rsidRPr="00F506AA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cs="Cordi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0565C90" w14:textId="77777777" w:rsidR="00E34F99" w:rsidRPr="00345D95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29D462" w14:textId="77777777" w:rsidR="00E34F99" w:rsidRPr="00345D95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34F99" w:rsidRPr="00345D95" w14:paraId="27445220" w14:textId="77777777" w:rsidTr="00973280">
        <w:tc>
          <w:tcPr>
            <w:tcW w:w="3600" w:type="dxa"/>
          </w:tcPr>
          <w:p w14:paraId="63AAC6E9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299DD6C0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345D9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4F99" w:rsidRPr="00345D95" w14:paraId="464F2A62" w14:textId="77777777" w:rsidTr="00973280">
        <w:tc>
          <w:tcPr>
            <w:tcW w:w="3600" w:type="dxa"/>
          </w:tcPr>
          <w:p w14:paraId="030F6F51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22E3A2A" w14:textId="6C422552" w:rsidR="00E34F99" w:rsidRPr="00345D95" w:rsidRDefault="00501691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595,12</w:t>
            </w:r>
            <w:r w:rsidR="00936E2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427A1887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0BD784" w14:textId="77777777" w:rsidR="00E34F99" w:rsidRPr="007C4C54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C4C54">
              <w:rPr>
                <w:rFonts w:ascii="Angsana New" w:hAnsi="Angsana New"/>
                <w:sz w:val="30"/>
                <w:szCs w:val="30"/>
              </w:rPr>
              <w:t>591,926</w:t>
            </w:r>
          </w:p>
        </w:tc>
        <w:tc>
          <w:tcPr>
            <w:tcW w:w="270" w:type="dxa"/>
            <w:vAlign w:val="bottom"/>
          </w:tcPr>
          <w:p w14:paraId="1E57CB68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231033" w14:textId="7451E5D9" w:rsidR="00E34F99" w:rsidRPr="008D092A" w:rsidRDefault="00501691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501691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501691">
              <w:rPr>
                <w:rFonts w:ascii="Angsana New" w:hAnsi="Angsana New"/>
                <w:color w:val="000000" w:themeColor="text1"/>
                <w:sz w:val="30"/>
                <w:szCs w:val="30"/>
              </w:rPr>
              <w:t>049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501691">
              <w:rPr>
                <w:rFonts w:ascii="Angsana New" w:hAnsi="Angsana New"/>
                <w:color w:val="000000" w:themeColor="text1"/>
                <w:sz w:val="30"/>
                <w:szCs w:val="30"/>
              </w:rPr>
              <w:t>632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1314FF1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D49B1B" w14:textId="77777777" w:rsidR="00E34F99" w:rsidRPr="00C1266B" w:rsidRDefault="00E34F99" w:rsidP="0033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(1,055,357)</w:t>
            </w:r>
          </w:p>
        </w:tc>
      </w:tr>
      <w:tr w:rsidR="00E34F99" w:rsidRPr="00345D95" w14:paraId="1C50DB57" w14:textId="77777777" w:rsidTr="00973280">
        <w:tc>
          <w:tcPr>
            <w:tcW w:w="3600" w:type="dxa"/>
          </w:tcPr>
          <w:p w14:paraId="6619C7B1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60EC631" w14:textId="23B21D05" w:rsidR="00E34F99" w:rsidRPr="00345D95" w:rsidRDefault="00936E21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(595,032</w:t>
            </w:r>
            <w:r w:rsidR="0050169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FD6070F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0D9D2AB" w14:textId="77777777" w:rsidR="00E34F99" w:rsidRPr="007C4C54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C4C54">
              <w:rPr>
                <w:rFonts w:ascii="Angsana New" w:hAnsi="Angsana New"/>
                <w:sz w:val="30"/>
                <w:szCs w:val="30"/>
              </w:rPr>
              <w:t>(591,831)</w:t>
            </w:r>
          </w:p>
        </w:tc>
        <w:tc>
          <w:tcPr>
            <w:tcW w:w="270" w:type="dxa"/>
            <w:vAlign w:val="bottom"/>
          </w:tcPr>
          <w:p w14:paraId="4F73CCA7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7EF70A" w14:textId="1BB2885B" w:rsidR="00E34F99" w:rsidRPr="008D092A" w:rsidRDefault="00501691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1691">
              <w:rPr>
                <w:rFonts w:ascii="Angsana New" w:hAnsi="Angsana New"/>
                <w:color w:val="000000" w:themeColor="text1"/>
                <w:sz w:val="30"/>
                <w:szCs w:val="30"/>
              </w:rPr>
              <w:t>595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501691">
              <w:rPr>
                <w:rFonts w:ascii="Angsana New" w:hAnsi="Angsana New"/>
                <w:color w:val="000000" w:themeColor="text1"/>
                <w:sz w:val="30"/>
                <w:szCs w:val="30"/>
              </w:rPr>
              <w:t>03</w:t>
            </w:r>
            <w:r w:rsidR="00936E21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29D80257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EDE96ED" w14:textId="77777777" w:rsidR="00E34F99" w:rsidRPr="00C1266B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591,831</w:t>
            </w:r>
          </w:p>
        </w:tc>
      </w:tr>
      <w:tr w:rsidR="00E34F99" w:rsidRPr="00345D95" w14:paraId="6FDDCB21" w14:textId="77777777" w:rsidTr="00973280">
        <w:tc>
          <w:tcPr>
            <w:tcW w:w="3600" w:type="dxa"/>
          </w:tcPr>
          <w:p w14:paraId="64FB58E4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72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 (หนี้สิน) ภาษีเงินได้</w:t>
            </w:r>
          </w:p>
          <w:p w14:paraId="198E1D30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72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รอการ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ตัดบัญชีสุทธิ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0285AA" w14:textId="6ECE53DB" w:rsidR="00E34F99" w:rsidRPr="00B276E2" w:rsidRDefault="00501691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70" w:type="dxa"/>
            <w:vAlign w:val="bottom"/>
          </w:tcPr>
          <w:p w14:paraId="07CEB2B0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9BB05" w14:textId="77777777" w:rsidR="00E34F99" w:rsidRPr="00345D95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4C54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70" w:type="dxa"/>
            <w:vAlign w:val="bottom"/>
          </w:tcPr>
          <w:p w14:paraId="4D786151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3A4A9A" w14:textId="61F75759" w:rsidR="00E34F99" w:rsidRPr="008D092A" w:rsidRDefault="00501691" w:rsidP="0033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(</w:t>
            </w:r>
            <w:r w:rsidRPr="00501691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454</w:t>
            </w: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="00936E21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600</w:t>
            </w: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D4CB82F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42AC6E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(463,526)</w:t>
            </w:r>
          </w:p>
        </w:tc>
      </w:tr>
    </w:tbl>
    <w:p w14:paraId="749F6DD0" w14:textId="2344C1EB" w:rsidR="00E34F99" w:rsidRDefault="00E34F99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color w:val="000000"/>
          <w:sz w:val="30"/>
          <w:szCs w:val="30"/>
        </w:rPr>
      </w:pPr>
    </w:p>
    <w:tbl>
      <w:tblPr>
        <w:tblW w:w="9271" w:type="dxa"/>
        <w:tblInd w:w="450" w:type="dxa"/>
        <w:tblLook w:val="00A0" w:firstRow="1" w:lastRow="0" w:firstColumn="1" w:lastColumn="0" w:noHBand="0" w:noVBand="0"/>
      </w:tblPr>
      <w:tblGrid>
        <w:gridCol w:w="3600"/>
        <w:gridCol w:w="1170"/>
        <w:gridCol w:w="270"/>
        <w:gridCol w:w="1260"/>
        <w:gridCol w:w="270"/>
        <w:gridCol w:w="1170"/>
        <w:gridCol w:w="270"/>
        <w:gridCol w:w="1261"/>
      </w:tblGrid>
      <w:tr w:rsidR="00E34F99" w:rsidRPr="00345D95" w14:paraId="6B4E743D" w14:textId="77777777" w:rsidTr="00973280">
        <w:tc>
          <w:tcPr>
            <w:tcW w:w="3600" w:type="dxa"/>
          </w:tcPr>
          <w:p w14:paraId="1FD87585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1" w:type="dxa"/>
            <w:gridSpan w:val="7"/>
          </w:tcPr>
          <w:p w14:paraId="4E21372C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4F99" w:rsidRPr="00345D95" w14:paraId="5A23D849" w14:textId="77777777" w:rsidTr="00973280">
        <w:tc>
          <w:tcPr>
            <w:tcW w:w="3600" w:type="dxa"/>
          </w:tcPr>
          <w:p w14:paraId="3BCE3F86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267B8CA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02917AB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1" w:type="dxa"/>
            <w:gridSpan w:val="3"/>
          </w:tcPr>
          <w:p w14:paraId="137DBF62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E34F99" w:rsidRPr="00345D95" w14:paraId="7EB103F6" w14:textId="77777777" w:rsidTr="00973280">
        <w:tc>
          <w:tcPr>
            <w:tcW w:w="3600" w:type="dxa"/>
          </w:tcPr>
          <w:p w14:paraId="2C2D3F83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EA5A02" w14:textId="449CB5A2" w:rsidR="00E34F99" w:rsidRPr="008D092A" w:rsidRDefault="00401750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F8BDB43" w14:textId="77777777" w:rsidR="00E34F99" w:rsidRPr="008D092A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677FB2" w14:textId="77777777" w:rsidR="00E34F99" w:rsidRPr="008D092A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092A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D092A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49A87CA" w14:textId="77777777" w:rsidR="00E34F99" w:rsidRPr="008D092A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5805BC" w14:textId="1777D4C8" w:rsidR="00E34F99" w:rsidRPr="008D092A" w:rsidRDefault="00401750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6E0BD5C" w14:textId="77777777" w:rsidR="00E34F99" w:rsidRPr="008E5E32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6CD57E0" w14:textId="77777777" w:rsidR="00E34F99" w:rsidRPr="008E5E32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5E32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E5E32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E34F99" w:rsidRPr="00345D95" w14:paraId="25BAFDB8" w14:textId="77777777" w:rsidTr="00973280">
        <w:tc>
          <w:tcPr>
            <w:tcW w:w="3600" w:type="dxa"/>
          </w:tcPr>
          <w:p w14:paraId="67F20188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31A056" w14:textId="77777777" w:rsidR="00E34F99" w:rsidRPr="008D092A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8D092A">
              <w:rPr>
                <w:rFonts w:ascii="Angsana New" w:hAnsi="Angsana New"/>
                <w:sz w:val="30"/>
                <w:szCs w:val="30"/>
              </w:rPr>
              <w:t>256</w:t>
            </w:r>
            <w:r w:rsidRPr="008D092A">
              <w:rPr>
                <w:rFonts w:ascii="Angsana New" w:hAnsi="Angsana New" w:cs="Cordi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CE0EC97" w14:textId="77777777" w:rsidR="00E34F99" w:rsidRPr="008D092A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E14589" w14:textId="77777777" w:rsidR="00E34F99" w:rsidRPr="008D092A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092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C3542CE" w14:textId="77777777" w:rsidR="00E34F99" w:rsidRPr="008D092A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50AEDC" w14:textId="77777777" w:rsidR="00E34F99" w:rsidRPr="008D092A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8D092A">
              <w:rPr>
                <w:rFonts w:ascii="Angsana New" w:hAnsi="Angsana New"/>
                <w:sz w:val="30"/>
                <w:szCs w:val="30"/>
              </w:rPr>
              <w:t>256</w:t>
            </w:r>
            <w:r w:rsidRPr="008D092A">
              <w:rPr>
                <w:rFonts w:ascii="Angsana New" w:hAnsi="Angsana New" w:cs="Cordi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C50CF1D" w14:textId="77777777" w:rsidR="00E34F99" w:rsidRPr="00345D95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3267748" w14:textId="77777777" w:rsidR="00E34F99" w:rsidRPr="00345D95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34F99" w:rsidRPr="00345D95" w14:paraId="07B6AB9C" w14:textId="77777777" w:rsidTr="00973280">
        <w:tc>
          <w:tcPr>
            <w:tcW w:w="3600" w:type="dxa"/>
          </w:tcPr>
          <w:p w14:paraId="11A4395D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1" w:type="dxa"/>
            <w:gridSpan w:val="7"/>
          </w:tcPr>
          <w:p w14:paraId="64395D21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345D9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4F99" w:rsidRPr="00345D95" w14:paraId="27C1B0B8" w14:textId="77777777" w:rsidTr="00973280">
        <w:tc>
          <w:tcPr>
            <w:tcW w:w="3600" w:type="dxa"/>
          </w:tcPr>
          <w:p w14:paraId="05E23360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1D9AA16" w14:textId="3EBB17AB" w:rsidR="00E34F99" w:rsidRPr="00345D95" w:rsidRDefault="00877E4E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587,488</w:t>
            </w:r>
          </w:p>
        </w:tc>
        <w:tc>
          <w:tcPr>
            <w:tcW w:w="270" w:type="dxa"/>
            <w:vAlign w:val="bottom"/>
          </w:tcPr>
          <w:p w14:paraId="265F0162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C4DBF4" w14:textId="77777777" w:rsidR="00E34F99" w:rsidRPr="00C1266B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584,695</w:t>
            </w:r>
          </w:p>
        </w:tc>
        <w:tc>
          <w:tcPr>
            <w:tcW w:w="270" w:type="dxa"/>
            <w:vAlign w:val="bottom"/>
          </w:tcPr>
          <w:p w14:paraId="0C36E0D5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5BFFE8" w14:textId="6D30E644" w:rsidR="00E34F99" w:rsidRPr="00345D95" w:rsidRDefault="00877E4E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77E4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77E4E">
              <w:rPr>
                <w:rFonts w:ascii="Angsana New" w:hAnsi="Angsana New"/>
                <w:sz w:val="30"/>
                <w:szCs w:val="30"/>
              </w:rPr>
              <w:t>008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77E4E">
              <w:rPr>
                <w:rFonts w:ascii="Angsana New" w:hAnsi="Angsana New"/>
                <w:sz w:val="30"/>
                <w:szCs w:val="30"/>
              </w:rPr>
              <w:t>268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475276B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2D76204B" w14:textId="77777777" w:rsidR="00E34F99" w:rsidRPr="00C1266B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(1,013,993)</w:t>
            </w:r>
          </w:p>
        </w:tc>
      </w:tr>
      <w:tr w:rsidR="00E34F99" w:rsidRPr="00345D95" w14:paraId="7F8D92CD" w14:textId="77777777" w:rsidTr="00973280">
        <w:tc>
          <w:tcPr>
            <w:tcW w:w="3600" w:type="dxa"/>
          </w:tcPr>
          <w:p w14:paraId="4CA543A8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B216270" w14:textId="2A87D99B" w:rsidR="00E34F99" w:rsidRPr="00345D95" w:rsidRDefault="00877E4E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(587,488)</w:t>
            </w:r>
          </w:p>
        </w:tc>
        <w:tc>
          <w:tcPr>
            <w:tcW w:w="270" w:type="dxa"/>
            <w:vAlign w:val="bottom"/>
          </w:tcPr>
          <w:p w14:paraId="4ACA5DCB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07D1F5E" w14:textId="77777777" w:rsidR="00E34F99" w:rsidRPr="00C1266B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(584,695)</w:t>
            </w:r>
          </w:p>
        </w:tc>
        <w:tc>
          <w:tcPr>
            <w:tcW w:w="270" w:type="dxa"/>
            <w:vAlign w:val="bottom"/>
          </w:tcPr>
          <w:p w14:paraId="6B294531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9506628" w14:textId="2008155E" w:rsidR="00E34F99" w:rsidRPr="00345D95" w:rsidRDefault="00877E4E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77E4E">
              <w:rPr>
                <w:rFonts w:ascii="Angsana New" w:hAnsi="Angsana New"/>
                <w:sz w:val="30"/>
                <w:szCs w:val="30"/>
              </w:rPr>
              <w:t>587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77E4E">
              <w:rPr>
                <w:rFonts w:ascii="Angsana New" w:hAnsi="Angsana New"/>
                <w:sz w:val="30"/>
                <w:szCs w:val="30"/>
              </w:rPr>
              <w:t>488</w:t>
            </w:r>
          </w:p>
        </w:tc>
        <w:tc>
          <w:tcPr>
            <w:tcW w:w="270" w:type="dxa"/>
            <w:vAlign w:val="bottom"/>
          </w:tcPr>
          <w:p w14:paraId="0C6BE207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21CAE3B0" w14:textId="77777777" w:rsidR="00E34F99" w:rsidRPr="00C1266B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right="-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584,695</w:t>
            </w:r>
          </w:p>
        </w:tc>
      </w:tr>
      <w:tr w:rsidR="00E34F99" w:rsidRPr="00345D95" w14:paraId="1DD8498E" w14:textId="77777777" w:rsidTr="00973280">
        <w:tc>
          <w:tcPr>
            <w:tcW w:w="3600" w:type="dxa"/>
          </w:tcPr>
          <w:p w14:paraId="7545C7B1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72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รอการ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0AD002" w14:textId="38B3EB06" w:rsidR="00E34F99" w:rsidRPr="00952646" w:rsidRDefault="00877E4E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6DA9632" w14:textId="77777777" w:rsidR="00E34F99" w:rsidRPr="00952646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C0E237" w14:textId="77777777" w:rsidR="00E34F99" w:rsidRPr="00952646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264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4B340F5" w14:textId="77777777" w:rsidR="00E34F99" w:rsidRPr="00952646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CFBCD6" w14:textId="1F6ACC6E" w:rsidR="00E34F99" w:rsidRPr="00952646" w:rsidRDefault="00877E4E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877E4E">
              <w:rPr>
                <w:rFonts w:ascii="Angsana New" w:hAnsi="Angsana New"/>
                <w:b/>
                <w:bCs/>
                <w:sz w:val="30"/>
                <w:szCs w:val="30"/>
              </w:rPr>
              <w:t>420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7E4E">
              <w:rPr>
                <w:rFonts w:ascii="Angsana New" w:hAnsi="Angsana New"/>
                <w:b/>
                <w:bCs/>
                <w:sz w:val="30"/>
                <w:szCs w:val="30"/>
              </w:rPr>
              <w:t>780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B8C42AC" w14:textId="77777777" w:rsidR="00E34F99" w:rsidRPr="00952646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E68DBC" w14:textId="77777777" w:rsidR="00E34F99" w:rsidRPr="00952646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2646">
              <w:rPr>
                <w:rFonts w:ascii="Angsana New" w:hAnsi="Angsana New"/>
                <w:b/>
                <w:bCs/>
                <w:sz w:val="30"/>
                <w:szCs w:val="30"/>
              </w:rPr>
              <w:t>(429,298)</w:t>
            </w:r>
          </w:p>
        </w:tc>
      </w:tr>
    </w:tbl>
    <w:p w14:paraId="0D8A8190" w14:textId="6A4DDF5D" w:rsidR="00E34F99" w:rsidRDefault="00E34F99" w:rsidP="00E34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color w:val="000000"/>
          <w:sz w:val="30"/>
          <w:szCs w:val="30"/>
        </w:rPr>
      </w:pPr>
    </w:p>
    <w:p w14:paraId="487EED4B" w14:textId="77777777" w:rsidR="00E34F99" w:rsidRDefault="00E34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br w:type="page"/>
      </w:r>
    </w:p>
    <w:p w14:paraId="159934E7" w14:textId="50144BE1" w:rsidR="00E34F99" w:rsidRPr="00372414" w:rsidRDefault="00E34F99" w:rsidP="00E34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372414">
        <w:rPr>
          <w:rFonts w:ascii="Angsana New" w:hAnsi="Angsana New"/>
          <w:spacing w:val="4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รายการเคลื่อนไหวของสินทรัพย์และหนี้สินภาษีเงินได้รอการตัดบัญชีที่เกิดขึ้นระหว่างงว</w:t>
      </w:r>
      <w:r>
        <w:rPr>
          <w:rFonts w:ascii="Angsana New" w:hAnsi="Angsana New" w:hint="cs"/>
          <w:spacing w:val="4"/>
          <w:sz w:val="30"/>
          <w:szCs w:val="30"/>
          <w:cs/>
        </w:rPr>
        <w:t>ด</w:t>
      </w:r>
      <w:r w:rsidR="00401750">
        <w:rPr>
          <w:rFonts w:ascii="Angsana New" w:hAnsi="Angsana New" w:hint="cs"/>
          <w:spacing w:val="4"/>
          <w:sz w:val="30"/>
          <w:szCs w:val="30"/>
          <w:cs/>
        </w:rPr>
        <w:t>เก้าเดือน</w:t>
      </w:r>
      <w:r w:rsidRPr="00372414">
        <w:rPr>
          <w:rFonts w:ascii="Angsana New" w:hAnsi="Angsana New"/>
          <w:spacing w:val="4"/>
          <w:sz w:val="30"/>
          <w:szCs w:val="30"/>
          <w:cs/>
        </w:rPr>
        <w:t xml:space="preserve">สิ้นสุดวันที่ </w:t>
      </w:r>
      <w:r w:rsidR="00401750">
        <w:rPr>
          <w:rFonts w:ascii="Angsana New" w:hAnsi="Angsana New"/>
          <w:spacing w:val="4"/>
          <w:sz w:val="30"/>
          <w:szCs w:val="30"/>
        </w:rPr>
        <w:t xml:space="preserve">30 </w:t>
      </w:r>
      <w:r w:rsidR="00401750">
        <w:rPr>
          <w:rFonts w:ascii="Angsana New" w:hAnsi="Angsana New"/>
          <w:spacing w:val="4"/>
          <w:sz w:val="30"/>
          <w:szCs w:val="30"/>
          <w:cs/>
        </w:rPr>
        <w:t>มิถุนายน</w:t>
      </w:r>
      <w:r w:rsidRPr="00372414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>2563</w:t>
      </w:r>
      <w:r w:rsidRPr="00372414">
        <w:rPr>
          <w:rFonts w:ascii="Angsana New" w:hAnsi="Angsana New"/>
          <w:spacing w:val="4"/>
          <w:sz w:val="30"/>
          <w:szCs w:val="30"/>
          <w:cs/>
        </w:rPr>
        <w:t xml:space="preserve"> และ </w:t>
      </w:r>
      <w:r>
        <w:rPr>
          <w:rFonts w:ascii="Angsana New" w:hAnsi="Angsana New"/>
          <w:spacing w:val="4"/>
          <w:sz w:val="30"/>
          <w:szCs w:val="30"/>
        </w:rPr>
        <w:t>2562</w:t>
      </w:r>
      <w:r w:rsidRPr="00372414">
        <w:rPr>
          <w:rFonts w:ascii="Angsana New" w:hAnsi="Angsana New"/>
          <w:spacing w:val="4"/>
          <w:sz w:val="30"/>
          <w:szCs w:val="30"/>
          <w:cs/>
        </w:rPr>
        <w:t xml:space="preserve"> มีดังนี้</w:t>
      </w:r>
    </w:p>
    <w:p w14:paraId="318F2F40" w14:textId="62A6DD4F" w:rsidR="00E34F99" w:rsidRDefault="00E34F99" w:rsidP="00E34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color w:val="000000"/>
          <w:sz w:val="30"/>
          <w:szCs w:val="30"/>
        </w:rPr>
      </w:pPr>
    </w:p>
    <w:tbl>
      <w:tblPr>
        <w:tblW w:w="946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47"/>
        <w:gridCol w:w="1262"/>
        <w:gridCol w:w="271"/>
        <w:gridCol w:w="1440"/>
        <w:gridCol w:w="236"/>
        <w:gridCol w:w="1339"/>
        <w:gridCol w:w="236"/>
        <w:gridCol w:w="1533"/>
      </w:tblGrid>
      <w:tr w:rsidR="00E34F99" w:rsidRPr="00345D95" w14:paraId="5F7D7DF2" w14:textId="77777777" w:rsidTr="00882765">
        <w:trPr>
          <w:tblHeader/>
        </w:trPr>
        <w:tc>
          <w:tcPr>
            <w:tcW w:w="3147" w:type="dxa"/>
            <w:shd w:val="clear" w:color="auto" w:fill="auto"/>
          </w:tcPr>
          <w:p w14:paraId="5D147FF7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7" w:type="dxa"/>
            <w:gridSpan w:val="7"/>
            <w:shd w:val="clear" w:color="auto" w:fill="auto"/>
          </w:tcPr>
          <w:p w14:paraId="767E1F23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34F99" w:rsidRPr="00345D95" w14:paraId="5552780A" w14:textId="77777777" w:rsidTr="00882765">
        <w:trPr>
          <w:tblHeader/>
        </w:trPr>
        <w:tc>
          <w:tcPr>
            <w:tcW w:w="3147" w:type="dxa"/>
            <w:shd w:val="clear" w:color="auto" w:fill="auto"/>
          </w:tcPr>
          <w:p w14:paraId="6C558D0B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gridSpan w:val="2"/>
            <w:shd w:val="clear" w:color="auto" w:fill="auto"/>
          </w:tcPr>
          <w:p w14:paraId="2910E0EC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919661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345D9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345D95">
              <w:rPr>
                <w:rFonts w:ascii="Angsana New" w:hAnsi="Angsana New"/>
                <w:sz w:val="30"/>
                <w:szCs w:val="30"/>
              </w:rPr>
              <w:t>)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sz w:val="30"/>
                <w:szCs w:val="30"/>
              </w:rPr>
              <w:t>/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769" w:type="dxa"/>
            <w:gridSpan w:val="2"/>
            <w:shd w:val="clear" w:color="auto" w:fill="auto"/>
          </w:tcPr>
          <w:p w14:paraId="7742B624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4F99" w:rsidRPr="00345D95" w14:paraId="3D58290A" w14:textId="77777777" w:rsidTr="00882765">
        <w:trPr>
          <w:tblHeader/>
        </w:trPr>
        <w:tc>
          <w:tcPr>
            <w:tcW w:w="3147" w:type="dxa"/>
            <w:shd w:val="clear" w:color="auto" w:fill="auto"/>
          </w:tcPr>
          <w:p w14:paraId="57D4064D" w14:textId="77777777" w:rsidR="00E34F99" w:rsidRPr="00345D95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7C029CAC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B41777C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9919368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D0E1F0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8786FE8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69E833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CFDF353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6C884C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3FB5C0F3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3AB7EEFD" w14:textId="7CDB1A4F" w:rsidR="00E34F99" w:rsidRPr="00345D95" w:rsidRDefault="00401750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E34F99" w:rsidRPr="00DE12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E34F99" w:rsidRPr="00DE12F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E34F9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E34F99" w:rsidRPr="00345D95" w14:paraId="2FCA7F49" w14:textId="77777777" w:rsidTr="00882765">
        <w:trPr>
          <w:tblHeader/>
        </w:trPr>
        <w:tc>
          <w:tcPr>
            <w:tcW w:w="3147" w:type="dxa"/>
            <w:shd w:val="clear" w:color="auto" w:fill="auto"/>
          </w:tcPr>
          <w:p w14:paraId="7A2B4942" w14:textId="77777777" w:rsidR="00E34F99" w:rsidRPr="00345D95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317" w:type="dxa"/>
            <w:gridSpan w:val="7"/>
            <w:shd w:val="clear" w:color="auto" w:fill="auto"/>
          </w:tcPr>
          <w:p w14:paraId="69A66701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4F99" w:rsidRPr="00345D95" w14:paraId="53F19C7A" w14:textId="77777777" w:rsidTr="00882765">
        <w:trPr>
          <w:tblHeader/>
        </w:trPr>
        <w:tc>
          <w:tcPr>
            <w:tcW w:w="3147" w:type="dxa"/>
            <w:shd w:val="clear" w:color="auto" w:fill="auto"/>
          </w:tcPr>
          <w:p w14:paraId="0681D8E8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2" w:type="dxa"/>
            <w:shd w:val="clear" w:color="auto" w:fill="auto"/>
          </w:tcPr>
          <w:p w14:paraId="3E6AF766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  <w:shd w:val="clear" w:color="auto" w:fill="auto"/>
          </w:tcPr>
          <w:p w14:paraId="28A1E9F5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699370A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EE16F13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9" w:type="dxa"/>
            <w:shd w:val="clear" w:color="auto" w:fill="auto"/>
          </w:tcPr>
          <w:p w14:paraId="496EE9B8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F090C10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shd w:val="clear" w:color="auto" w:fill="auto"/>
          </w:tcPr>
          <w:p w14:paraId="5920A1F2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54769" w:rsidRPr="002462C5" w14:paraId="07C6BBB9" w14:textId="77777777" w:rsidTr="00882765">
        <w:trPr>
          <w:tblHeader/>
        </w:trPr>
        <w:tc>
          <w:tcPr>
            <w:tcW w:w="3147" w:type="dxa"/>
            <w:shd w:val="clear" w:color="auto" w:fill="auto"/>
          </w:tcPr>
          <w:p w14:paraId="770CCCCF" w14:textId="77777777" w:rsidR="00D54769" w:rsidRPr="002462C5" w:rsidRDefault="00D54769" w:rsidP="00D5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2" w:type="dxa"/>
            <w:shd w:val="clear" w:color="auto" w:fill="auto"/>
          </w:tcPr>
          <w:p w14:paraId="411A0EE5" w14:textId="71140DD5" w:rsidR="00D54769" w:rsidRPr="002462C5" w:rsidRDefault="00D54769" w:rsidP="00BB0F4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FBA3E09" w14:textId="77777777" w:rsidR="00D54769" w:rsidRPr="002462C5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6EAA6C0" w14:textId="351A5BAF" w:rsidR="00D54769" w:rsidRPr="002462C5" w:rsidRDefault="0027748C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7748C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="005A1FD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27748C">
              <w:rPr>
                <w:rFonts w:ascii="Angsana New" w:hAnsi="Angsana New"/>
                <w:sz w:val="30"/>
                <w:szCs w:val="30"/>
                <w:lang w:bidi="th-TH"/>
              </w:rPr>
              <w:t>207</w:t>
            </w:r>
          </w:p>
        </w:tc>
        <w:tc>
          <w:tcPr>
            <w:tcW w:w="236" w:type="dxa"/>
            <w:shd w:val="clear" w:color="auto" w:fill="auto"/>
          </w:tcPr>
          <w:p w14:paraId="330BF888" w14:textId="77777777" w:rsidR="00D54769" w:rsidRPr="002462C5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39" w:type="dxa"/>
            <w:shd w:val="clear" w:color="auto" w:fill="auto"/>
          </w:tcPr>
          <w:p w14:paraId="6D4A38A5" w14:textId="4E7DC510" w:rsidR="00D54769" w:rsidRPr="002462C5" w:rsidRDefault="0027748C" w:rsidP="00D5476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6BF778" w14:textId="77777777" w:rsidR="00D54769" w:rsidRPr="002462C5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shd w:val="clear" w:color="auto" w:fill="auto"/>
          </w:tcPr>
          <w:p w14:paraId="7001953A" w14:textId="047B34C9" w:rsidR="00D54769" w:rsidRPr="002462C5" w:rsidRDefault="0027748C" w:rsidP="00D5476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7748C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27748C">
              <w:rPr>
                <w:rFonts w:ascii="Angsana New" w:hAnsi="Angsana New"/>
                <w:sz w:val="30"/>
                <w:szCs w:val="30"/>
                <w:lang w:bidi="th-TH"/>
              </w:rPr>
              <w:t>207</w:t>
            </w:r>
          </w:p>
        </w:tc>
      </w:tr>
      <w:tr w:rsidR="00D54769" w:rsidRPr="00345D95" w14:paraId="580271CF" w14:textId="77777777" w:rsidTr="00882765">
        <w:trPr>
          <w:tblHeader/>
        </w:trPr>
        <w:tc>
          <w:tcPr>
            <w:tcW w:w="3147" w:type="dxa"/>
            <w:shd w:val="clear" w:color="auto" w:fill="auto"/>
          </w:tcPr>
          <w:p w14:paraId="6E1C602D" w14:textId="77777777" w:rsidR="00D54769" w:rsidRPr="00345D95" w:rsidRDefault="00D54769" w:rsidP="00D5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2" w:type="dxa"/>
            <w:shd w:val="clear" w:color="auto" w:fill="auto"/>
          </w:tcPr>
          <w:p w14:paraId="51A2927C" w14:textId="2963A059" w:rsidR="00D54769" w:rsidRPr="00E77146" w:rsidRDefault="00D54769" w:rsidP="00D547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77146">
              <w:rPr>
                <w:rFonts w:ascii="Angsana New" w:hAnsi="Angsana New"/>
                <w:sz w:val="30"/>
                <w:szCs w:val="30"/>
                <w:lang w:val="en-US" w:bidi="th-TH"/>
              </w:rPr>
              <w:t>18,370</w:t>
            </w:r>
          </w:p>
        </w:tc>
        <w:tc>
          <w:tcPr>
            <w:tcW w:w="271" w:type="dxa"/>
            <w:shd w:val="clear" w:color="auto" w:fill="auto"/>
          </w:tcPr>
          <w:p w14:paraId="64DA8DDD" w14:textId="77777777" w:rsidR="00D54769" w:rsidRPr="00345D95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F8149ED" w14:textId="1C7BDCDC" w:rsidR="00D54769" w:rsidRPr="00345D95" w:rsidRDefault="00C54597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824</w:t>
            </w:r>
          </w:p>
        </w:tc>
        <w:tc>
          <w:tcPr>
            <w:tcW w:w="236" w:type="dxa"/>
            <w:shd w:val="clear" w:color="auto" w:fill="auto"/>
          </w:tcPr>
          <w:p w14:paraId="0DFDDF7E" w14:textId="77777777" w:rsidR="00D54769" w:rsidRPr="00345D95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39" w:type="dxa"/>
            <w:shd w:val="clear" w:color="auto" w:fill="auto"/>
          </w:tcPr>
          <w:p w14:paraId="5F73A8CF" w14:textId="49FDC676" w:rsidR="00D54769" w:rsidRPr="00345D95" w:rsidRDefault="0027748C" w:rsidP="00D5476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1FE457" w14:textId="77777777" w:rsidR="00D54769" w:rsidRPr="00345D95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shd w:val="clear" w:color="auto" w:fill="auto"/>
          </w:tcPr>
          <w:p w14:paraId="2987C0F6" w14:textId="196FEE02" w:rsidR="00D54769" w:rsidRPr="00345D95" w:rsidRDefault="0056514D" w:rsidP="00D5476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19,194</w:t>
            </w:r>
          </w:p>
        </w:tc>
      </w:tr>
      <w:tr w:rsidR="00D54769" w:rsidRPr="00345D95" w14:paraId="76655E4D" w14:textId="77777777" w:rsidTr="00882765">
        <w:trPr>
          <w:tblHeader/>
        </w:trPr>
        <w:tc>
          <w:tcPr>
            <w:tcW w:w="3147" w:type="dxa"/>
            <w:shd w:val="clear" w:color="auto" w:fill="auto"/>
          </w:tcPr>
          <w:p w14:paraId="70D5073C" w14:textId="77777777" w:rsidR="00D54769" w:rsidRPr="00345D95" w:rsidRDefault="00D54769" w:rsidP="00D5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453B2D">
              <w:rPr>
                <w:rFonts w:ascii="Angsana New" w:hAnsi="Angsana New"/>
                <w:spacing w:val="-1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372414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2" w:type="dxa"/>
            <w:shd w:val="clear" w:color="auto" w:fill="auto"/>
          </w:tcPr>
          <w:p w14:paraId="6E0B5138" w14:textId="77777777" w:rsidR="00D54769" w:rsidRDefault="00D54769" w:rsidP="00D547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A93691C" w14:textId="4337B7D9" w:rsidR="00D54769" w:rsidRPr="00E77146" w:rsidRDefault="00D54769" w:rsidP="00D547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234,751</w:t>
            </w:r>
          </w:p>
        </w:tc>
        <w:tc>
          <w:tcPr>
            <w:tcW w:w="271" w:type="dxa"/>
            <w:shd w:val="clear" w:color="auto" w:fill="auto"/>
          </w:tcPr>
          <w:p w14:paraId="14344146" w14:textId="77777777" w:rsidR="00D54769" w:rsidRPr="00345D95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A7B12FE" w14:textId="77777777" w:rsidR="0027748C" w:rsidRDefault="0027748C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4EB0181" w14:textId="496E67C6" w:rsidR="00D54769" w:rsidRPr="00345D95" w:rsidRDefault="0027748C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27748C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936E21">
              <w:rPr>
                <w:rFonts w:ascii="Angsana New" w:hAnsi="Angsana New"/>
                <w:sz w:val="30"/>
                <w:szCs w:val="30"/>
                <w:lang w:val="en-US" w:bidi="th-TH"/>
              </w:rPr>
              <w:t>068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6A584A8" w14:textId="77777777" w:rsidR="00D54769" w:rsidRPr="00345D95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9" w:type="dxa"/>
            <w:shd w:val="clear" w:color="auto" w:fill="auto"/>
          </w:tcPr>
          <w:p w14:paraId="27B379EE" w14:textId="77777777" w:rsidR="00D54769" w:rsidRDefault="00D54769" w:rsidP="00D5476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7643F7A" w14:textId="2B5969DE" w:rsidR="0027748C" w:rsidRPr="00345D95" w:rsidRDefault="0027748C" w:rsidP="00D5476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E4230E" w14:textId="77777777" w:rsidR="00D54769" w:rsidRPr="00345D95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</w:tcPr>
          <w:p w14:paraId="09733D40" w14:textId="77777777" w:rsidR="00D54769" w:rsidRDefault="00D54769" w:rsidP="00D5476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A01E971" w14:textId="52609768" w:rsidR="0027748C" w:rsidRPr="00345D95" w:rsidRDefault="0027748C" w:rsidP="00D5476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7748C">
              <w:rPr>
                <w:rFonts w:ascii="Angsana New" w:hAnsi="Angsana New"/>
                <w:sz w:val="30"/>
                <w:szCs w:val="30"/>
                <w:lang w:val="en-US" w:bidi="th-TH"/>
              </w:rPr>
              <w:t>227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7748C">
              <w:rPr>
                <w:rFonts w:ascii="Angsana New" w:hAnsi="Angsana New"/>
                <w:sz w:val="30"/>
                <w:szCs w:val="30"/>
                <w:lang w:val="en-US" w:bidi="th-TH"/>
              </w:rPr>
              <w:t>68</w:t>
            </w:r>
            <w:r w:rsidR="00700AA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1F5CF4" w:rsidRPr="00345D95" w14:paraId="18DD4B35" w14:textId="77777777" w:rsidTr="00882765">
        <w:trPr>
          <w:tblHeader/>
        </w:trPr>
        <w:tc>
          <w:tcPr>
            <w:tcW w:w="3147" w:type="dxa"/>
            <w:shd w:val="clear" w:color="auto" w:fill="auto"/>
          </w:tcPr>
          <w:p w14:paraId="29DFB067" w14:textId="77777777" w:rsidR="001F5CF4" w:rsidRPr="00345D95" w:rsidRDefault="001F5CF4" w:rsidP="001F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2" w:type="dxa"/>
            <w:shd w:val="clear" w:color="auto" w:fill="auto"/>
          </w:tcPr>
          <w:p w14:paraId="057F1FC9" w14:textId="4B94C5E4" w:rsidR="001F5CF4" w:rsidRPr="00E77146" w:rsidRDefault="001F5CF4" w:rsidP="001F5CF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329,020</w:t>
            </w:r>
          </w:p>
        </w:tc>
        <w:tc>
          <w:tcPr>
            <w:tcW w:w="271" w:type="dxa"/>
            <w:shd w:val="clear" w:color="auto" w:fill="auto"/>
          </w:tcPr>
          <w:p w14:paraId="78F3169E" w14:textId="77777777" w:rsidR="001F5CF4" w:rsidRPr="00345D95" w:rsidRDefault="001F5CF4" w:rsidP="001F5CF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0B798DF" w14:textId="5821C9B3" w:rsidR="001F5CF4" w:rsidRPr="001F5CF4" w:rsidRDefault="001F5CF4" w:rsidP="001F5CF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F5CF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1,424 </w:t>
            </w:r>
          </w:p>
        </w:tc>
        <w:tc>
          <w:tcPr>
            <w:tcW w:w="236" w:type="dxa"/>
            <w:shd w:val="clear" w:color="auto" w:fill="auto"/>
          </w:tcPr>
          <w:p w14:paraId="3E706506" w14:textId="77777777" w:rsidR="001F5CF4" w:rsidRPr="00345D95" w:rsidRDefault="001F5CF4" w:rsidP="001F5CF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shd w:val="clear" w:color="auto" w:fill="auto"/>
          </w:tcPr>
          <w:p w14:paraId="78E071FD" w14:textId="203F2B4A" w:rsidR="001F5CF4" w:rsidRPr="00345D95" w:rsidRDefault="001F5CF4" w:rsidP="001F5CF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81FCCE" w14:textId="77777777" w:rsidR="001F5CF4" w:rsidRPr="00345D95" w:rsidRDefault="001F5CF4" w:rsidP="001F5CF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</w:tcPr>
          <w:p w14:paraId="76CC5B73" w14:textId="0D5F3EF7" w:rsidR="001F5CF4" w:rsidRPr="00345D95" w:rsidRDefault="001F5CF4" w:rsidP="001F5CF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F5CF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330,444 </w:t>
            </w:r>
          </w:p>
        </w:tc>
      </w:tr>
      <w:tr w:rsidR="001F5CF4" w:rsidRPr="00345D95" w14:paraId="247CFAC5" w14:textId="77777777" w:rsidTr="00882765">
        <w:trPr>
          <w:tblHeader/>
        </w:trPr>
        <w:tc>
          <w:tcPr>
            <w:tcW w:w="3147" w:type="dxa"/>
            <w:shd w:val="clear" w:color="auto" w:fill="auto"/>
          </w:tcPr>
          <w:p w14:paraId="7C9AF09D" w14:textId="77777777" w:rsidR="001F5CF4" w:rsidRPr="00345D95" w:rsidRDefault="001F5CF4" w:rsidP="001F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62" w:type="dxa"/>
            <w:shd w:val="clear" w:color="auto" w:fill="auto"/>
          </w:tcPr>
          <w:p w14:paraId="5F0DB85C" w14:textId="25788F4D" w:rsidR="001F5CF4" w:rsidRPr="00E77146" w:rsidRDefault="001F5CF4" w:rsidP="001F5CF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9,785</w:t>
            </w:r>
          </w:p>
        </w:tc>
        <w:tc>
          <w:tcPr>
            <w:tcW w:w="271" w:type="dxa"/>
            <w:shd w:val="clear" w:color="auto" w:fill="auto"/>
          </w:tcPr>
          <w:p w14:paraId="2C668F0B" w14:textId="77777777" w:rsidR="001F5CF4" w:rsidRPr="00345D95" w:rsidRDefault="001F5CF4" w:rsidP="001F5CF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58A68DE" w14:textId="79F6C1B1" w:rsidR="001F5CF4" w:rsidRPr="002A692F" w:rsidRDefault="001F5CF4" w:rsidP="001F5CF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5CF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1,814 </w:t>
            </w:r>
          </w:p>
        </w:tc>
        <w:tc>
          <w:tcPr>
            <w:tcW w:w="236" w:type="dxa"/>
            <w:shd w:val="clear" w:color="auto" w:fill="auto"/>
          </w:tcPr>
          <w:p w14:paraId="59E5FE9D" w14:textId="77777777" w:rsidR="001F5CF4" w:rsidRPr="00345D95" w:rsidRDefault="001F5CF4" w:rsidP="001F5CF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39" w:type="dxa"/>
            <w:shd w:val="clear" w:color="auto" w:fill="auto"/>
          </w:tcPr>
          <w:p w14:paraId="6765B183" w14:textId="326C6DDB" w:rsidR="001F5CF4" w:rsidRPr="00345D95" w:rsidRDefault="001F5CF4" w:rsidP="001F5CF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57DEAF" w14:textId="77777777" w:rsidR="001F5CF4" w:rsidRPr="00345D95" w:rsidRDefault="001F5CF4" w:rsidP="001F5CF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shd w:val="clear" w:color="auto" w:fill="auto"/>
          </w:tcPr>
          <w:p w14:paraId="1D06AF3A" w14:textId="70EFDF82" w:rsidR="001F5CF4" w:rsidRPr="00345D95" w:rsidRDefault="001F5CF4" w:rsidP="001F5CF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5CF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11,599 </w:t>
            </w:r>
          </w:p>
        </w:tc>
      </w:tr>
      <w:tr w:rsidR="00D54769" w:rsidRPr="00345D95" w14:paraId="300DAC7B" w14:textId="77777777" w:rsidTr="00882765">
        <w:trPr>
          <w:tblHeader/>
        </w:trPr>
        <w:tc>
          <w:tcPr>
            <w:tcW w:w="3147" w:type="dxa"/>
            <w:shd w:val="clear" w:color="auto" w:fill="auto"/>
          </w:tcPr>
          <w:p w14:paraId="69AD21F8" w14:textId="77777777" w:rsidR="00D54769" w:rsidRPr="00345D95" w:rsidRDefault="00D54769" w:rsidP="00D5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FD0F18" w14:textId="1D1E3DCA" w:rsidR="00D54769" w:rsidRPr="00E77146" w:rsidRDefault="00D54769" w:rsidP="00D547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591,926</w:t>
            </w:r>
          </w:p>
        </w:tc>
        <w:tc>
          <w:tcPr>
            <w:tcW w:w="271" w:type="dxa"/>
            <w:shd w:val="clear" w:color="auto" w:fill="auto"/>
          </w:tcPr>
          <w:p w14:paraId="5438EA0D" w14:textId="77777777" w:rsidR="00D54769" w:rsidRPr="00345D95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77E8DD" w14:textId="176E4765" w:rsidR="00D54769" w:rsidRPr="00345D95" w:rsidRDefault="0027748C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7748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936E2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201</w:t>
            </w:r>
          </w:p>
        </w:tc>
        <w:tc>
          <w:tcPr>
            <w:tcW w:w="236" w:type="dxa"/>
            <w:shd w:val="clear" w:color="auto" w:fill="auto"/>
          </w:tcPr>
          <w:p w14:paraId="612D2E97" w14:textId="77777777" w:rsidR="00D54769" w:rsidRPr="00345D95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613B90" w14:textId="04BF3857" w:rsidR="00D54769" w:rsidRPr="005B7287" w:rsidRDefault="0027748C" w:rsidP="00D5476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5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36BB96" w14:textId="77777777" w:rsidR="00D54769" w:rsidRPr="005B7287" w:rsidRDefault="00D54769" w:rsidP="00D54769">
            <w:pPr>
              <w:pStyle w:val="acctfourfigures"/>
              <w:tabs>
                <w:tab w:val="clear" w:pos="765"/>
                <w:tab w:val="decimal" w:pos="918"/>
                <w:tab w:val="decimal" w:pos="1134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C72CC6" w14:textId="581A2CD4" w:rsidR="00D54769" w:rsidRPr="00345D95" w:rsidRDefault="0027748C" w:rsidP="00D5476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774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774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</w:t>
            </w:r>
            <w:r w:rsidR="00700A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E34F99" w:rsidRPr="00E34F99" w14:paraId="5DBCD6A6" w14:textId="77777777" w:rsidTr="00882765">
        <w:trPr>
          <w:trHeight w:val="38"/>
          <w:tblHeader/>
        </w:trPr>
        <w:tc>
          <w:tcPr>
            <w:tcW w:w="3147" w:type="dxa"/>
            <w:shd w:val="clear" w:color="auto" w:fill="auto"/>
          </w:tcPr>
          <w:p w14:paraId="179EAA9A" w14:textId="77777777" w:rsidR="00E34F99" w:rsidRPr="00E34F99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3D038719" w14:textId="77777777" w:rsidR="00E34F99" w:rsidRPr="00E34F99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B62A9EA" w14:textId="77777777" w:rsidR="00E34F99" w:rsidRPr="00E34F99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31D5C10" w14:textId="77777777" w:rsidR="00E34F99" w:rsidRPr="00E34F99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61946D" w14:textId="77777777" w:rsidR="00E34F99" w:rsidRPr="00E34F99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shd w:val="clear" w:color="auto" w:fill="auto"/>
          </w:tcPr>
          <w:p w14:paraId="1287DF6F" w14:textId="77777777" w:rsidR="00E34F99" w:rsidRPr="00E34F99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19363E5" w14:textId="77777777" w:rsidR="00E34F99" w:rsidRPr="00E34F99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</w:tcPr>
          <w:p w14:paraId="0E6BEF02" w14:textId="77777777" w:rsidR="00E34F99" w:rsidRPr="00E34F99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4F99" w:rsidRPr="00345D95" w14:paraId="46A1E650" w14:textId="77777777" w:rsidTr="00882765">
        <w:trPr>
          <w:tblHeader/>
        </w:trPr>
        <w:tc>
          <w:tcPr>
            <w:tcW w:w="3147" w:type="dxa"/>
            <w:shd w:val="clear" w:color="auto" w:fill="auto"/>
          </w:tcPr>
          <w:p w14:paraId="3083891E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2" w:type="dxa"/>
            <w:shd w:val="clear" w:color="auto" w:fill="auto"/>
          </w:tcPr>
          <w:p w14:paraId="413007C9" w14:textId="77777777" w:rsidR="00E34F99" w:rsidRPr="00E77146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AA77339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4FC3D4E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C8ACE1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shd w:val="clear" w:color="auto" w:fill="auto"/>
          </w:tcPr>
          <w:p w14:paraId="6C9D21E1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29B563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</w:tcPr>
          <w:p w14:paraId="52209285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769" w:rsidRPr="00345D95" w14:paraId="7EE99E1C" w14:textId="77777777" w:rsidTr="00882765">
        <w:trPr>
          <w:tblHeader/>
        </w:trPr>
        <w:tc>
          <w:tcPr>
            <w:tcW w:w="3147" w:type="dxa"/>
            <w:shd w:val="clear" w:color="auto" w:fill="auto"/>
          </w:tcPr>
          <w:p w14:paraId="4C0D576A" w14:textId="77777777" w:rsidR="00D54769" w:rsidRPr="00345D95" w:rsidRDefault="00D54769" w:rsidP="00D5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2" w:type="dxa"/>
            <w:shd w:val="clear" w:color="auto" w:fill="auto"/>
          </w:tcPr>
          <w:p w14:paraId="36DF5ADF" w14:textId="2522A0BB" w:rsidR="00D54769" w:rsidRPr="00E77146" w:rsidRDefault="00D54769" w:rsidP="00D547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(920,125)</w:t>
            </w:r>
          </w:p>
        </w:tc>
        <w:tc>
          <w:tcPr>
            <w:tcW w:w="271" w:type="dxa"/>
            <w:shd w:val="clear" w:color="auto" w:fill="auto"/>
          </w:tcPr>
          <w:p w14:paraId="31ADDCED" w14:textId="77777777" w:rsidR="00D54769" w:rsidRPr="00345D95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601479C" w14:textId="2DF8AC0D" w:rsidR="00D54769" w:rsidRPr="00345D95" w:rsidRDefault="0069484D" w:rsidP="00BB0F4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2531DF" w14:textId="77777777" w:rsidR="00D54769" w:rsidRPr="00345D95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39" w:type="dxa"/>
            <w:shd w:val="clear" w:color="auto" w:fill="auto"/>
          </w:tcPr>
          <w:p w14:paraId="6FF6F7C6" w14:textId="0216C582" w:rsidR="00D54769" w:rsidRPr="00345D95" w:rsidRDefault="0069484D" w:rsidP="00D5476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8C56DF" w14:textId="77777777" w:rsidR="00D54769" w:rsidRPr="00345D95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shd w:val="clear" w:color="auto" w:fill="auto"/>
          </w:tcPr>
          <w:p w14:paraId="52ED913C" w14:textId="7669CA2A" w:rsidR="00D54769" w:rsidRPr="003E0B9D" w:rsidRDefault="00D0477A" w:rsidP="00D5476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D0477A">
              <w:rPr>
                <w:rFonts w:ascii="Angsana New" w:hAnsi="Angsana New"/>
                <w:sz w:val="30"/>
                <w:szCs w:val="30"/>
                <w:lang w:val="en-US" w:bidi="th-TH"/>
              </w:rPr>
              <w:t>920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0477A">
              <w:rPr>
                <w:rFonts w:ascii="Angsana New" w:hAnsi="Angsana New"/>
                <w:sz w:val="30"/>
                <w:szCs w:val="30"/>
                <w:lang w:val="en-US" w:bidi="th-TH"/>
              </w:rPr>
              <w:t>125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54769" w:rsidRPr="00345D95" w14:paraId="0BFD5191" w14:textId="77777777" w:rsidTr="00882765">
        <w:trPr>
          <w:tblHeader/>
        </w:trPr>
        <w:tc>
          <w:tcPr>
            <w:tcW w:w="3147" w:type="dxa"/>
            <w:shd w:val="clear" w:color="auto" w:fill="auto"/>
          </w:tcPr>
          <w:p w14:paraId="636386EA" w14:textId="77777777" w:rsidR="00D54769" w:rsidRPr="00345D95" w:rsidRDefault="00D54769" w:rsidP="00D5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2" w:type="dxa"/>
            <w:shd w:val="clear" w:color="auto" w:fill="auto"/>
          </w:tcPr>
          <w:p w14:paraId="7C3BAAD4" w14:textId="3C7CDE0E" w:rsidR="00D54769" w:rsidRPr="00E77146" w:rsidRDefault="00D54769" w:rsidP="00D547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(27,210)</w:t>
            </w:r>
          </w:p>
        </w:tc>
        <w:tc>
          <w:tcPr>
            <w:tcW w:w="271" w:type="dxa"/>
            <w:shd w:val="clear" w:color="auto" w:fill="auto"/>
          </w:tcPr>
          <w:p w14:paraId="18156F78" w14:textId="77777777" w:rsidR="00D54769" w:rsidRPr="00345D95" w:rsidRDefault="00D54769" w:rsidP="00D547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9620A2A" w14:textId="37ED3D19" w:rsidR="00D54769" w:rsidRPr="00345D95" w:rsidRDefault="0069484D" w:rsidP="00BB0F4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2CB03F" w14:textId="77777777" w:rsidR="00D54769" w:rsidRPr="00345D95" w:rsidRDefault="00D54769" w:rsidP="00D547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shd w:val="clear" w:color="auto" w:fill="auto"/>
          </w:tcPr>
          <w:p w14:paraId="7A722332" w14:textId="3EA3B091" w:rsidR="00D54769" w:rsidRPr="00345D95" w:rsidRDefault="0069484D" w:rsidP="00D5476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BD2BDB" w14:textId="77777777" w:rsidR="00D54769" w:rsidRPr="00345D95" w:rsidRDefault="00D54769" w:rsidP="00D547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</w:tcPr>
          <w:p w14:paraId="7F48193E" w14:textId="537DB2DB" w:rsidR="00D54769" w:rsidRPr="003E0B9D" w:rsidRDefault="00D0477A" w:rsidP="00D5476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D0477A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0477A">
              <w:rPr>
                <w:rFonts w:ascii="Angsana New" w:hAnsi="Angsana New"/>
                <w:sz w:val="30"/>
                <w:szCs w:val="30"/>
                <w:lang w:val="en-US"/>
              </w:rPr>
              <w:t>210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D54769" w:rsidRPr="00345D95" w14:paraId="3A4B0509" w14:textId="77777777" w:rsidTr="00882765">
        <w:trPr>
          <w:tblHeader/>
        </w:trPr>
        <w:tc>
          <w:tcPr>
            <w:tcW w:w="3147" w:type="dxa"/>
            <w:shd w:val="clear" w:color="auto" w:fill="auto"/>
          </w:tcPr>
          <w:p w14:paraId="102EECD6" w14:textId="77777777" w:rsidR="00D54769" w:rsidRPr="00345D95" w:rsidRDefault="00D54769" w:rsidP="00D5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เงินลงทุนระยะยาวอื่น </w:t>
            </w:r>
          </w:p>
        </w:tc>
        <w:tc>
          <w:tcPr>
            <w:tcW w:w="1262" w:type="dxa"/>
            <w:shd w:val="clear" w:color="auto" w:fill="auto"/>
          </w:tcPr>
          <w:p w14:paraId="73409A51" w14:textId="1D5F9ACD" w:rsidR="00D54769" w:rsidRPr="00E77146" w:rsidRDefault="00D54769" w:rsidP="00D547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(3,809)</w:t>
            </w:r>
          </w:p>
        </w:tc>
        <w:tc>
          <w:tcPr>
            <w:tcW w:w="271" w:type="dxa"/>
            <w:shd w:val="clear" w:color="auto" w:fill="auto"/>
          </w:tcPr>
          <w:p w14:paraId="106D07B2" w14:textId="77777777" w:rsidR="00D54769" w:rsidRPr="00345D95" w:rsidRDefault="00D54769" w:rsidP="00D547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1CCEB4A" w14:textId="234DC1C6" w:rsidR="00D54769" w:rsidRPr="00AF2D33" w:rsidRDefault="0069484D" w:rsidP="00BB0F4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6B557D" w14:textId="77777777" w:rsidR="00D54769" w:rsidRPr="00AF2D33" w:rsidRDefault="00D54769" w:rsidP="00D547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39" w:type="dxa"/>
            <w:shd w:val="clear" w:color="auto" w:fill="auto"/>
          </w:tcPr>
          <w:p w14:paraId="49BB93EC" w14:textId="6869629A" w:rsidR="00D54769" w:rsidRPr="00AF2D33" w:rsidRDefault="0069484D" w:rsidP="00D54769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9484D">
              <w:rPr>
                <w:rFonts w:ascii="Angsana New" w:hAnsi="Angsana New"/>
                <w:sz w:val="30"/>
                <w:szCs w:val="30"/>
                <w:lang w:bidi="th-TH"/>
              </w:rPr>
              <w:t>476</w:t>
            </w:r>
          </w:p>
        </w:tc>
        <w:tc>
          <w:tcPr>
            <w:tcW w:w="236" w:type="dxa"/>
            <w:shd w:val="clear" w:color="auto" w:fill="auto"/>
          </w:tcPr>
          <w:p w14:paraId="3C2693C9" w14:textId="77777777" w:rsidR="00D54769" w:rsidRPr="00AF2D33" w:rsidRDefault="00D54769" w:rsidP="00D547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shd w:val="clear" w:color="auto" w:fill="auto"/>
          </w:tcPr>
          <w:p w14:paraId="2F0051B3" w14:textId="1843504E" w:rsidR="00D54769" w:rsidRPr="00AF2D33" w:rsidRDefault="00D0477A" w:rsidP="00D5476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D0477A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0477A">
              <w:rPr>
                <w:rFonts w:ascii="Angsana New" w:hAnsi="Angsana New"/>
                <w:sz w:val="30"/>
                <w:szCs w:val="30"/>
                <w:lang w:val="en-US" w:bidi="th-TH"/>
              </w:rPr>
              <w:t>333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54769" w:rsidRPr="00345D95" w14:paraId="7FFABCF8" w14:textId="77777777" w:rsidTr="00882765">
        <w:trPr>
          <w:tblHeader/>
        </w:trPr>
        <w:tc>
          <w:tcPr>
            <w:tcW w:w="3147" w:type="dxa"/>
            <w:shd w:val="clear" w:color="auto" w:fill="auto"/>
          </w:tcPr>
          <w:p w14:paraId="6B0D0F45" w14:textId="77777777" w:rsidR="00D54769" w:rsidRPr="00345D95" w:rsidRDefault="00D54769" w:rsidP="00D5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6F0FC492" w14:textId="77C26A89" w:rsidR="00D54769" w:rsidRPr="00E77146" w:rsidRDefault="00D54769" w:rsidP="00D547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(104,213)</w:t>
            </w:r>
          </w:p>
        </w:tc>
        <w:tc>
          <w:tcPr>
            <w:tcW w:w="271" w:type="dxa"/>
            <w:shd w:val="clear" w:color="auto" w:fill="auto"/>
          </w:tcPr>
          <w:p w14:paraId="4AF514A4" w14:textId="77777777" w:rsidR="00D54769" w:rsidRPr="00345D95" w:rsidRDefault="00D54769" w:rsidP="00D547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25BE4E" w14:textId="790F8CA9" w:rsidR="00D54769" w:rsidRPr="00AF2D33" w:rsidRDefault="0069484D" w:rsidP="00D5476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9484D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69484D">
              <w:rPr>
                <w:rFonts w:ascii="Angsana New" w:hAnsi="Angsana New"/>
                <w:sz w:val="30"/>
                <w:szCs w:val="30"/>
                <w:lang w:bidi="th-TH"/>
              </w:rPr>
              <w:t>249</w:t>
            </w:r>
          </w:p>
        </w:tc>
        <w:tc>
          <w:tcPr>
            <w:tcW w:w="236" w:type="dxa"/>
            <w:shd w:val="clear" w:color="auto" w:fill="auto"/>
          </w:tcPr>
          <w:p w14:paraId="3E02914D" w14:textId="77777777" w:rsidR="00D54769" w:rsidRPr="00AF2D33" w:rsidRDefault="00D54769" w:rsidP="00D547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038CFE15" w14:textId="28B98831" w:rsidR="00D54769" w:rsidRPr="00AF2D33" w:rsidRDefault="0069484D" w:rsidP="00D5476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FC2D91" w14:textId="77777777" w:rsidR="00D54769" w:rsidRPr="00AF2D33" w:rsidRDefault="00D54769" w:rsidP="00D547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2F6CE786" w14:textId="696C8485" w:rsidR="00D54769" w:rsidRPr="00AF2D33" w:rsidRDefault="00D0477A" w:rsidP="00D5476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D0477A">
              <w:rPr>
                <w:rFonts w:ascii="Angsana New" w:hAnsi="Angsana New"/>
                <w:sz w:val="30"/>
                <w:szCs w:val="30"/>
              </w:rPr>
              <w:t>98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0477A">
              <w:rPr>
                <w:rFonts w:ascii="Angsana New" w:hAnsi="Angsana New"/>
                <w:sz w:val="30"/>
                <w:szCs w:val="30"/>
              </w:rPr>
              <w:t>964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54769" w:rsidRPr="00345D95" w14:paraId="06568990" w14:textId="77777777" w:rsidTr="00882765">
        <w:trPr>
          <w:tblHeader/>
        </w:trPr>
        <w:tc>
          <w:tcPr>
            <w:tcW w:w="3147" w:type="dxa"/>
            <w:shd w:val="clear" w:color="auto" w:fill="auto"/>
          </w:tcPr>
          <w:p w14:paraId="51306643" w14:textId="77777777" w:rsidR="00D54769" w:rsidRPr="00345D95" w:rsidRDefault="00D54769" w:rsidP="00D5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CFEF08" w14:textId="787DEF38" w:rsidR="00D54769" w:rsidRPr="00E77146" w:rsidRDefault="00D54769" w:rsidP="00D547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(1,055,357)</w:t>
            </w:r>
          </w:p>
        </w:tc>
        <w:tc>
          <w:tcPr>
            <w:tcW w:w="271" w:type="dxa"/>
            <w:shd w:val="clear" w:color="auto" w:fill="auto"/>
          </w:tcPr>
          <w:p w14:paraId="6C11E5D0" w14:textId="77777777" w:rsidR="00D54769" w:rsidRPr="00345D95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A4996" w14:textId="64943763" w:rsidR="00D54769" w:rsidRPr="00AF2D33" w:rsidRDefault="0069484D" w:rsidP="00D54769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5,249</w:t>
            </w:r>
          </w:p>
        </w:tc>
        <w:tc>
          <w:tcPr>
            <w:tcW w:w="236" w:type="dxa"/>
            <w:shd w:val="clear" w:color="auto" w:fill="auto"/>
          </w:tcPr>
          <w:p w14:paraId="70D5BE0E" w14:textId="77777777" w:rsidR="00D54769" w:rsidRPr="00AF2D33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912A0" w14:textId="251DC4E2" w:rsidR="00D54769" w:rsidRPr="00AF2D33" w:rsidRDefault="0069484D" w:rsidP="00D54769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108" w:right="-15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476</w:t>
            </w:r>
          </w:p>
        </w:tc>
        <w:tc>
          <w:tcPr>
            <w:tcW w:w="236" w:type="dxa"/>
            <w:shd w:val="clear" w:color="auto" w:fill="auto"/>
          </w:tcPr>
          <w:p w14:paraId="527C618F" w14:textId="77777777" w:rsidR="00D54769" w:rsidRPr="00AF2D33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B79833" w14:textId="350248CE" w:rsidR="00D54769" w:rsidRPr="00AF2D33" w:rsidRDefault="00D0477A" w:rsidP="00D5476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D0477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0477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049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0477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D54769" w:rsidRPr="00E34F99" w14:paraId="09D78C48" w14:textId="77777777" w:rsidTr="00882765">
        <w:trPr>
          <w:tblHeader/>
        </w:trPr>
        <w:tc>
          <w:tcPr>
            <w:tcW w:w="3147" w:type="dxa"/>
            <w:shd w:val="clear" w:color="auto" w:fill="auto"/>
          </w:tcPr>
          <w:p w14:paraId="40E81328" w14:textId="77777777" w:rsidR="00D54769" w:rsidRPr="00E34F99" w:rsidRDefault="00D54769" w:rsidP="00D5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  <w:shd w:val="clear" w:color="auto" w:fill="auto"/>
          </w:tcPr>
          <w:p w14:paraId="2233C810" w14:textId="77777777" w:rsidR="00D54769" w:rsidRPr="00E34F99" w:rsidRDefault="00D54769" w:rsidP="00D5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78EE22F" w14:textId="77777777" w:rsidR="00D54769" w:rsidRPr="00E34F99" w:rsidRDefault="00D54769" w:rsidP="00D5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7F87ECC7" w14:textId="77777777" w:rsidR="00D54769" w:rsidRPr="00E34F99" w:rsidRDefault="00D54769" w:rsidP="00D5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C9387FB" w14:textId="77777777" w:rsidR="00D54769" w:rsidRPr="00E34F99" w:rsidRDefault="00D54769" w:rsidP="00D5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double" w:sz="4" w:space="0" w:color="auto"/>
            </w:tcBorders>
            <w:shd w:val="clear" w:color="auto" w:fill="auto"/>
          </w:tcPr>
          <w:p w14:paraId="62D45B0F" w14:textId="77777777" w:rsidR="00D54769" w:rsidRPr="00E34F99" w:rsidRDefault="00D54769" w:rsidP="00D5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7B6351B" w14:textId="77777777" w:rsidR="00D54769" w:rsidRPr="00E34F99" w:rsidRDefault="00D54769" w:rsidP="00D5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double" w:sz="4" w:space="0" w:color="auto"/>
            </w:tcBorders>
            <w:shd w:val="clear" w:color="auto" w:fill="auto"/>
          </w:tcPr>
          <w:p w14:paraId="741FFA70" w14:textId="77777777" w:rsidR="00D54769" w:rsidRPr="00E34F99" w:rsidRDefault="00D54769" w:rsidP="00D5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769" w:rsidRPr="00345D95" w14:paraId="46BB954C" w14:textId="77777777" w:rsidTr="00882765">
        <w:trPr>
          <w:tblHeader/>
        </w:trPr>
        <w:tc>
          <w:tcPr>
            <w:tcW w:w="3147" w:type="dxa"/>
            <w:shd w:val="clear" w:color="auto" w:fill="auto"/>
          </w:tcPr>
          <w:p w14:paraId="2D2D67B8" w14:textId="77777777" w:rsidR="00D54769" w:rsidRPr="00345D95" w:rsidRDefault="00D54769" w:rsidP="00D5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41F0D536" w14:textId="124F3574" w:rsidR="00D54769" w:rsidRPr="00E77146" w:rsidRDefault="00D54769" w:rsidP="00D547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(463,431)</w:t>
            </w:r>
          </w:p>
        </w:tc>
        <w:tc>
          <w:tcPr>
            <w:tcW w:w="271" w:type="dxa"/>
            <w:shd w:val="clear" w:color="auto" w:fill="auto"/>
          </w:tcPr>
          <w:p w14:paraId="4F304A83" w14:textId="77777777" w:rsidR="00D54769" w:rsidRPr="00345D95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0AA771E3" w14:textId="36F1BBE4" w:rsidR="00D54769" w:rsidRPr="00AF2D33" w:rsidRDefault="00D0477A" w:rsidP="00936E2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77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0477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936E21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54C8D353" w14:textId="77777777" w:rsidR="00D54769" w:rsidRPr="00AF2D33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9" w:type="dxa"/>
            <w:tcBorders>
              <w:bottom w:val="double" w:sz="4" w:space="0" w:color="auto"/>
            </w:tcBorders>
            <w:shd w:val="clear" w:color="auto" w:fill="auto"/>
          </w:tcPr>
          <w:p w14:paraId="37600A65" w14:textId="41E57B46" w:rsidR="00D54769" w:rsidRPr="00AF2D33" w:rsidRDefault="00D0477A" w:rsidP="00D54769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108" w:right="-15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0477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476</w:t>
            </w:r>
          </w:p>
        </w:tc>
        <w:tc>
          <w:tcPr>
            <w:tcW w:w="236" w:type="dxa"/>
            <w:shd w:val="clear" w:color="auto" w:fill="auto"/>
          </w:tcPr>
          <w:p w14:paraId="7A7B861A" w14:textId="77777777" w:rsidR="00D54769" w:rsidRPr="00AF2D33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tcBorders>
              <w:bottom w:val="double" w:sz="4" w:space="0" w:color="auto"/>
            </w:tcBorders>
            <w:shd w:val="clear" w:color="auto" w:fill="auto"/>
          </w:tcPr>
          <w:p w14:paraId="6FD4833C" w14:textId="163A9275" w:rsidR="00D54769" w:rsidRPr="00AF2D33" w:rsidRDefault="00D0477A" w:rsidP="00D5476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Pr="00D0477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454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936E2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505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255B723B" w14:textId="77777777" w:rsidR="00E34F99" w:rsidRPr="00345D95" w:rsidRDefault="00E34F99" w:rsidP="00E34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  <w:r>
        <w:rPr>
          <w:cs/>
        </w:rPr>
        <w:br w:type="page"/>
      </w:r>
    </w:p>
    <w:tbl>
      <w:tblPr>
        <w:tblW w:w="946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47"/>
        <w:gridCol w:w="1260"/>
        <w:gridCol w:w="272"/>
        <w:gridCol w:w="1439"/>
        <w:gridCol w:w="238"/>
        <w:gridCol w:w="1339"/>
        <w:gridCol w:w="270"/>
        <w:gridCol w:w="1499"/>
      </w:tblGrid>
      <w:tr w:rsidR="00E34F99" w:rsidRPr="00A4792D" w14:paraId="163BA161" w14:textId="77777777" w:rsidTr="00696DB4">
        <w:trPr>
          <w:tblHeader/>
        </w:trPr>
        <w:tc>
          <w:tcPr>
            <w:tcW w:w="3147" w:type="dxa"/>
            <w:shd w:val="clear" w:color="auto" w:fill="auto"/>
          </w:tcPr>
          <w:p w14:paraId="403A114F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7" w:type="dxa"/>
            <w:gridSpan w:val="7"/>
            <w:shd w:val="clear" w:color="auto" w:fill="auto"/>
          </w:tcPr>
          <w:p w14:paraId="0EB6CF4E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34F99" w:rsidRPr="00A4792D" w14:paraId="66FA2D60" w14:textId="77777777" w:rsidTr="00696DB4">
        <w:trPr>
          <w:tblHeader/>
        </w:trPr>
        <w:tc>
          <w:tcPr>
            <w:tcW w:w="3147" w:type="dxa"/>
            <w:shd w:val="clear" w:color="auto" w:fill="auto"/>
          </w:tcPr>
          <w:p w14:paraId="08AAC901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gridSpan w:val="2"/>
            <w:shd w:val="clear" w:color="auto" w:fill="auto"/>
          </w:tcPr>
          <w:p w14:paraId="1AEDD8C6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A1DA41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A4792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A4792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4792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769" w:type="dxa"/>
            <w:gridSpan w:val="2"/>
            <w:shd w:val="clear" w:color="auto" w:fill="auto"/>
          </w:tcPr>
          <w:p w14:paraId="293EBD8A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4F99" w:rsidRPr="00A4792D" w14:paraId="29CD931D" w14:textId="77777777" w:rsidTr="00696DB4">
        <w:trPr>
          <w:tblHeader/>
        </w:trPr>
        <w:tc>
          <w:tcPr>
            <w:tcW w:w="3147" w:type="dxa"/>
            <w:shd w:val="clear" w:color="auto" w:fill="auto"/>
          </w:tcPr>
          <w:p w14:paraId="26AB9857" w14:textId="77777777" w:rsidR="00E34F99" w:rsidRPr="00A4792D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FFFAA1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3A3EAEBB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1C21746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5E039C03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B851926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C229C86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DB92B9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1098BF71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4EF50BAC" w14:textId="5091F5ED" w:rsidR="00E34F99" w:rsidRPr="00A4792D" w:rsidRDefault="00401750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="00E34F99"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E34F99" w:rsidRPr="00A479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E34F99" w:rsidRPr="00A4792D" w14:paraId="677C1F2B" w14:textId="77777777" w:rsidTr="00696DB4">
        <w:trPr>
          <w:tblHeader/>
        </w:trPr>
        <w:tc>
          <w:tcPr>
            <w:tcW w:w="3147" w:type="dxa"/>
            <w:shd w:val="clear" w:color="auto" w:fill="auto"/>
          </w:tcPr>
          <w:p w14:paraId="4E9179E7" w14:textId="77777777" w:rsidR="00E34F99" w:rsidRPr="00A4792D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317" w:type="dxa"/>
            <w:gridSpan w:val="7"/>
            <w:shd w:val="clear" w:color="auto" w:fill="auto"/>
          </w:tcPr>
          <w:p w14:paraId="3DFE7FDD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4F99" w:rsidRPr="00A4792D" w14:paraId="188FB4FA" w14:textId="77777777" w:rsidTr="00696DB4">
        <w:trPr>
          <w:tblHeader/>
        </w:trPr>
        <w:tc>
          <w:tcPr>
            <w:tcW w:w="3147" w:type="dxa"/>
            <w:shd w:val="clear" w:color="auto" w:fill="auto"/>
          </w:tcPr>
          <w:p w14:paraId="1FC4A551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5606CF18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5E43AE2C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657DC1BF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247EAE94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9" w:type="dxa"/>
            <w:shd w:val="clear" w:color="auto" w:fill="auto"/>
          </w:tcPr>
          <w:p w14:paraId="2AFC36B6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8CBC0E1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99" w:type="dxa"/>
            <w:shd w:val="clear" w:color="auto" w:fill="auto"/>
          </w:tcPr>
          <w:p w14:paraId="2BB34CA2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54769" w:rsidRPr="00A4792D" w14:paraId="20424A23" w14:textId="77777777" w:rsidTr="00696DB4">
        <w:trPr>
          <w:tblHeader/>
        </w:trPr>
        <w:tc>
          <w:tcPr>
            <w:tcW w:w="3147" w:type="dxa"/>
            <w:shd w:val="clear" w:color="auto" w:fill="auto"/>
          </w:tcPr>
          <w:p w14:paraId="5C1E914B" w14:textId="77777777" w:rsidR="00D54769" w:rsidRPr="00A4792D" w:rsidRDefault="00D54769" w:rsidP="00D5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shd w:val="clear" w:color="auto" w:fill="auto"/>
          </w:tcPr>
          <w:p w14:paraId="1BB8C61C" w14:textId="0DC9C6A8" w:rsidR="00D54769" w:rsidRPr="00A4792D" w:rsidRDefault="00D54769" w:rsidP="00D547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18,632</w:t>
            </w:r>
          </w:p>
        </w:tc>
        <w:tc>
          <w:tcPr>
            <w:tcW w:w="272" w:type="dxa"/>
            <w:shd w:val="clear" w:color="auto" w:fill="auto"/>
          </w:tcPr>
          <w:p w14:paraId="1A94EE2D" w14:textId="77777777" w:rsidR="00D54769" w:rsidRPr="00A4792D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5E81EB32" w14:textId="10D6D40E" w:rsidR="00D54769" w:rsidRPr="00A4792D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1,145</w:t>
            </w:r>
          </w:p>
        </w:tc>
        <w:tc>
          <w:tcPr>
            <w:tcW w:w="238" w:type="dxa"/>
            <w:shd w:val="clear" w:color="auto" w:fill="auto"/>
          </w:tcPr>
          <w:p w14:paraId="3928B581" w14:textId="77777777" w:rsidR="00D54769" w:rsidRPr="00A4792D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9" w:type="dxa"/>
            <w:shd w:val="clear" w:color="auto" w:fill="auto"/>
          </w:tcPr>
          <w:p w14:paraId="69C7F59F" w14:textId="1C91D955" w:rsidR="00D54769" w:rsidRPr="00A4792D" w:rsidRDefault="00D54769" w:rsidP="00D5476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26B3D9" w14:textId="77777777" w:rsidR="00D54769" w:rsidRPr="00A4792D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99" w:type="dxa"/>
            <w:shd w:val="clear" w:color="auto" w:fill="auto"/>
          </w:tcPr>
          <w:p w14:paraId="62CE5290" w14:textId="224B46DB" w:rsidR="00D54769" w:rsidRPr="00A4792D" w:rsidRDefault="00D54769" w:rsidP="00D5476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19,777</w:t>
            </w:r>
          </w:p>
        </w:tc>
      </w:tr>
      <w:tr w:rsidR="00D54769" w:rsidRPr="00A4792D" w14:paraId="2F45D68C" w14:textId="77777777" w:rsidTr="00696DB4">
        <w:trPr>
          <w:tblHeader/>
        </w:trPr>
        <w:tc>
          <w:tcPr>
            <w:tcW w:w="3147" w:type="dxa"/>
            <w:shd w:val="clear" w:color="auto" w:fill="auto"/>
          </w:tcPr>
          <w:p w14:paraId="2A22E2CE" w14:textId="77777777" w:rsidR="00D54769" w:rsidRPr="00A4792D" w:rsidRDefault="00D54769" w:rsidP="00D5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14:paraId="78877622" w14:textId="77777777" w:rsidR="00D54769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706FD06" w14:textId="7FCBF26E" w:rsidR="00D54769" w:rsidRPr="00A4792D" w:rsidRDefault="00D54769" w:rsidP="00D547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183,956</w:t>
            </w:r>
          </w:p>
        </w:tc>
        <w:tc>
          <w:tcPr>
            <w:tcW w:w="272" w:type="dxa"/>
            <w:shd w:val="clear" w:color="auto" w:fill="auto"/>
          </w:tcPr>
          <w:p w14:paraId="1225C01A" w14:textId="77777777" w:rsidR="00D54769" w:rsidRPr="00A4792D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4AD13874" w14:textId="77777777" w:rsidR="00D54769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3A15920" w14:textId="576FA117" w:rsidR="00D54769" w:rsidRPr="00A4792D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34,417</w:t>
            </w:r>
          </w:p>
        </w:tc>
        <w:tc>
          <w:tcPr>
            <w:tcW w:w="238" w:type="dxa"/>
            <w:shd w:val="clear" w:color="auto" w:fill="auto"/>
          </w:tcPr>
          <w:p w14:paraId="1FE4EF27" w14:textId="77777777" w:rsidR="00D54769" w:rsidRPr="00A4792D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9" w:type="dxa"/>
            <w:shd w:val="clear" w:color="auto" w:fill="auto"/>
          </w:tcPr>
          <w:p w14:paraId="0E176ED1" w14:textId="77777777" w:rsidR="00D54769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3C799D2" w14:textId="34030AFD" w:rsidR="00D54769" w:rsidRPr="00A4792D" w:rsidRDefault="00D54769" w:rsidP="00696DB4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5,380</w:t>
            </w:r>
          </w:p>
        </w:tc>
        <w:tc>
          <w:tcPr>
            <w:tcW w:w="270" w:type="dxa"/>
            <w:shd w:val="clear" w:color="auto" w:fill="auto"/>
          </w:tcPr>
          <w:p w14:paraId="6B64C94E" w14:textId="77777777" w:rsidR="00D54769" w:rsidRPr="00A4792D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9" w:type="dxa"/>
            <w:shd w:val="clear" w:color="auto" w:fill="auto"/>
          </w:tcPr>
          <w:p w14:paraId="0DD60502" w14:textId="77777777" w:rsidR="00D54769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BD7C24D" w14:textId="668AC6DC" w:rsidR="00D54769" w:rsidRPr="00A4792D" w:rsidRDefault="00D54769" w:rsidP="00D5476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223,753</w:t>
            </w:r>
          </w:p>
        </w:tc>
      </w:tr>
      <w:tr w:rsidR="00D54769" w:rsidRPr="00A4792D" w14:paraId="5FE2F953" w14:textId="77777777" w:rsidTr="00696DB4">
        <w:trPr>
          <w:tblHeader/>
        </w:trPr>
        <w:tc>
          <w:tcPr>
            <w:tcW w:w="3147" w:type="dxa"/>
            <w:shd w:val="clear" w:color="auto" w:fill="auto"/>
          </w:tcPr>
          <w:p w14:paraId="254472C8" w14:textId="77777777" w:rsidR="00D54769" w:rsidRPr="00A4792D" w:rsidRDefault="00D54769" w:rsidP="00D5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  <w:shd w:val="clear" w:color="auto" w:fill="auto"/>
          </w:tcPr>
          <w:p w14:paraId="4DF425CB" w14:textId="74FBDB68" w:rsidR="00D54769" w:rsidRPr="00A4792D" w:rsidRDefault="00D54769" w:rsidP="00D547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627,409</w:t>
            </w:r>
          </w:p>
        </w:tc>
        <w:tc>
          <w:tcPr>
            <w:tcW w:w="272" w:type="dxa"/>
            <w:shd w:val="clear" w:color="auto" w:fill="auto"/>
          </w:tcPr>
          <w:p w14:paraId="2A5AACFF" w14:textId="77777777" w:rsidR="00D54769" w:rsidRPr="00A4792D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73AB7AB7" w14:textId="7D1D1DC9" w:rsidR="00D54769" w:rsidRPr="00A4792D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29,924</w:t>
            </w:r>
          </w:p>
        </w:tc>
        <w:tc>
          <w:tcPr>
            <w:tcW w:w="238" w:type="dxa"/>
            <w:shd w:val="clear" w:color="auto" w:fill="auto"/>
          </w:tcPr>
          <w:p w14:paraId="148FB4A5" w14:textId="77777777" w:rsidR="00D54769" w:rsidRPr="00A4792D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shd w:val="clear" w:color="auto" w:fill="auto"/>
          </w:tcPr>
          <w:p w14:paraId="6811E2A6" w14:textId="610CB5B5" w:rsidR="00D54769" w:rsidRPr="00A4792D" w:rsidRDefault="00D54769" w:rsidP="00D5476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30E9CD" w14:textId="77777777" w:rsidR="00D54769" w:rsidRPr="00A4792D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9" w:type="dxa"/>
            <w:shd w:val="clear" w:color="auto" w:fill="auto"/>
          </w:tcPr>
          <w:p w14:paraId="1C861BBE" w14:textId="3FA3CD2D" w:rsidR="00D54769" w:rsidRPr="00A4792D" w:rsidRDefault="00D54769" w:rsidP="00D5476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657,333</w:t>
            </w:r>
          </w:p>
        </w:tc>
      </w:tr>
      <w:tr w:rsidR="00D54769" w:rsidRPr="00A4792D" w14:paraId="3122A721" w14:textId="77777777" w:rsidTr="00696DB4">
        <w:trPr>
          <w:tblHeader/>
        </w:trPr>
        <w:tc>
          <w:tcPr>
            <w:tcW w:w="3147" w:type="dxa"/>
            <w:shd w:val="clear" w:color="auto" w:fill="auto"/>
          </w:tcPr>
          <w:p w14:paraId="2183D2ED" w14:textId="77777777" w:rsidR="00D54769" w:rsidRPr="00A4792D" w:rsidRDefault="00D54769" w:rsidP="00D5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  <w:shd w:val="clear" w:color="auto" w:fill="auto"/>
          </w:tcPr>
          <w:p w14:paraId="593F858B" w14:textId="0A030AD2" w:rsidR="00D54769" w:rsidRPr="00A4792D" w:rsidRDefault="00D54769" w:rsidP="00D547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9,775</w:t>
            </w:r>
          </w:p>
        </w:tc>
        <w:tc>
          <w:tcPr>
            <w:tcW w:w="272" w:type="dxa"/>
            <w:shd w:val="clear" w:color="auto" w:fill="auto"/>
          </w:tcPr>
          <w:p w14:paraId="74F30F38" w14:textId="77777777" w:rsidR="00D54769" w:rsidRPr="00A4792D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2B9BBC80" w14:textId="31C2DB1A" w:rsidR="00D54769" w:rsidRPr="00A4792D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26</w:t>
            </w:r>
          </w:p>
        </w:tc>
        <w:tc>
          <w:tcPr>
            <w:tcW w:w="238" w:type="dxa"/>
            <w:shd w:val="clear" w:color="auto" w:fill="auto"/>
          </w:tcPr>
          <w:p w14:paraId="109B365F" w14:textId="77777777" w:rsidR="00D54769" w:rsidRPr="00A4792D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9" w:type="dxa"/>
            <w:shd w:val="clear" w:color="auto" w:fill="auto"/>
          </w:tcPr>
          <w:p w14:paraId="2D819302" w14:textId="1B5C52DC" w:rsidR="00D54769" w:rsidRPr="00A4792D" w:rsidRDefault="00D54769" w:rsidP="00D5476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F18BEA" w14:textId="77777777" w:rsidR="00D54769" w:rsidRPr="00A4792D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99" w:type="dxa"/>
            <w:shd w:val="clear" w:color="auto" w:fill="auto"/>
          </w:tcPr>
          <w:p w14:paraId="73918831" w14:textId="3FE3704E" w:rsidR="00D54769" w:rsidRPr="00A4792D" w:rsidRDefault="00D54769" w:rsidP="00D5476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9,801</w:t>
            </w:r>
          </w:p>
        </w:tc>
      </w:tr>
      <w:tr w:rsidR="00D54769" w:rsidRPr="00A4792D" w14:paraId="5F316520" w14:textId="77777777" w:rsidTr="00696DB4">
        <w:trPr>
          <w:tblHeader/>
        </w:trPr>
        <w:tc>
          <w:tcPr>
            <w:tcW w:w="3147" w:type="dxa"/>
            <w:shd w:val="clear" w:color="auto" w:fill="auto"/>
          </w:tcPr>
          <w:p w14:paraId="1972630D" w14:textId="77777777" w:rsidR="00D54769" w:rsidRPr="00A4792D" w:rsidRDefault="00D54769" w:rsidP="00D5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4E96D4" w14:textId="13582486" w:rsidR="00D54769" w:rsidRPr="00A4792D" w:rsidRDefault="00D54769" w:rsidP="00D547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839,772</w:t>
            </w:r>
          </w:p>
        </w:tc>
        <w:tc>
          <w:tcPr>
            <w:tcW w:w="272" w:type="dxa"/>
            <w:shd w:val="clear" w:color="auto" w:fill="auto"/>
          </w:tcPr>
          <w:p w14:paraId="65FD2A31" w14:textId="77777777" w:rsidR="00D54769" w:rsidRPr="00A4792D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487836" w14:textId="377DE765" w:rsidR="00D54769" w:rsidRPr="00A4792D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65,512</w:t>
            </w:r>
          </w:p>
        </w:tc>
        <w:tc>
          <w:tcPr>
            <w:tcW w:w="238" w:type="dxa"/>
            <w:shd w:val="clear" w:color="auto" w:fill="auto"/>
          </w:tcPr>
          <w:p w14:paraId="4338845C" w14:textId="77777777" w:rsidR="00D54769" w:rsidRPr="00A4792D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3AA7F8" w14:textId="7422E8CD" w:rsidR="00D54769" w:rsidRPr="00A4792D" w:rsidRDefault="00D54769" w:rsidP="00696DB4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F57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5,380</w:t>
            </w:r>
          </w:p>
        </w:tc>
        <w:tc>
          <w:tcPr>
            <w:tcW w:w="270" w:type="dxa"/>
            <w:shd w:val="clear" w:color="auto" w:fill="auto"/>
          </w:tcPr>
          <w:p w14:paraId="674ABA2C" w14:textId="77777777" w:rsidR="00D54769" w:rsidRPr="00A4792D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D50519" w14:textId="7A49FBE0" w:rsidR="00D54769" w:rsidRPr="00A4792D" w:rsidRDefault="00D54769" w:rsidP="00D5476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910,664</w:t>
            </w:r>
          </w:p>
        </w:tc>
      </w:tr>
      <w:tr w:rsidR="00E34F99" w:rsidRPr="0037173F" w14:paraId="13540E7D" w14:textId="77777777" w:rsidTr="00696DB4">
        <w:trPr>
          <w:tblHeader/>
        </w:trPr>
        <w:tc>
          <w:tcPr>
            <w:tcW w:w="3147" w:type="dxa"/>
            <w:shd w:val="clear" w:color="auto" w:fill="auto"/>
          </w:tcPr>
          <w:p w14:paraId="05015CB0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04D7A2C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5754A03B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6493E4C1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18BB9A7B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shd w:val="clear" w:color="auto" w:fill="auto"/>
          </w:tcPr>
          <w:p w14:paraId="70221668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C276AF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9" w:type="dxa"/>
            <w:shd w:val="clear" w:color="auto" w:fill="auto"/>
          </w:tcPr>
          <w:p w14:paraId="4D500EC9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4F99" w:rsidRPr="00A4792D" w14:paraId="48D212B5" w14:textId="77777777" w:rsidTr="00696DB4">
        <w:trPr>
          <w:tblHeader/>
        </w:trPr>
        <w:tc>
          <w:tcPr>
            <w:tcW w:w="3147" w:type="dxa"/>
            <w:shd w:val="clear" w:color="auto" w:fill="auto"/>
          </w:tcPr>
          <w:p w14:paraId="1ABC803E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4C909228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6143D4E2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024ABF77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089FF826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shd w:val="clear" w:color="auto" w:fill="auto"/>
          </w:tcPr>
          <w:p w14:paraId="7BFF7AF5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1CFFD5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9" w:type="dxa"/>
            <w:shd w:val="clear" w:color="auto" w:fill="auto"/>
          </w:tcPr>
          <w:p w14:paraId="5A8F5C3A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4769" w:rsidRPr="00A4792D" w14:paraId="03267FDA" w14:textId="77777777" w:rsidTr="00696DB4">
        <w:trPr>
          <w:tblHeader/>
        </w:trPr>
        <w:tc>
          <w:tcPr>
            <w:tcW w:w="3147" w:type="dxa"/>
            <w:shd w:val="clear" w:color="auto" w:fill="auto"/>
          </w:tcPr>
          <w:p w14:paraId="3E248A56" w14:textId="77777777" w:rsidR="00D54769" w:rsidRPr="00A4792D" w:rsidRDefault="00D54769" w:rsidP="00D5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14:paraId="1ADBE441" w14:textId="16CD4198" w:rsidR="00D54769" w:rsidRPr="00A4792D" w:rsidRDefault="00D54769" w:rsidP="00D547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(746,033)</w:t>
            </w:r>
          </w:p>
        </w:tc>
        <w:tc>
          <w:tcPr>
            <w:tcW w:w="272" w:type="dxa"/>
            <w:shd w:val="clear" w:color="auto" w:fill="auto"/>
          </w:tcPr>
          <w:p w14:paraId="00D05162" w14:textId="77777777" w:rsidR="00D54769" w:rsidRPr="00A4792D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52CEBFD1" w14:textId="5B5A331E" w:rsidR="00D54769" w:rsidRPr="00A4792D" w:rsidRDefault="00D54769" w:rsidP="002904A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0A19D00" w14:textId="77777777" w:rsidR="00D54769" w:rsidRPr="00A4792D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9" w:type="dxa"/>
            <w:shd w:val="clear" w:color="auto" w:fill="auto"/>
          </w:tcPr>
          <w:p w14:paraId="3310F9C5" w14:textId="2E67EA01" w:rsidR="00D54769" w:rsidRPr="00A4792D" w:rsidRDefault="00D54769" w:rsidP="00D5476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4ABC34" w14:textId="77777777" w:rsidR="00D54769" w:rsidRPr="00A4792D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99" w:type="dxa"/>
            <w:shd w:val="clear" w:color="auto" w:fill="auto"/>
          </w:tcPr>
          <w:p w14:paraId="2722F53A" w14:textId="6388F59D" w:rsidR="00D54769" w:rsidRPr="00A4792D" w:rsidRDefault="00D54769" w:rsidP="00D5476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(746,033)</w:t>
            </w:r>
          </w:p>
        </w:tc>
      </w:tr>
      <w:tr w:rsidR="00D54769" w:rsidRPr="00A4792D" w14:paraId="75819479" w14:textId="77777777" w:rsidTr="00696DB4">
        <w:trPr>
          <w:tblHeader/>
        </w:trPr>
        <w:tc>
          <w:tcPr>
            <w:tcW w:w="3147" w:type="dxa"/>
            <w:shd w:val="clear" w:color="auto" w:fill="auto"/>
          </w:tcPr>
          <w:p w14:paraId="77037023" w14:textId="77777777" w:rsidR="00D54769" w:rsidRPr="00A4792D" w:rsidRDefault="00D54769" w:rsidP="00D5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</w:tcPr>
          <w:p w14:paraId="59F1D36B" w14:textId="18436C4B" w:rsidR="00D54769" w:rsidRPr="00A4792D" w:rsidRDefault="00D54769" w:rsidP="00D547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(25,910)</w:t>
            </w:r>
          </w:p>
        </w:tc>
        <w:tc>
          <w:tcPr>
            <w:tcW w:w="272" w:type="dxa"/>
            <w:shd w:val="clear" w:color="auto" w:fill="auto"/>
          </w:tcPr>
          <w:p w14:paraId="2D48A596" w14:textId="77777777" w:rsidR="00D54769" w:rsidRPr="00A4792D" w:rsidRDefault="00D54769" w:rsidP="00D547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57052CAE" w14:textId="6D9E2E11" w:rsidR="00D54769" w:rsidRPr="00A4792D" w:rsidRDefault="00D54769" w:rsidP="002904A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C8FEA18" w14:textId="77777777" w:rsidR="00D54769" w:rsidRPr="00A4792D" w:rsidRDefault="00D54769" w:rsidP="00D547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shd w:val="clear" w:color="auto" w:fill="auto"/>
          </w:tcPr>
          <w:p w14:paraId="3814A796" w14:textId="685A448D" w:rsidR="00D54769" w:rsidRPr="00A4792D" w:rsidRDefault="00D54769" w:rsidP="00D5476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6DEB8E" w14:textId="77777777" w:rsidR="00D54769" w:rsidRPr="00A4792D" w:rsidRDefault="00D54769" w:rsidP="00D547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9" w:type="dxa"/>
            <w:shd w:val="clear" w:color="auto" w:fill="auto"/>
          </w:tcPr>
          <w:p w14:paraId="12F253B2" w14:textId="6A04B128" w:rsidR="00D54769" w:rsidRPr="00A4792D" w:rsidRDefault="00D54769" w:rsidP="00D5476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(25,910)</w:t>
            </w:r>
          </w:p>
        </w:tc>
      </w:tr>
      <w:tr w:rsidR="00D54769" w:rsidRPr="00A4792D" w14:paraId="23C763B1" w14:textId="77777777" w:rsidTr="00696DB4">
        <w:trPr>
          <w:tblHeader/>
        </w:trPr>
        <w:tc>
          <w:tcPr>
            <w:tcW w:w="3147" w:type="dxa"/>
            <w:shd w:val="clear" w:color="auto" w:fill="auto"/>
          </w:tcPr>
          <w:p w14:paraId="0729EABC" w14:textId="77777777" w:rsidR="00D54769" w:rsidRPr="00A4792D" w:rsidRDefault="00D54769" w:rsidP="00D5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เงินลงทุนระยะยาวอื่น </w:t>
            </w:r>
          </w:p>
        </w:tc>
        <w:tc>
          <w:tcPr>
            <w:tcW w:w="1260" w:type="dxa"/>
            <w:shd w:val="clear" w:color="auto" w:fill="auto"/>
          </w:tcPr>
          <w:p w14:paraId="6E1EDCAD" w14:textId="510D46DD" w:rsidR="00D54769" w:rsidRPr="00A4792D" w:rsidRDefault="00D54769" w:rsidP="00D547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(3,227)</w:t>
            </w:r>
          </w:p>
        </w:tc>
        <w:tc>
          <w:tcPr>
            <w:tcW w:w="272" w:type="dxa"/>
            <w:shd w:val="clear" w:color="auto" w:fill="auto"/>
          </w:tcPr>
          <w:p w14:paraId="3104C366" w14:textId="77777777" w:rsidR="00D54769" w:rsidRPr="00A4792D" w:rsidRDefault="00D54769" w:rsidP="00D547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1EC8DEEC" w14:textId="05646561" w:rsidR="00D54769" w:rsidRPr="00A4792D" w:rsidRDefault="00D54769" w:rsidP="002904A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B1CC66C" w14:textId="77777777" w:rsidR="00D54769" w:rsidRPr="00A4792D" w:rsidRDefault="00D54769" w:rsidP="00D547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9" w:type="dxa"/>
            <w:shd w:val="clear" w:color="auto" w:fill="auto"/>
          </w:tcPr>
          <w:p w14:paraId="39F4EA09" w14:textId="7791EC96" w:rsidR="00D54769" w:rsidRPr="00A4792D" w:rsidRDefault="00D54769" w:rsidP="00D54769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(1,058)</w:t>
            </w:r>
          </w:p>
        </w:tc>
        <w:tc>
          <w:tcPr>
            <w:tcW w:w="270" w:type="dxa"/>
            <w:shd w:val="clear" w:color="auto" w:fill="auto"/>
          </w:tcPr>
          <w:p w14:paraId="03C33C15" w14:textId="77777777" w:rsidR="00D54769" w:rsidRPr="00A4792D" w:rsidRDefault="00D54769" w:rsidP="00D547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99" w:type="dxa"/>
            <w:shd w:val="clear" w:color="auto" w:fill="auto"/>
          </w:tcPr>
          <w:p w14:paraId="73E498D0" w14:textId="342E3918" w:rsidR="00D54769" w:rsidRPr="00A4792D" w:rsidRDefault="00D54769" w:rsidP="00D5476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(4,285)</w:t>
            </w:r>
          </w:p>
        </w:tc>
      </w:tr>
      <w:tr w:rsidR="00D54769" w:rsidRPr="00A4792D" w14:paraId="1F66AD68" w14:textId="77777777" w:rsidTr="00696DB4">
        <w:trPr>
          <w:tblHeader/>
        </w:trPr>
        <w:tc>
          <w:tcPr>
            <w:tcW w:w="3147" w:type="dxa"/>
            <w:shd w:val="clear" w:color="auto" w:fill="auto"/>
          </w:tcPr>
          <w:p w14:paraId="33484828" w14:textId="77777777" w:rsidR="00D54769" w:rsidRPr="00A4792D" w:rsidRDefault="00D54769" w:rsidP="00D5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704EB9D" w14:textId="6C511845" w:rsidR="00D54769" w:rsidRPr="00351006" w:rsidRDefault="00D54769" w:rsidP="00D547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(112,057)</w:t>
            </w:r>
          </w:p>
        </w:tc>
        <w:tc>
          <w:tcPr>
            <w:tcW w:w="272" w:type="dxa"/>
            <w:shd w:val="clear" w:color="auto" w:fill="auto"/>
          </w:tcPr>
          <w:p w14:paraId="12CFD203" w14:textId="77777777" w:rsidR="00D54769" w:rsidRPr="00351006" w:rsidRDefault="00D54769" w:rsidP="00D547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49B866D3" w14:textId="7E1D0500" w:rsidR="00D54769" w:rsidRPr="00A4792D" w:rsidRDefault="00D54769" w:rsidP="00D5476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5,884</w:t>
            </w:r>
          </w:p>
        </w:tc>
        <w:tc>
          <w:tcPr>
            <w:tcW w:w="238" w:type="dxa"/>
            <w:shd w:val="clear" w:color="auto" w:fill="auto"/>
          </w:tcPr>
          <w:p w14:paraId="424D8D29" w14:textId="77777777" w:rsidR="00D54769" w:rsidRPr="00A4792D" w:rsidRDefault="00D54769" w:rsidP="00D547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342D35F0" w14:textId="3A55CD9B" w:rsidR="00D54769" w:rsidRPr="00A4792D" w:rsidRDefault="00D54769" w:rsidP="00D5476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7AFC13" w14:textId="77777777" w:rsidR="00D54769" w:rsidRPr="00A4792D" w:rsidRDefault="00D54769" w:rsidP="00D547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</w:tcPr>
          <w:p w14:paraId="1A252E1C" w14:textId="08BD8FD9" w:rsidR="00D54769" w:rsidRPr="00A4792D" w:rsidRDefault="00D54769" w:rsidP="00D5476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(106,173)</w:t>
            </w:r>
          </w:p>
        </w:tc>
      </w:tr>
      <w:tr w:rsidR="00D54769" w:rsidRPr="00A4792D" w14:paraId="04C13168" w14:textId="77777777" w:rsidTr="00696DB4">
        <w:trPr>
          <w:tblHeader/>
        </w:trPr>
        <w:tc>
          <w:tcPr>
            <w:tcW w:w="3147" w:type="dxa"/>
            <w:shd w:val="clear" w:color="auto" w:fill="auto"/>
          </w:tcPr>
          <w:p w14:paraId="41174254" w14:textId="77777777" w:rsidR="00D54769" w:rsidRPr="00A4792D" w:rsidRDefault="00D54769" w:rsidP="00D5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58584C" w14:textId="6B4437D2" w:rsidR="00D54769" w:rsidRPr="00A4792D" w:rsidRDefault="00D54769" w:rsidP="00D547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(887,227)</w:t>
            </w:r>
          </w:p>
        </w:tc>
        <w:tc>
          <w:tcPr>
            <w:tcW w:w="272" w:type="dxa"/>
            <w:shd w:val="clear" w:color="auto" w:fill="auto"/>
          </w:tcPr>
          <w:p w14:paraId="3C4035E6" w14:textId="77777777" w:rsidR="00D54769" w:rsidRPr="00A4792D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608DAD" w14:textId="331E51C6" w:rsidR="00D54769" w:rsidRPr="00A4792D" w:rsidRDefault="00D54769" w:rsidP="00D54769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5,884</w:t>
            </w:r>
          </w:p>
        </w:tc>
        <w:tc>
          <w:tcPr>
            <w:tcW w:w="238" w:type="dxa"/>
            <w:shd w:val="clear" w:color="auto" w:fill="auto"/>
          </w:tcPr>
          <w:p w14:paraId="4127E683" w14:textId="77777777" w:rsidR="00D54769" w:rsidRPr="00A4792D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C30010" w14:textId="2D33F4B8" w:rsidR="00D54769" w:rsidRPr="00A4792D" w:rsidRDefault="00D54769" w:rsidP="00D54769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(1,058)</w:t>
            </w:r>
          </w:p>
        </w:tc>
        <w:tc>
          <w:tcPr>
            <w:tcW w:w="270" w:type="dxa"/>
            <w:shd w:val="clear" w:color="auto" w:fill="auto"/>
          </w:tcPr>
          <w:p w14:paraId="7DE642CC" w14:textId="77777777" w:rsidR="00D54769" w:rsidRPr="00A4792D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9D75E9" w14:textId="3D3FFDE0" w:rsidR="00D54769" w:rsidRPr="00A4792D" w:rsidRDefault="00D54769" w:rsidP="00D5476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(882,401)</w:t>
            </w:r>
          </w:p>
        </w:tc>
      </w:tr>
      <w:tr w:rsidR="00D54769" w:rsidRPr="00A4792D" w14:paraId="3F9DEEF6" w14:textId="77777777" w:rsidTr="00696DB4">
        <w:trPr>
          <w:tblHeader/>
        </w:trPr>
        <w:tc>
          <w:tcPr>
            <w:tcW w:w="3147" w:type="dxa"/>
            <w:shd w:val="clear" w:color="auto" w:fill="auto"/>
          </w:tcPr>
          <w:p w14:paraId="02911A62" w14:textId="77777777" w:rsidR="00D54769" w:rsidRPr="0037173F" w:rsidRDefault="00D54769" w:rsidP="00D5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3ADCC8A" w14:textId="77777777" w:rsidR="00D54769" w:rsidRPr="0037173F" w:rsidRDefault="00D54769" w:rsidP="00D5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0D8C80B0" w14:textId="77777777" w:rsidR="00D54769" w:rsidRPr="0037173F" w:rsidRDefault="00D54769" w:rsidP="00D5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  <w:shd w:val="clear" w:color="auto" w:fill="auto"/>
          </w:tcPr>
          <w:p w14:paraId="62318D0B" w14:textId="77777777" w:rsidR="00D54769" w:rsidRPr="0037173F" w:rsidRDefault="00D54769" w:rsidP="00D5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21FCC62D" w14:textId="77777777" w:rsidR="00D54769" w:rsidRPr="0037173F" w:rsidRDefault="00D54769" w:rsidP="00D5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double" w:sz="4" w:space="0" w:color="auto"/>
            </w:tcBorders>
            <w:shd w:val="clear" w:color="auto" w:fill="auto"/>
          </w:tcPr>
          <w:p w14:paraId="794B6464" w14:textId="77777777" w:rsidR="00D54769" w:rsidRPr="0037173F" w:rsidRDefault="00D54769" w:rsidP="00D5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574B6F" w14:textId="77777777" w:rsidR="00D54769" w:rsidRPr="0037173F" w:rsidRDefault="00D54769" w:rsidP="00D5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double" w:sz="4" w:space="0" w:color="auto"/>
            </w:tcBorders>
            <w:shd w:val="clear" w:color="auto" w:fill="auto"/>
          </w:tcPr>
          <w:p w14:paraId="1BF5CBF3" w14:textId="77777777" w:rsidR="00D54769" w:rsidRPr="0037173F" w:rsidRDefault="00D54769" w:rsidP="00D5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4769" w:rsidRPr="00A4792D" w14:paraId="46391BA4" w14:textId="77777777" w:rsidTr="00696DB4">
        <w:trPr>
          <w:tblHeader/>
        </w:trPr>
        <w:tc>
          <w:tcPr>
            <w:tcW w:w="3147" w:type="dxa"/>
            <w:shd w:val="clear" w:color="auto" w:fill="auto"/>
          </w:tcPr>
          <w:p w14:paraId="28E52A5C" w14:textId="77777777" w:rsidR="00D54769" w:rsidRPr="00A4792D" w:rsidRDefault="00D54769" w:rsidP="00D5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A96E0D6" w14:textId="5AFB5BB5" w:rsidR="00D54769" w:rsidRPr="00A4792D" w:rsidRDefault="00D54769" w:rsidP="00D547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(47,455)</w:t>
            </w:r>
          </w:p>
        </w:tc>
        <w:tc>
          <w:tcPr>
            <w:tcW w:w="272" w:type="dxa"/>
            <w:shd w:val="clear" w:color="auto" w:fill="auto"/>
          </w:tcPr>
          <w:p w14:paraId="093C74A5" w14:textId="77777777" w:rsidR="00D54769" w:rsidRPr="00A4792D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9" w:type="dxa"/>
            <w:tcBorders>
              <w:bottom w:val="double" w:sz="4" w:space="0" w:color="auto"/>
            </w:tcBorders>
            <w:shd w:val="clear" w:color="auto" w:fill="auto"/>
          </w:tcPr>
          <w:p w14:paraId="6F539E01" w14:textId="77FA06B7" w:rsidR="00D54769" w:rsidRPr="00A4792D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71,396</w:t>
            </w:r>
          </w:p>
        </w:tc>
        <w:tc>
          <w:tcPr>
            <w:tcW w:w="238" w:type="dxa"/>
            <w:shd w:val="clear" w:color="auto" w:fill="auto"/>
          </w:tcPr>
          <w:p w14:paraId="75E171D0" w14:textId="77777777" w:rsidR="00D54769" w:rsidRPr="00A4792D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9" w:type="dxa"/>
            <w:tcBorders>
              <w:bottom w:val="double" w:sz="4" w:space="0" w:color="auto"/>
            </w:tcBorders>
            <w:shd w:val="clear" w:color="auto" w:fill="auto"/>
          </w:tcPr>
          <w:p w14:paraId="64D836AA" w14:textId="4DE0A420" w:rsidR="00D54769" w:rsidRPr="00A4792D" w:rsidRDefault="00D54769" w:rsidP="00D54769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4,322</w:t>
            </w:r>
          </w:p>
        </w:tc>
        <w:tc>
          <w:tcPr>
            <w:tcW w:w="270" w:type="dxa"/>
            <w:shd w:val="clear" w:color="auto" w:fill="auto"/>
          </w:tcPr>
          <w:p w14:paraId="55B60C92" w14:textId="77777777" w:rsidR="00D54769" w:rsidRPr="00A4792D" w:rsidRDefault="00D54769" w:rsidP="00D547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99" w:type="dxa"/>
            <w:tcBorders>
              <w:bottom w:val="double" w:sz="4" w:space="0" w:color="auto"/>
            </w:tcBorders>
            <w:shd w:val="clear" w:color="auto" w:fill="auto"/>
          </w:tcPr>
          <w:p w14:paraId="440D1DB2" w14:textId="3E052D07" w:rsidR="00D54769" w:rsidRPr="00A4792D" w:rsidRDefault="00D54769" w:rsidP="00D5476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28,263</w:t>
            </w:r>
          </w:p>
        </w:tc>
      </w:tr>
    </w:tbl>
    <w:p w14:paraId="17E64496" w14:textId="77777777" w:rsidR="00E34F99" w:rsidRDefault="00E34F99" w:rsidP="00E34F99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7E1F871" w14:textId="77777777" w:rsidR="00E34F99" w:rsidRDefault="00E34F99" w:rsidP="00E34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94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260"/>
        <w:gridCol w:w="270"/>
        <w:gridCol w:w="1440"/>
        <w:gridCol w:w="242"/>
        <w:gridCol w:w="1378"/>
        <w:gridCol w:w="270"/>
        <w:gridCol w:w="1463"/>
      </w:tblGrid>
      <w:tr w:rsidR="00E34F99" w:rsidRPr="00A4792D" w14:paraId="62FC2203" w14:textId="77777777" w:rsidTr="00696DB4">
        <w:trPr>
          <w:tblHeader/>
        </w:trPr>
        <w:tc>
          <w:tcPr>
            <w:tcW w:w="3150" w:type="dxa"/>
            <w:shd w:val="clear" w:color="auto" w:fill="auto"/>
          </w:tcPr>
          <w:p w14:paraId="330511F8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lastRenderedPageBreak/>
              <w:br w:type="page"/>
            </w:r>
            <w:r w:rsidRPr="00A4792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6323" w:type="dxa"/>
            <w:gridSpan w:val="7"/>
            <w:shd w:val="clear" w:color="auto" w:fill="auto"/>
          </w:tcPr>
          <w:p w14:paraId="648F27F1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4F99" w:rsidRPr="00A4792D" w14:paraId="0401ED0E" w14:textId="77777777" w:rsidTr="00696DB4">
        <w:trPr>
          <w:tblHeader/>
        </w:trPr>
        <w:tc>
          <w:tcPr>
            <w:tcW w:w="3150" w:type="dxa"/>
            <w:shd w:val="clear" w:color="auto" w:fill="auto"/>
          </w:tcPr>
          <w:p w14:paraId="7DB1C8A5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86B4FF0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7E6768A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A4792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A4792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4792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463" w:type="dxa"/>
            <w:shd w:val="clear" w:color="auto" w:fill="auto"/>
          </w:tcPr>
          <w:p w14:paraId="1F5E697F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4F99" w:rsidRPr="00A4792D" w14:paraId="6C1C46B9" w14:textId="77777777" w:rsidTr="00696DB4">
        <w:trPr>
          <w:tblHeader/>
        </w:trPr>
        <w:tc>
          <w:tcPr>
            <w:tcW w:w="3150" w:type="dxa"/>
            <w:shd w:val="clear" w:color="auto" w:fill="auto"/>
          </w:tcPr>
          <w:p w14:paraId="58EFE33D" w14:textId="77777777" w:rsidR="00E34F99" w:rsidRPr="00A4792D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ED7AFF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2944854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A78121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1194D2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3873839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6584A6F7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063DC7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637CD248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469C0FF0" w14:textId="7AD11A6C" w:rsidR="00E34F99" w:rsidRPr="00A4792D" w:rsidRDefault="00401750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="00E34F99"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E34F99" w:rsidRPr="00A479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E34F99" w:rsidRPr="00A4792D" w14:paraId="64660EC7" w14:textId="77777777" w:rsidTr="00696DB4">
        <w:trPr>
          <w:tblHeader/>
        </w:trPr>
        <w:tc>
          <w:tcPr>
            <w:tcW w:w="3150" w:type="dxa"/>
            <w:shd w:val="clear" w:color="auto" w:fill="auto"/>
          </w:tcPr>
          <w:p w14:paraId="13D20D90" w14:textId="77777777" w:rsidR="00E34F99" w:rsidRPr="00A4792D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323" w:type="dxa"/>
            <w:gridSpan w:val="7"/>
            <w:shd w:val="clear" w:color="auto" w:fill="auto"/>
          </w:tcPr>
          <w:p w14:paraId="7C5F0595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4F99" w:rsidRPr="00A4792D" w14:paraId="3140AA96" w14:textId="77777777" w:rsidTr="00696DB4">
        <w:trPr>
          <w:trHeight w:val="70"/>
        </w:trPr>
        <w:tc>
          <w:tcPr>
            <w:tcW w:w="3150" w:type="dxa"/>
            <w:shd w:val="clear" w:color="auto" w:fill="auto"/>
          </w:tcPr>
          <w:p w14:paraId="3A51C6A1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6E3DDC43" w14:textId="77777777" w:rsidR="00E34F99" w:rsidRPr="00A4792D" w:rsidRDefault="00E34F99" w:rsidP="0097328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5637E502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9596281" w14:textId="77777777" w:rsidR="00E34F99" w:rsidRPr="00A4792D" w:rsidRDefault="00E34F99" w:rsidP="0097328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2" w:type="dxa"/>
            <w:shd w:val="clear" w:color="auto" w:fill="auto"/>
          </w:tcPr>
          <w:p w14:paraId="3524D478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78" w:type="dxa"/>
            <w:shd w:val="clear" w:color="auto" w:fill="auto"/>
          </w:tcPr>
          <w:p w14:paraId="60F7BEC2" w14:textId="77777777" w:rsidR="00E34F99" w:rsidRPr="00A4792D" w:rsidRDefault="00E34F99" w:rsidP="0097328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B5DF70A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63" w:type="dxa"/>
            <w:shd w:val="clear" w:color="auto" w:fill="auto"/>
          </w:tcPr>
          <w:p w14:paraId="7EDAF6F2" w14:textId="77777777" w:rsidR="00E34F99" w:rsidRPr="00A4792D" w:rsidRDefault="00E34F99" w:rsidP="0097328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576869" w:rsidRPr="00E41BAA" w14:paraId="7324D1F3" w14:textId="77777777" w:rsidTr="00696DB4">
        <w:trPr>
          <w:trHeight w:val="70"/>
        </w:trPr>
        <w:tc>
          <w:tcPr>
            <w:tcW w:w="3150" w:type="dxa"/>
            <w:shd w:val="clear" w:color="auto" w:fill="auto"/>
          </w:tcPr>
          <w:p w14:paraId="18DCFBF6" w14:textId="77777777" w:rsidR="00576869" w:rsidRPr="00E41BAA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14:paraId="70BABA12" w14:textId="101E966F" w:rsidR="00576869" w:rsidRPr="00E41BAA" w:rsidRDefault="00576869" w:rsidP="006A14F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813D19" w14:textId="77777777" w:rsidR="00576869" w:rsidRPr="00E41BAA" w:rsidRDefault="00576869" w:rsidP="0057686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711CBF6" w14:textId="55E17A9E" w:rsidR="00576869" w:rsidRPr="00E41BAA" w:rsidRDefault="00996A4B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996A4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6A4B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242" w:type="dxa"/>
            <w:shd w:val="clear" w:color="auto" w:fill="auto"/>
          </w:tcPr>
          <w:p w14:paraId="30CA7B14" w14:textId="77777777" w:rsidR="00576869" w:rsidRPr="00E41BAA" w:rsidRDefault="00576869" w:rsidP="0057686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78" w:type="dxa"/>
            <w:shd w:val="clear" w:color="auto" w:fill="auto"/>
          </w:tcPr>
          <w:p w14:paraId="62E07885" w14:textId="382CE67C" w:rsidR="00576869" w:rsidRPr="00E41BAA" w:rsidRDefault="00996A4B" w:rsidP="0057686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7C6061" w14:textId="77777777" w:rsidR="00576869" w:rsidRPr="00E41BAA" w:rsidRDefault="00576869" w:rsidP="0057686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3" w:type="dxa"/>
            <w:shd w:val="clear" w:color="auto" w:fill="auto"/>
          </w:tcPr>
          <w:p w14:paraId="368A4FD1" w14:textId="7E5204EF" w:rsidR="00576869" w:rsidRPr="00E41BAA" w:rsidRDefault="00EA12FE" w:rsidP="0057686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EA12F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12FE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</w:tr>
      <w:tr w:rsidR="00576869" w:rsidRPr="00A4792D" w14:paraId="72AE6960" w14:textId="77777777" w:rsidTr="00696DB4">
        <w:tc>
          <w:tcPr>
            <w:tcW w:w="3150" w:type="dxa"/>
            <w:shd w:val="clear" w:color="auto" w:fill="auto"/>
          </w:tcPr>
          <w:p w14:paraId="66974CFD" w14:textId="77777777" w:rsidR="00576869" w:rsidRPr="00A4792D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shd w:val="clear" w:color="auto" w:fill="auto"/>
          </w:tcPr>
          <w:p w14:paraId="55716D89" w14:textId="007DE5B6" w:rsidR="00576869" w:rsidRPr="00A4792D" w:rsidRDefault="00576869" w:rsidP="00576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17,850</w:t>
            </w:r>
          </w:p>
        </w:tc>
        <w:tc>
          <w:tcPr>
            <w:tcW w:w="270" w:type="dxa"/>
            <w:shd w:val="clear" w:color="auto" w:fill="auto"/>
          </w:tcPr>
          <w:p w14:paraId="7B84029F" w14:textId="77777777" w:rsidR="00576869" w:rsidRPr="00A4792D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2659682" w14:textId="7F57D46F" w:rsidR="00576869" w:rsidRPr="00A4792D" w:rsidRDefault="00C54597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607</w:t>
            </w:r>
          </w:p>
        </w:tc>
        <w:tc>
          <w:tcPr>
            <w:tcW w:w="242" w:type="dxa"/>
            <w:shd w:val="clear" w:color="auto" w:fill="auto"/>
          </w:tcPr>
          <w:p w14:paraId="5E4BBFBC" w14:textId="77777777" w:rsidR="00576869" w:rsidRPr="00A4792D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78" w:type="dxa"/>
            <w:shd w:val="clear" w:color="auto" w:fill="auto"/>
          </w:tcPr>
          <w:p w14:paraId="1B076637" w14:textId="2D92FCE3" w:rsidR="00576869" w:rsidRPr="00A4792D" w:rsidRDefault="00996A4B" w:rsidP="0057686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E91A6F" w14:textId="77777777" w:rsidR="00576869" w:rsidRPr="00A4792D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3" w:type="dxa"/>
            <w:shd w:val="clear" w:color="auto" w:fill="auto"/>
          </w:tcPr>
          <w:p w14:paraId="5AA7CE9E" w14:textId="58D9235D" w:rsidR="00576869" w:rsidRPr="00A4792D" w:rsidRDefault="00EA12FE" w:rsidP="0057686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A12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56514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457</w:t>
            </w:r>
          </w:p>
        </w:tc>
      </w:tr>
      <w:tr w:rsidR="00576869" w:rsidRPr="00A4792D" w14:paraId="31439B1B" w14:textId="77777777" w:rsidTr="00696DB4">
        <w:tc>
          <w:tcPr>
            <w:tcW w:w="3150" w:type="dxa"/>
            <w:shd w:val="clear" w:color="auto" w:fill="auto"/>
          </w:tcPr>
          <w:p w14:paraId="280D69E2" w14:textId="77777777" w:rsidR="00576869" w:rsidRPr="00A4792D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14:paraId="78E2323C" w14:textId="77777777" w:rsidR="00576869" w:rsidRDefault="00576869" w:rsidP="00576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FE76A4" w14:textId="18AE0DB4" w:rsidR="00576869" w:rsidRPr="00A4792D" w:rsidRDefault="00576869" w:rsidP="00576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236,160</w:t>
            </w:r>
          </w:p>
        </w:tc>
        <w:tc>
          <w:tcPr>
            <w:tcW w:w="270" w:type="dxa"/>
            <w:shd w:val="clear" w:color="auto" w:fill="auto"/>
          </w:tcPr>
          <w:p w14:paraId="181A4247" w14:textId="77777777" w:rsidR="00576869" w:rsidRPr="00A4792D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49B64E7" w14:textId="77777777" w:rsidR="00576869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A6E4C39" w14:textId="5168CA45" w:rsidR="00996A4B" w:rsidRPr="00A4792D" w:rsidRDefault="00996A4B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996A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96A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746F13F3" w14:textId="77777777" w:rsidR="00576869" w:rsidRPr="00A4792D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shd w:val="clear" w:color="auto" w:fill="auto"/>
          </w:tcPr>
          <w:p w14:paraId="73B7310B" w14:textId="77777777" w:rsidR="00996A4B" w:rsidRDefault="00996A4B" w:rsidP="0057686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A1A384B" w14:textId="7AFC6222" w:rsidR="00576869" w:rsidRPr="00A4792D" w:rsidRDefault="00996A4B" w:rsidP="0057686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EE7682" w14:textId="77777777" w:rsidR="00576869" w:rsidRPr="00A4792D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shd w:val="clear" w:color="auto" w:fill="auto"/>
          </w:tcPr>
          <w:p w14:paraId="1408FC66" w14:textId="77777777" w:rsidR="00EA12FE" w:rsidRDefault="00EA12FE" w:rsidP="0057686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7B1F652" w14:textId="70F83CFF" w:rsidR="00576869" w:rsidRPr="00A4792D" w:rsidRDefault="00EA12FE" w:rsidP="0057686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A12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A12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901</w:t>
            </w:r>
          </w:p>
        </w:tc>
      </w:tr>
      <w:tr w:rsidR="001F5CF4" w:rsidRPr="00A4792D" w14:paraId="1B412A14" w14:textId="77777777" w:rsidTr="002B76C0">
        <w:tc>
          <w:tcPr>
            <w:tcW w:w="3150" w:type="dxa"/>
            <w:shd w:val="clear" w:color="auto" w:fill="auto"/>
          </w:tcPr>
          <w:p w14:paraId="09A22331" w14:textId="77777777" w:rsidR="001F5CF4" w:rsidRPr="00A4792D" w:rsidRDefault="001F5CF4" w:rsidP="001F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  <w:shd w:val="clear" w:color="auto" w:fill="auto"/>
          </w:tcPr>
          <w:p w14:paraId="2C2CD41C" w14:textId="6850729A" w:rsidR="001F5CF4" w:rsidRPr="00A4792D" w:rsidRDefault="001F5CF4" w:rsidP="001F5CF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320,900</w:t>
            </w:r>
          </w:p>
        </w:tc>
        <w:tc>
          <w:tcPr>
            <w:tcW w:w="270" w:type="dxa"/>
            <w:shd w:val="clear" w:color="auto" w:fill="auto"/>
          </w:tcPr>
          <w:p w14:paraId="4ED210AF" w14:textId="77777777" w:rsidR="001F5CF4" w:rsidRPr="00A4792D" w:rsidRDefault="001F5CF4" w:rsidP="001F5CF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BD6F398" w14:textId="6F7BF857" w:rsidR="001F5CF4" w:rsidRPr="00A4792D" w:rsidRDefault="001F5CF4" w:rsidP="001F5CF4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1,424 </w:t>
            </w:r>
          </w:p>
        </w:tc>
        <w:tc>
          <w:tcPr>
            <w:tcW w:w="242" w:type="dxa"/>
            <w:shd w:val="clear" w:color="auto" w:fill="auto"/>
          </w:tcPr>
          <w:p w14:paraId="304C0F3F" w14:textId="77777777" w:rsidR="001F5CF4" w:rsidRPr="00A4792D" w:rsidRDefault="001F5CF4" w:rsidP="001F5CF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shd w:val="clear" w:color="auto" w:fill="auto"/>
          </w:tcPr>
          <w:p w14:paraId="70F1B5A1" w14:textId="3F4DB21B" w:rsidR="001F5CF4" w:rsidRPr="00A4792D" w:rsidRDefault="001F5CF4" w:rsidP="001F5CF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D1E837" w14:textId="77777777" w:rsidR="001F5CF4" w:rsidRPr="00A4792D" w:rsidRDefault="001F5CF4" w:rsidP="001F5CF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3" w:type="dxa"/>
            <w:shd w:val="clear" w:color="auto" w:fill="auto"/>
          </w:tcPr>
          <w:p w14:paraId="26C629DF" w14:textId="0E9FF6D1" w:rsidR="001F5CF4" w:rsidRPr="00A4792D" w:rsidRDefault="001F5CF4" w:rsidP="001F5CF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A12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,324</w:t>
            </w:r>
          </w:p>
        </w:tc>
      </w:tr>
      <w:tr w:rsidR="001F5CF4" w:rsidRPr="00A4792D" w14:paraId="533A998C" w14:textId="77777777" w:rsidTr="002B76C0">
        <w:tc>
          <w:tcPr>
            <w:tcW w:w="3150" w:type="dxa"/>
            <w:shd w:val="clear" w:color="auto" w:fill="auto"/>
          </w:tcPr>
          <w:p w14:paraId="2DF8017B" w14:textId="77777777" w:rsidR="001F5CF4" w:rsidRPr="00A4792D" w:rsidRDefault="001F5CF4" w:rsidP="001F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E5D98B6" w14:textId="71497155" w:rsidR="001F5CF4" w:rsidRPr="00A4792D" w:rsidRDefault="001F5CF4" w:rsidP="001F5CF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9,785</w:t>
            </w:r>
          </w:p>
        </w:tc>
        <w:tc>
          <w:tcPr>
            <w:tcW w:w="270" w:type="dxa"/>
            <w:shd w:val="clear" w:color="auto" w:fill="auto"/>
          </w:tcPr>
          <w:p w14:paraId="07B84D78" w14:textId="77777777" w:rsidR="001F5CF4" w:rsidRPr="00A4792D" w:rsidRDefault="001F5CF4" w:rsidP="001F5CF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80B5C8" w14:textId="678D1222" w:rsidR="001F5CF4" w:rsidRPr="00A4792D" w:rsidRDefault="001F5CF4" w:rsidP="001F5CF4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1,814 </w:t>
            </w:r>
          </w:p>
        </w:tc>
        <w:tc>
          <w:tcPr>
            <w:tcW w:w="242" w:type="dxa"/>
            <w:shd w:val="clear" w:color="auto" w:fill="auto"/>
          </w:tcPr>
          <w:p w14:paraId="18CA948C" w14:textId="77777777" w:rsidR="001F5CF4" w:rsidRPr="00A4792D" w:rsidRDefault="001F5CF4" w:rsidP="001F5CF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2EB17F00" w14:textId="22B6841C" w:rsidR="001F5CF4" w:rsidRPr="00A4792D" w:rsidRDefault="001F5CF4" w:rsidP="001F5CF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61E90E" w14:textId="77777777" w:rsidR="001F5CF4" w:rsidRPr="00A4792D" w:rsidRDefault="001F5CF4" w:rsidP="001F5CF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</w:tcPr>
          <w:p w14:paraId="4936B7EB" w14:textId="74AE104D" w:rsidR="001F5CF4" w:rsidRPr="00A4792D" w:rsidRDefault="001F5CF4" w:rsidP="001F5CF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A12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,599</w:t>
            </w:r>
          </w:p>
        </w:tc>
      </w:tr>
      <w:tr w:rsidR="00576869" w:rsidRPr="00A4792D" w14:paraId="389B07AB" w14:textId="77777777" w:rsidTr="00696DB4">
        <w:tc>
          <w:tcPr>
            <w:tcW w:w="3150" w:type="dxa"/>
            <w:shd w:val="clear" w:color="auto" w:fill="auto"/>
          </w:tcPr>
          <w:p w14:paraId="0A216E46" w14:textId="77777777" w:rsidR="00576869" w:rsidRPr="00A4792D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021D0" w14:textId="298DBF98" w:rsidR="00576869" w:rsidRPr="00A4792D" w:rsidRDefault="00576869" w:rsidP="00576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584,695</w:t>
            </w:r>
          </w:p>
        </w:tc>
        <w:tc>
          <w:tcPr>
            <w:tcW w:w="270" w:type="dxa"/>
            <w:shd w:val="clear" w:color="auto" w:fill="auto"/>
          </w:tcPr>
          <w:p w14:paraId="176DECC0" w14:textId="77777777" w:rsidR="00576869" w:rsidRPr="00A4792D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204076" w14:textId="7BE82B37" w:rsidR="00576869" w:rsidRPr="00A4792D" w:rsidRDefault="00996A4B" w:rsidP="00996A4B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96A4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96A4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793</w:t>
            </w:r>
          </w:p>
        </w:tc>
        <w:tc>
          <w:tcPr>
            <w:tcW w:w="242" w:type="dxa"/>
            <w:shd w:val="clear" w:color="auto" w:fill="auto"/>
          </w:tcPr>
          <w:p w14:paraId="4355F058" w14:textId="77777777" w:rsidR="00576869" w:rsidRPr="00A4792D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F23503" w14:textId="4EF6F8E4" w:rsidR="00576869" w:rsidRPr="00A4792D" w:rsidRDefault="00996A4B" w:rsidP="0057686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E89426" w14:textId="77777777" w:rsidR="00576869" w:rsidRPr="00A4792D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884A66" w14:textId="6D399D93" w:rsidR="00576869" w:rsidRPr="00A4792D" w:rsidRDefault="00EA12FE" w:rsidP="0057686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A12F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587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A12F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488</w:t>
            </w:r>
          </w:p>
        </w:tc>
      </w:tr>
      <w:tr w:rsidR="00576869" w:rsidRPr="00A4792D" w14:paraId="6A161DF3" w14:textId="77777777" w:rsidTr="00696DB4">
        <w:tc>
          <w:tcPr>
            <w:tcW w:w="3150" w:type="dxa"/>
            <w:shd w:val="clear" w:color="auto" w:fill="auto"/>
          </w:tcPr>
          <w:p w14:paraId="2E81F214" w14:textId="77777777" w:rsidR="00576869" w:rsidRPr="0037173F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A30C3A1" w14:textId="77777777" w:rsidR="00576869" w:rsidRPr="00A4792D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CDD393" w14:textId="77777777" w:rsidR="00576869" w:rsidRPr="00A4792D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23A914F" w14:textId="77777777" w:rsidR="00576869" w:rsidRPr="00A4792D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0BE5548D" w14:textId="77777777" w:rsidR="00576869" w:rsidRPr="00A4792D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shd w:val="clear" w:color="auto" w:fill="auto"/>
          </w:tcPr>
          <w:p w14:paraId="77E95852" w14:textId="77777777" w:rsidR="00576869" w:rsidRPr="00A4792D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EE3D58" w14:textId="77777777" w:rsidR="00576869" w:rsidRPr="00A4792D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shd w:val="clear" w:color="auto" w:fill="auto"/>
          </w:tcPr>
          <w:p w14:paraId="47B4470A" w14:textId="77777777" w:rsidR="00576869" w:rsidRPr="00A4792D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6869" w:rsidRPr="00A4792D" w14:paraId="43FFFEB5" w14:textId="77777777" w:rsidTr="00696DB4">
        <w:tc>
          <w:tcPr>
            <w:tcW w:w="3150" w:type="dxa"/>
            <w:shd w:val="clear" w:color="auto" w:fill="auto"/>
          </w:tcPr>
          <w:p w14:paraId="6D87F2E1" w14:textId="77777777" w:rsidR="00576869" w:rsidRPr="00A4792D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137D8865" w14:textId="77777777" w:rsidR="00576869" w:rsidRPr="00A4792D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E63879" w14:textId="77777777" w:rsidR="00576869" w:rsidRPr="00A4792D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8115320" w14:textId="77777777" w:rsidR="00576869" w:rsidRPr="00A4792D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1BAEABF3" w14:textId="77777777" w:rsidR="00576869" w:rsidRPr="00A4792D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shd w:val="clear" w:color="auto" w:fill="auto"/>
          </w:tcPr>
          <w:p w14:paraId="17073B08" w14:textId="77777777" w:rsidR="00576869" w:rsidRPr="00A4792D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B706CC3" w14:textId="77777777" w:rsidR="00576869" w:rsidRPr="00A4792D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shd w:val="clear" w:color="auto" w:fill="auto"/>
          </w:tcPr>
          <w:p w14:paraId="730939EC" w14:textId="77777777" w:rsidR="00576869" w:rsidRPr="00A4792D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6869" w:rsidRPr="00A4792D" w14:paraId="2844312C" w14:textId="77777777" w:rsidTr="00696DB4">
        <w:tc>
          <w:tcPr>
            <w:tcW w:w="3150" w:type="dxa"/>
            <w:shd w:val="clear" w:color="auto" w:fill="auto"/>
          </w:tcPr>
          <w:p w14:paraId="4EDB35DA" w14:textId="77777777" w:rsidR="00576869" w:rsidRPr="00A4792D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14:paraId="4AADCCB4" w14:textId="3DFBEB7B" w:rsidR="00576869" w:rsidRPr="00A4792D" w:rsidRDefault="00576869" w:rsidP="00576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(878,762)</w:t>
            </w:r>
          </w:p>
        </w:tc>
        <w:tc>
          <w:tcPr>
            <w:tcW w:w="270" w:type="dxa"/>
            <w:shd w:val="clear" w:color="auto" w:fill="auto"/>
          </w:tcPr>
          <w:p w14:paraId="0892ED6F" w14:textId="77777777" w:rsidR="00576869" w:rsidRPr="00A4792D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7AB7F37" w14:textId="1F74C525" w:rsidR="00576869" w:rsidRPr="00A4792D" w:rsidRDefault="007F060F" w:rsidP="00B542E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93C03D2" w14:textId="77777777" w:rsidR="00576869" w:rsidRPr="00A4792D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78" w:type="dxa"/>
            <w:shd w:val="clear" w:color="auto" w:fill="auto"/>
          </w:tcPr>
          <w:p w14:paraId="6E6B7AE2" w14:textId="39737BFB" w:rsidR="00576869" w:rsidRPr="00A4792D" w:rsidRDefault="007F060F" w:rsidP="0057686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562A03" w14:textId="77777777" w:rsidR="00576869" w:rsidRPr="00A4792D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3" w:type="dxa"/>
            <w:shd w:val="clear" w:color="auto" w:fill="auto"/>
          </w:tcPr>
          <w:p w14:paraId="00967CF3" w14:textId="34C3D23E" w:rsidR="00576869" w:rsidRPr="00A4792D" w:rsidRDefault="00A20829" w:rsidP="0057686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7F060F" w:rsidRPr="007F060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7F060F" w:rsidRPr="007F060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762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576869" w:rsidRPr="00A4792D" w14:paraId="47983299" w14:textId="77777777" w:rsidTr="00696DB4">
        <w:tc>
          <w:tcPr>
            <w:tcW w:w="3150" w:type="dxa"/>
            <w:shd w:val="clear" w:color="auto" w:fill="auto"/>
          </w:tcPr>
          <w:p w14:paraId="5B1F35FB" w14:textId="77777777" w:rsidR="00576869" w:rsidRPr="00A4792D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</w:tcPr>
          <w:p w14:paraId="5766D116" w14:textId="0485AF8B" w:rsidR="00576869" w:rsidRPr="00A4792D" w:rsidRDefault="00576869" w:rsidP="00576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(27,210)</w:t>
            </w:r>
          </w:p>
        </w:tc>
        <w:tc>
          <w:tcPr>
            <w:tcW w:w="270" w:type="dxa"/>
            <w:shd w:val="clear" w:color="auto" w:fill="auto"/>
          </w:tcPr>
          <w:p w14:paraId="1E70148F" w14:textId="77777777" w:rsidR="00576869" w:rsidRPr="00A4792D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CD16413" w14:textId="5DBBD5D6" w:rsidR="00576869" w:rsidRPr="00A4792D" w:rsidRDefault="007F060F" w:rsidP="00B542E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7F91A9A" w14:textId="77777777" w:rsidR="00576869" w:rsidRPr="00A4792D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shd w:val="clear" w:color="auto" w:fill="auto"/>
          </w:tcPr>
          <w:p w14:paraId="4A7E366C" w14:textId="1E681AB6" w:rsidR="00576869" w:rsidRPr="00A4792D" w:rsidRDefault="007F060F" w:rsidP="0057686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FABB14" w14:textId="77777777" w:rsidR="00576869" w:rsidRPr="00A4792D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3" w:type="dxa"/>
            <w:shd w:val="clear" w:color="auto" w:fill="auto"/>
          </w:tcPr>
          <w:p w14:paraId="3BE7D30B" w14:textId="770FB931" w:rsidR="00576869" w:rsidRPr="00A4792D" w:rsidRDefault="00A20829" w:rsidP="0057686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7F060F" w:rsidRPr="007F060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7F060F" w:rsidRPr="007F060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576869" w:rsidRPr="00A4792D" w14:paraId="69F9A1AD" w14:textId="77777777" w:rsidTr="00696DB4">
        <w:tc>
          <w:tcPr>
            <w:tcW w:w="3150" w:type="dxa"/>
            <w:shd w:val="clear" w:color="auto" w:fill="auto"/>
          </w:tcPr>
          <w:p w14:paraId="34D9FD1C" w14:textId="77777777" w:rsidR="00576869" w:rsidRPr="00A4792D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shd w:val="clear" w:color="auto" w:fill="auto"/>
          </w:tcPr>
          <w:p w14:paraId="29CFF9BC" w14:textId="17AC2384" w:rsidR="00576869" w:rsidRPr="00A4792D" w:rsidRDefault="00576869" w:rsidP="00576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(3,809)</w:t>
            </w:r>
          </w:p>
        </w:tc>
        <w:tc>
          <w:tcPr>
            <w:tcW w:w="270" w:type="dxa"/>
            <w:shd w:val="clear" w:color="auto" w:fill="auto"/>
          </w:tcPr>
          <w:p w14:paraId="2AAC5D9E" w14:textId="77777777" w:rsidR="00576869" w:rsidRPr="00A4792D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1903258" w14:textId="0A0751D4" w:rsidR="00576869" w:rsidRPr="00A4792D" w:rsidRDefault="007F060F" w:rsidP="00B542E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03E81970" w14:textId="77777777" w:rsidR="00576869" w:rsidRPr="00A4792D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78" w:type="dxa"/>
            <w:shd w:val="clear" w:color="auto" w:fill="auto"/>
          </w:tcPr>
          <w:p w14:paraId="7A248B64" w14:textId="30979266" w:rsidR="00576869" w:rsidRPr="00A4792D" w:rsidRDefault="007F060F" w:rsidP="00576869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476</w:t>
            </w:r>
          </w:p>
        </w:tc>
        <w:tc>
          <w:tcPr>
            <w:tcW w:w="270" w:type="dxa"/>
            <w:shd w:val="clear" w:color="auto" w:fill="auto"/>
          </w:tcPr>
          <w:p w14:paraId="670473E3" w14:textId="77777777" w:rsidR="00576869" w:rsidRPr="00A4792D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3" w:type="dxa"/>
            <w:shd w:val="clear" w:color="auto" w:fill="auto"/>
          </w:tcPr>
          <w:p w14:paraId="30DEAF58" w14:textId="4893DB2C" w:rsidR="00576869" w:rsidRPr="00A4792D" w:rsidRDefault="00A20829" w:rsidP="0057686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7F060F" w:rsidRPr="007F060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7F060F" w:rsidRPr="007F060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576869" w:rsidRPr="00A4792D" w14:paraId="2C0EC428" w14:textId="77777777" w:rsidTr="00696DB4">
        <w:tc>
          <w:tcPr>
            <w:tcW w:w="3150" w:type="dxa"/>
            <w:shd w:val="clear" w:color="auto" w:fill="auto"/>
          </w:tcPr>
          <w:p w14:paraId="28BC5A77" w14:textId="77777777" w:rsidR="00576869" w:rsidRPr="00A4792D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CE7614B" w14:textId="41DB4563" w:rsidR="00576869" w:rsidRPr="00A4792D" w:rsidRDefault="00576869" w:rsidP="00576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(104,212)</w:t>
            </w:r>
          </w:p>
        </w:tc>
        <w:tc>
          <w:tcPr>
            <w:tcW w:w="270" w:type="dxa"/>
            <w:shd w:val="clear" w:color="auto" w:fill="auto"/>
          </w:tcPr>
          <w:p w14:paraId="338C60D3" w14:textId="77777777" w:rsidR="00576869" w:rsidRPr="00A4792D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6B4BAE" w14:textId="0758B8E6" w:rsidR="00576869" w:rsidRPr="00A4792D" w:rsidRDefault="00643694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5,249</w:t>
            </w:r>
          </w:p>
        </w:tc>
        <w:tc>
          <w:tcPr>
            <w:tcW w:w="242" w:type="dxa"/>
            <w:shd w:val="clear" w:color="auto" w:fill="auto"/>
          </w:tcPr>
          <w:p w14:paraId="4E43218F" w14:textId="77777777" w:rsidR="00576869" w:rsidRPr="00A4792D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006B5281" w14:textId="41D81D9C" w:rsidR="00576869" w:rsidRPr="00A4792D" w:rsidRDefault="007F060F" w:rsidP="00576869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48D364" w14:textId="77777777" w:rsidR="00576869" w:rsidRPr="00A4792D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</w:tcPr>
          <w:p w14:paraId="74E26377" w14:textId="78ED075E" w:rsidR="00576869" w:rsidRPr="00A4792D" w:rsidRDefault="00A20829" w:rsidP="0057686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A2082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2082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963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576869" w:rsidRPr="00A4792D" w14:paraId="06F1BF51" w14:textId="77777777" w:rsidTr="00696DB4">
        <w:tc>
          <w:tcPr>
            <w:tcW w:w="3150" w:type="dxa"/>
            <w:shd w:val="clear" w:color="auto" w:fill="auto"/>
          </w:tcPr>
          <w:p w14:paraId="4D87EE66" w14:textId="77777777" w:rsidR="00576869" w:rsidRPr="00A4792D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D19DE9" w14:textId="1401B6EB" w:rsidR="00576869" w:rsidRPr="00A4792D" w:rsidRDefault="00576869" w:rsidP="00576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(1,013,993)</w:t>
            </w:r>
          </w:p>
        </w:tc>
        <w:tc>
          <w:tcPr>
            <w:tcW w:w="270" w:type="dxa"/>
            <w:shd w:val="clear" w:color="auto" w:fill="auto"/>
          </w:tcPr>
          <w:p w14:paraId="6EA3F232" w14:textId="77777777" w:rsidR="00576869" w:rsidRPr="00A4792D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8F606D" w14:textId="71BA00DB" w:rsidR="00576869" w:rsidRPr="00A4792D" w:rsidRDefault="00643694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5,249</w:t>
            </w:r>
          </w:p>
        </w:tc>
        <w:tc>
          <w:tcPr>
            <w:tcW w:w="242" w:type="dxa"/>
            <w:shd w:val="clear" w:color="auto" w:fill="auto"/>
          </w:tcPr>
          <w:p w14:paraId="7172FD9A" w14:textId="77777777" w:rsidR="00576869" w:rsidRPr="00A4792D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77EC23" w14:textId="1AF4B940" w:rsidR="00576869" w:rsidRPr="00A4792D" w:rsidRDefault="007F060F" w:rsidP="00576869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476</w:t>
            </w:r>
          </w:p>
        </w:tc>
        <w:tc>
          <w:tcPr>
            <w:tcW w:w="270" w:type="dxa"/>
            <w:shd w:val="clear" w:color="auto" w:fill="auto"/>
          </w:tcPr>
          <w:p w14:paraId="0AAAE9D6" w14:textId="77777777" w:rsidR="00576869" w:rsidRPr="00A4792D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97887" w14:textId="27C81B2B" w:rsidR="00576869" w:rsidRPr="00A4792D" w:rsidRDefault="00A20829" w:rsidP="0057686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A2082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2082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008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2082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268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576869" w:rsidRPr="00A4792D" w14:paraId="41D4A842" w14:textId="77777777" w:rsidTr="00696DB4">
        <w:tc>
          <w:tcPr>
            <w:tcW w:w="3150" w:type="dxa"/>
            <w:shd w:val="clear" w:color="auto" w:fill="auto"/>
          </w:tcPr>
          <w:p w14:paraId="03454BF7" w14:textId="77777777" w:rsidR="00576869" w:rsidRPr="0037173F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47FE56D" w14:textId="77777777" w:rsidR="00576869" w:rsidRPr="0037173F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913DE7" w14:textId="77777777" w:rsidR="00576869" w:rsidRPr="0037173F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24006CFC" w14:textId="77777777" w:rsidR="00576869" w:rsidRPr="0037173F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3F61BD83" w14:textId="77777777" w:rsidR="00576869" w:rsidRPr="0037173F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tcBorders>
              <w:top w:val="double" w:sz="4" w:space="0" w:color="auto"/>
            </w:tcBorders>
            <w:shd w:val="clear" w:color="auto" w:fill="auto"/>
          </w:tcPr>
          <w:p w14:paraId="23B02CBF" w14:textId="77777777" w:rsidR="00576869" w:rsidRPr="0037173F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8B17347" w14:textId="77777777" w:rsidR="00576869" w:rsidRPr="0037173F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double" w:sz="4" w:space="0" w:color="auto"/>
            </w:tcBorders>
            <w:shd w:val="clear" w:color="auto" w:fill="auto"/>
          </w:tcPr>
          <w:p w14:paraId="0AA0471C" w14:textId="77777777" w:rsidR="00576869" w:rsidRPr="0037173F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6869" w:rsidRPr="00A4792D" w14:paraId="7553B08E" w14:textId="77777777" w:rsidTr="00696DB4">
        <w:tc>
          <w:tcPr>
            <w:tcW w:w="3150" w:type="dxa"/>
            <w:shd w:val="clear" w:color="auto" w:fill="auto"/>
          </w:tcPr>
          <w:p w14:paraId="1647B077" w14:textId="77777777" w:rsidR="00576869" w:rsidRPr="00A4792D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7497974" w14:textId="20D30195" w:rsidR="00576869" w:rsidRPr="00A4792D" w:rsidRDefault="00576869" w:rsidP="00576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(429,298)</w:t>
            </w:r>
          </w:p>
        </w:tc>
        <w:tc>
          <w:tcPr>
            <w:tcW w:w="270" w:type="dxa"/>
            <w:shd w:val="clear" w:color="auto" w:fill="auto"/>
          </w:tcPr>
          <w:p w14:paraId="38C54822" w14:textId="77777777" w:rsidR="00576869" w:rsidRPr="00A4792D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036D16E6" w14:textId="6534AB2C" w:rsidR="00576869" w:rsidRPr="00A4792D" w:rsidRDefault="007F060F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F060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F060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042</w:t>
            </w:r>
          </w:p>
        </w:tc>
        <w:tc>
          <w:tcPr>
            <w:tcW w:w="242" w:type="dxa"/>
            <w:shd w:val="clear" w:color="auto" w:fill="auto"/>
          </w:tcPr>
          <w:p w14:paraId="0B14212B" w14:textId="77777777" w:rsidR="00576869" w:rsidRPr="00A4792D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8" w:type="dxa"/>
            <w:tcBorders>
              <w:bottom w:val="double" w:sz="4" w:space="0" w:color="auto"/>
            </w:tcBorders>
            <w:shd w:val="clear" w:color="auto" w:fill="auto"/>
          </w:tcPr>
          <w:p w14:paraId="1E491729" w14:textId="1AD57962" w:rsidR="00576869" w:rsidRPr="00A4792D" w:rsidRDefault="007F060F" w:rsidP="00576869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476</w:t>
            </w:r>
          </w:p>
        </w:tc>
        <w:tc>
          <w:tcPr>
            <w:tcW w:w="270" w:type="dxa"/>
            <w:shd w:val="clear" w:color="auto" w:fill="auto"/>
          </w:tcPr>
          <w:p w14:paraId="750A3DA2" w14:textId="77777777" w:rsidR="00576869" w:rsidRPr="00A4792D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63" w:type="dxa"/>
            <w:tcBorders>
              <w:bottom w:val="double" w:sz="4" w:space="0" w:color="auto"/>
            </w:tcBorders>
            <w:shd w:val="clear" w:color="auto" w:fill="auto"/>
          </w:tcPr>
          <w:p w14:paraId="24EB6378" w14:textId="6AA671B1" w:rsidR="00576869" w:rsidRPr="00A4792D" w:rsidRDefault="00A20829" w:rsidP="0057686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A2082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2082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780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26A9401B" w14:textId="77777777" w:rsidR="00E34F99" w:rsidRPr="00345D95" w:rsidRDefault="00E34F99" w:rsidP="00E34F99">
      <w:pPr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460D23D9" w14:textId="77777777" w:rsidR="00E34F99" w:rsidRPr="00345D95" w:rsidRDefault="00E34F99" w:rsidP="00E34F99">
      <w:pPr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01252616" w14:textId="77777777" w:rsidR="00E34F99" w:rsidRPr="00345D95" w:rsidRDefault="00E34F99" w:rsidP="00E34F99">
      <w:pPr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0932BCD6" w14:textId="77777777" w:rsidR="00E34F99" w:rsidRDefault="00E34F99" w:rsidP="00E34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  <w:r>
        <w:rPr>
          <w:rFonts w:ascii="Angsana New" w:hAnsi="Angsana New"/>
          <w:b/>
          <w:bCs/>
          <w:sz w:val="16"/>
          <w:szCs w:val="16"/>
        </w:rPr>
        <w:br w:type="page"/>
      </w:r>
    </w:p>
    <w:p w14:paraId="7A8322F9" w14:textId="77777777" w:rsidR="00E34F99" w:rsidRPr="00345D95" w:rsidRDefault="00E34F99" w:rsidP="00E34F99">
      <w:pPr>
        <w:spacing w:line="240" w:lineRule="auto"/>
        <w:rPr>
          <w:sz w:val="2"/>
          <w:szCs w:val="2"/>
        </w:rPr>
      </w:pPr>
    </w:p>
    <w:tbl>
      <w:tblPr>
        <w:tblW w:w="946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49"/>
        <w:gridCol w:w="1260"/>
        <w:gridCol w:w="271"/>
        <w:gridCol w:w="1440"/>
        <w:gridCol w:w="242"/>
        <w:gridCol w:w="1378"/>
        <w:gridCol w:w="270"/>
        <w:gridCol w:w="1454"/>
      </w:tblGrid>
      <w:tr w:rsidR="00E34F99" w:rsidRPr="00345D95" w14:paraId="1E3B5FC6" w14:textId="77777777" w:rsidTr="00CC35B7">
        <w:trPr>
          <w:tblHeader/>
        </w:trPr>
        <w:tc>
          <w:tcPr>
            <w:tcW w:w="3149" w:type="dxa"/>
            <w:shd w:val="clear" w:color="auto" w:fill="auto"/>
          </w:tcPr>
          <w:p w14:paraId="13E1AFDF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br w:type="page"/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6315" w:type="dxa"/>
            <w:gridSpan w:val="7"/>
            <w:shd w:val="clear" w:color="auto" w:fill="auto"/>
          </w:tcPr>
          <w:p w14:paraId="5424AE31" w14:textId="77777777" w:rsidR="00E34F99" w:rsidRPr="005E0E1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0E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4F99" w:rsidRPr="00345D95" w14:paraId="5DFDE6A8" w14:textId="77777777" w:rsidTr="00CC35B7">
        <w:trPr>
          <w:tblHeader/>
        </w:trPr>
        <w:tc>
          <w:tcPr>
            <w:tcW w:w="3149" w:type="dxa"/>
            <w:shd w:val="clear" w:color="auto" w:fill="auto"/>
          </w:tcPr>
          <w:p w14:paraId="66D5FDD4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A77921F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82D7C84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345D9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345D95">
              <w:rPr>
                <w:rFonts w:ascii="Angsana New" w:hAnsi="Angsana New"/>
                <w:sz w:val="30"/>
                <w:szCs w:val="30"/>
              </w:rPr>
              <w:t>)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sz w:val="30"/>
                <w:szCs w:val="30"/>
              </w:rPr>
              <w:t>/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454" w:type="dxa"/>
            <w:shd w:val="clear" w:color="auto" w:fill="auto"/>
          </w:tcPr>
          <w:p w14:paraId="240E91D9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4F99" w:rsidRPr="00345D95" w14:paraId="401CC9FB" w14:textId="77777777" w:rsidTr="00CC35B7">
        <w:trPr>
          <w:tblHeader/>
        </w:trPr>
        <w:tc>
          <w:tcPr>
            <w:tcW w:w="3149" w:type="dxa"/>
            <w:shd w:val="clear" w:color="auto" w:fill="auto"/>
          </w:tcPr>
          <w:p w14:paraId="7086970A" w14:textId="77777777" w:rsidR="00E34F99" w:rsidRPr="00345D95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5D5CEE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6C311DD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49151C8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FB414B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304B9B4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75517F6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168535F3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736F3E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5A7F4755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FE06F5A" w14:textId="7E281665" w:rsidR="00E34F99" w:rsidRPr="00345D95" w:rsidRDefault="00401750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E34F99" w:rsidRPr="00DE12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E34F99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E34F99" w:rsidRPr="00345D95" w14:paraId="372E3B13" w14:textId="77777777" w:rsidTr="00CC35B7">
        <w:trPr>
          <w:tblHeader/>
        </w:trPr>
        <w:tc>
          <w:tcPr>
            <w:tcW w:w="3149" w:type="dxa"/>
            <w:shd w:val="clear" w:color="auto" w:fill="auto"/>
          </w:tcPr>
          <w:p w14:paraId="2B7D6672" w14:textId="77777777" w:rsidR="00E34F99" w:rsidRPr="00345D95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315" w:type="dxa"/>
            <w:gridSpan w:val="7"/>
            <w:shd w:val="clear" w:color="auto" w:fill="auto"/>
          </w:tcPr>
          <w:p w14:paraId="04CFE91A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4F99" w:rsidRPr="00345D95" w14:paraId="67FA56D8" w14:textId="77777777" w:rsidTr="00CC35B7">
        <w:trPr>
          <w:trHeight w:val="70"/>
        </w:trPr>
        <w:tc>
          <w:tcPr>
            <w:tcW w:w="3149" w:type="dxa"/>
            <w:shd w:val="clear" w:color="auto" w:fill="auto"/>
          </w:tcPr>
          <w:p w14:paraId="039D1D53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3D7AAF53" w14:textId="77777777" w:rsidR="00E34F99" w:rsidRPr="00345D95" w:rsidRDefault="00E34F99" w:rsidP="00973280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1" w:type="dxa"/>
            <w:shd w:val="clear" w:color="auto" w:fill="auto"/>
          </w:tcPr>
          <w:p w14:paraId="26A4E982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F9ED85A" w14:textId="77777777" w:rsidR="00E34F99" w:rsidRPr="00345D95" w:rsidRDefault="00E34F99" w:rsidP="00973280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2" w:type="dxa"/>
            <w:shd w:val="clear" w:color="auto" w:fill="auto"/>
          </w:tcPr>
          <w:p w14:paraId="2BDEAA0C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78" w:type="dxa"/>
            <w:shd w:val="clear" w:color="auto" w:fill="auto"/>
          </w:tcPr>
          <w:p w14:paraId="182E4E6D" w14:textId="77777777" w:rsidR="00E34F99" w:rsidRPr="00345D95" w:rsidRDefault="00E34F99" w:rsidP="0097328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3836AB0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54" w:type="dxa"/>
            <w:shd w:val="clear" w:color="auto" w:fill="auto"/>
          </w:tcPr>
          <w:p w14:paraId="23A0B988" w14:textId="77777777" w:rsidR="00E34F99" w:rsidRPr="00345D95" w:rsidRDefault="00E34F99" w:rsidP="00973280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576869" w:rsidRPr="00345D95" w14:paraId="0F7E9A35" w14:textId="77777777" w:rsidTr="00CC35B7">
        <w:tc>
          <w:tcPr>
            <w:tcW w:w="3149" w:type="dxa"/>
            <w:shd w:val="clear" w:color="auto" w:fill="auto"/>
          </w:tcPr>
          <w:p w14:paraId="09E27E67" w14:textId="77777777" w:rsidR="00576869" w:rsidRPr="00345D95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shd w:val="clear" w:color="auto" w:fill="auto"/>
          </w:tcPr>
          <w:p w14:paraId="5117F867" w14:textId="6ADE9D14" w:rsidR="00576869" w:rsidRPr="00345D95" w:rsidRDefault="00576869" w:rsidP="00576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18,633</w:t>
            </w:r>
          </w:p>
        </w:tc>
        <w:tc>
          <w:tcPr>
            <w:tcW w:w="271" w:type="dxa"/>
            <w:shd w:val="clear" w:color="auto" w:fill="auto"/>
          </w:tcPr>
          <w:p w14:paraId="1FA17018" w14:textId="77777777" w:rsidR="00576869" w:rsidRPr="00345D95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F56190C" w14:textId="793CF0CA" w:rsidR="00576869" w:rsidRPr="00345D95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1,145</w:t>
            </w:r>
          </w:p>
        </w:tc>
        <w:tc>
          <w:tcPr>
            <w:tcW w:w="242" w:type="dxa"/>
            <w:shd w:val="clear" w:color="auto" w:fill="auto"/>
          </w:tcPr>
          <w:p w14:paraId="750B8A0B" w14:textId="77777777" w:rsidR="00576869" w:rsidRPr="00345D95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78" w:type="dxa"/>
            <w:shd w:val="clear" w:color="auto" w:fill="auto"/>
          </w:tcPr>
          <w:p w14:paraId="56BBBA09" w14:textId="31EE5E35" w:rsidR="00576869" w:rsidRPr="00345D95" w:rsidRDefault="00576869" w:rsidP="0057686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DCD6CA" w14:textId="77777777" w:rsidR="00576869" w:rsidRPr="00345D95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4" w:type="dxa"/>
            <w:shd w:val="clear" w:color="auto" w:fill="auto"/>
          </w:tcPr>
          <w:p w14:paraId="0528F654" w14:textId="20A0F597" w:rsidR="00576869" w:rsidRPr="00345D95" w:rsidRDefault="00576869" w:rsidP="0057686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19,778</w:t>
            </w:r>
          </w:p>
        </w:tc>
      </w:tr>
      <w:tr w:rsidR="00576869" w:rsidRPr="00345D95" w14:paraId="1D54ED78" w14:textId="77777777" w:rsidTr="00CC35B7">
        <w:tc>
          <w:tcPr>
            <w:tcW w:w="3149" w:type="dxa"/>
            <w:shd w:val="clear" w:color="auto" w:fill="auto"/>
          </w:tcPr>
          <w:p w14:paraId="06EEA4BF" w14:textId="77777777" w:rsidR="00576869" w:rsidRPr="00345D95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2" w:hanging="162"/>
              <w:rPr>
                <w:rFonts w:ascii="Angsana New" w:hAnsi="Angsana New"/>
                <w:sz w:val="30"/>
                <w:szCs w:val="30"/>
              </w:rPr>
            </w:pPr>
            <w:r w:rsidRPr="00A144B6">
              <w:rPr>
                <w:rFonts w:ascii="Angsana New" w:hAnsi="Angsana New"/>
                <w:spacing w:val="-1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372414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14:paraId="77996228" w14:textId="77777777" w:rsidR="00576869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  <w:p w14:paraId="16654E41" w14:textId="52577D3C" w:rsidR="00576869" w:rsidRPr="00345D95" w:rsidRDefault="00576869" w:rsidP="00576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185,956</w:t>
            </w:r>
          </w:p>
        </w:tc>
        <w:tc>
          <w:tcPr>
            <w:tcW w:w="271" w:type="dxa"/>
            <w:shd w:val="clear" w:color="auto" w:fill="auto"/>
          </w:tcPr>
          <w:p w14:paraId="4777DB2B" w14:textId="77777777" w:rsidR="00576869" w:rsidRPr="00345D95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1B0769C" w14:textId="77777777" w:rsidR="00576869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55" w:firstLine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FBBB3A1" w14:textId="59C31CDB" w:rsidR="00576869" w:rsidRPr="00345D95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33,948</w:t>
            </w:r>
          </w:p>
        </w:tc>
        <w:tc>
          <w:tcPr>
            <w:tcW w:w="242" w:type="dxa"/>
            <w:shd w:val="clear" w:color="auto" w:fill="auto"/>
          </w:tcPr>
          <w:p w14:paraId="6EE70D63" w14:textId="77777777" w:rsidR="00576869" w:rsidRPr="00345D95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  <w:shd w:val="clear" w:color="auto" w:fill="auto"/>
          </w:tcPr>
          <w:p w14:paraId="2F85BC80" w14:textId="77777777" w:rsidR="00576869" w:rsidRDefault="00576869" w:rsidP="0057686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124344C" w14:textId="389D4834" w:rsidR="00576869" w:rsidRPr="00345D95" w:rsidRDefault="00576869" w:rsidP="00585C0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5,425</w:t>
            </w:r>
          </w:p>
        </w:tc>
        <w:tc>
          <w:tcPr>
            <w:tcW w:w="270" w:type="dxa"/>
            <w:shd w:val="clear" w:color="auto" w:fill="auto"/>
          </w:tcPr>
          <w:p w14:paraId="14F732C3" w14:textId="77777777" w:rsidR="00576869" w:rsidRPr="00345D95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</w:tcPr>
          <w:p w14:paraId="47F9FDE5" w14:textId="77777777" w:rsidR="00576869" w:rsidRDefault="00576869" w:rsidP="00576869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6" w:firstLine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4EC03A6" w14:textId="5C8E1873" w:rsidR="00576869" w:rsidRPr="00345D95" w:rsidRDefault="00576869" w:rsidP="0057686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225,329</w:t>
            </w:r>
          </w:p>
        </w:tc>
      </w:tr>
      <w:tr w:rsidR="00576869" w:rsidRPr="00345D95" w14:paraId="7CF63D3E" w14:textId="77777777" w:rsidTr="00CC35B7">
        <w:tc>
          <w:tcPr>
            <w:tcW w:w="3149" w:type="dxa"/>
            <w:shd w:val="clear" w:color="auto" w:fill="auto"/>
          </w:tcPr>
          <w:p w14:paraId="5E26D94D" w14:textId="77777777" w:rsidR="00576869" w:rsidRPr="00345D95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  <w:shd w:val="clear" w:color="auto" w:fill="auto"/>
          </w:tcPr>
          <w:p w14:paraId="136B4E78" w14:textId="524CE0F2" w:rsidR="00576869" w:rsidRPr="00345D95" w:rsidRDefault="00576869" w:rsidP="00576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617,074</w:t>
            </w:r>
          </w:p>
        </w:tc>
        <w:tc>
          <w:tcPr>
            <w:tcW w:w="271" w:type="dxa"/>
            <w:shd w:val="clear" w:color="auto" w:fill="auto"/>
          </w:tcPr>
          <w:p w14:paraId="16AE0FDD" w14:textId="77777777" w:rsidR="00576869" w:rsidRPr="00345D95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EA34297" w14:textId="6A5E96B4" w:rsidR="00576869" w:rsidRPr="00345D95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35,082</w:t>
            </w:r>
          </w:p>
        </w:tc>
        <w:tc>
          <w:tcPr>
            <w:tcW w:w="242" w:type="dxa"/>
            <w:shd w:val="clear" w:color="auto" w:fill="auto"/>
          </w:tcPr>
          <w:p w14:paraId="483E6243" w14:textId="77777777" w:rsidR="00576869" w:rsidRPr="00345D95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  <w:shd w:val="clear" w:color="auto" w:fill="auto"/>
          </w:tcPr>
          <w:p w14:paraId="1C4C8227" w14:textId="49C85BB8" w:rsidR="00576869" w:rsidRPr="00345D95" w:rsidRDefault="00576869" w:rsidP="0057686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0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29D587" w14:textId="77777777" w:rsidR="00576869" w:rsidRPr="00345D95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4" w:type="dxa"/>
            <w:shd w:val="clear" w:color="auto" w:fill="auto"/>
          </w:tcPr>
          <w:p w14:paraId="65F18132" w14:textId="26738400" w:rsidR="00576869" w:rsidRPr="00345D95" w:rsidRDefault="00576869" w:rsidP="0057686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652,156</w:t>
            </w:r>
          </w:p>
        </w:tc>
      </w:tr>
      <w:tr w:rsidR="00576869" w:rsidRPr="00345D95" w14:paraId="0B0BAA8A" w14:textId="77777777" w:rsidTr="00CC35B7">
        <w:tc>
          <w:tcPr>
            <w:tcW w:w="3149" w:type="dxa"/>
            <w:shd w:val="clear" w:color="auto" w:fill="auto"/>
          </w:tcPr>
          <w:p w14:paraId="0D986AD0" w14:textId="77777777" w:rsidR="00576869" w:rsidRPr="00345D95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B4667A2" w14:textId="389BCBE4" w:rsidR="00576869" w:rsidRPr="00345D95" w:rsidRDefault="00576869" w:rsidP="00576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9,776</w:t>
            </w:r>
          </w:p>
        </w:tc>
        <w:tc>
          <w:tcPr>
            <w:tcW w:w="271" w:type="dxa"/>
            <w:shd w:val="clear" w:color="auto" w:fill="auto"/>
          </w:tcPr>
          <w:p w14:paraId="470282ED" w14:textId="77777777" w:rsidR="00576869" w:rsidRPr="00345D95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65861B" w14:textId="4BE9C624" w:rsidR="00576869" w:rsidRPr="00345D95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42" w:type="dxa"/>
            <w:shd w:val="clear" w:color="auto" w:fill="auto"/>
          </w:tcPr>
          <w:p w14:paraId="3FD682A4" w14:textId="77777777" w:rsidR="00576869" w:rsidRPr="00345D95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235E9656" w14:textId="62632486" w:rsidR="00576869" w:rsidRPr="00345D95" w:rsidRDefault="00576869" w:rsidP="0057686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BA2307" w14:textId="77777777" w:rsidR="00576869" w:rsidRPr="00345D95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</w:tcPr>
          <w:p w14:paraId="45DEAFD0" w14:textId="107D1388" w:rsidR="00576869" w:rsidRPr="00345D95" w:rsidRDefault="00576869" w:rsidP="0057686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9,802</w:t>
            </w:r>
          </w:p>
        </w:tc>
      </w:tr>
      <w:tr w:rsidR="00576869" w:rsidRPr="00345D95" w14:paraId="23B93218" w14:textId="77777777" w:rsidTr="00CC35B7">
        <w:tc>
          <w:tcPr>
            <w:tcW w:w="3149" w:type="dxa"/>
            <w:shd w:val="clear" w:color="auto" w:fill="auto"/>
          </w:tcPr>
          <w:p w14:paraId="599A19CB" w14:textId="77777777" w:rsidR="00576869" w:rsidRPr="00345D95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C5A4A" w14:textId="2962FCA2" w:rsidR="00576869" w:rsidRPr="00345D95" w:rsidRDefault="00576869" w:rsidP="00576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831,439</w:t>
            </w:r>
          </w:p>
        </w:tc>
        <w:tc>
          <w:tcPr>
            <w:tcW w:w="271" w:type="dxa"/>
            <w:shd w:val="clear" w:color="auto" w:fill="auto"/>
          </w:tcPr>
          <w:p w14:paraId="2B807EAF" w14:textId="77777777" w:rsidR="00576869" w:rsidRPr="00345D95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88C315" w14:textId="55829D7B" w:rsidR="00576869" w:rsidRPr="00345D95" w:rsidRDefault="00576869" w:rsidP="005768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70,201</w:t>
            </w:r>
          </w:p>
        </w:tc>
        <w:tc>
          <w:tcPr>
            <w:tcW w:w="242" w:type="dxa"/>
            <w:shd w:val="clear" w:color="auto" w:fill="auto"/>
          </w:tcPr>
          <w:p w14:paraId="48B0EFB8" w14:textId="77777777" w:rsidR="00576869" w:rsidRPr="00345D95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E93FAF" w14:textId="0EE04E3B" w:rsidR="00576869" w:rsidRPr="00585C05" w:rsidRDefault="00576869" w:rsidP="00585C0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85C0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5,425</w:t>
            </w:r>
          </w:p>
        </w:tc>
        <w:tc>
          <w:tcPr>
            <w:tcW w:w="270" w:type="dxa"/>
            <w:shd w:val="clear" w:color="auto" w:fill="auto"/>
          </w:tcPr>
          <w:p w14:paraId="7D3CEE3E" w14:textId="77777777" w:rsidR="00576869" w:rsidRPr="00345D95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8CC047" w14:textId="4E25D90B" w:rsidR="00576869" w:rsidRPr="00345D95" w:rsidRDefault="00576869" w:rsidP="00576869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left="-108" w:right="-15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907,065</w:t>
            </w:r>
          </w:p>
        </w:tc>
      </w:tr>
      <w:tr w:rsidR="00576869" w:rsidRPr="0037173F" w14:paraId="7A798B44" w14:textId="77777777" w:rsidTr="00CC35B7">
        <w:tc>
          <w:tcPr>
            <w:tcW w:w="3149" w:type="dxa"/>
            <w:shd w:val="clear" w:color="auto" w:fill="auto"/>
          </w:tcPr>
          <w:p w14:paraId="12C39571" w14:textId="77777777" w:rsidR="00576869" w:rsidRPr="0037173F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448D7E7" w14:textId="77777777" w:rsidR="00576869" w:rsidRPr="0037173F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98FC08A" w14:textId="77777777" w:rsidR="00576869" w:rsidRPr="0037173F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ADA3F49" w14:textId="77777777" w:rsidR="00576869" w:rsidRPr="0037173F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71BA7C21" w14:textId="77777777" w:rsidR="00576869" w:rsidRPr="0037173F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shd w:val="clear" w:color="auto" w:fill="auto"/>
          </w:tcPr>
          <w:p w14:paraId="1A38E910" w14:textId="77777777" w:rsidR="00576869" w:rsidRPr="0037173F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51D405" w14:textId="77777777" w:rsidR="00576869" w:rsidRPr="0037173F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</w:tcPr>
          <w:p w14:paraId="223F890D" w14:textId="77777777" w:rsidR="00576869" w:rsidRPr="0037173F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6869" w:rsidRPr="00345D95" w14:paraId="09E4AFB7" w14:textId="77777777" w:rsidTr="00CC35B7">
        <w:tc>
          <w:tcPr>
            <w:tcW w:w="3149" w:type="dxa"/>
            <w:shd w:val="clear" w:color="auto" w:fill="auto"/>
          </w:tcPr>
          <w:p w14:paraId="23E09DDA" w14:textId="77777777" w:rsidR="00576869" w:rsidRPr="00345D95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7B146844" w14:textId="77777777" w:rsidR="00576869" w:rsidRPr="00345D95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8F1021F" w14:textId="77777777" w:rsidR="00576869" w:rsidRPr="00345D95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0EB3E32" w14:textId="77777777" w:rsidR="00576869" w:rsidRPr="00345D95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4BBDE353" w14:textId="77777777" w:rsidR="00576869" w:rsidRPr="00345D95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  <w:shd w:val="clear" w:color="auto" w:fill="auto"/>
          </w:tcPr>
          <w:p w14:paraId="4EC6B4DA" w14:textId="77777777" w:rsidR="00576869" w:rsidRPr="00345D95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814F6E6" w14:textId="77777777" w:rsidR="00576869" w:rsidRPr="00345D95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</w:tcPr>
          <w:p w14:paraId="17509805" w14:textId="77777777" w:rsidR="00576869" w:rsidRPr="00345D95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6869" w:rsidRPr="00345D95" w14:paraId="139BA059" w14:textId="77777777" w:rsidTr="00CC35B7">
        <w:tc>
          <w:tcPr>
            <w:tcW w:w="3149" w:type="dxa"/>
            <w:shd w:val="clear" w:color="auto" w:fill="auto"/>
          </w:tcPr>
          <w:p w14:paraId="2535C64A" w14:textId="77777777" w:rsidR="00576869" w:rsidRPr="00345D95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14:paraId="1B04D150" w14:textId="1D0449E6" w:rsidR="00576869" w:rsidRPr="00345D95" w:rsidRDefault="00576869" w:rsidP="00576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(709,321)</w:t>
            </w:r>
          </w:p>
        </w:tc>
        <w:tc>
          <w:tcPr>
            <w:tcW w:w="271" w:type="dxa"/>
            <w:shd w:val="clear" w:color="auto" w:fill="auto"/>
          </w:tcPr>
          <w:p w14:paraId="22DEA808" w14:textId="77777777" w:rsidR="00576869" w:rsidRPr="00345D95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2E0F6B3" w14:textId="4893BA4C" w:rsidR="00576869" w:rsidRPr="00345D95" w:rsidRDefault="00576869" w:rsidP="00C30FB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B6508EC" w14:textId="77777777" w:rsidR="00576869" w:rsidRPr="00345D95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78" w:type="dxa"/>
            <w:shd w:val="clear" w:color="auto" w:fill="auto"/>
          </w:tcPr>
          <w:p w14:paraId="0E13FBB0" w14:textId="665EC2DC" w:rsidR="00576869" w:rsidRPr="00345D95" w:rsidRDefault="00576869" w:rsidP="0057686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AB3A06" w14:textId="77777777" w:rsidR="00576869" w:rsidRPr="00345D95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4" w:type="dxa"/>
            <w:shd w:val="clear" w:color="auto" w:fill="auto"/>
          </w:tcPr>
          <w:p w14:paraId="56DDBCAA" w14:textId="5C66562D" w:rsidR="00576869" w:rsidRPr="00345D95" w:rsidRDefault="00576869" w:rsidP="0057686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(709,321)</w:t>
            </w:r>
          </w:p>
        </w:tc>
      </w:tr>
      <w:tr w:rsidR="00576869" w:rsidRPr="00345D95" w14:paraId="2CDA06D8" w14:textId="77777777" w:rsidTr="00CC35B7">
        <w:tc>
          <w:tcPr>
            <w:tcW w:w="3149" w:type="dxa"/>
            <w:shd w:val="clear" w:color="auto" w:fill="auto"/>
          </w:tcPr>
          <w:p w14:paraId="546340F6" w14:textId="77777777" w:rsidR="00576869" w:rsidRPr="00345D95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</w:tcPr>
          <w:p w14:paraId="7EBFF3E8" w14:textId="5D04D789" w:rsidR="00576869" w:rsidRPr="00345D95" w:rsidRDefault="00576869" w:rsidP="00576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(25,910)</w:t>
            </w:r>
          </w:p>
        </w:tc>
        <w:tc>
          <w:tcPr>
            <w:tcW w:w="271" w:type="dxa"/>
            <w:shd w:val="clear" w:color="auto" w:fill="auto"/>
          </w:tcPr>
          <w:p w14:paraId="24FD039E" w14:textId="77777777" w:rsidR="00576869" w:rsidRPr="00345D95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9809373" w14:textId="1DCD7EC9" w:rsidR="00576869" w:rsidRPr="00345D95" w:rsidRDefault="00576869" w:rsidP="00C30FB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4A56E74" w14:textId="77777777" w:rsidR="00576869" w:rsidRPr="00345D95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  <w:shd w:val="clear" w:color="auto" w:fill="auto"/>
          </w:tcPr>
          <w:p w14:paraId="098B4384" w14:textId="6F859A97" w:rsidR="00576869" w:rsidRPr="00345D95" w:rsidRDefault="00576869" w:rsidP="0057686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A9DDAB" w14:textId="77777777" w:rsidR="00576869" w:rsidRPr="00345D95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</w:tcPr>
          <w:p w14:paraId="15A9C43D" w14:textId="73888E2F" w:rsidR="00576869" w:rsidRPr="00345D95" w:rsidRDefault="00576869" w:rsidP="0057686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(25,910)</w:t>
            </w:r>
          </w:p>
        </w:tc>
      </w:tr>
      <w:tr w:rsidR="00576869" w:rsidRPr="00345D95" w14:paraId="206D8436" w14:textId="77777777" w:rsidTr="00CC35B7">
        <w:tc>
          <w:tcPr>
            <w:tcW w:w="3149" w:type="dxa"/>
            <w:shd w:val="clear" w:color="auto" w:fill="auto"/>
          </w:tcPr>
          <w:p w14:paraId="4345462A" w14:textId="77777777" w:rsidR="00576869" w:rsidRPr="00345D95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shd w:val="clear" w:color="auto" w:fill="auto"/>
          </w:tcPr>
          <w:p w14:paraId="53A18DDA" w14:textId="58C3A0AD" w:rsidR="00576869" w:rsidRPr="00345D95" w:rsidRDefault="00576869" w:rsidP="00576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(3,227)</w:t>
            </w:r>
          </w:p>
        </w:tc>
        <w:tc>
          <w:tcPr>
            <w:tcW w:w="271" w:type="dxa"/>
            <w:shd w:val="clear" w:color="auto" w:fill="auto"/>
          </w:tcPr>
          <w:p w14:paraId="77CBC0CE" w14:textId="77777777" w:rsidR="00576869" w:rsidRPr="00345D95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EB08C28" w14:textId="63F7F393" w:rsidR="00576869" w:rsidRPr="00345D95" w:rsidRDefault="00576869" w:rsidP="00C30FB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5FDB4F8" w14:textId="77777777" w:rsidR="00576869" w:rsidRPr="00345D95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78" w:type="dxa"/>
            <w:shd w:val="clear" w:color="auto" w:fill="auto"/>
          </w:tcPr>
          <w:p w14:paraId="61147126" w14:textId="3A48295E" w:rsidR="00576869" w:rsidRPr="00345D95" w:rsidRDefault="00576869" w:rsidP="00576869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(1,059)</w:t>
            </w:r>
          </w:p>
        </w:tc>
        <w:tc>
          <w:tcPr>
            <w:tcW w:w="270" w:type="dxa"/>
            <w:shd w:val="clear" w:color="auto" w:fill="auto"/>
          </w:tcPr>
          <w:p w14:paraId="68459D96" w14:textId="77777777" w:rsidR="00576869" w:rsidRPr="00345D95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4" w:type="dxa"/>
            <w:shd w:val="clear" w:color="auto" w:fill="auto"/>
          </w:tcPr>
          <w:p w14:paraId="51BB7B14" w14:textId="7D67C241" w:rsidR="00576869" w:rsidRPr="00345D95" w:rsidRDefault="00576869" w:rsidP="0057686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(4,286)</w:t>
            </w:r>
          </w:p>
        </w:tc>
      </w:tr>
      <w:tr w:rsidR="00576869" w:rsidRPr="00345D95" w14:paraId="290C5396" w14:textId="77777777" w:rsidTr="00CC35B7">
        <w:tc>
          <w:tcPr>
            <w:tcW w:w="3149" w:type="dxa"/>
            <w:shd w:val="clear" w:color="auto" w:fill="auto"/>
          </w:tcPr>
          <w:p w14:paraId="2475CC35" w14:textId="77777777" w:rsidR="00576869" w:rsidRPr="00345D95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627D6C2" w14:textId="10941FEB" w:rsidR="00576869" w:rsidRPr="00345D95" w:rsidRDefault="00576869" w:rsidP="00576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(112,057)</w:t>
            </w:r>
          </w:p>
        </w:tc>
        <w:tc>
          <w:tcPr>
            <w:tcW w:w="271" w:type="dxa"/>
            <w:shd w:val="clear" w:color="auto" w:fill="auto"/>
          </w:tcPr>
          <w:p w14:paraId="5166B195" w14:textId="77777777" w:rsidR="00576869" w:rsidRPr="00345D95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B78A8D" w14:textId="1D9927DB" w:rsidR="00576869" w:rsidRPr="00345D95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5,884</w:t>
            </w:r>
          </w:p>
        </w:tc>
        <w:tc>
          <w:tcPr>
            <w:tcW w:w="242" w:type="dxa"/>
            <w:shd w:val="clear" w:color="auto" w:fill="auto"/>
          </w:tcPr>
          <w:p w14:paraId="7B4B32DD" w14:textId="77777777" w:rsidR="00576869" w:rsidRPr="00345D95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0EEB3B01" w14:textId="179AB9DA" w:rsidR="00576869" w:rsidRPr="00345D95" w:rsidRDefault="00576869" w:rsidP="0057686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434C6F" w14:textId="77777777" w:rsidR="00576869" w:rsidRPr="00345D95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</w:tcPr>
          <w:p w14:paraId="3DD82B92" w14:textId="25D8AA00" w:rsidR="00576869" w:rsidRPr="00345D95" w:rsidRDefault="00576869" w:rsidP="0057686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(106,173)</w:t>
            </w:r>
          </w:p>
        </w:tc>
      </w:tr>
      <w:tr w:rsidR="00576869" w:rsidRPr="00345D95" w14:paraId="28CFB79B" w14:textId="77777777" w:rsidTr="00CC35B7">
        <w:tc>
          <w:tcPr>
            <w:tcW w:w="3149" w:type="dxa"/>
            <w:shd w:val="clear" w:color="auto" w:fill="auto"/>
          </w:tcPr>
          <w:p w14:paraId="58EF6946" w14:textId="77777777" w:rsidR="00576869" w:rsidRPr="00345D95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A67CB7" w14:textId="03FE989F" w:rsidR="00576869" w:rsidRPr="00345D95" w:rsidRDefault="00576869" w:rsidP="00576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(850,515)</w:t>
            </w:r>
          </w:p>
        </w:tc>
        <w:tc>
          <w:tcPr>
            <w:tcW w:w="271" w:type="dxa"/>
            <w:shd w:val="clear" w:color="auto" w:fill="auto"/>
          </w:tcPr>
          <w:p w14:paraId="550B73F6" w14:textId="77777777" w:rsidR="00576869" w:rsidRPr="00345D95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C8B65" w14:textId="5931BE56" w:rsidR="00576869" w:rsidRPr="00345D95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5,884</w:t>
            </w:r>
          </w:p>
        </w:tc>
        <w:tc>
          <w:tcPr>
            <w:tcW w:w="242" w:type="dxa"/>
            <w:shd w:val="clear" w:color="auto" w:fill="auto"/>
          </w:tcPr>
          <w:p w14:paraId="662C722A" w14:textId="77777777" w:rsidR="00576869" w:rsidRPr="00345D95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24923E" w14:textId="645FDA62" w:rsidR="00576869" w:rsidRPr="00345D95" w:rsidRDefault="00576869" w:rsidP="00576869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108" w:right="-15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(1,059)</w:t>
            </w:r>
          </w:p>
        </w:tc>
        <w:tc>
          <w:tcPr>
            <w:tcW w:w="270" w:type="dxa"/>
            <w:shd w:val="clear" w:color="auto" w:fill="auto"/>
          </w:tcPr>
          <w:p w14:paraId="600B3E52" w14:textId="77777777" w:rsidR="00576869" w:rsidRPr="00345D95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62BBEA" w14:textId="4C49C614" w:rsidR="00576869" w:rsidRPr="00345D95" w:rsidRDefault="00576869" w:rsidP="0057686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(845,690)</w:t>
            </w:r>
          </w:p>
        </w:tc>
      </w:tr>
      <w:tr w:rsidR="00576869" w:rsidRPr="0037173F" w14:paraId="11AA663E" w14:textId="77777777" w:rsidTr="00CC35B7">
        <w:tc>
          <w:tcPr>
            <w:tcW w:w="3149" w:type="dxa"/>
            <w:shd w:val="clear" w:color="auto" w:fill="auto"/>
          </w:tcPr>
          <w:p w14:paraId="43C3869B" w14:textId="77777777" w:rsidR="00576869" w:rsidRPr="0037173F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3F0FC538" w14:textId="77777777" w:rsidR="00576869" w:rsidRPr="0037173F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B0DD82C" w14:textId="77777777" w:rsidR="00576869" w:rsidRPr="0037173F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3D2B003A" w14:textId="77777777" w:rsidR="00576869" w:rsidRPr="0037173F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35B48EA8" w14:textId="77777777" w:rsidR="00576869" w:rsidRPr="0037173F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tcBorders>
              <w:top w:val="double" w:sz="4" w:space="0" w:color="auto"/>
            </w:tcBorders>
            <w:shd w:val="clear" w:color="auto" w:fill="auto"/>
          </w:tcPr>
          <w:p w14:paraId="6AD197D9" w14:textId="77777777" w:rsidR="00576869" w:rsidRPr="0037173F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BB515A" w14:textId="77777777" w:rsidR="00576869" w:rsidRPr="0037173F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double" w:sz="4" w:space="0" w:color="auto"/>
            </w:tcBorders>
            <w:shd w:val="clear" w:color="auto" w:fill="auto"/>
          </w:tcPr>
          <w:p w14:paraId="7E2CA45C" w14:textId="77777777" w:rsidR="00576869" w:rsidRPr="0037173F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6869" w:rsidRPr="00345D95" w14:paraId="68A1F4F9" w14:textId="77777777" w:rsidTr="00CC35B7">
        <w:trPr>
          <w:trHeight w:val="379"/>
        </w:trPr>
        <w:tc>
          <w:tcPr>
            <w:tcW w:w="3149" w:type="dxa"/>
            <w:shd w:val="clear" w:color="auto" w:fill="auto"/>
          </w:tcPr>
          <w:p w14:paraId="51212613" w14:textId="77777777" w:rsidR="00576869" w:rsidRPr="00434FAB" w:rsidRDefault="00576869" w:rsidP="0057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4F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7FBE80AA" w14:textId="4540DD5C" w:rsidR="00576869" w:rsidRPr="00434FAB" w:rsidRDefault="00576869" w:rsidP="0057686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(19,076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14:paraId="4A5AEAD3" w14:textId="77777777" w:rsidR="00576869" w:rsidRPr="00434FAB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CEF7E3E" w14:textId="6478E212" w:rsidR="00576869" w:rsidRPr="00434FAB" w:rsidRDefault="00576869" w:rsidP="0057686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76,085</w:t>
            </w:r>
          </w:p>
        </w:tc>
        <w:tc>
          <w:tcPr>
            <w:tcW w:w="242" w:type="dxa"/>
            <w:shd w:val="clear" w:color="auto" w:fill="auto"/>
          </w:tcPr>
          <w:p w14:paraId="2ACABEFB" w14:textId="77777777" w:rsidR="00576869" w:rsidRPr="00434FAB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78" w:type="dxa"/>
            <w:shd w:val="clear" w:color="auto" w:fill="auto"/>
          </w:tcPr>
          <w:p w14:paraId="3F0D6E56" w14:textId="0C85A99A" w:rsidR="00576869" w:rsidRPr="00434FAB" w:rsidRDefault="00576869" w:rsidP="0057686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08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4,366</w:t>
            </w:r>
          </w:p>
        </w:tc>
        <w:tc>
          <w:tcPr>
            <w:tcW w:w="270" w:type="dxa"/>
            <w:shd w:val="clear" w:color="auto" w:fill="auto"/>
          </w:tcPr>
          <w:p w14:paraId="014EBA34" w14:textId="77777777" w:rsidR="00576869" w:rsidRPr="00434FAB" w:rsidRDefault="00576869" w:rsidP="0057686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54" w:type="dxa"/>
            <w:shd w:val="clear" w:color="auto" w:fill="auto"/>
          </w:tcPr>
          <w:p w14:paraId="444A1204" w14:textId="7EC84358" w:rsidR="00576869" w:rsidRPr="00434FAB" w:rsidRDefault="00576869" w:rsidP="0057686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61,375</w:t>
            </w:r>
          </w:p>
        </w:tc>
      </w:tr>
    </w:tbl>
    <w:p w14:paraId="283FF1BD" w14:textId="77777777" w:rsidR="00E34F99" w:rsidRPr="00345D95" w:rsidRDefault="00E34F99" w:rsidP="00E34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</w:p>
    <w:p w14:paraId="3829AE1C" w14:textId="77777777" w:rsidR="00E34F99" w:rsidRPr="00703E66" w:rsidRDefault="00E34F99" w:rsidP="00E34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Pr="00703E66">
        <w:rPr>
          <w:rFonts w:ascii="Angsana New" w:hAnsi="Angsana New" w:hint="cs"/>
          <w:color w:val="000000"/>
          <w:sz w:val="30"/>
          <w:szCs w:val="30"/>
          <w:cs/>
        </w:rPr>
        <w:lastRenderedPageBreak/>
        <w:t>กลุ่มบริษัททบทวนและประเมินประโยชน์ที่จะได้รับจากสินทรัพย์ภาษีเงินได้รอการตัดบัญชีจากผลขาดทุนทางภาษีและผลแตกต่างชั่วคราวโดยใช้ประมาณการจากผลประกอบการจริงและการคาดการณ์ผลประกอบการในอนาคตซึ่งอาศัยการประมาณการ</w:t>
      </w:r>
      <w:r>
        <w:rPr>
          <w:rFonts w:ascii="Angsana New" w:hAnsi="Angsana New" w:hint="cs"/>
          <w:color w:val="000000"/>
          <w:sz w:val="30"/>
          <w:szCs w:val="30"/>
          <w:cs/>
        </w:rPr>
        <w:t>ข้อสมมติหลัก</w:t>
      </w:r>
      <w:r w:rsidRPr="00703E66">
        <w:rPr>
          <w:rFonts w:ascii="Angsana New" w:hAnsi="Angsana New" w:hint="cs"/>
          <w:color w:val="000000"/>
          <w:sz w:val="30"/>
          <w:szCs w:val="30"/>
          <w:cs/>
        </w:rPr>
        <w:t>ของผู้บริหารเกี่ยวกับการเติบโตของรายได้และการเพิ่มขึ้นของกำไรจากการดำเนินงานของกลุ่มบริษัท บริษัทรับรู้ขาดทุนทางภาษี</w:t>
      </w:r>
      <w:r w:rsidRPr="00703E66">
        <w:rPr>
          <w:rFonts w:ascii="Angsana New" w:hAnsi="Angsana New"/>
          <w:color w:val="000000"/>
          <w:sz w:val="30"/>
          <w:szCs w:val="30"/>
          <w:cs/>
        </w:rPr>
        <w:t>เป็นสินทรัพย์ภาษีเงินได้รอการตัดบัญชี เนื่องจากกลุ่มบริษัทเชื่อว่าจะมีกำไรทางภาษีเพียงพอที่จะนำผลขาดทุนทางภาษีที่ยังไม่ได้ใช้มาใช้ประโยชน์ได้ซึ่งเป็นไปตามแผนธุรกิจของกลุ่มบริษัทที่สามารถทำกำไรจากการดำเนินงานเพิ่มขึ้นในอนาคต</w:t>
      </w:r>
      <w:r w:rsidRPr="00703E66">
        <w:rPr>
          <w:rFonts w:ascii="Angsana New" w:hAnsi="Angsana New" w:hint="cs"/>
          <w:color w:val="000000"/>
          <w:sz w:val="30"/>
          <w:szCs w:val="30"/>
          <w:cs/>
        </w:rPr>
        <w:t xml:space="preserve"> การประมาณการดังกล่าวและ</w:t>
      </w:r>
      <w:r>
        <w:rPr>
          <w:rFonts w:ascii="Angsana New" w:hAnsi="Angsana New" w:hint="cs"/>
          <w:color w:val="000000"/>
          <w:sz w:val="30"/>
          <w:szCs w:val="30"/>
          <w:cs/>
        </w:rPr>
        <w:t>ข้อสมมติหลัก</w:t>
      </w:r>
      <w:r w:rsidRPr="00703E66">
        <w:rPr>
          <w:rFonts w:ascii="Angsana New" w:hAnsi="Angsana New" w:hint="cs"/>
          <w:color w:val="000000"/>
          <w:sz w:val="30"/>
          <w:szCs w:val="30"/>
          <w:cs/>
        </w:rPr>
        <w:t xml:space="preserve">ที่ส่งผลต่อมูลค่าของสินทรัพย์ภาษีเงินได้รอการตัดบัญชี </w:t>
      </w:r>
      <w:r w:rsidRPr="008878CE">
        <w:rPr>
          <w:rFonts w:ascii="Angsana New" w:hAnsi="Angsana New"/>
          <w:color w:val="000000"/>
          <w:sz w:val="30"/>
          <w:szCs w:val="30"/>
          <w:cs/>
        </w:rPr>
        <w:t xml:space="preserve">อย่างไรก็ตาม มีความเป็นไปได้ว่าภาษีเงินได้รอการตัดบัญชีจากผลขาดทุนทางภาษียกมาทั้งหมด หรือบางส่วนอาจหมดอายุและไม่ได้นำมาใช้ประโยชน์ในท้ายที่สุด โดยเฉพาะอย่างยิ่งหากแผนธุรกิจของกลุ่มบริษัทไม่ประสบความสำเร็จ ซึ่งอาจก่อให้เกิดค่าใช้จ่ายเพิ่มขึ้นในงวดจากการหมดอายุของผลขาดทุนทางภาษีดังกล่าวอย่างมีสาระสำคัญและอาจกระทบต่อผลการดำเนินงานของกลุ่มบริษัทอย่างมีสาระสำคัญได้ </w:t>
      </w:r>
      <w:r w:rsidRPr="00703E66">
        <w:rPr>
          <w:rFonts w:ascii="Angsana New" w:hAnsi="Angsana New" w:hint="cs"/>
          <w:color w:val="000000"/>
          <w:sz w:val="30"/>
          <w:szCs w:val="30"/>
          <w:cs/>
        </w:rPr>
        <w:t>ผลประกอบการจริงอาจแตกต่าง</w:t>
      </w:r>
      <w:r w:rsidRPr="00DF7F9A">
        <w:rPr>
          <w:rFonts w:ascii="Angsana New" w:hAnsi="Angsana New" w:hint="cs"/>
          <w:color w:val="000000"/>
          <w:spacing w:val="-2"/>
          <w:sz w:val="30"/>
          <w:szCs w:val="30"/>
          <w:cs/>
        </w:rPr>
        <w:t>อย่างเป็นสาระสำคัญจากที่ได้ประมาณไว้โดยผู้บริหารของกลุ่มบริษัท ทั้งนี้ขาดทุนทางภาษี</w:t>
      </w:r>
      <w:r w:rsidRPr="00DF7F9A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จะสิ้นอายุในปี </w:t>
      </w:r>
      <w:r w:rsidRPr="00DF7F9A">
        <w:rPr>
          <w:rFonts w:ascii="Angsana New" w:hAnsi="Angsana New"/>
          <w:color w:val="000000"/>
          <w:spacing w:val="-2"/>
          <w:sz w:val="30"/>
          <w:szCs w:val="30"/>
        </w:rPr>
        <w:t>256</w:t>
      </w:r>
      <w:r>
        <w:rPr>
          <w:rFonts w:ascii="Angsana New" w:hAnsi="Angsana New"/>
          <w:color w:val="000000"/>
          <w:spacing w:val="-2"/>
          <w:sz w:val="30"/>
          <w:szCs w:val="30"/>
        </w:rPr>
        <w:t>4</w:t>
      </w:r>
      <w:r w:rsidRPr="00DF7F9A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ถึง </w:t>
      </w:r>
      <w:r w:rsidRPr="00DF7F9A">
        <w:rPr>
          <w:rFonts w:ascii="Angsana New" w:hAnsi="Angsana New"/>
          <w:color w:val="000000"/>
          <w:spacing w:val="-2"/>
          <w:sz w:val="30"/>
          <w:szCs w:val="30"/>
        </w:rPr>
        <w:t>2567</w:t>
      </w:r>
    </w:p>
    <w:p w14:paraId="1FD029DE" w14:textId="77777777" w:rsidR="00E34F99" w:rsidRPr="00324E55" w:rsidRDefault="00E34F99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color w:val="000000"/>
          <w:sz w:val="30"/>
          <w:szCs w:val="30"/>
        </w:rPr>
      </w:pPr>
    </w:p>
    <w:p w14:paraId="1ACF4739" w14:textId="45C749DB" w:rsidR="008C2DA7" w:rsidRPr="008C2DA7" w:rsidRDefault="008C2DA7" w:rsidP="00817B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C2DA7">
        <w:rPr>
          <w:rFonts w:ascii="Angsana New" w:hAnsi="Angsana New" w:cs="Angsana New"/>
          <w:b/>
          <w:bCs/>
          <w:sz w:val="30"/>
          <w:szCs w:val="30"/>
        </w:rPr>
        <w:t>1</w:t>
      </w:r>
      <w:r w:rsidR="002D3E7D">
        <w:rPr>
          <w:rFonts w:ascii="Angsana New" w:hAnsi="Angsana New" w:cs="Angsana New"/>
          <w:b/>
          <w:bCs/>
          <w:sz w:val="30"/>
          <w:szCs w:val="30"/>
        </w:rPr>
        <w:t>3</w:t>
      </w:r>
      <w:r w:rsidRPr="008C2DA7">
        <w:rPr>
          <w:rFonts w:ascii="Angsana New" w:hAnsi="Angsana New" w:cs="Angsana New"/>
          <w:b/>
          <w:bCs/>
          <w:sz w:val="30"/>
          <w:szCs w:val="30"/>
        </w:rPr>
        <w:tab/>
      </w:r>
      <w:r w:rsidRPr="008C2DA7"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</w:t>
      </w:r>
    </w:p>
    <w:p w14:paraId="1CEC07C3" w14:textId="77777777" w:rsidR="008C2DA7" w:rsidRPr="008C2DA7" w:rsidRDefault="008C2DA7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color w:val="000000"/>
          <w:sz w:val="30"/>
          <w:szCs w:val="30"/>
        </w:rPr>
      </w:pPr>
    </w:p>
    <w:p w14:paraId="25F28435" w14:textId="77777777" w:rsidR="00DB56C2" w:rsidRDefault="00DB56C2" w:rsidP="00D21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285E41">
        <w:rPr>
          <w:rFonts w:ascii="Angsana New" w:hAnsi="Angsana New" w:hint="cs"/>
          <w:sz w:val="30"/>
          <w:szCs w:val="30"/>
          <w:cs/>
        </w:rPr>
        <w:t>ใน</w:t>
      </w:r>
      <w:r w:rsidRPr="00910D51">
        <w:rPr>
          <w:rFonts w:ascii="Angsana New" w:hAnsi="Angsana New" w:hint="cs"/>
          <w:sz w:val="30"/>
          <w:szCs w:val="30"/>
          <w:cs/>
        </w:rPr>
        <w:t>การ</w:t>
      </w:r>
      <w:r w:rsidRPr="00285E41">
        <w:rPr>
          <w:rFonts w:ascii="Angsana New" w:hAnsi="Angsana New" w:hint="cs"/>
          <w:sz w:val="30"/>
          <w:szCs w:val="30"/>
          <w:cs/>
        </w:rPr>
        <w:t xml:space="preserve">ประชุมสามัญประจำปีของผู้ถือหุ้นของบริษัทเมื่อวันที่ </w:t>
      </w:r>
      <w:r w:rsidRPr="00285E41">
        <w:rPr>
          <w:rFonts w:ascii="Angsana New" w:hAnsi="Angsana New"/>
          <w:sz w:val="30"/>
          <w:szCs w:val="30"/>
        </w:rPr>
        <w:t xml:space="preserve">30 </w:t>
      </w:r>
      <w:r w:rsidRPr="00285E41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285E4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285E41">
        <w:rPr>
          <w:rFonts w:ascii="Angsana New" w:hAnsi="Angsana New"/>
          <w:sz w:val="30"/>
          <w:szCs w:val="30"/>
        </w:rPr>
        <w:t xml:space="preserve"> </w:t>
      </w:r>
      <w:r w:rsidRPr="00285E41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ผู้ถือหุ้นมีมติอนุมัติการจัดสรรกำไร</w:t>
      </w:r>
      <w:r w:rsidRPr="00A20426">
        <w:rPr>
          <w:rFonts w:ascii="Angsana New" w:hAnsi="Angsana New" w:hint="cs"/>
          <w:sz w:val="30"/>
          <w:szCs w:val="30"/>
          <w:cs/>
        </w:rPr>
        <w:t>เป็นเงินปันผลในอัตราหุ้นละ</w:t>
      </w:r>
      <w:r w:rsidRPr="00A20426">
        <w:rPr>
          <w:rFonts w:ascii="Angsana New" w:hAnsi="Angsana New"/>
          <w:sz w:val="30"/>
          <w:szCs w:val="30"/>
        </w:rPr>
        <w:t xml:space="preserve"> 0.25 </w:t>
      </w:r>
      <w:r w:rsidRPr="00A20426">
        <w:rPr>
          <w:rFonts w:ascii="Angsana New" w:hAnsi="Angsana New" w:hint="cs"/>
          <w:sz w:val="30"/>
          <w:szCs w:val="30"/>
          <w:cs/>
        </w:rPr>
        <w:t>บาท</w:t>
      </w:r>
      <w:r w:rsidRPr="00A20426">
        <w:rPr>
          <w:rFonts w:ascii="Angsana New" w:hAnsi="Angsana New"/>
          <w:sz w:val="30"/>
          <w:szCs w:val="30"/>
        </w:rPr>
        <w:t xml:space="preserve"> </w:t>
      </w:r>
      <w:r w:rsidRPr="00A20426">
        <w:rPr>
          <w:rFonts w:ascii="Angsana New" w:hAnsi="Angsana New" w:hint="cs"/>
          <w:sz w:val="30"/>
          <w:szCs w:val="30"/>
          <w:cs/>
        </w:rPr>
        <w:t xml:space="preserve">เป็นจำนวนเงินทั้งสิ้น </w:t>
      </w:r>
      <w:r w:rsidRPr="00A20426">
        <w:rPr>
          <w:rFonts w:ascii="Angsana New" w:hAnsi="Angsana New"/>
          <w:sz w:val="30"/>
          <w:szCs w:val="30"/>
        </w:rPr>
        <w:t>66.48</w:t>
      </w:r>
      <w:r w:rsidRPr="00A20426">
        <w:rPr>
          <w:rFonts w:ascii="Angsana New" w:hAnsi="Angsana New" w:hint="cs"/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</w:t>
      </w:r>
      <w:r w:rsidRPr="00285E41">
        <w:rPr>
          <w:rFonts w:ascii="Angsana New" w:hAnsi="Angsana New" w:hint="cs"/>
          <w:sz w:val="30"/>
          <w:szCs w:val="30"/>
          <w:cs/>
        </w:rPr>
        <w:t xml:space="preserve">ในเดือนกุมภาพันธ์ </w:t>
      </w:r>
      <w:r w:rsidRPr="00285E4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</w:p>
    <w:p w14:paraId="63C699DA" w14:textId="77777777" w:rsidR="00DB56C2" w:rsidRPr="008C2DA7" w:rsidRDefault="00DB56C2" w:rsidP="00D21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C29BB0E" w14:textId="2618EC35" w:rsidR="00D53523" w:rsidRPr="00B27B06" w:rsidRDefault="00E2080C" w:rsidP="00D04A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27B06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2D3E7D">
        <w:rPr>
          <w:rFonts w:asciiTheme="majorBidi" w:hAnsiTheme="majorBidi" w:cstheme="majorBidi"/>
          <w:b/>
          <w:bCs/>
          <w:sz w:val="30"/>
          <w:szCs w:val="30"/>
        </w:rPr>
        <w:t>4</w:t>
      </w:r>
      <w:r w:rsidRPr="00B27B06">
        <w:rPr>
          <w:rFonts w:asciiTheme="majorBidi" w:hAnsiTheme="majorBidi" w:cstheme="majorBidi"/>
          <w:b/>
          <w:bCs/>
          <w:sz w:val="30"/>
          <w:szCs w:val="30"/>
        </w:rPr>
        <w:tab/>
      </w:r>
      <w:r w:rsidR="00A8782A" w:rsidRPr="00B27B06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47FA024B" w14:textId="77777777" w:rsidR="00A8782A" w:rsidRPr="00DA45D2" w:rsidRDefault="00A8782A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5D36DAE6" w14:textId="77777777" w:rsidR="00F068CC" w:rsidRPr="00B27B06" w:rsidRDefault="00F068CC" w:rsidP="00F068C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B27B0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1C7899BA" w14:textId="77777777" w:rsidR="00F068CC" w:rsidRPr="00DA45D2" w:rsidRDefault="00F068CC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59AE24D3" w14:textId="77777777" w:rsidR="001C2C51" w:rsidRPr="00B27B06" w:rsidRDefault="00F068CC" w:rsidP="00D216FC">
      <w:pPr>
        <w:pStyle w:val="block"/>
        <w:spacing w:after="0" w:line="240" w:lineRule="atLeast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27B06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08C78B99" w14:textId="77777777" w:rsidR="00F068CC" w:rsidRPr="00DA45D2" w:rsidRDefault="00F068CC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color w:val="000000"/>
          <w:sz w:val="30"/>
          <w:szCs w:val="30"/>
          <w:cs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710"/>
        <w:gridCol w:w="270"/>
        <w:gridCol w:w="1530"/>
      </w:tblGrid>
      <w:tr w:rsidR="00F068CC" w:rsidRPr="00B27B06" w14:paraId="741BA7A0" w14:textId="77777777" w:rsidTr="00FE17DA">
        <w:trPr>
          <w:cantSplit/>
          <w:tblHeader/>
        </w:trPr>
        <w:tc>
          <w:tcPr>
            <w:tcW w:w="5850" w:type="dxa"/>
            <w:vAlign w:val="bottom"/>
            <w:hideMark/>
          </w:tcPr>
          <w:p w14:paraId="6A4310FF" w14:textId="77777777" w:rsidR="00F068CC" w:rsidRPr="00B27B06" w:rsidRDefault="00F068CC" w:rsidP="00F506AA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510" w:type="dxa"/>
            <w:gridSpan w:val="3"/>
            <w:vAlign w:val="bottom"/>
            <w:hideMark/>
          </w:tcPr>
          <w:p w14:paraId="29EFEB1E" w14:textId="77777777" w:rsidR="00F068CC" w:rsidRPr="00B27B06" w:rsidRDefault="00F371A9" w:rsidP="00F506AA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B27B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="00FE17D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/</w:t>
            </w:r>
            <w:r w:rsidR="00FE17DA" w:rsidRPr="00B27B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068CC" w:rsidRPr="00B27B06" w14:paraId="4AD3FA4C" w14:textId="77777777" w:rsidTr="00FE17DA">
        <w:trPr>
          <w:cantSplit/>
          <w:tblHeader/>
        </w:trPr>
        <w:tc>
          <w:tcPr>
            <w:tcW w:w="5850" w:type="dxa"/>
            <w:hideMark/>
          </w:tcPr>
          <w:p w14:paraId="63FA9B23" w14:textId="77777777" w:rsidR="00F068CC" w:rsidRPr="00B27B06" w:rsidRDefault="00F068CC" w:rsidP="00F506AA">
            <w:pPr>
              <w:tabs>
                <w:tab w:val="left" w:pos="1001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hideMark/>
          </w:tcPr>
          <w:p w14:paraId="201E6ADA" w14:textId="77777777" w:rsidR="00F068CC" w:rsidRPr="00DA45D2" w:rsidRDefault="00F068CC" w:rsidP="00F506A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5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9F5FE91" w14:textId="77777777" w:rsidR="00F068CC" w:rsidRPr="00DA45D2" w:rsidRDefault="00F068CC" w:rsidP="00F506A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hideMark/>
          </w:tcPr>
          <w:p w14:paraId="7D33E48D" w14:textId="77777777" w:rsidR="00F068CC" w:rsidRPr="00DA45D2" w:rsidRDefault="00F068CC" w:rsidP="00F506A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5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068CC" w:rsidRPr="00B27B06" w14:paraId="2ADF33D6" w14:textId="77777777" w:rsidTr="00FE17DA">
        <w:trPr>
          <w:cantSplit/>
          <w:tblHeader/>
        </w:trPr>
        <w:tc>
          <w:tcPr>
            <w:tcW w:w="5850" w:type="dxa"/>
            <w:hideMark/>
          </w:tcPr>
          <w:p w14:paraId="4135FFDD" w14:textId="77777777" w:rsidR="00F068CC" w:rsidRPr="00B27B06" w:rsidRDefault="00F068CC" w:rsidP="00F506A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FA59B59" w14:textId="77777777" w:rsidR="00F068CC" w:rsidRPr="00B27B06" w:rsidRDefault="00F068CC" w:rsidP="00371141">
            <w:pPr>
              <w:pStyle w:val="acctfourfigures"/>
              <w:tabs>
                <w:tab w:val="clear" w:pos="765"/>
              </w:tabs>
              <w:spacing w:line="240" w:lineRule="auto"/>
              <w:ind w:left="-78" w:right="-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458BE9" w14:textId="77777777" w:rsidR="00F068CC" w:rsidRPr="00B27B06" w:rsidRDefault="00F068CC" w:rsidP="00F506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hideMark/>
          </w:tcPr>
          <w:p w14:paraId="4A1536AC" w14:textId="77777777" w:rsidR="00F068CC" w:rsidRPr="00B27B06" w:rsidRDefault="00F068CC" w:rsidP="00FE17DA">
            <w:pPr>
              <w:pStyle w:val="acctfourfigures"/>
              <w:tabs>
                <w:tab w:val="clear" w:pos="765"/>
              </w:tabs>
              <w:spacing w:line="240" w:lineRule="auto"/>
              <w:ind w:left="-78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7B0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B27B06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</w:tr>
      <w:tr w:rsidR="00F068CC" w:rsidRPr="00B27B06" w14:paraId="09E76ED6" w14:textId="77777777" w:rsidTr="00FE17DA">
        <w:trPr>
          <w:cantSplit/>
          <w:tblHeader/>
        </w:trPr>
        <w:tc>
          <w:tcPr>
            <w:tcW w:w="5850" w:type="dxa"/>
          </w:tcPr>
          <w:p w14:paraId="4FD459EE" w14:textId="77777777" w:rsidR="00F068CC" w:rsidRPr="00B27B06" w:rsidRDefault="00F068CC" w:rsidP="00F506A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hideMark/>
          </w:tcPr>
          <w:p w14:paraId="208ADA5A" w14:textId="77777777" w:rsidR="00F068CC" w:rsidRPr="00B27B06" w:rsidRDefault="00F068CC" w:rsidP="00F506AA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7B0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27B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27B0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A45D2" w:rsidRPr="00B27B06" w14:paraId="261452EE" w14:textId="77777777" w:rsidTr="00FE17DA">
        <w:trPr>
          <w:cantSplit/>
        </w:trPr>
        <w:tc>
          <w:tcPr>
            <w:tcW w:w="5850" w:type="dxa"/>
            <w:hideMark/>
          </w:tcPr>
          <w:p w14:paraId="0E93CDCE" w14:textId="32F3CE74" w:rsidR="00DA45D2" w:rsidRPr="00B27B06" w:rsidRDefault="00401750" w:rsidP="00DA45D2">
            <w:pPr>
              <w:tabs>
                <w:tab w:val="decimal" w:pos="510"/>
              </w:tabs>
              <w:spacing w:line="240" w:lineRule="auto"/>
              <w:ind w:left="180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="00DA45D2" w:rsidRPr="00B27B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</w:tcPr>
          <w:p w14:paraId="574B04F1" w14:textId="77777777" w:rsidR="00DA45D2" w:rsidRPr="00B27B06" w:rsidRDefault="00DA45D2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2"/>
              </w:tabs>
              <w:spacing w:line="240" w:lineRule="auto"/>
              <w:ind w:left="-78" w:right="-8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0978B9" w14:textId="77777777" w:rsidR="00DA45D2" w:rsidRPr="00B27B06" w:rsidRDefault="00DA45D2" w:rsidP="00DA45D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A6955FB" w14:textId="77777777" w:rsidR="00DA45D2" w:rsidRPr="00B27B06" w:rsidRDefault="00DA45D2" w:rsidP="00DA45D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A45D2" w:rsidRPr="00B27B06" w14:paraId="1C067ED1" w14:textId="77777777" w:rsidTr="00FE17DA">
        <w:trPr>
          <w:cantSplit/>
        </w:trPr>
        <w:tc>
          <w:tcPr>
            <w:tcW w:w="5850" w:type="dxa"/>
            <w:hideMark/>
          </w:tcPr>
          <w:p w14:paraId="74BE38A5" w14:textId="77777777" w:rsidR="00DA45D2" w:rsidRPr="00B27B06" w:rsidRDefault="00DA45D2" w:rsidP="00DA45D2">
            <w:pPr>
              <w:tabs>
                <w:tab w:val="decimal" w:pos="510"/>
              </w:tabs>
              <w:spacing w:line="240" w:lineRule="auto"/>
              <w:ind w:left="180" w:hanging="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7B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710" w:type="dxa"/>
          </w:tcPr>
          <w:p w14:paraId="408FF705" w14:textId="657791B8" w:rsidR="00DA45D2" w:rsidRPr="00B27B06" w:rsidRDefault="00FB0749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48,392</w:t>
            </w:r>
          </w:p>
        </w:tc>
        <w:tc>
          <w:tcPr>
            <w:tcW w:w="270" w:type="dxa"/>
          </w:tcPr>
          <w:p w14:paraId="6E045600" w14:textId="77777777" w:rsidR="00DA45D2" w:rsidRPr="00FB0749" w:rsidRDefault="00DA45D2" w:rsidP="00DA45D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7644060" w14:textId="371E267F" w:rsidR="00DA45D2" w:rsidRPr="00FB0749" w:rsidRDefault="00FB0749" w:rsidP="00FB0749">
            <w:pPr>
              <w:pStyle w:val="acctfourfigures"/>
              <w:tabs>
                <w:tab w:val="clear" w:pos="765"/>
                <w:tab w:val="decimal" w:pos="12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07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48,392</w:t>
            </w:r>
          </w:p>
        </w:tc>
      </w:tr>
      <w:tr w:rsidR="00F068CC" w:rsidRPr="00B27B06" w14:paraId="39851FCE" w14:textId="77777777" w:rsidTr="00FE17DA">
        <w:trPr>
          <w:cantSplit/>
        </w:trPr>
        <w:tc>
          <w:tcPr>
            <w:tcW w:w="5850" w:type="dxa"/>
            <w:hideMark/>
          </w:tcPr>
          <w:p w14:paraId="403BC688" w14:textId="77777777" w:rsidR="00F068CC" w:rsidRPr="00B27B06" w:rsidRDefault="00F068CC" w:rsidP="00390D21">
            <w:pPr>
              <w:tabs>
                <w:tab w:val="decimal" w:pos="510"/>
              </w:tabs>
              <w:spacing w:line="240" w:lineRule="auto"/>
              <w:ind w:left="18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B27B06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710" w:type="dxa"/>
          </w:tcPr>
          <w:p w14:paraId="503C287F" w14:textId="2EE78EE9" w:rsidR="00F068CC" w:rsidRPr="00B27B06" w:rsidRDefault="00F068CC" w:rsidP="00FE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EA68DA" w14:textId="77777777" w:rsidR="00F068CC" w:rsidRPr="00B27B06" w:rsidRDefault="00F068CC" w:rsidP="00CA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301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1C54F6E" w14:textId="27BA3DF4" w:rsidR="00F068CC" w:rsidRPr="00B27B06" w:rsidRDefault="00F068CC" w:rsidP="00FE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68CC" w:rsidRPr="00257D8B" w14:paraId="383591CE" w14:textId="77777777" w:rsidTr="00FE17DA">
        <w:trPr>
          <w:cantSplit/>
        </w:trPr>
        <w:tc>
          <w:tcPr>
            <w:tcW w:w="5850" w:type="dxa"/>
          </w:tcPr>
          <w:p w14:paraId="4321EA97" w14:textId="77777777" w:rsidR="00F068CC" w:rsidRPr="00257D8B" w:rsidRDefault="00F068CC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07318B02" w14:textId="77777777" w:rsidR="00F068CC" w:rsidRPr="00257D8B" w:rsidRDefault="00F068CC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AE91A3" w14:textId="77777777" w:rsidR="00F068CC" w:rsidRPr="00257D8B" w:rsidRDefault="00F068CC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E15DFBF" w14:textId="77777777" w:rsidR="00F068CC" w:rsidRPr="00257D8B" w:rsidRDefault="00F068CC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A45D2" w:rsidRPr="00B27B06" w14:paraId="38D83DA5" w14:textId="77777777" w:rsidTr="00FE17DA">
        <w:trPr>
          <w:cantSplit/>
        </w:trPr>
        <w:tc>
          <w:tcPr>
            <w:tcW w:w="5850" w:type="dxa"/>
          </w:tcPr>
          <w:p w14:paraId="7A27697E" w14:textId="77777777" w:rsidR="00DA45D2" w:rsidRPr="00B27B06" w:rsidRDefault="00DA45D2" w:rsidP="00DA45D2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sz w:val="30"/>
                <w:szCs w:val="30"/>
              </w:rPr>
            </w:pPr>
            <w:r w:rsidRPr="00B27B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B27B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B27B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14:paraId="550708EC" w14:textId="77777777" w:rsidR="00DA45D2" w:rsidRPr="00B27B06" w:rsidRDefault="00DA45D2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4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EE3335" w14:textId="77777777" w:rsidR="00DA45D2" w:rsidRPr="00B27B06" w:rsidRDefault="00DA45D2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22F3A32" w14:textId="77777777" w:rsidR="00DA45D2" w:rsidRPr="00B27B06" w:rsidRDefault="00DA45D2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45D2" w:rsidRPr="00B27B06" w14:paraId="4CC21B51" w14:textId="77777777" w:rsidTr="00FE17DA">
        <w:trPr>
          <w:cantSplit/>
        </w:trPr>
        <w:tc>
          <w:tcPr>
            <w:tcW w:w="5850" w:type="dxa"/>
          </w:tcPr>
          <w:p w14:paraId="5AC1C698" w14:textId="77777777" w:rsidR="00DA45D2" w:rsidRPr="00B27B06" w:rsidRDefault="00DA45D2" w:rsidP="00DA45D2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B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710" w:type="dxa"/>
          </w:tcPr>
          <w:p w14:paraId="56ECA563" w14:textId="77777777" w:rsidR="00DA45D2" w:rsidRPr="00B27B06" w:rsidRDefault="00DA45D2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4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919D95" w14:textId="77777777" w:rsidR="00DA45D2" w:rsidRPr="00B27B06" w:rsidRDefault="00DA45D2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0573612" w14:textId="77777777" w:rsidR="00DA45D2" w:rsidRPr="00B27B06" w:rsidRDefault="00DA45D2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44A2" w:rsidRPr="00B27B06" w14:paraId="1ADFE49D" w14:textId="77777777" w:rsidTr="00FE17DA">
        <w:trPr>
          <w:cantSplit/>
        </w:trPr>
        <w:tc>
          <w:tcPr>
            <w:tcW w:w="5850" w:type="dxa"/>
          </w:tcPr>
          <w:p w14:paraId="4D9ED6E7" w14:textId="77777777" w:rsidR="000A44A2" w:rsidRPr="00B27B06" w:rsidRDefault="000A44A2" w:rsidP="000A44A2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7B06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710" w:type="dxa"/>
          </w:tcPr>
          <w:p w14:paraId="61A74C02" w14:textId="77777777" w:rsidR="000A44A2" w:rsidRPr="00B27B06" w:rsidRDefault="000A44A2" w:rsidP="00FE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B27B06">
              <w:rPr>
                <w:rFonts w:asciiTheme="majorBidi" w:hAnsiTheme="majorBidi" w:cstheme="majorBidi"/>
                <w:sz w:val="30"/>
                <w:szCs w:val="30"/>
              </w:rPr>
              <w:t>50,772</w:t>
            </w:r>
          </w:p>
        </w:tc>
        <w:tc>
          <w:tcPr>
            <w:tcW w:w="270" w:type="dxa"/>
          </w:tcPr>
          <w:p w14:paraId="6A1BDEBD" w14:textId="77777777" w:rsidR="000A44A2" w:rsidRPr="00B27B06" w:rsidRDefault="000A44A2" w:rsidP="000A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A3CD5B9" w14:textId="77777777" w:rsidR="000A44A2" w:rsidRPr="00B27B06" w:rsidRDefault="000A44A2" w:rsidP="00F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0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B27B06">
              <w:rPr>
                <w:rFonts w:asciiTheme="majorBidi" w:hAnsiTheme="majorBidi" w:cstheme="majorBidi"/>
                <w:sz w:val="30"/>
                <w:szCs w:val="30"/>
              </w:rPr>
              <w:t>50,772</w:t>
            </w:r>
          </w:p>
        </w:tc>
      </w:tr>
    </w:tbl>
    <w:p w14:paraId="1A521CAD" w14:textId="77777777" w:rsidR="00105E01" w:rsidRPr="00257D8B" w:rsidRDefault="00105E01" w:rsidP="00DA4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710"/>
        <w:gridCol w:w="270"/>
        <w:gridCol w:w="1530"/>
      </w:tblGrid>
      <w:tr w:rsidR="00FE17DA" w:rsidRPr="00B27B06" w14:paraId="7E6E127A" w14:textId="77777777" w:rsidTr="00FA479B">
        <w:trPr>
          <w:cantSplit/>
        </w:trPr>
        <w:tc>
          <w:tcPr>
            <w:tcW w:w="5850" w:type="dxa"/>
          </w:tcPr>
          <w:p w14:paraId="5B22D0D1" w14:textId="77777777" w:rsidR="00FE17DA" w:rsidRPr="00B27B06" w:rsidRDefault="00FE17DA" w:rsidP="00F2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61B1D610" w14:textId="77777777" w:rsidR="00FE17DA" w:rsidRPr="00B27B06" w:rsidRDefault="00FE17DA" w:rsidP="00F2003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7B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E17DA" w:rsidRPr="00B27B06" w14:paraId="1D05149A" w14:textId="77777777" w:rsidTr="00FA479B">
        <w:trPr>
          <w:cantSplit/>
        </w:trPr>
        <w:tc>
          <w:tcPr>
            <w:tcW w:w="5850" w:type="dxa"/>
          </w:tcPr>
          <w:p w14:paraId="5FC7DD63" w14:textId="77777777" w:rsidR="00FE17DA" w:rsidRPr="00B27B06" w:rsidRDefault="00FE17DA" w:rsidP="00F2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184FD9A" w14:textId="77777777" w:rsidR="00FE17DA" w:rsidRPr="00DA45D2" w:rsidRDefault="00FE17DA" w:rsidP="00F2003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5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601C03B" w14:textId="77777777" w:rsidR="00FE17DA" w:rsidRPr="00DA45D2" w:rsidRDefault="00FE17DA" w:rsidP="00F2003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C38759D" w14:textId="77777777" w:rsidR="00FE17DA" w:rsidRPr="00DA45D2" w:rsidRDefault="00FE17DA" w:rsidP="00F2003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5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E17DA" w:rsidRPr="00B27B06" w14:paraId="2D70810B" w14:textId="77777777" w:rsidTr="00FA479B">
        <w:trPr>
          <w:cantSplit/>
        </w:trPr>
        <w:tc>
          <w:tcPr>
            <w:tcW w:w="5850" w:type="dxa"/>
          </w:tcPr>
          <w:p w14:paraId="66F4287E" w14:textId="77777777" w:rsidR="00FE17DA" w:rsidRPr="00B27B06" w:rsidRDefault="00FE17DA" w:rsidP="00F2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FC24DBA" w14:textId="77777777" w:rsidR="00FE17DA" w:rsidRPr="00DA45D2" w:rsidRDefault="00FE17DA" w:rsidP="00371141">
            <w:pPr>
              <w:pStyle w:val="acctfourfigures"/>
              <w:tabs>
                <w:tab w:val="clear" w:pos="765"/>
              </w:tabs>
              <w:spacing w:line="240" w:lineRule="auto"/>
              <w:ind w:left="-78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C2CBE40" w14:textId="77777777" w:rsidR="00FE17DA" w:rsidRPr="00B27B06" w:rsidRDefault="00FE17DA" w:rsidP="00F200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B8B6361" w14:textId="77777777" w:rsidR="00FE17DA" w:rsidRPr="00B27B06" w:rsidRDefault="00FE17DA" w:rsidP="00FE17DA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7B0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B27B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27B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FE17DA" w:rsidRPr="00B27B06" w14:paraId="4F83F152" w14:textId="77777777" w:rsidTr="00FA479B">
        <w:trPr>
          <w:cantSplit/>
        </w:trPr>
        <w:tc>
          <w:tcPr>
            <w:tcW w:w="5850" w:type="dxa"/>
          </w:tcPr>
          <w:p w14:paraId="50133FC3" w14:textId="77777777" w:rsidR="00FE17DA" w:rsidRPr="00B27B06" w:rsidRDefault="00FE17DA" w:rsidP="00F2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0D820199" w14:textId="77777777" w:rsidR="00FE17DA" w:rsidRPr="00B27B06" w:rsidRDefault="00FE17DA" w:rsidP="00F20033">
            <w:pPr>
              <w:pStyle w:val="acctfourfigures"/>
              <w:tabs>
                <w:tab w:val="decimal" w:pos="-83"/>
              </w:tabs>
              <w:spacing w:line="380" w:lineRule="exac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7B0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27B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27B0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A45D2" w:rsidRPr="00B27B06" w14:paraId="526ABEDF" w14:textId="77777777" w:rsidTr="00FA479B">
        <w:trPr>
          <w:cantSplit/>
        </w:trPr>
        <w:tc>
          <w:tcPr>
            <w:tcW w:w="5850" w:type="dxa"/>
          </w:tcPr>
          <w:p w14:paraId="13CDAD1C" w14:textId="20426C19" w:rsidR="00DA45D2" w:rsidRPr="00B27B06" w:rsidRDefault="00401750" w:rsidP="00DA45D2">
            <w:pPr>
              <w:tabs>
                <w:tab w:val="decimal" w:pos="510"/>
              </w:tabs>
              <w:spacing w:line="240" w:lineRule="auto"/>
              <w:ind w:left="180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="00DA45D2" w:rsidRPr="00B27B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</w:tcPr>
          <w:p w14:paraId="5476C83D" w14:textId="77777777" w:rsidR="00DA45D2" w:rsidRPr="00FE17DA" w:rsidRDefault="00DA45D2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ECA76C" w14:textId="77777777" w:rsidR="00DA45D2" w:rsidRPr="00B27B06" w:rsidRDefault="00DA45D2" w:rsidP="00DA45D2">
            <w:pPr>
              <w:pStyle w:val="acctfourfigures"/>
              <w:tabs>
                <w:tab w:val="decimal" w:pos="-83"/>
              </w:tabs>
              <w:spacing w:line="380" w:lineRule="exac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70DFBD36" w14:textId="77777777" w:rsidR="00DA45D2" w:rsidRPr="00B27B06" w:rsidRDefault="00DA45D2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A45D2" w:rsidRPr="00B27B06" w14:paraId="1CC4BB39" w14:textId="77777777" w:rsidTr="00FA479B">
        <w:trPr>
          <w:cantSplit/>
        </w:trPr>
        <w:tc>
          <w:tcPr>
            <w:tcW w:w="5850" w:type="dxa"/>
          </w:tcPr>
          <w:p w14:paraId="64294D65" w14:textId="77777777" w:rsidR="00DA45D2" w:rsidRPr="00B27B06" w:rsidRDefault="00DA45D2" w:rsidP="00DA45D2">
            <w:pPr>
              <w:tabs>
                <w:tab w:val="decimal" w:pos="510"/>
              </w:tabs>
              <w:spacing w:line="240" w:lineRule="auto"/>
              <w:ind w:left="18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B27B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710" w:type="dxa"/>
          </w:tcPr>
          <w:p w14:paraId="1F8B1A79" w14:textId="77777777" w:rsidR="00DA45D2" w:rsidRPr="00B27B06" w:rsidRDefault="00DA45D2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835452" w14:textId="77777777" w:rsidR="00DA45D2" w:rsidRPr="00B27B06" w:rsidRDefault="00DA45D2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746A8C0" w14:textId="77777777" w:rsidR="00DA45D2" w:rsidRPr="00B27B06" w:rsidRDefault="00DA45D2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0D21" w:rsidRPr="00B27B06" w14:paraId="42CE3907" w14:textId="77777777" w:rsidTr="00FA479B">
        <w:trPr>
          <w:cantSplit/>
        </w:trPr>
        <w:tc>
          <w:tcPr>
            <w:tcW w:w="5850" w:type="dxa"/>
          </w:tcPr>
          <w:p w14:paraId="424F3BA5" w14:textId="77777777" w:rsidR="00390D21" w:rsidRPr="00B27B06" w:rsidRDefault="00390D21" w:rsidP="00390D21">
            <w:pPr>
              <w:tabs>
                <w:tab w:val="decimal" w:pos="510"/>
              </w:tabs>
              <w:spacing w:line="240" w:lineRule="auto"/>
              <w:ind w:left="18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B27B0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710" w:type="dxa"/>
          </w:tcPr>
          <w:p w14:paraId="74AFFCC9" w14:textId="5E7FBCB7" w:rsidR="00390D21" w:rsidRPr="00B27B06" w:rsidRDefault="00FB0749" w:rsidP="00FE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B27B06">
              <w:rPr>
                <w:rFonts w:asciiTheme="majorBidi" w:hAnsiTheme="majorBidi" w:cstheme="majorBidi"/>
                <w:sz w:val="30"/>
                <w:szCs w:val="30"/>
              </w:rPr>
              <w:t>30,968</w:t>
            </w:r>
          </w:p>
        </w:tc>
        <w:tc>
          <w:tcPr>
            <w:tcW w:w="270" w:type="dxa"/>
          </w:tcPr>
          <w:p w14:paraId="1E818EAD" w14:textId="77777777" w:rsidR="00390D21" w:rsidRPr="00B27B06" w:rsidRDefault="00390D21" w:rsidP="0019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B4B4CCD" w14:textId="5EA16ADF" w:rsidR="00390D21" w:rsidRPr="00B27B06" w:rsidRDefault="00FB0749" w:rsidP="00F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0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26,013</w:t>
            </w:r>
          </w:p>
        </w:tc>
      </w:tr>
      <w:tr w:rsidR="00390D21" w:rsidRPr="00257D8B" w14:paraId="458D7735" w14:textId="77777777" w:rsidTr="00FA479B">
        <w:trPr>
          <w:cantSplit/>
        </w:trPr>
        <w:tc>
          <w:tcPr>
            <w:tcW w:w="5850" w:type="dxa"/>
          </w:tcPr>
          <w:p w14:paraId="7C6E9263" w14:textId="77777777" w:rsidR="00390D21" w:rsidRPr="00257D8B" w:rsidRDefault="00390D21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8F2DFCB" w14:textId="77777777" w:rsidR="00390D21" w:rsidRPr="00257D8B" w:rsidRDefault="00390D21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804417" w14:textId="77777777" w:rsidR="00390D21" w:rsidRPr="00257D8B" w:rsidRDefault="00390D21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BC0FBEC" w14:textId="77777777" w:rsidR="00390D21" w:rsidRPr="00257D8B" w:rsidRDefault="00390D21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A45D2" w:rsidRPr="00B27B06" w14:paraId="6C2FE466" w14:textId="77777777" w:rsidTr="00FA479B">
        <w:trPr>
          <w:cantSplit/>
        </w:trPr>
        <w:tc>
          <w:tcPr>
            <w:tcW w:w="5850" w:type="dxa"/>
          </w:tcPr>
          <w:p w14:paraId="5F230A5D" w14:textId="77777777" w:rsidR="00DA45D2" w:rsidRPr="00B27B06" w:rsidRDefault="00DA45D2" w:rsidP="00DA45D2">
            <w:pPr>
              <w:tabs>
                <w:tab w:val="decimal" w:pos="510"/>
              </w:tabs>
              <w:spacing w:line="240" w:lineRule="auto"/>
              <w:ind w:left="18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B27B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B27B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B27B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14:paraId="5E517104" w14:textId="77777777" w:rsidR="00DA45D2" w:rsidRPr="00B27B06" w:rsidRDefault="00DA45D2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69A17C" w14:textId="77777777" w:rsidR="00DA45D2" w:rsidRPr="00B27B06" w:rsidRDefault="00DA45D2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064F5A0" w14:textId="77777777" w:rsidR="00DA45D2" w:rsidRPr="00B27B06" w:rsidRDefault="00DA45D2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45D2" w:rsidRPr="00B27B06" w14:paraId="69227FF9" w14:textId="77777777" w:rsidTr="00FA479B">
        <w:trPr>
          <w:cantSplit/>
        </w:trPr>
        <w:tc>
          <w:tcPr>
            <w:tcW w:w="5850" w:type="dxa"/>
          </w:tcPr>
          <w:p w14:paraId="0459FED7" w14:textId="77777777" w:rsidR="00DA45D2" w:rsidRPr="00B27B06" w:rsidRDefault="00DA45D2" w:rsidP="00DA45D2">
            <w:pPr>
              <w:tabs>
                <w:tab w:val="decimal" w:pos="510"/>
              </w:tabs>
              <w:spacing w:line="240" w:lineRule="auto"/>
              <w:ind w:left="18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B27B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710" w:type="dxa"/>
          </w:tcPr>
          <w:p w14:paraId="0B92333C" w14:textId="77777777" w:rsidR="00DA45D2" w:rsidRPr="00B27B06" w:rsidRDefault="00DA45D2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C42FF6" w14:textId="77777777" w:rsidR="00DA45D2" w:rsidRPr="00B27B06" w:rsidRDefault="00DA45D2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B709575" w14:textId="77777777" w:rsidR="00DA45D2" w:rsidRPr="00B27B06" w:rsidRDefault="00DA45D2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0D21" w:rsidRPr="00B27B06" w14:paraId="4FC31ADB" w14:textId="77777777" w:rsidTr="00FA479B">
        <w:trPr>
          <w:cantSplit/>
        </w:trPr>
        <w:tc>
          <w:tcPr>
            <w:tcW w:w="5850" w:type="dxa"/>
          </w:tcPr>
          <w:p w14:paraId="6B945576" w14:textId="77777777" w:rsidR="00390D21" w:rsidRPr="00B27B06" w:rsidRDefault="00390D21" w:rsidP="00390D21">
            <w:pPr>
              <w:tabs>
                <w:tab w:val="decimal" w:pos="510"/>
              </w:tabs>
              <w:spacing w:line="240" w:lineRule="auto"/>
              <w:ind w:left="18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B27B0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710" w:type="dxa"/>
          </w:tcPr>
          <w:p w14:paraId="349F8030" w14:textId="77777777" w:rsidR="00390D21" w:rsidRPr="00B27B06" w:rsidRDefault="00390D21" w:rsidP="00FE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B27B06">
              <w:rPr>
                <w:rFonts w:asciiTheme="majorBidi" w:hAnsiTheme="majorBidi" w:cstheme="majorBidi"/>
                <w:sz w:val="30"/>
                <w:szCs w:val="30"/>
              </w:rPr>
              <w:t>30,968</w:t>
            </w:r>
          </w:p>
        </w:tc>
        <w:tc>
          <w:tcPr>
            <w:tcW w:w="270" w:type="dxa"/>
          </w:tcPr>
          <w:p w14:paraId="66056FB3" w14:textId="77777777" w:rsidR="00390D21" w:rsidRPr="00B27B06" w:rsidRDefault="00390D21" w:rsidP="00CA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99B240E" w14:textId="77777777" w:rsidR="00390D21" w:rsidRPr="00B27B06" w:rsidRDefault="00390D21" w:rsidP="00F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0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B27B06">
              <w:rPr>
                <w:rFonts w:asciiTheme="majorBidi" w:hAnsiTheme="majorBidi" w:cstheme="majorBidi"/>
                <w:sz w:val="30"/>
                <w:szCs w:val="30"/>
              </w:rPr>
              <w:t>23,660</w:t>
            </w:r>
          </w:p>
        </w:tc>
      </w:tr>
    </w:tbl>
    <w:p w14:paraId="40798C17" w14:textId="77777777" w:rsidR="00257D8B" w:rsidRPr="00257D8B" w:rsidRDefault="00257D8B" w:rsidP="00390D21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0AEA2173" w14:textId="4C1799F1" w:rsidR="007141EF" w:rsidRPr="00D75F9E" w:rsidRDefault="007141EF" w:rsidP="00390D21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75F9E">
        <w:rPr>
          <w:rFonts w:ascii="Angsana New" w:hAnsi="Angsana New" w:cs="Angsana New"/>
          <w:sz w:val="30"/>
          <w:szCs w:val="30"/>
          <w:cs/>
          <w:lang w:bidi="th-TH"/>
        </w:rPr>
        <w:t>ตราสารทุนที่เป็นหลักทรัพย์เผื่อขายเป็นเงินลงทุนในตราสารทุนของบริษัท ฝาจีบ จำกัด (มหาชน) ซึ่งจดทะเบียน</w:t>
      </w:r>
      <w:r w:rsidR="00D75F9E">
        <w:rPr>
          <w:rFonts w:ascii="Angsana New" w:hAnsi="Angsana New" w:cs="Angsana New"/>
          <w:sz w:val="30"/>
          <w:szCs w:val="30"/>
          <w:lang w:bidi="th-TH"/>
        </w:rPr>
        <w:br/>
      </w:r>
      <w:r w:rsidRPr="00D75F9E">
        <w:rPr>
          <w:rFonts w:ascii="Angsana New" w:hAnsi="Angsana New" w:cs="Angsana New"/>
          <w:sz w:val="30"/>
          <w:szCs w:val="30"/>
          <w:cs/>
          <w:lang w:bidi="th-TH"/>
        </w:rPr>
        <w:t>ตราสารทุนในตลาดหลักทรัพย์ และมีการซื้อขายอย่างสม่ำเสมอในปัจจุบัน มูลค่ายุติธรรมของเงินลงทุน</w:t>
      </w:r>
      <w:r w:rsidR="00D75F9E">
        <w:rPr>
          <w:rFonts w:ascii="Angsana New" w:hAnsi="Angsana New" w:cs="Angsana New" w:hint="cs"/>
          <w:sz w:val="30"/>
          <w:szCs w:val="30"/>
          <w:cs/>
          <w:lang w:bidi="th-TH"/>
        </w:rPr>
        <w:t>ดังกล่าว</w:t>
      </w:r>
      <w:r w:rsidR="00F25AC7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D75F9E">
        <w:rPr>
          <w:rFonts w:ascii="Angsana New" w:hAnsi="Angsana New" w:cs="Angsana New"/>
          <w:sz w:val="30"/>
          <w:szCs w:val="30"/>
          <w:cs/>
          <w:lang w:bidi="th-TH"/>
        </w:rPr>
        <w:t>ถูก</w:t>
      </w:r>
      <w:r w:rsidR="00D75F9E">
        <w:rPr>
          <w:rFonts w:ascii="Angsana New" w:hAnsi="Angsana New" w:cs="Angsana New" w:hint="cs"/>
          <w:sz w:val="30"/>
          <w:szCs w:val="30"/>
          <w:cs/>
          <w:lang w:bidi="th-TH"/>
        </w:rPr>
        <w:t>จัดลำดับชั้น</w:t>
      </w:r>
      <w:r w:rsidRPr="00D75F9E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เป็นระดับ </w:t>
      </w:r>
      <w:r w:rsidRPr="00D75F9E">
        <w:rPr>
          <w:rFonts w:ascii="Angsana New" w:hAnsi="Angsana New" w:cs="Angsana New"/>
          <w:sz w:val="30"/>
          <w:szCs w:val="30"/>
          <w:lang w:bidi="th-TH"/>
        </w:rPr>
        <w:t>1</w:t>
      </w:r>
      <w:r w:rsidRPr="00D75F9E">
        <w:rPr>
          <w:rFonts w:ascii="Angsana New" w:hAnsi="Angsana New" w:cs="Angsana New"/>
          <w:sz w:val="30"/>
          <w:szCs w:val="30"/>
          <w:cs/>
          <w:lang w:bidi="th-TH"/>
        </w:rPr>
        <w:t xml:space="preserve"> ของลำดับชั้นมูลค่ายุติธรรม เนื่องจากตราสารทุนดังกล่าวมีราคาซื้อขายในตลาดที่มี</w:t>
      </w:r>
      <w:r w:rsidR="00F25AC7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D75F9E">
        <w:rPr>
          <w:rFonts w:ascii="Angsana New" w:hAnsi="Angsana New" w:cs="Angsana New"/>
          <w:sz w:val="30"/>
          <w:szCs w:val="30"/>
          <w:cs/>
          <w:lang w:bidi="th-TH"/>
        </w:rPr>
        <w:t>สภาพคล่อง ณ วันที่วัดมูลค่า</w:t>
      </w:r>
      <w:r w:rsidRPr="00D75F9E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D75F9E">
        <w:rPr>
          <w:rFonts w:ascii="Angsana New" w:hAnsi="Angsana New" w:cs="Angsana New"/>
          <w:sz w:val="30"/>
          <w:szCs w:val="30"/>
          <w:cs/>
          <w:lang w:bidi="th-TH"/>
        </w:rPr>
        <w:t>ซึ่งกลุ่มบริษัทสามารถเข้าถึงตลาดนั้น ณ วันที่วัดมูลค่า</w:t>
      </w:r>
    </w:p>
    <w:p w14:paraId="5311DCBE" w14:textId="77777777" w:rsidR="005576BC" w:rsidRPr="00257D8B" w:rsidRDefault="005576BC" w:rsidP="007141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14:paraId="6F4E460E" w14:textId="77777777" w:rsidR="00546C8B" w:rsidRPr="00D75F9E" w:rsidRDefault="005576BC" w:rsidP="00390D21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D75F9E">
        <w:rPr>
          <w:rFonts w:ascii="Angsana New" w:hAnsi="Angsana New" w:cs="Angsana New"/>
          <w:sz w:val="30"/>
          <w:szCs w:val="30"/>
          <w:cs/>
          <w:lang w:bidi="th-TH"/>
        </w:rPr>
        <w:t>เงินกู้ยืมระยะยาวจากกิจการที่เกี่ยวข้องกันเป็น</w:t>
      </w:r>
      <w:r w:rsidR="001D2AA5" w:rsidRPr="00D75F9E">
        <w:rPr>
          <w:rFonts w:ascii="Angsana New" w:hAnsi="Angsana New" w:cs="Angsana New"/>
          <w:sz w:val="30"/>
          <w:szCs w:val="30"/>
          <w:cs/>
          <w:lang w:bidi="th-TH"/>
        </w:rPr>
        <w:t>เงินกู้ยืมระยะยาว</w:t>
      </w:r>
      <w:r w:rsidR="001D2AA5" w:rsidRPr="00D75F9E">
        <w:rPr>
          <w:rFonts w:ascii="Angsana New" w:hAnsi="Angsana New" w:cs="Angsana New" w:hint="cs"/>
          <w:sz w:val="30"/>
          <w:szCs w:val="30"/>
          <w:cs/>
          <w:lang w:bidi="th-TH"/>
        </w:rPr>
        <w:t>จาก</w:t>
      </w:r>
      <w:r w:rsidRPr="00D75F9E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D75F9E">
        <w:rPr>
          <w:rFonts w:ascii="Angsana New" w:hAnsi="Angsana New" w:cs="Angsana New"/>
          <w:sz w:val="30"/>
          <w:szCs w:val="30"/>
        </w:rPr>
        <w:t>Great Brands Limited</w:t>
      </w:r>
      <w:r w:rsidRPr="00D75F9E">
        <w:rPr>
          <w:rFonts w:ascii="Angsana New" w:hAnsi="Angsana New" w:cs="Angsana New"/>
          <w:sz w:val="30"/>
          <w:szCs w:val="30"/>
          <w:cs/>
          <w:lang w:bidi="th-TH"/>
        </w:rPr>
        <w:t xml:space="preserve"> มูลค่ายุติธรรมของ</w:t>
      </w:r>
      <w:r w:rsidR="001D2AA5" w:rsidRPr="00D75F9E">
        <w:rPr>
          <w:rFonts w:ascii="Angsana New" w:hAnsi="Angsana New" w:cs="Angsana New"/>
          <w:sz w:val="30"/>
          <w:szCs w:val="30"/>
          <w:cs/>
          <w:lang w:bidi="th-TH"/>
        </w:rPr>
        <w:t>เงินกู้ยืม</w:t>
      </w:r>
      <w:r w:rsidR="001D2AA5" w:rsidRPr="00D75F9E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ระยะยาว</w:t>
      </w:r>
      <w:r w:rsidR="00D75F9E" w:rsidRPr="00D75F9E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ดังกล่าว</w:t>
      </w:r>
      <w:r w:rsidRPr="00D75F9E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ถูก</w:t>
      </w:r>
      <w:r w:rsidR="00D75F9E" w:rsidRPr="00D75F9E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จัดลำดับชั้น</w:t>
      </w:r>
      <w:r w:rsidRPr="00D75F9E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เป็นระดับ </w:t>
      </w:r>
      <w:r w:rsidR="001D2AA5" w:rsidRPr="00D75F9E">
        <w:rPr>
          <w:rFonts w:ascii="Angsana New" w:hAnsi="Angsana New" w:cs="Angsana New"/>
          <w:spacing w:val="-2"/>
          <w:sz w:val="30"/>
          <w:szCs w:val="30"/>
        </w:rPr>
        <w:t>3</w:t>
      </w:r>
      <w:r w:rsidRPr="00D75F9E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 ของลำดับชั้นมูลค่ายุติธรรม เนื่องจาก</w:t>
      </w:r>
      <w:r w:rsidR="00D75F9E" w:rsidRPr="00D75F9E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มูลค่ายุติธรรมของ</w:t>
      </w:r>
      <w:r w:rsidR="00546C8B" w:rsidRPr="00D75F9E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เงินกู้ยืมระยะยาว</w:t>
      </w:r>
      <w:r w:rsidRPr="00D75F9E">
        <w:rPr>
          <w:rFonts w:ascii="Angsana New" w:hAnsi="Angsana New" w:cs="Angsana New"/>
          <w:sz w:val="30"/>
          <w:szCs w:val="30"/>
          <w:cs/>
          <w:lang w:bidi="th-TH"/>
        </w:rPr>
        <w:t>ดังกล่าว</w:t>
      </w:r>
      <w:r w:rsidR="00AB2798">
        <w:rPr>
          <w:rFonts w:ascii="Angsana New" w:hAnsi="Angsana New" w:cs="Angsana New" w:hint="cs"/>
          <w:sz w:val="30"/>
          <w:szCs w:val="30"/>
          <w:cs/>
          <w:lang w:bidi="th-TH"/>
        </w:rPr>
        <w:t>เป็น</w:t>
      </w:r>
      <w:r w:rsidR="00546C8B" w:rsidRPr="00D75F9E">
        <w:rPr>
          <w:rFonts w:ascii="Angsana New" w:hAnsi="Angsana New" w:cs="Angsana New"/>
          <w:sz w:val="30"/>
          <w:szCs w:val="30"/>
          <w:cs/>
          <w:lang w:bidi="th-TH"/>
        </w:rPr>
        <w:t>ข้อมูลสำหรับหนี้สินที่ไม่สามารถสังเกตได้</w:t>
      </w:r>
    </w:p>
    <w:p w14:paraId="10F7C70D" w14:textId="6976CD71" w:rsidR="004818D9" w:rsidRPr="00105E01" w:rsidRDefault="00E2080C" w:rsidP="00E208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20"/>
          <w:szCs w:val="2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2D3E7D">
        <w:rPr>
          <w:rFonts w:ascii="Angsana New" w:hAnsi="Angsana New" w:cs="Angsana New"/>
          <w:b/>
          <w:bCs/>
          <w:sz w:val="30"/>
          <w:szCs w:val="30"/>
        </w:rPr>
        <w:t>5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="00B269C2" w:rsidRPr="00E2080C">
        <w:rPr>
          <w:rFonts w:ascii="Angsana New" w:hAnsi="Angsana New" w:cs="Angsana New"/>
          <w:b/>
          <w:bCs/>
          <w:sz w:val="30"/>
          <w:szCs w:val="30"/>
          <w:cs/>
        </w:rPr>
        <w:t>ภ</w:t>
      </w:r>
      <w:r w:rsidR="004818D9" w:rsidRPr="00E2080C">
        <w:rPr>
          <w:rFonts w:ascii="Angsana New" w:hAnsi="Angsana New" w:cs="Angsana New"/>
          <w:b/>
          <w:bCs/>
          <w:sz w:val="30"/>
          <w:szCs w:val="30"/>
          <w:cs/>
        </w:rPr>
        <w:t>าระผูกพันกับบุคคลหรือกิจการที่ไม่เกี่ยวข้องกัน</w:t>
      </w:r>
    </w:p>
    <w:p w14:paraId="0C9BF120" w14:textId="77777777" w:rsidR="00901E79" w:rsidRPr="000268A4" w:rsidRDefault="00901E79" w:rsidP="00901E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36"/>
        <w:gridCol w:w="1134"/>
        <w:gridCol w:w="283"/>
        <w:gridCol w:w="1037"/>
        <w:gridCol w:w="270"/>
        <w:gridCol w:w="1164"/>
        <w:gridCol w:w="6"/>
        <w:gridCol w:w="270"/>
        <w:gridCol w:w="7"/>
        <w:gridCol w:w="1163"/>
      </w:tblGrid>
      <w:tr w:rsidR="004818D9" w:rsidRPr="0080382B" w14:paraId="2A1F7251" w14:textId="77777777" w:rsidTr="006E719D">
        <w:trPr>
          <w:tblHeader/>
        </w:trPr>
        <w:tc>
          <w:tcPr>
            <w:tcW w:w="3936" w:type="dxa"/>
          </w:tcPr>
          <w:p w14:paraId="557E2354" w14:textId="77777777" w:rsidR="004818D9" w:rsidRPr="0080382B" w:rsidRDefault="004818D9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2454" w:type="dxa"/>
            <w:gridSpan w:val="3"/>
          </w:tcPr>
          <w:p w14:paraId="631E2B06" w14:textId="77777777" w:rsidR="004818D9" w:rsidRPr="0080382B" w:rsidRDefault="00CA4A3D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3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657965" w14:textId="77777777" w:rsidR="004818D9" w:rsidRPr="0080382B" w:rsidRDefault="004818D9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5"/>
          </w:tcPr>
          <w:p w14:paraId="2AEEE6F8" w14:textId="77777777" w:rsidR="004818D9" w:rsidRPr="0080382B" w:rsidRDefault="00CA4A3D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3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5406" w:rsidRPr="0080382B" w14:paraId="622CF390" w14:textId="77777777" w:rsidTr="006E719D">
        <w:trPr>
          <w:tblHeader/>
        </w:trPr>
        <w:tc>
          <w:tcPr>
            <w:tcW w:w="3936" w:type="dxa"/>
          </w:tcPr>
          <w:p w14:paraId="13714613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B9A06AA" w14:textId="533DD1DF" w:rsidR="00BB5406" w:rsidRPr="0080382B" w:rsidRDefault="00401750" w:rsidP="0080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</w:tcPr>
          <w:p w14:paraId="5EFE97B3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680E9640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382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0382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2A7087E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2CFD8B30" w14:textId="462F7246" w:rsidR="00BB5406" w:rsidRPr="0080382B" w:rsidRDefault="00401750" w:rsidP="0080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  <w:gridSpan w:val="3"/>
          </w:tcPr>
          <w:p w14:paraId="15D179DF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203D13CA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382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0382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BB5406" w:rsidRPr="0080382B" w14:paraId="19355422" w14:textId="77777777" w:rsidTr="006E719D">
        <w:trPr>
          <w:tblHeader/>
        </w:trPr>
        <w:tc>
          <w:tcPr>
            <w:tcW w:w="3936" w:type="dxa"/>
          </w:tcPr>
          <w:p w14:paraId="7188CA94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7D085DB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83" w:type="dxa"/>
          </w:tcPr>
          <w:p w14:paraId="05ABE03A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2DC5D75B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9E38013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47B50D5A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83" w:type="dxa"/>
            <w:gridSpan w:val="3"/>
          </w:tcPr>
          <w:p w14:paraId="07CE153C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811429E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640322" w:rsidRPr="0080382B" w14:paraId="4102CFBA" w14:textId="77777777" w:rsidTr="006E719D">
        <w:trPr>
          <w:tblHeader/>
        </w:trPr>
        <w:tc>
          <w:tcPr>
            <w:tcW w:w="3936" w:type="dxa"/>
          </w:tcPr>
          <w:p w14:paraId="2DE960B0" w14:textId="77777777" w:rsidR="00640322" w:rsidRPr="0080382B" w:rsidRDefault="0064032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4" w:type="dxa"/>
            <w:gridSpan w:val="9"/>
          </w:tcPr>
          <w:p w14:paraId="6D2F0C96" w14:textId="77777777" w:rsidR="00640322" w:rsidRPr="0080382B" w:rsidRDefault="0064032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0322" w:rsidRPr="0080382B" w14:paraId="2A73D545" w14:textId="77777777" w:rsidTr="006E719D">
        <w:tc>
          <w:tcPr>
            <w:tcW w:w="3936" w:type="dxa"/>
          </w:tcPr>
          <w:p w14:paraId="23E7E884" w14:textId="77777777" w:rsidR="00640322" w:rsidRPr="0080382B" w:rsidRDefault="0064032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80382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34" w:type="dxa"/>
          </w:tcPr>
          <w:p w14:paraId="12CFD08B" w14:textId="77777777" w:rsidR="00640322" w:rsidRPr="0080382B" w:rsidRDefault="0064032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49802E00" w14:textId="77777777" w:rsidR="00640322" w:rsidRPr="0080382B" w:rsidRDefault="0064032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5571971B" w14:textId="77777777" w:rsidR="00640322" w:rsidRPr="0080382B" w:rsidRDefault="0064032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BED03D" w14:textId="77777777" w:rsidR="00640322" w:rsidRPr="0080382B" w:rsidRDefault="0064032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10475714" w14:textId="77777777" w:rsidR="00640322" w:rsidRPr="0080382B" w:rsidRDefault="0064032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gridSpan w:val="3"/>
          </w:tcPr>
          <w:p w14:paraId="1BE46679" w14:textId="77777777" w:rsidR="00640322" w:rsidRPr="0080382B" w:rsidRDefault="0064032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243BF006" w14:textId="77777777" w:rsidR="00640322" w:rsidRPr="0080382B" w:rsidRDefault="0064032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0322" w:rsidRPr="0080382B" w14:paraId="2EB05966" w14:textId="77777777" w:rsidTr="006E719D">
        <w:tc>
          <w:tcPr>
            <w:tcW w:w="3936" w:type="dxa"/>
          </w:tcPr>
          <w:p w14:paraId="38C98FA9" w14:textId="77777777" w:rsidR="00640322" w:rsidRPr="0080382B" w:rsidRDefault="0064032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34" w:type="dxa"/>
          </w:tcPr>
          <w:p w14:paraId="279906D6" w14:textId="77777777" w:rsidR="00640322" w:rsidRPr="0080382B" w:rsidRDefault="0064032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34A7FB50" w14:textId="77777777" w:rsidR="00640322" w:rsidRPr="0080382B" w:rsidRDefault="0064032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2B60EF0D" w14:textId="77777777" w:rsidR="00640322" w:rsidRPr="0080382B" w:rsidRDefault="0064032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BF8809" w14:textId="77777777" w:rsidR="00640322" w:rsidRPr="0080382B" w:rsidRDefault="0064032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ED29199" w14:textId="77777777" w:rsidR="00640322" w:rsidRPr="0080382B" w:rsidRDefault="0064032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gridSpan w:val="3"/>
          </w:tcPr>
          <w:p w14:paraId="3F284345" w14:textId="77777777" w:rsidR="00640322" w:rsidRPr="0080382B" w:rsidRDefault="0064032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6A979BF" w14:textId="77777777" w:rsidR="00640322" w:rsidRPr="0080382B" w:rsidRDefault="0064032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5406" w:rsidRPr="0080382B" w14:paraId="1D048AD6" w14:textId="77777777" w:rsidTr="006E719D">
        <w:tc>
          <w:tcPr>
            <w:tcW w:w="3936" w:type="dxa"/>
          </w:tcPr>
          <w:p w14:paraId="3E625CB2" w14:textId="77777777" w:rsidR="00BB5406" w:rsidRPr="0080382B" w:rsidRDefault="006E719D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ED5E4E">
              <w:rPr>
                <w:rFonts w:asciiTheme="majorBidi" w:hAnsiTheme="majorBidi" w:cstheme="majorBidi" w:hint="cs"/>
                <w:color w:val="000000"/>
                <w:spacing w:val="-4"/>
                <w:sz w:val="30"/>
                <w:szCs w:val="30"/>
                <w:cs/>
              </w:rPr>
              <w:t xml:space="preserve">อาคาร </w:t>
            </w:r>
            <w:r w:rsidR="00BB5406" w:rsidRPr="00ED5E4E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เครื่องจักร</w:t>
            </w:r>
            <w:r w:rsidR="00BB5406" w:rsidRPr="0080382B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 อุปกรณ์และเครื่องมือเครื่องใช้</w:t>
            </w:r>
          </w:p>
        </w:tc>
        <w:tc>
          <w:tcPr>
            <w:tcW w:w="1134" w:type="dxa"/>
          </w:tcPr>
          <w:p w14:paraId="5E8AECCF" w14:textId="516093E1" w:rsidR="00BB5406" w:rsidRPr="0080382B" w:rsidRDefault="003E5411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44" w:right="-27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18,8</w:t>
            </w:r>
            <w:r w:rsidR="007F67F3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99</w:t>
            </w:r>
          </w:p>
        </w:tc>
        <w:tc>
          <w:tcPr>
            <w:tcW w:w="283" w:type="dxa"/>
          </w:tcPr>
          <w:p w14:paraId="12AB9A5E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44" w:right="-27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037" w:type="dxa"/>
          </w:tcPr>
          <w:p w14:paraId="5C4DC178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44" w:right="-7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sz w:val="30"/>
                <w:szCs w:val="30"/>
              </w:rPr>
              <w:t>12,714</w:t>
            </w:r>
          </w:p>
        </w:tc>
        <w:tc>
          <w:tcPr>
            <w:tcW w:w="270" w:type="dxa"/>
          </w:tcPr>
          <w:p w14:paraId="2E03F0B6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62" w:right="-241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164" w:type="dxa"/>
          </w:tcPr>
          <w:p w14:paraId="683640F8" w14:textId="21C54EE6" w:rsidR="00BB5406" w:rsidRPr="0080382B" w:rsidRDefault="003E5411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44" w:right="-27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18,8</w:t>
            </w:r>
            <w:r w:rsidR="007F67F3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99</w:t>
            </w:r>
          </w:p>
        </w:tc>
        <w:tc>
          <w:tcPr>
            <w:tcW w:w="283" w:type="dxa"/>
            <w:gridSpan w:val="3"/>
          </w:tcPr>
          <w:p w14:paraId="0467558B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44" w:right="-27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B497B1C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44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sz w:val="30"/>
                <w:szCs w:val="30"/>
              </w:rPr>
              <w:t>12,714</w:t>
            </w:r>
          </w:p>
        </w:tc>
      </w:tr>
      <w:tr w:rsidR="00BB5406" w:rsidRPr="0080382B" w14:paraId="0DC5D775" w14:textId="77777777" w:rsidTr="006E719D">
        <w:tc>
          <w:tcPr>
            <w:tcW w:w="3936" w:type="dxa"/>
          </w:tcPr>
          <w:p w14:paraId="524EE6EB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7FDA189" w14:textId="1CD2763C" w:rsidR="00BB5406" w:rsidRPr="0080382B" w:rsidRDefault="003E5411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44" w:right="-27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18,8</w:t>
            </w:r>
            <w:r w:rsidR="007F67F3"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99</w:t>
            </w:r>
          </w:p>
        </w:tc>
        <w:tc>
          <w:tcPr>
            <w:tcW w:w="283" w:type="dxa"/>
          </w:tcPr>
          <w:p w14:paraId="182AC848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62" w:right="-24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3C523EE2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4" w:right="-7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12,714</w:t>
            </w:r>
          </w:p>
        </w:tc>
        <w:tc>
          <w:tcPr>
            <w:tcW w:w="270" w:type="dxa"/>
          </w:tcPr>
          <w:p w14:paraId="3A433DF1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62" w:right="-24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40AC1839" w14:textId="31EFC831" w:rsidR="00BB5406" w:rsidRPr="0080382B" w:rsidRDefault="003E5411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44" w:right="-27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18,8</w:t>
            </w:r>
            <w:r w:rsidR="007F67F3"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99</w:t>
            </w:r>
          </w:p>
        </w:tc>
        <w:tc>
          <w:tcPr>
            <w:tcW w:w="283" w:type="dxa"/>
            <w:gridSpan w:val="3"/>
          </w:tcPr>
          <w:p w14:paraId="252A1C19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62" w:right="-24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5B84B94E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44" w:right="-16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12,714</w:t>
            </w:r>
          </w:p>
        </w:tc>
      </w:tr>
      <w:tr w:rsidR="00BB5406" w:rsidRPr="0080382B" w14:paraId="4C21EFD6" w14:textId="77777777" w:rsidTr="006E719D">
        <w:tc>
          <w:tcPr>
            <w:tcW w:w="3936" w:type="dxa"/>
          </w:tcPr>
          <w:p w14:paraId="79E7491D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right="65" w:hanging="180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8ECE4C8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7311A13F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7" w:type="dxa"/>
          </w:tcPr>
          <w:p w14:paraId="0663F0DD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44" w:right="-2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31C153E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gridSpan w:val="2"/>
          </w:tcPr>
          <w:p w14:paraId="2767C5E4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31F718D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gridSpan w:val="2"/>
          </w:tcPr>
          <w:p w14:paraId="78541120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44" w:right="-2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BB5406" w:rsidRPr="0080382B" w14:paraId="53E3D7F1" w14:textId="77777777" w:rsidTr="006E719D">
        <w:tc>
          <w:tcPr>
            <w:tcW w:w="3936" w:type="dxa"/>
          </w:tcPr>
          <w:p w14:paraId="4CFABE48" w14:textId="77777777" w:rsidR="00BB5406" w:rsidRPr="0080382B" w:rsidRDefault="00BB5406" w:rsidP="002B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3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1134" w:type="dxa"/>
          </w:tcPr>
          <w:p w14:paraId="4A62AC51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4679894D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7" w:type="dxa"/>
          </w:tcPr>
          <w:p w14:paraId="3F951BB3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44" w:right="-2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6547BDE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gridSpan w:val="2"/>
          </w:tcPr>
          <w:p w14:paraId="0220C553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E3EB42E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gridSpan w:val="2"/>
          </w:tcPr>
          <w:p w14:paraId="069316F1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44" w:right="-2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BB5406" w:rsidRPr="0080382B" w14:paraId="35CE2256" w14:textId="77777777" w:rsidTr="006E719D">
        <w:tc>
          <w:tcPr>
            <w:tcW w:w="3936" w:type="dxa"/>
          </w:tcPr>
          <w:p w14:paraId="66E021D3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34" w:type="dxa"/>
            <w:vAlign w:val="center"/>
          </w:tcPr>
          <w:p w14:paraId="3F7E7D5C" w14:textId="4B72A789" w:rsidR="00BB5406" w:rsidRPr="0080382B" w:rsidRDefault="00F36DEE" w:rsidP="002E1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44" w:right="-27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24,</w:t>
            </w:r>
            <w:r w:rsidR="002E1D7F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701</w:t>
            </w:r>
          </w:p>
        </w:tc>
        <w:tc>
          <w:tcPr>
            <w:tcW w:w="283" w:type="dxa"/>
          </w:tcPr>
          <w:p w14:paraId="729C06DD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</w:tcPr>
          <w:p w14:paraId="66C04152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4" w:right="-7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sz w:val="30"/>
                <w:szCs w:val="30"/>
              </w:rPr>
              <w:t>25,773</w:t>
            </w:r>
          </w:p>
        </w:tc>
        <w:tc>
          <w:tcPr>
            <w:tcW w:w="270" w:type="dxa"/>
          </w:tcPr>
          <w:p w14:paraId="7896DC80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4E96020D" w14:textId="125FFDD3" w:rsidR="00BB5406" w:rsidRPr="0080382B" w:rsidRDefault="00F36DEE" w:rsidP="002E1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44" w:right="-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24,1</w:t>
            </w:r>
            <w:r w:rsidR="002E1D7F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6BD987C2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33A11EB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4" w:right="-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sz w:val="30"/>
                <w:szCs w:val="30"/>
              </w:rPr>
              <w:t>25,193</w:t>
            </w:r>
          </w:p>
        </w:tc>
      </w:tr>
      <w:tr w:rsidR="00BB5406" w:rsidRPr="0080382B" w14:paraId="1678EDF4" w14:textId="77777777" w:rsidTr="006E719D">
        <w:tc>
          <w:tcPr>
            <w:tcW w:w="3936" w:type="dxa"/>
          </w:tcPr>
          <w:p w14:paraId="40081F66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34" w:type="dxa"/>
            <w:vAlign w:val="center"/>
          </w:tcPr>
          <w:p w14:paraId="12A963F3" w14:textId="64E3BAE3" w:rsidR="00BB5406" w:rsidRPr="0080382B" w:rsidRDefault="003E5411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44" w:right="-27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42,32</w:t>
            </w:r>
            <w:r w:rsidR="002E1D7F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14:paraId="076C173B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58C3DD84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4" w:right="-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sz w:val="30"/>
                <w:szCs w:val="30"/>
              </w:rPr>
              <w:t>39,918</w:t>
            </w:r>
          </w:p>
        </w:tc>
        <w:tc>
          <w:tcPr>
            <w:tcW w:w="270" w:type="dxa"/>
          </w:tcPr>
          <w:p w14:paraId="6D15FBCC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7F69C20F" w14:textId="1E8F1ADE" w:rsidR="00BB5406" w:rsidRPr="0080382B" w:rsidRDefault="003E5411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44" w:right="-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40,40</w:t>
            </w:r>
            <w:r w:rsidR="002E1D7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746AA85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D08678B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4" w:right="-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sz w:val="30"/>
                <w:szCs w:val="30"/>
              </w:rPr>
              <w:t>39,460</w:t>
            </w:r>
          </w:p>
        </w:tc>
      </w:tr>
      <w:tr w:rsidR="00BB5406" w:rsidRPr="0080382B" w14:paraId="315D4C68" w14:textId="77777777" w:rsidTr="006E719D">
        <w:tc>
          <w:tcPr>
            <w:tcW w:w="3936" w:type="dxa"/>
          </w:tcPr>
          <w:p w14:paraId="384D74CB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134" w:type="dxa"/>
            <w:vAlign w:val="center"/>
          </w:tcPr>
          <w:p w14:paraId="0E8670B5" w14:textId="0F857FF8" w:rsidR="00BB5406" w:rsidRPr="0080382B" w:rsidRDefault="002E1D7F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44" w:right="-27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53,488</w:t>
            </w:r>
          </w:p>
        </w:tc>
        <w:tc>
          <w:tcPr>
            <w:tcW w:w="283" w:type="dxa"/>
          </w:tcPr>
          <w:p w14:paraId="569E84E1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1A5C7D43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4" w:right="-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sz w:val="30"/>
                <w:szCs w:val="30"/>
              </w:rPr>
              <w:t>56,874</w:t>
            </w:r>
          </w:p>
        </w:tc>
        <w:tc>
          <w:tcPr>
            <w:tcW w:w="270" w:type="dxa"/>
          </w:tcPr>
          <w:p w14:paraId="693E3ECA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13FBC837" w14:textId="275ADB8D" w:rsidR="00BB5406" w:rsidRPr="0080382B" w:rsidRDefault="003E5411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44" w:right="-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53,48</w:t>
            </w:r>
            <w:r w:rsidR="00F36DE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D3CB0FC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C5E8691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4" w:right="-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sz w:val="30"/>
                <w:szCs w:val="30"/>
              </w:rPr>
              <w:t>56,874</w:t>
            </w:r>
          </w:p>
        </w:tc>
      </w:tr>
      <w:tr w:rsidR="00BB5406" w:rsidRPr="0080382B" w14:paraId="3B0CC409" w14:textId="77777777" w:rsidTr="006E719D">
        <w:tc>
          <w:tcPr>
            <w:tcW w:w="3936" w:type="dxa"/>
          </w:tcPr>
          <w:p w14:paraId="6349028D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2F3D416" w14:textId="0F8AF6FB" w:rsidR="00BB5406" w:rsidRPr="0080382B" w:rsidRDefault="002E1D7F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7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120,512</w:t>
            </w:r>
          </w:p>
        </w:tc>
        <w:tc>
          <w:tcPr>
            <w:tcW w:w="283" w:type="dxa"/>
          </w:tcPr>
          <w:p w14:paraId="5F1C02F1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50A9C52C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4" w:right="-16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122,565</w:t>
            </w:r>
          </w:p>
        </w:tc>
        <w:tc>
          <w:tcPr>
            <w:tcW w:w="270" w:type="dxa"/>
          </w:tcPr>
          <w:p w14:paraId="1BFE0FDD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B353D1" w14:textId="14BCFAA8" w:rsidR="00BB5406" w:rsidRPr="0080382B" w:rsidRDefault="003E5411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44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118,013</w:t>
            </w:r>
          </w:p>
        </w:tc>
        <w:tc>
          <w:tcPr>
            <w:tcW w:w="270" w:type="dxa"/>
          </w:tcPr>
          <w:p w14:paraId="06A38485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1FA514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4" w:right="-16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121,527</w:t>
            </w:r>
          </w:p>
        </w:tc>
      </w:tr>
      <w:tr w:rsidR="00BB5406" w:rsidRPr="0080382B" w14:paraId="093A595B" w14:textId="77777777" w:rsidTr="006E719D">
        <w:trPr>
          <w:tblHeader/>
        </w:trPr>
        <w:tc>
          <w:tcPr>
            <w:tcW w:w="3936" w:type="dxa"/>
          </w:tcPr>
          <w:p w14:paraId="73C969F4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0F2A9EF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486DE5B4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3B1206DA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5"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9DB894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6BEE85F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35"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E55FD9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E9AF1C8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132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highlight w:val="yellow"/>
              </w:rPr>
            </w:pPr>
          </w:p>
        </w:tc>
      </w:tr>
      <w:tr w:rsidR="00BB5406" w:rsidRPr="0080382B" w14:paraId="5C9FDEB4" w14:textId="77777777" w:rsidTr="006E719D">
        <w:trPr>
          <w:tblHeader/>
        </w:trPr>
        <w:tc>
          <w:tcPr>
            <w:tcW w:w="3936" w:type="dxa"/>
          </w:tcPr>
          <w:p w14:paraId="1E82A76A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80382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34" w:type="dxa"/>
          </w:tcPr>
          <w:p w14:paraId="155D5F8F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3A27A074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1D436220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5"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183340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472FEFB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35"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ACD022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2B95FE0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132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highlight w:val="yellow"/>
              </w:rPr>
            </w:pPr>
          </w:p>
        </w:tc>
      </w:tr>
      <w:tr w:rsidR="00BB5406" w:rsidRPr="0080382B" w14:paraId="79B2776D" w14:textId="77777777" w:rsidTr="006E719D">
        <w:trPr>
          <w:tblHeader/>
        </w:trPr>
        <w:tc>
          <w:tcPr>
            <w:tcW w:w="3936" w:type="dxa"/>
          </w:tcPr>
          <w:p w14:paraId="7C2F806B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80382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เงินบาท</w:t>
            </w:r>
          </w:p>
        </w:tc>
        <w:tc>
          <w:tcPr>
            <w:tcW w:w="1134" w:type="dxa"/>
          </w:tcPr>
          <w:p w14:paraId="455E91B1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580800DA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461584F6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5"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9A9C12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0623C0D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35"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A68C94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76BB2AC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132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highlight w:val="yellow"/>
              </w:rPr>
            </w:pPr>
          </w:p>
        </w:tc>
      </w:tr>
      <w:tr w:rsidR="00BB5406" w:rsidRPr="0080382B" w14:paraId="1E02F087" w14:textId="77777777" w:rsidTr="006E719D">
        <w:trPr>
          <w:tblHeader/>
        </w:trPr>
        <w:tc>
          <w:tcPr>
            <w:tcW w:w="3936" w:type="dxa"/>
          </w:tcPr>
          <w:p w14:paraId="4E9C960B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835112A" w14:textId="0BDCDEB2" w:rsidR="00BB5406" w:rsidRPr="0080382B" w:rsidRDefault="0068392D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44" w:right="-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37,313</w:t>
            </w:r>
          </w:p>
        </w:tc>
        <w:tc>
          <w:tcPr>
            <w:tcW w:w="283" w:type="dxa"/>
          </w:tcPr>
          <w:p w14:paraId="56E06B0C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44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7A778FAF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4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sz w:val="30"/>
                <w:szCs w:val="30"/>
              </w:rPr>
              <w:t>37,729</w:t>
            </w:r>
          </w:p>
        </w:tc>
        <w:tc>
          <w:tcPr>
            <w:tcW w:w="270" w:type="dxa"/>
          </w:tcPr>
          <w:p w14:paraId="57D03518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6991B1C2" w14:textId="724E649A" w:rsidR="00BB5406" w:rsidRPr="0080382B" w:rsidRDefault="0068392D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4" w:right="-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33,037</w:t>
            </w:r>
          </w:p>
        </w:tc>
        <w:tc>
          <w:tcPr>
            <w:tcW w:w="270" w:type="dxa"/>
          </w:tcPr>
          <w:p w14:paraId="155D49BA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36E22DC7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4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sz w:val="30"/>
                <w:szCs w:val="30"/>
              </w:rPr>
              <w:t>33,453</w:t>
            </w:r>
          </w:p>
        </w:tc>
      </w:tr>
      <w:tr w:rsidR="00BB5406" w:rsidRPr="0080382B" w14:paraId="35A6DFD9" w14:textId="77777777" w:rsidTr="006E719D">
        <w:trPr>
          <w:tblHeader/>
        </w:trPr>
        <w:tc>
          <w:tcPr>
            <w:tcW w:w="3936" w:type="dxa"/>
          </w:tcPr>
          <w:p w14:paraId="71D23E96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</w:pPr>
            <w:r w:rsidRPr="0080382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9B7EEA3" w14:textId="335808C3" w:rsidR="00BB5406" w:rsidRPr="0080382B" w:rsidRDefault="0068392D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37,313</w:t>
            </w:r>
          </w:p>
        </w:tc>
        <w:tc>
          <w:tcPr>
            <w:tcW w:w="283" w:type="dxa"/>
          </w:tcPr>
          <w:p w14:paraId="104ABDA8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1E5A92BA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4" w:right="-1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37,729</w:t>
            </w:r>
          </w:p>
        </w:tc>
        <w:tc>
          <w:tcPr>
            <w:tcW w:w="270" w:type="dxa"/>
          </w:tcPr>
          <w:p w14:paraId="13BBA1FF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0425E7F" w14:textId="44765D0F" w:rsidR="00BB5406" w:rsidRPr="0080382B" w:rsidRDefault="0068392D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4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33,037</w:t>
            </w:r>
          </w:p>
        </w:tc>
        <w:tc>
          <w:tcPr>
            <w:tcW w:w="270" w:type="dxa"/>
          </w:tcPr>
          <w:p w14:paraId="2D300415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195A38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4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33,453</w:t>
            </w:r>
          </w:p>
        </w:tc>
      </w:tr>
    </w:tbl>
    <w:p w14:paraId="2B6BF3D4" w14:textId="77777777" w:rsidR="00257D8B" w:rsidRDefault="00257D8B" w:rsidP="00390D21">
      <w:pPr>
        <w:pStyle w:val="block"/>
        <w:spacing w:after="0" w:line="240" w:lineRule="atLeast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DE668F0" w14:textId="12002A85" w:rsidR="00554E53" w:rsidRPr="00AB2798" w:rsidRDefault="00554E53" w:rsidP="00390D21">
      <w:pPr>
        <w:pStyle w:val="block"/>
        <w:spacing w:after="0" w:line="240" w:lineRule="atLeast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AB2798">
        <w:rPr>
          <w:rFonts w:asciiTheme="majorBidi" w:hAnsiTheme="majorBidi" w:cstheme="majorBidi"/>
          <w:sz w:val="30"/>
          <w:szCs w:val="30"/>
          <w:cs/>
          <w:lang w:bidi="th-TH"/>
        </w:rPr>
        <w:t>บริษัททำสัญญาเช่าที่ดิน</w:t>
      </w:r>
      <w:r w:rsidRPr="00AB2798">
        <w:rPr>
          <w:rFonts w:asciiTheme="majorBidi" w:hAnsiTheme="majorBidi" w:cstheme="majorBidi"/>
          <w:color w:val="FFFFFF"/>
          <w:sz w:val="30"/>
          <w:szCs w:val="30"/>
        </w:rPr>
        <w:t>.</w:t>
      </w:r>
      <w:r w:rsidRPr="00AB2798">
        <w:rPr>
          <w:rFonts w:asciiTheme="majorBidi" w:hAnsiTheme="majorBidi" w:cstheme="majorBidi"/>
          <w:sz w:val="30"/>
          <w:szCs w:val="30"/>
          <w:cs/>
          <w:lang w:bidi="th-TH"/>
        </w:rPr>
        <w:t>อาคาร</w:t>
      </w:r>
      <w:r w:rsidRPr="00AB2798">
        <w:rPr>
          <w:rFonts w:asciiTheme="majorBidi" w:hAnsiTheme="majorBidi" w:cstheme="majorBidi"/>
          <w:color w:val="FFFFFF"/>
          <w:sz w:val="30"/>
          <w:szCs w:val="30"/>
        </w:rPr>
        <w:t>.</w:t>
      </w:r>
      <w:r w:rsidRPr="00AB2798">
        <w:rPr>
          <w:rFonts w:asciiTheme="majorBidi" w:hAnsiTheme="majorBidi" w:cstheme="majorBidi"/>
          <w:sz w:val="30"/>
          <w:szCs w:val="30"/>
          <w:cs/>
          <w:lang w:bidi="th-TH"/>
        </w:rPr>
        <w:t>สิ่งปลูกสร้างและสินทรัพย์อื่นเพื่อใช้ในการดำเนินงานของกิจการหลายสัญญา</w:t>
      </w:r>
      <w:r w:rsidR="00AB2798" w:rsidRPr="00AB2798">
        <w:rPr>
          <w:rFonts w:asciiTheme="majorBidi" w:hAnsiTheme="majorBidi" w:cstheme="majorBidi"/>
          <w:sz w:val="30"/>
          <w:szCs w:val="30"/>
          <w:rtl/>
          <w:cs/>
        </w:rPr>
        <w:br/>
      </w:r>
      <w:r w:rsidRPr="00AB279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มีกำหนดระยะเวลาตั้งแต่ </w:t>
      </w:r>
      <w:r w:rsidRPr="00AB2798">
        <w:rPr>
          <w:rFonts w:asciiTheme="majorBidi" w:hAnsiTheme="majorBidi" w:cstheme="majorBidi"/>
          <w:sz w:val="30"/>
          <w:szCs w:val="30"/>
        </w:rPr>
        <w:t xml:space="preserve">1 </w:t>
      </w:r>
      <w:r w:rsidRPr="00AB2798">
        <w:rPr>
          <w:rFonts w:asciiTheme="majorBidi" w:hAnsiTheme="majorBidi" w:cstheme="majorBidi"/>
          <w:sz w:val="30"/>
          <w:szCs w:val="30"/>
          <w:cs/>
          <w:lang w:bidi="th-TH"/>
        </w:rPr>
        <w:t>ปี</w:t>
      </w:r>
      <w:r w:rsidRPr="00AB2798">
        <w:rPr>
          <w:rFonts w:asciiTheme="majorBidi" w:hAnsiTheme="majorBidi" w:cstheme="majorBidi"/>
          <w:color w:val="FFFFFF"/>
          <w:sz w:val="30"/>
          <w:szCs w:val="30"/>
        </w:rPr>
        <w:t>.</w:t>
      </w:r>
      <w:r w:rsidRPr="00AB279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ถึง </w:t>
      </w:r>
      <w:r w:rsidRPr="00AB2798">
        <w:rPr>
          <w:rFonts w:asciiTheme="majorBidi" w:hAnsiTheme="majorBidi" w:cstheme="majorBidi"/>
          <w:sz w:val="30"/>
          <w:szCs w:val="30"/>
        </w:rPr>
        <w:t>30</w:t>
      </w:r>
      <w:r w:rsidRPr="00AB2798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ปี โดยสัญญาสิ้นสุดในระยะเวลาต่างๆ กันจนถึงเดือนธันวาคม </w:t>
      </w:r>
      <w:r w:rsidRPr="00AB2798">
        <w:rPr>
          <w:rFonts w:asciiTheme="majorBidi" w:hAnsiTheme="majorBidi" w:cstheme="majorBidi"/>
          <w:sz w:val="30"/>
          <w:szCs w:val="30"/>
        </w:rPr>
        <w:t>2581</w:t>
      </w:r>
    </w:p>
    <w:p w14:paraId="543AAD61" w14:textId="77777777" w:rsidR="00257D8B" w:rsidRPr="00257D8B" w:rsidRDefault="00257D8B" w:rsidP="00257D8B">
      <w:pPr>
        <w:pStyle w:val="block"/>
        <w:spacing w:after="0" w:line="240" w:lineRule="atLeast"/>
        <w:ind w:left="540" w:right="18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29D55851" w14:textId="5CE2595A" w:rsidR="00EB73ED" w:rsidRPr="007D0A53" w:rsidRDefault="00E2080C" w:rsidP="00155C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5B85">
        <w:rPr>
          <w:rFonts w:ascii="Angsana New" w:hAnsi="Angsana New" w:cs="Angsana New"/>
          <w:b/>
          <w:bCs/>
          <w:sz w:val="30"/>
          <w:szCs w:val="30"/>
        </w:rPr>
        <w:t>1</w:t>
      </w:r>
      <w:r w:rsidR="002D3E7D">
        <w:rPr>
          <w:rFonts w:ascii="Angsana New" w:hAnsi="Angsana New" w:cs="Angsana New"/>
          <w:b/>
          <w:bCs/>
          <w:sz w:val="30"/>
          <w:szCs w:val="30"/>
        </w:rPr>
        <w:t>6</w:t>
      </w:r>
      <w:r w:rsidRPr="006F5B85">
        <w:rPr>
          <w:rFonts w:ascii="Angsana New" w:hAnsi="Angsana New" w:cs="Angsana New"/>
          <w:b/>
          <w:bCs/>
          <w:sz w:val="30"/>
          <w:szCs w:val="30"/>
        </w:rPr>
        <w:tab/>
      </w:r>
      <w:r w:rsidR="00336E0F" w:rsidRPr="006F5B85">
        <w:rPr>
          <w:rFonts w:ascii="Angsana New" w:hAnsi="Angsana New" w:cs="Angsana New"/>
          <w:b/>
          <w:bCs/>
          <w:sz w:val="30"/>
          <w:szCs w:val="30"/>
          <w:cs/>
        </w:rPr>
        <w:t>หนี้สินที่อาจเกิดขึ้น</w:t>
      </w:r>
    </w:p>
    <w:p w14:paraId="41714463" w14:textId="31596D3F" w:rsidR="00177D82" w:rsidRPr="00177D82" w:rsidRDefault="00177D82" w:rsidP="00660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570D1DD7" w14:textId="7636807A" w:rsidR="00177D82" w:rsidRPr="00251D2B" w:rsidRDefault="00177D82" w:rsidP="00177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51D2B">
        <w:rPr>
          <w:rFonts w:ascii="Angsana New" w:hAnsi="Angsana New" w:hint="cs"/>
          <w:sz w:val="30"/>
          <w:szCs w:val="30"/>
          <w:cs/>
        </w:rPr>
        <w:t>(</w:t>
      </w:r>
      <w:r w:rsidRPr="00251D2B">
        <w:rPr>
          <w:rFonts w:ascii="Angsana New" w:hAnsi="Angsana New"/>
          <w:sz w:val="30"/>
          <w:szCs w:val="30"/>
          <w:cs/>
        </w:rPr>
        <w:t xml:space="preserve">ก) พนักงานที่บริษัทเลิกจ้างจำนวน </w:t>
      </w:r>
      <w:r w:rsidRPr="00251D2B">
        <w:rPr>
          <w:rFonts w:ascii="Angsana New" w:hAnsi="Angsana New"/>
          <w:sz w:val="30"/>
          <w:szCs w:val="30"/>
        </w:rPr>
        <w:t xml:space="preserve">1 </w:t>
      </w:r>
      <w:r w:rsidRPr="00251D2B">
        <w:rPr>
          <w:rFonts w:ascii="Angsana New" w:hAnsi="Angsana New"/>
          <w:sz w:val="30"/>
          <w:szCs w:val="30"/>
          <w:cs/>
        </w:rPr>
        <w:t>ราย ได้ฟ้องร้องบริษัทว่าเลิกจ้างไม่เป็นธรรม ทุนทรัพย์ฟ้องร้องประมาณ</w:t>
      </w:r>
      <w:r w:rsidRPr="00251D2B">
        <w:rPr>
          <w:rFonts w:ascii="Angsana New" w:hAnsi="Angsana New"/>
          <w:sz w:val="30"/>
          <w:szCs w:val="30"/>
        </w:rPr>
        <w:t xml:space="preserve"> 6.68 </w:t>
      </w:r>
      <w:r w:rsidRPr="00251D2B">
        <w:rPr>
          <w:rFonts w:ascii="Angsana New" w:hAnsi="Angsana New"/>
          <w:sz w:val="30"/>
          <w:szCs w:val="30"/>
          <w:cs/>
        </w:rPr>
        <w:t>ล้านบาท ปัจจุบันคดีความดังกล่าวอยู่ในระหว่างพิจารณาของศาลชั้นต้น</w:t>
      </w:r>
      <w:r w:rsidRPr="00251D2B">
        <w:rPr>
          <w:rFonts w:ascii="Angsana New" w:hAnsi="Angsana New" w:hint="cs"/>
          <w:sz w:val="30"/>
          <w:szCs w:val="30"/>
          <w:cs/>
        </w:rPr>
        <w:t xml:space="preserve"> </w:t>
      </w:r>
      <w:r w:rsidRPr="00251D2B">
        <w:rPr>
          <w:rFonts w:ascii="Angsana New" w:hAnsi="Angsana New"/>
          <w:sz w:val="30"/>
          <w:szCs w:val="30"/>
          <w:cs/>
        </w:rPr>
        <w:t xml:space="preserve">ดังนั้น ณ วันที่ </w:t>
      </w:r>
      <w:r w:rsidR="00C16672">
        <w:rPr>
          <w:rFonts w:ascii="Angsana New" w:hAnsi="Angsana New"/>
          <w:sz w:val="30"/>
          <w:szCs w:val="30"/>
        </w:rPr>
        <w:t>3</w:t>
      </w:r>
      <w:r w:rsidRPr="00251D2B">
        <w:rPr>
          <w:rFonts w:ascii="Angsana New" w:hAnsi="Angsana New"/>
          <w:sz w:val="30"/>
          <w:szCs w:val="30"/>
        </w:rPr>
        <w:t xml:space="preserve">0 </w:t>
      </w:r>
      <w:r w:rsidRPr="00251D2B">
        <w:rPr>
          <w:rFonts w:ascii="Angsana New" w:hAnsi="Angsana New" w:hint="cs"/>
          <w:sz w:val="30"/>
          <w:szCs w:val="30"/>
          <w:cs/>
        </w:rPr>
        <w:t>มิถุนายน</w:t>
      </w:r>
      <w:r w:rsidRPr="00251D2B">
        <w:rPr>
          <w:rFonts w:ascii="Angsana New" w:hAnsi="Angsana New"/>
          <w:sz w:val="30"/>
          <w:szCs w:val="30"/>
          <w:cs/>
        </w:rPr>
        <w:t xml:space="preserve"> </w:t>
      </w:r>
      <w:r w:rsidRPr="00251D2B">
        <w:rPr>
          <w:rFonts w:ascii="Angsana New" w:hAnsi="Angsana New"/>
          <w:sz w:val="30"/>
          <w:szCs w:val="30"/>
        </w:rPr>
        <w:t>2563</w:t>
      </w:r>
      <w:r w:rsidRPr="00251D2B">
        <w:rPr>
          <w:rFonts w:ascii="Angsana New" w:hAnsi="Angsana New"/>
          <w:sz w:val="30"/>
          <w:szCs w:val="30"/>
          <w:cs/>
        </w:rPr>
        <w:t xml:space="preserve"> จึงยังไม่มีการตั้งประมาณการแต่อย่างใด</w:t>
      </w:r>
    </w:p>
    <w:p w14:paraId="5560AC5F" w14:textId="3608BD85" w:rsidR="00177D82" w:rsidRPr="00177D82" w:rsidRDefault="00177D82" w:rsidP="00177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51D2B">
        <w:rPr>
          <w:rFonts w:ascii="Angsana New" w:hAnsi="Angsana New"/>
          <w:sz w:val="30"/>
          <w:szCs w:val="30"/>
        </w:rPr>
        <w:lastRenderedPageBreak/>
        <w:t>(</w:t>
      </w:r>
      <w:r w:rsidRPr="00251D2B">
        <w:rPr>
          <w:rFonts w:ascii="Angsana New" w:hAnsi="Angsana New" w:hint="cs"/>
          <w:sz w:val="30"/>
          <w:szCs w:val="30"/>
          <w:cs/>
        </w:rPr>
        <w:t>ข</w:t>
      </w:r>
      <w:r w:rsidRPr="00251D2B">
        <w:rPr>
          <w:rFonts w:ascii="Angsana New" w:hAnsi="Angsana New"/>
          <w:sz w:val="30"/>
          <w:szCs w:val="30"/>
        </w:rPr>
        <w:t xml:space="preserve">) </w:t>
      </w:r>
      <w:r w:rsidRPr="00251D2B">
        <w:rPr>
          <w:rFonts w:ascii="Angsana New" w:hAnsi="Angsana New"/>
          <w:sz w:val="30"/>
          <w:szCs w:val="30"/>
          <w:cs/>
        </w:rPr>
        <w:t xml:space="preserve">บุคคลภายนอกฟ้องร้องบริษัทให้ชำระค่าบริการในส่วนที่ต้องจ่ายให้แก่คู่สัญญาของบริษัท ให้แก่บุคคลภายนอกนั้นแทน </w:t>
      </w:r>
      <w:r w:rsidR="003D331B" w:rsidRPr="003D331B">
        <w:rPr>
          <w:rFonts w:ascii="Angsana New" w:hAnsi="Angsana New"/>
          <w:sz w:val="30"/>
          <w:szCs w:val="30"/>
          <w:cs/>
        </w:rPr>
        <w:t>โดยอ้างว่าเป็นเจ้าหนี้ผู้รับโอนสิทธิเรียกร้องตามสัญญาแฟคตอริ่ง</w:t>
      </w:r>
      <w:r w:rsidR="003D331B">
        <w:rPr>
          <w:rFonts w:ascii="Angsana New" w:hAnsi="Angsana New"/>
          <w:sz w:val="30"/>
          <w:szCs w:val="30"/>
        </w:rPr>
        <w:t xml:space="preserve"> </w:t>
      </w:r>
      <w:r w:rsidRPr="00251D2B">
        <w:rPr>
          <w:rFonts w:ascii="Angsana New" w:hAnsi="Angsana New"/>
          <w:sz w:val="30"/>
          <w:szCs w:val="30"/>
          <w:cs/>
        </w:rPr>
        <w:t xml:space="preserve">ทุนทรัพย์ฟ้องร้องประมาณ </w:t>
      </w:r>
      <w:r w:rsidRPr="00251D2B">
        <w:rPr>
          <w:rFonts w:ascii="Angsana New" w:hAnsi="Angsana New"/>
          <w:sz w:val="30"/>
          <w:szCs w:val="30"/>
        </w:rPr>
        <w:t>3</w:t>
      </w:r>
      <w:r w:rsidRPr="00251D2B">
        <w:rPr>
          <w:rFonts w:ascii="Angsana New" w:hAnsi="Angsana New"/>
          <w:sz w:val="30"/>
          <w:szCs w:val="30"/>
          <w:cs/>
        </w:rPr>
        <w:t xml:space="preserve"> ล้านบาท ปัจจุบันคดีความดังกล่าวอยู่ในระหว่างพิจารณาของศาลชั้นต้น</w:t>
      </w:r>
      <w:r w:rsidR="00225533">
        <w:rPr>
          <w:rFonts w:ascii="Angsana New" w:hAnsi="Angsana New"/>
          <w:sz w:val="30"/>
          <w:szCs w:val="30"/>
        </w:rPr>
        <w:t xml:space="preserve"> </w:t>
      </w:r>
      <w:r w:rsidR="00225533" w:rsidRPr="00251D2B">
        <w:rPr>
          <w:rFonts w:ascii="Angsana New" w:hAnsi="Angsana New"/>
          <w:sz w:val="30"/>
          <w:szCs w:val="30"/>
          <w:cs/>
        </w:rPr>
        <w:t xml:space="preserve">ดังนั้น ณ วันที่ </w:t>
      </w:r>
      <w:r w:rsidR="00225533">
        <w:rPr>
          <w:rFonts w:ascii="Angsana New" w:hAnsi="Angsana New"/>
          <w:sz w:val="30"/>
          <w:szCs w:val="30"/>
        </w:rPr>
        <w:t>3</w:t>
      </w:r>
      <w:r w:rsidR="00225533" w:rsidRPr="00251D2B">
        <w:rPr>
          <w:rFonts w:ascii="Angsana New" w:hAnsi="Angsana New"/>
          <w:sz w:val="30"/>
          <w:szCs w:val="30"/>
        </w:rPr>
        <w:t xml:space="preserve">0 </w:t>
      </w:r>
      <w:r w:rsidR="00225533" w:rsidRPr="00251D2B">
        <w:rPr>
          <w:rFonts w:ascii="Angsana New" w:hAnsi="Angsana New" w:hint="cs"/>
          <w:sz w:val="30"/>
          <w:szCs w:val="30"/>
          <w:cs/>
        </w:rPr>
        <w:t>มิถุนายน</w:t>
      </w:r>
      <w:r w:rsidR="00225533" w:rsidRPr="00251D2B">
        <w:rPr>
          <w:rFonts w:ascii="Angsana New" w:hAnsi="Angsana New"/>
          <w:sz w:val="30"/>
          <w:szCs w:val="30"/>
          <w:cs/>
        </w:rPr>
        <w:t xml:space="preserve"> </w:t>
      </w:r>
      <w:r w:rsidR="00225533" w:rsidRPr="00251D2B">
        <w:rPr>
          <w:rFonts w:ascii="Angsana New" w:hAnsi="Angsana New"/>
          <w:sz w:val="30"/>
          <w:szCs w:val="30"/>
        </w:rPr>
        <w:t>2563</w:t>
      </w:r>
      <w:r w:rsidR="00225533" w:rsidRPr="00251D2B">
        <w:rPr>
          <w:rFonts w:ascii="Angsana New" w:hAnsi="Angsana New"/>
          <w:sz w:val="30"/>
          <w:szCs w:val="30"/>
          <w:cs/>
        </w:rPr>
        <w:t xml:space="preserve"> จึงยังไม่มีการตั้งประมาณการแต่อย่างใด</w:t>
      </w:r>
    </w:p>
    <w:p w14:paraId="0B461F87" w14:textId="77777777" w:rsidR="00257D8B" w:rsidRPr="00385D07" w:rsidRDefault="00257D8B" w:rsidP="0038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6"/>
          <w:sz w:val="30"/>
          <w:szCs w:val="30"/>
          <w:lang w:val="en-GB"/>
        </w:rPr>
      </w:pPr>
    </w:p>
    <w:p w14:paraId="7E85812B" w14:textId="50F409A0" w:rsidR="00554E53" w:rsidRPr="004E1CEF" w:rsidRDefault="004A35E6" w:rsidP="00554E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</w:rPr>
      </w:pPr>
      <w:r>
        <w:rPr>
          <w:rFonts w:ascii="Angsana New" w:hAnsi="Angsana New" w:cs="Angsana New"/>
          <w:b/>
          <w:bCs/>
          <w:sz w:val="30"/>
          <w:szCs w:val="30"/>
        </w:rPr>
        <w:t>1</w:t>
      </w:r>
      <w:r w:rsidR="002D3E7D">
        <w:rPr>
          <w:rFonts w:ascii="Angsana New" w:hAnsi="Angsana New" w:cs="Angsana New"/>
          <w:b/>
          <w:bCs/>
          <w:sz w:val="30"/>
          <w:szCs w:val="30"/>
        </w:rPr>
        <w:t>7</w:t>
      </w:r>
      <w:r w:rsidR="00554E53">
        <w:rPr>
          <w:rFonts w:ascii="Angsana New" w:hAnsi="Angsana New" w:cs="Angsana New"/>
          <w:b/>
          <w:bCs/>
          <w:sz w:val="30"/>
          <w:szCs w:val="30"/>
        </w:rPr>
        <w:tab/>
      </w:r>
      <w:r w:rsidR="00554E53" w:rsidRPr="000F6973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62B94C93" w14:textId="77777777" w:rsidR="00554E53" w:rsidRPr="00257D8B" w:rsidRDefault="00554E53" w:rsidP="00554E53">
      <w:pPr>
        <w:pStyle w:val="block"/>
        <w:spacing w:after="0" w:line="240" w:lineRule="auto"/>
        <w:ind w:left="576" w:right="-43"/>
        <w:jc w:val="thaiDistribute"/>
        <w:rPr>
          <w:rFonts w:ascii="Angsana New" w:hAnsi="Angsana New" w:cs="Angsana New"/>
          <w:sz w:val="30"/>
          <w:szCs w:val="30"/>
          <w:highlight w:val="yellow"/>
          <w:lang w:val="en-US" w:bidi="th-TH"/>
        </w:rPr>
      </w:pPr>
    </w:p>
    <w:p w14:paraId="79BB8A47" w14:textId="77777777" w:rsidR="00D92800" w:rsidRPr="008540A6" w:rsidRDefault="00D92800" w:rsidP="00390D21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theme="minorBidi"/>
          <w:sz w:val="30"/>
          <w:szCs w:val="30"/>
          <w:lang w:bidi="th-TH"/>
        </w:rPr>
      </w:pPr>
      <w:r w:rsidRPr="008540A6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8540A6">
        <w:rPr>
          <w:rFonts w:ascii="Angsana New" w:hAnsi="Angsana New" w:cs="Angsana New" w:hint="cs"/>
          <w:sz w:val="30"/>
          <w:szCs w:val="30"/>
          <w:cs/>
          <w:lang w:bidi="th-TH"/>
        </w:rPr>
        <w:t>ที่ออกและปรับปรุงใหม่</w:t>
      </w:r>
      <w:r w:rsidR="008540A6" w:rsidRPr="008540A6">
        <w:rPr>
          <w:rFonts w:ascii="Angsana New" w:hAnsi="Angsana New" w:cs="Angsana New" w:hint="cs"/>
          <w:sz w:val="30"/>
          <w:szCs w:val="30"/>
          <w:cs/>
          <w:lang w:bidi="th-TH"/>
        </w:rPr>
        <w:t>ซึ่ง</w:t>
      </w:r>
      <w:r w:rsidRPr="008540A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เกี่ยวกับการดำเนินงานของกลุ่มบริษัท </w:t>
      </w:r>
      <w:r w:rsidR="008540A6" w:rsidRPr="008540A6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Pr="008540A6">
        <w:rPr>
          <w:rFonts w:ascii="Angsana New" w:hAnsi="Angsana New" w:cs="Angsana New" w:hint="cs"/>
          <w:sz w:val="30"/>
          <w:szCs w:val="30"/>
          <w:cs/>
          <w:lang w:val="en-US" w:bidi="th-TH"/>
        </w:rPr>
        <w:t>คาดว่าจะมีผลกระทบที่มีสาระสำคัญต่องบการเงินรวมหรืองบการเงินเฉพาะกิจการ เมื่อนำมาถือปฏิบัติเป็นครั้งแรก</w:t>
      </w:r>
      <w:r w:rsidRPr="008540A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8540A6" w:rsidRPr="008540A6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</w:t>
      </w:r>
      <w:r w:rsidRPr="008540A6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8540A6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8540A6">
        <w:rPr>
          <w:rFonts w:ascii="Angsana New" w:hAnsi="Angsana New" w:cs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8540A6">
        <w:rPr>
          <w:rFonts w:ascii="Angsana New" w:hAnsi="Angsana New"/>
          <w:sz w:val="30"/>
          <w:szCs w:val="30"/>
        </w:rPr>
        <w:t xml:space="preserve"> 1</w:t>
      </w:r>
      <w:r w:rsidRPr="008540A6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="008540A6">
        <w:rPr>
          <w:rFonts w:ascii="Angsana New" w:hAnsi="Angsana New" w:cs="Angsana New" w:hint="cs"/>
          <w:sz w:val="30"/>
          <w:szCs w:val="30"/>
          <w:cs/>
          <w:lang w:bidi="th-TH"/>
        </w:rPr>
        <w:t>มี</w:t>
      </w:r>
      <w:r w:rsidRPr="008540A6">
        <w:rPr>
          <w:rFonts w:ascii="Angsana New" w:hAnsi="Angsana New" w:cs="Angsana New" w:hint="cs"/>
          <w:sz w:val="30"/>
          <w:szCs w:val="30"/>
          <w:cs/>
          <w:lang w:bidi="th-TH"/>
        </w:rPr>
        <w:t>ปีดังต่อไปนี้</w:t>
      </w:r>
    </w:p>
    <w:p w14:paraId="2AB4AEB2" w14:textId="77777777" w:rsidR="00D92800" w:rsidRPr="00257D8B" w:rsidRDefault="00D92800" w:rsidP="00257D8B">
      <w:pPr>
        <w:pStyle w:val="block"/>
        <w:spacing w:after="0" w:line="240" w:lineRule="auto"/>
        <w:ind w:left="576" w:right="-43"/>
        <w:jc w:val="thaiDistribute"/>
        <w:rPr>
          <w:rFonts w:ascii="Angsana New" w:hAnsi="Angsana New" w:cs="Angsana New"/>
          <w:sz w:val="30"/>
          <w:szCs w:val="30"/>
          <w:highlight w:val="yellow"/>
          <w:lang w:val="en-US" w:bidi="th-TH"/>
        </w:rPr>
      </w:pPr>
    </w:p>
    <w:tbl>
      <w:tblPr>
        <w:tblW w:w="9306" w:type="dxa"/>
        <w:tblInd w:w="450" w:type="dxa"/>
        <w:tblLook w:val="04A0" w:firstRow="1" w:lastRow="0" w:firstColumn="1" w:lastColumn="0" w:noHBand="0" w:noVBand="1"/>
      </w:tblPr>
      <w:tblGrid>
        <w:gridCol w:w="3780"/>
        <w:gridCol w:w="4571"/>
        <w:gridCol w:w="955"/>
      </w:tblGrid>
      <w:tr w:rsidR="00D92800" w:rsidRPr="00EE2D2E" w14:paraId="5393A8DD" w14:textId="77777777" w:rsidTr="00D92800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709EA187" w14:textId="77777777"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93651D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571" w:type="dxa"/>
            <w:shd w:val="clear" w:color="auto" w:fill="auto"/>
            <w:vAlign w:val="bottom"/>
          </w:tcPr>
          <w:p w14:paraId="10A7A118" w14:textId="77777777"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93651D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955" w:type="dxa"/>
            <w:shd w:val="clear" w:color="auto" w:fill="auto"/>
          </w:tcPr>
          <w:p w14:paraId="09DBE2AC" w14:textId="77777777"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93651D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D92800" w:rsidRPr="00EE2D2E" w14:paraId="7F62CC7B" w14:textId="77777777" w:rsidTr="00D92800">
        <w:tc>
          <w:tcPr>
            <w:tcW w:w="3780" w:type="dxa"/>
            <w:shd w:val="clear" w:color="auto" w:fill="auto"/>
          </w:tcPr>
          <w:p w14:paraId="62C211F5" w14:textId="77777777"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93651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3651D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571" w:type="dxa"/>
            <w:shd w:val="clear" w:color="auto" w:fill="auto"/>
          </w:tcPr>
          <w:p w14:paraId="4A37BE84" w14:textId="77777777"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3651D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955" w:type="dxa"/>
            <w:shd w:val="clear" w:color="auto" w:fill="auto"/>
          </w:tcPr>
          <w:p w14:paraId="5794B7FA" w14:textId="77777777"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93651D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D92800" w:rsidRPr="00EE2D2E" w14:paraId="38BD3D9F" w14:textId="77777777" w:rsidTr="00D92800">
        <w:tc>
          <w:tcPr>
            <w:tcW w:w="3780" w:type="dxa"/>
            <w:shd w:val="clear" w:color="auto" w:fill="auto"/>
          </w:tcPr>
          <w:p w14:paraId="0C4B82A6" w14:textId="77777777"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3651D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3651D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571" w:type="dxa"/>
            <w:shd w:val="clear" w:color="auto" w:fill="auto"/>
          </w:tcPr>
          <w:p w14:paraId="47DFC670" w14:textId="77777777"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3651D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955" w:type="dxa"/>
            <w:shd w:val="clear" w:color="auto" w:fill="auto"/>
          </w:tcPr>
          <w:p w14:paraId="6ECC9000" w14:textId="77777777"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93651D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D92800" w:rsidRPr="00EE2D2E" w14:paraId="362361D8" w14:textId="77777777" w:rsidTr="00D92800">
        <w:tc>
          <w:tcPr>
            <w:tcW w:w="3780" w:type="dxa"/>
            <w:shd w:val="clear" w:color="auto" w:fill="auto"/>
          </w:tcPr>
          <w:p w14:paraId="4EF1CCB6" w14:textId="77777777"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93651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3651D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571" w:type="dxa"/>
            <w:shd w:val="clear" w:color="auto" w:fill="auto"/>
          </w:tcPr>
          <w:p w14:paraId="2D4734B1" w14:textId="77777777"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3651D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955" w:type="dxa"/>
            <w:shd w:val="clear" w:color="auto" w:fill="auto"/>
          </w:tcPr>
          <w:p w14:paraId="1FBD2439" w14:textId="77777777"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93651D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D92800" w:rsidRPr="00EE2D2E" w14:paraId="37EB2431" w14:textId="77777777" w:rsidTr="00D92800">
        <w:tc>
          <w:tcPr>
            <w:tcW w:w="3780" w:type="dxa"/>
            <w:shd w:val="clear" w:color="auto" w:fill="auto"/>
          </w:tcPr>
          <w:p w14:paraId="066D6BB9" w14:textId="77777777"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93651D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93651D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93651D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93651D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571" w:type="dxa"/>
            <w:shd w:val="clear" w:color="auto" w:fill="auto"/>
          </w:tcPr>
          <w:p w14:paraId="2ECA39ED" w14:textId="77777777"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93651D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955" w:type="dxa"/>
            <w:shd w:val="clear" w:color="auto" w:fill="auto"/>
          </w:tcPr>
          <w:p w14:paraId="1F1D08E6" w14:textId="77777777"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93651D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</w:tbl>
    <w:p w14:paraId="52D82DF6" w14:textId="77777777" w:rsidR="00D92800" w:rsidRPr="00257D8B" w:rsidRDefault="00D92800" w:rsidP="00257D8B">
      <w:pPr>
        <w:pStyle w:val="block"/>
        <w:spacing w:after="0" w:line="240" w:lineRule="auto"/>
        <w:ind w:left="576" w:right="-43"/>
        <w:jc w:val="thaiDistribute"/>
        <w:rPr>
          <w:rFonts w:ascii="Angsana New" w:hAnsi="Angsana New" w:cs="Angsana New"/>
          <w:sz w:val="30"/>
          <w:szCs w:val="30"/>
          <w:highlight w:val="yellow"/>
          <w:lang w:val="en-US" w:bidi="th-TH"/>
        </w:rPr>
      </w:pPr>
    </w:p>
    <w:p w14:paraId="4A681F1E" w14:textId="77777777" w:rsidR="00D92800" w:rsidRPr="00EE2D2E" w:rsidRDefault="00D92800" w:rsidP="00D92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E2D2E">
        <w:rPr>
          <w:rFonts w:ascii="Angsana New" w:hAnsi="Angsana New"/>
          <w:i/>
          <w:iCs/>
          <w:sz w:val="30"/>
          <w:szCs w:val="30"/>
        </w:rPr>
        <w:t xml:space="preserve">* </w:t>
      </w:r>
      <w:r w:rsidRPr="00EE2D2E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8540A6">
        <w:rPr>
          <w:rFonts w:ascii="Angsana New" w:hAnsi="Angsana New" w:hint="cs"/>
          <w:i/>
          <w:iCs/>
          <w:sz w:val="30"/>
          <w:szCs w:val="30"/>
          <w:cs/>
        </w:rPr>
        <w:t>ที่เกี่ยวข้องกับ</w:t>
      </w:r>
      <w:r w:rsidRPr="00EE2D2E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14:paraId="177E9931" w14:textId="77777777" w:rsidR="00D92800" w:rsidRPr="00257D8B" w:rsidRDefault="00D92800" w:rsidP="00257D8B">
      <w:pPr>
        <w:pStyle w:val="block"/>
        <w:spacing w:after="0" w:line="240" w:lineRule="auto"/>
        <w:ind w:left="576" w:right="-43"/>
        <w:jc w:val="thaiDistribute"/>
        <w:rPr>
          <w:rFonts w:ascii="Angsana New" w:hAnsi="Angsana New" w:cs="Angsana New"/>
          <w:sz w:val="30"/>
          <w:szCs w:val="30"/>
          <w:highlight w:val="yellow"/>
          <w:lang w:val="en-US" w:bidi="th-TH"/>
        </w:rPr>
      </w:pPr>
    </w:p>
    <w:p w14:paraId="6EC7B7BA" w14:textId="77777777" w:rsidR="008540A6" w:rsidRPr="008540A6" w:rsidRDefault="008540A6" w:rsidP="008540A6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8540A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7EE04CFB" w14:textId="77777777" w:rsidR="008540A6" w:rsidRPr="00257D8B" w:rsidRDefault="008540A6" w:rsidP="00257D8B">
      <w:pPr>
        <w:pStyle w:val="block"/>
        <w:spacing w:after="0" w:line="240" w:lineRule="auto"/>
        <w:ind w:left="576" w:right="-43"/>
        <w:jc w:val="thaiDistribute"/>
        <w:rPr>
          <w:rFonts w:ascii="Angsana New" w:hAnsi="Angsana New" w:cs="Angsana New"/>
          <w:sz w:val="30"/>
          <w:szCs w:val="30"/>
          <w:highlight w:val="yellow"/>
          <w:lang w:val="en-US" w:bidi="th-TH"/>
        </w:rPr>
      </w:pPr>
    </w:p>
    <w:p w14:paraId="7DF64778" w14:textId="6775D8BD" w:rsidR="008540A6" w:rsidRDefault="008540A6" w:rsidP="002B04DF">
      <w:pPr>
        <w:pStyle w:val="block"/>
        <w:spacing w:after="0" w:line="240" w:lineRule="atLeast"/>
        <w:ind w:left="900" w:right="1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540A6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8540A6">
        <w:rPr>
          <w:rFonts w:ascii="Angsana New" w:hAnsi="Angsana New" w:cs="Angsana New" w:hint="cs"/>
          <w:sz w:val="30"/>
          <w:szCs w:val="30"/>
          <w:cs/>
          <w:lang w:bidi="th-TH"/>
        </w:rPr>
        <w:t>ที่เกี่ยวข้องกับเครื่องมือทางการเงิน</w:t>
      </w:r>
      <w:r w:rsidRPr="008540A6">
        <w:rPr>
          <w:rFonts w:ascii="Angsana New" w:hAnsi="Angsana New" w:cs="Angsana New"/>
          <w:sz w:val="30"/>
          <w:szCs w:val="30"/>
          <w:cs/>
          <w:lang w:bidi="th-TH"/>
        </w:rPr>
        <w:t xml:space="preserve">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3" w:name="_Hlk15580843"/>
      <w:bookmarkStart w:id="4" w:name="_Hlk15582546"/>
      <w:r w:rsidRPr="008540A6">
        <w:rPr>
          <w:rFonts w:ascii="Angsana New" w:hAnsi="Angsana New" w:cs="Angsana New" w:hint="cs"/>
          <w:sz w:val="30"/>
          <w:szCs w:val="30"/>
          <w:cs/>
          <w:lang w:bidi="th-TH"/>
        </w:rPr>
        <w:t>เมื่อมาตรฐานการรายงานทางการเงินกลุ่มนี้</w:t>
      </w:r>
      <w:bookmarkEnd w:id="3"/>
      <w:r w:rsidRPr="008540A6">
        <w:rPr>
          <w:rFonts w:ascii="Angsana New" w:hAnsi="Angsana New" w:cs="Angsana New" w:hint="cs"/>
          <w:sz w:val="30"/>
          <w:szCs w:val="30"/>
          <w:cs/>
          <w:lang w:bidi="th-TH"/>
        </w:rPr>
        <w:t>มีผลบังคับใช้</w:t>
      </w:r>
      <w:r w:rsidRPr="008540A6">
        <w:rPr>
          <w:rFonts w:ascii="Angsana New" w:hAnsi="Angsana New"/>
          <w:sz w:val="30"/>
          <w:szCs w:val="30"/>
          <w:rtl/>
          <w:cs/>
        </w:rPr>
        <w:br/>
      </w:r>
      <w:r w:rsidRPr="008540A6">
        <w:rPr>
          <w:rFonts w:ascii="Angsana New" w:hAnsi="Angsana New" w:cs="Angsana New" w:hint="cs"/>
          <w:sz w:val="30"/>
          <w:szCs w:val="30"/>
          <w:cs/>
          <w:lang w:bidi="th-TH"/>
        </w:rPr>
        <w:t>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4"/>
    </w:p>
    <w:p w14:paraId="2F08CADD" w14:textId="195B9FBA" w:rsidR="00257D8B" w:rsidRDefault="00257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</w:rPr>
      </w:pPr>
      <w:r>
        <w:rPr>
          <w:rFonts w:ascii="Angsana New" w:hAnsi="Angsana New"/>
          <w:sz w:val="30"/>
          <w:szCs w:val="30"/>
          <w:highlight w:val="yellow"/>
        </w:rPr>
        <w:br w:type="page"/>
      </w:r>
    </w:p>
    <w:p w14:paraId="401B55FF" w14:textId="77777777" w:rsidR="008540A6" w:rsidRPr="008540A6" w:rsidRDefault="008540A6" w:rsidP="008540A6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8540A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8540A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8540A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73BEE27D" w14:textId="77777777" w:rsidR="008540A6" w:rsidRPr="00257D8B" w:rsidRDefault="008540A6" w:rsidP="00257D8B">
      <w:pPr>
        <w:pStyle w:val="block"/>
        <w:spacing w:after="0" w:line="240" w:lineRule="auto"/>
        <w:ind w:left="576" w:right="-43"/>
        <w:jc w:val="thaiDistribute"/>
        <w:rPr>
          <w:rFonts w:ascii="Angsana New" w:hAnsi="Angsana New" w:cs="Angsana New"/>
          <w:sz w:val="30"/>
          <w:szCs w:val="30"/>
          <w:highlight w:val="yellow"/>
          <w:lang w:val="en-US" w:bidi="th-TH"/>
        </w:rPr>
      </w:pPr>
    </w:p>
    <w:p w14:paraId="53E6732F" w14:textId="4ADDAC36" w:rsidR="00257D8B" w:rsidRDefault="008540A6" w:rsidP="00257D8B">
      <w:pPr>
        <w:pStyle w:val="block"/>
        <w:spacing w:after="0" w:line="240" w:lineRule="atLeast"/>
        <w:ind w:left="900" w:right="1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57D8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มาตรฐานการรายงานทางการเงิน ฉบับที่ </w:t>
      </w:r>
      <w:r w:rsidRPr="00257D8B">
        <w:rPr>
          <w:rFonts w:ascii="Angsana New" w:hAnsi="Angsana New" w:cs="Angsana New"/>
          <w:sz w:val="30"/>
          <w:szCs w:val="30"/>
          <w:lang w:val="en-US" w:bidi="th-TH"/>
        </w:rPr>
        <w:t>16</w:t>
      </w:r>
      <w:r w:rsidRPr="00257D8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ได้นำเสนอวิธีการบัญชีเดียวสำหรับผู้เช่า</w:t>
      </w:r>
      <w:r w:rsidRPr="00257D8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257D8B">
        <w:rPr>
          <w:rFonts w:ascii="Angsana New" w:hAnsi="Angsana New" w:cs="Angsana New"/>
          <w:sz w:val="30"/>
          <w:szCs w:val="30"/>
          <w:cs/>
          <w:lang w:val="en-US" w:bidi="th-TH"/>
        </w:rPr>
        <w:t>โดยผู้เช่าต้องรับรู้สินทรัพย์</w:t>
      </w:r>
      <w:r w:rsidRPr="008540A6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r w:rsidRPr="008540A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bookmarkStart w:id="5" w:name="_Hlk15581419"/>
      <w:bookmarkStart w:id="6" w:name="_Hlk15582558"/>
      <w:r w:rsidRPr="008540A6">
        <w:rPr>
          <w:rFonts w:asciiTheme="majorBidi" w:hAnsiTheme="majorBidi" w:cstheme="majorBidi" w:hint="cs"/>
          <w:color w:val="000000"/>
          <w:sz w:val="30"/>
          <w:szCs w:val="30"/>
          <w:cs/>
          <w:lang w:bidi="th-TH"/>
        </w:rPr>
        <w:t>เมื่อ</w:t>
      </w:r>
      <w:r w:rsidRPr="008540A6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5"/>
      <w:r w:rsidRPr="008540A6">
        <w:rPr>
          <w:rFonts w:ascii="Angsana New" w:hAnsi="Angsana New" w:cs="Angsana New" w:hint="cs"/>
          <w:sz w:val="30"/>
          <w:szCs w:val="30"/>
          <w:cs/>
          <w:lang w:bidi="th-TH"/>
        </w:rPr>
        <w:t>บางฉบับที่มีผลบังคับใช้อยู่ในปัจจุบันถูกยกเลิกไป</w:t>
      </w:r>
      <w:bookmarkEnd w:id="6"/>
    </w:p>
    <w:p w14:paraId="3524812A" w14:textId="77777777" w:rsidR="00257D8B" w:rsidRPr="009E5E5E" w:rsidRDefault="00257D8B" w:rsidP="00257D8B">
      <w:pPr>
        <w:pStyle w:val="block"/>
        <w:spacing w:after="0" w:line="240" w:lineRule="auto"/>
        <w:ind w:left="900" w:right="18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1845A3E" w14:textId="1F6A490A" w:rsidR="00346907" w:rsidRDefault="008540A6" w:rsidP="00257D8B">
      <w:pPr>
        <w:pStyle w:val="block"/>
        <w:spacing w:after="0" w:line="240" w:lineRule="atLeast"/>
        <w:ind w:left="540" w:right="18"/>
        <w:jc w:val="thaiDistribute"/>
        <w:rPr>
          <w:rFonts w:ascii="Angsana New" w:hAnsi="Angsana New"/>
          <w:sz w:val="30"/>
          <w:szCs w:val="30"/>
          <w:rtl/>
          <w:cs/>
        </w:rPr>
      </w:pPr>
      <w:r w:rsidRPr="008540A6">
        <w:rPr>
          <w:rFonts w:ascii="Angsana New" w:hAnsi="Angsana New" w:cs="Angsana New"/>
          <w:sz w:val="30"/>
          <w:szCs w:val="30"/>
          <w:cs/>
          <w:lang w:bidi="th-TH"/>
        </w:rPr>
        <w:t>ขณะนี้ผู้บริหารกำลังพิจารณาถึงผลกระทบที่อาจเกิดขึ้น</w:t>
      </w:r>
      <w:r w:rsidRPr="008540A6">
        <w:rPr>
          <w:rFonts w:ascii="Angsana New" w:hAnsi="Angsana New" w:cs="Angsana New" w:hint="cs"/>
          <w:sz w:val="30"/>
          <w:szCs w:val="30"/>
          <w:cs/>
          <w:lang w:bidi="th-TH"/>
        </w:rPr>
        <w:t>ต่องบการเงินในงวดแรกที่</w:t>
      </w:r>
      <w:r w:rsidRPr="008540A6">
        <w:rPr>
          <w:rFonts w:ascii="Angsana New" w:hAnsi="Angsana New" w:cs="Angsana New"/>
          <w:sz w:val="30"/>
          <w:szCs w:val="30"/>
          <w:cs/>
          <w:lang w:bidi="th-TH"/>
        </w:rPr>
        <w:t>ถือปฏิบัติตามมาตรฐาน</w:t>
      </w:r>
      <w:r w:rsidR="00257D8B">
        <w:rPr>
          <w:rFonts w:ascii="Angsana New" w:hAnsi="Angsana New" w:cs="Angsana New"/>
          <w:sz w:val="30"/>
          <w:szCs w:val="30"/>
          <w:lang w:bidi="th-TH"/>
        </w:rPr>
        <w:br/>
      </w:r>
      <w:r w:rsidRPr="008540A6">
        <w:rPr>
          <w:rFonts w:ascii="Angsana New" w:hAnsi="Angsana New" w:cs="Angsana New"/>
          <w:sz w:val="30"/>
          <w:szCs w:val="30"/>
          <w:cs/>
          <w:lang w:bidi="th-TH"/>
        </w:rPr>
        <w:t>การรายงานทางการเงิน</w:t>
      </w:r>
      <w:r w:rsidRPr="008540A6">
        <w:rPr>
          <w:rFonts w:ascii="Angsana New" w:hAnsi="Angsana New" w:cs="Angsana New" w:hint="cs"/>
          <w:sz w:val="30"/>
          <w:szCs w:val="30"/>
          <w:cs/>
          <w:lang w:bidi="th-TH"/>
        </w:rPr>
        <w:t>ดังกล่าวข้างต้น</w:t>
      </w:r>
    </w:p>
    <w:p w14:paraId="7D86FB26" w14:textId="77777777" w:rsidR="00346907" w:rsidRDefault="00346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E5DE01C" w14:textId="60BA06AD" w:rsidR="00346907" w:rsidRDefault="00346907" w:rsidP="003469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C2DF4">
        <w:rPr>
          <w:rFonts w:ascii="Angsana New" w:hAnsi="Angsana New" w:cs="Angsana New"/>
          <w:b/>
          <w:bCs/>
          <w:sz w:val="30"/>
          <w:szCs w:val="30"/>
        </w:rPr>
        <w:t>1</w:t>
      </w:r>
      <w:r w:rsidR="002D3E7D">
        <w:rPr>
          <w:rFonts w:ascii="Angsana New" w:hAnsi="Angsana New" w:cs="Angsana New"/>
          <w:b/>
          <w:bCs/>
          <w:sz w:val="30"/>
          <w:szCs w:val="30"/>
        </w:rPr>
        <w:t>8</w:t>
      </w:r>
      <w:r w:rsidRPr="006C2DF4">
        <w:rPr>
          <w:rFonts w:ascii="Angsana New" w:hAnsi="Angsana New" w:cs="Angsana New"/>
          <w:b/>
          <w:bCs/>
          <w:sz w:val="30"/>
          <w:szCs w:val="30"/>
        </w:rPr>
        <w:tab/>
      </w:r>
      <w:r w:rsidRPr="006C2DF4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การจัดประเภทรายการใหม่</w:t>
      </w:r>
    </w:p>
    <w:p w14:paraId="326B5D07" w14:textId="77777777" w:rsidR="00346907" w:rsidRPr="00346907" w:rsidRDefault="00346907" w:rsidP="003469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BDC9AA0" w14:textId="438A59A9" w:rsidR="00346907" w:rsidRDefault="00346907" w:rsidP="00390D21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B9341A">
        <w:rPr>
          <w:rFonts w:ascii="Angsana New" w:hAnsi="Angsana New" w:cs="Angsana New"/>
          <w:sz w:val="30"/>
          <w:szCs w:val="30"/>
          <w:cs/>
          <w:lang w:bidi="th-TH"/>
        </w:rPr>
        <w:t>รายการบางรายการในงบกำไรขาดทุนเบ็ดเสร็จ</w:t>
      </w:r>
      <w:bookmarkStart w:id="7" w:name="_Hlk30536889"/>
      <w:r w:rsidRPr="00B9341A">
        <w:rPr>
          <w:rFonts w:ascii="Angsana New" w:hAnsi="Angsana New" w:cs="Angsana New"/>
          <w:sz w:val="30"/>
          <w:szCs w:val="30"/>
          <w:cs/>
          <w:lang w:bidi="th-TH"/>
        </w:rPr>
        <w:t>สำหรับงวดสามเดือน</w:t>
      </w:r>
      <w:r w:rsidR="008507F3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401750">
        <w:rPr>
          <w:rFonts w:ascii="Angsana New" w:hAnsi="Angsana New" w:cs="Angsana New" w:hint="cs"/>
          <w:sz w:val="30"/>
          <w:szCs w:val="30"/>
          <w:cs/>
          <w:lang w:bidi="th-TH"/>
        </w:rPr>
        <w:t>เก้าเดือน</w:t>
      </w:r>
      <w:r w:rsidRPr="00B9341A">
        <w:rPr>
          <w:rFonts w:ascii="Angsana New" w:hAnsi="Angsana New" w:cs="Angsana New"/>
          <w:sz w:val="30"/>
          <w:szCs w:val="30"/>
          <w:cs/>
          <w:lang w:bidi="th-TH"/>
        </w:rPr>
        <w:t xml:space="preserve">สิ้นสุดวันที่ </w:t>
      </w:r>
      <w:bookmarkEnd w:id="7"/>
      <w:r w:rsidR="00401750">
        <w:rPr>
          <w:rFonts w:ascii="Angsana New" w:hAnsi="Angsana New"/>
          <w:sz w:val="30"/>
          <w:szCs w:val="30"/>
        </w:rPr>
        <w:t>30</w:t>
      </w:r>
      <w:r w:rsidR="00401750">
        <w:rPr>
          <w:rFonts w:ascii="Angsana New" w:hAnsi="Angsana New" w:cs="Angsana New"/>
          <w:sz w:val="30"/>
          <w:szCs w:val="30"/>
          <w:cs/>
          <w:lang w:bidi="th-TH"/>
        </w:rPr>
        <w:t xml:space="preserve"> มิถุนายน</w:t>
      </w:r>
      <w:r w:rsidRPr="00B9341A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B9341A">
        <w:rPr>
          <w:rFonts w:ascii="Angsana New" w:hAnsi="Angsana New"/>
          <w:sz w:val="30"/>
          <w:szCs w:val="30"/>
        </w:rPr>
        <w:t>256</w:t>
      </w:r>
      <w:r w:rsidR="008507F3">
        <w:rPr>
          <w:rFonts w:ascii="Angsana New" w:hAnsi="Angsana New" w:cstheme="minorBidi"/>
          <w:sz w:val="30"/>
          <w:szCs w:val="38"/>
          <w:lang w:val="en-US" w:bidi="th-TH"/>
        </w:rPr>
        <w:t>2</w:t>
      </w:r>
      <w:r w:rsidRPr="00B9341A">
        <w:rPr>
          <w:rFonts w:ascii="Angsana New" w:hAnsi="Angsana New"/>
          <w:sz w:val="30"/>
          <w:szCs w:val="30"/>
        </w:rPr>
        <w:t xml:space="preserve"> </w:t>
      </w:r>
      <w:r w:rsidRPr="00B9341A">
        <w:rPr>
          <w:rFonts w:ascii="Angsana New" w:hAnsi="Angsana New" w:cs="Angsana New"/>
          <w:sz w:val="30"/>
          <w:szCs w:val="30"/>
          <w:cs/>
          <w:lang w:bidi="th-TH"/>
        </w:rPr>
        <w:t>ซึ่งรวมอยู่ในงบการเงินระหว่างกาลสำหรับงวดสามเดือน</w:t>
      </w:r>
      <w:r w:rsidR="008507F3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401750">
        <w:rPr>
          <w:rFonts w:ascii="Angsana New" w:hAnsi="Angsana New" w:cs="Angsana New" w:hint="cs"/>
          <w:sz w:val="30"/>
          <w:szCs w:val="30"/>
          <w:cs/>
          <w:lang w:bidi="th-TH"/>
        </w:rPr>
        <w:t>เก้าเดือน</w:t>
      </w:r>
      <w:r w:rsidRPr="00B9341A">
        <w:rPr>
          <w:rFonts w:ascii="Angsana New" w:hAnsi="Angsana New" w:cs="Angsana New"/>
          <w:sz w:val="30"/>
          <w:szCs w:val="30"/>
          <w:cs/>
          <w:lang w:bidi="th-TH"/>
        </w:rPr>
        <w:t xml:space="preserve">สิ้นสุดวันที่ </w:t>
      </w:r>
      <w:r w:rsidR="00401750">
        <w:rPr>
          <w:rFonts w:ascii="Angsana New" w:hAnsi="Angsana New"/>
          <w:sz w:val="30"/>
          <w:szCs w:val="30"/>
        </w:rPr>
        <w:t>30</w:t>
      </w:r>
      <w:r w:rsidR="00401750">
        <w:rPr>
          <w:rFonts w:ascii="Angsana New" w:hAnsi="Angsana New" w:cs="Angsana New"/>
          <w:sz w:val="30"/>
          <w:szCs w:val="30"/>
          <w:cs/>
          <w:lang w:bidi="th-TH"/>
        </w:rPr>
        <w:t xml:space="preserve"> มิถุนายน</w:t>
      </w:r>
      <w:r w:rsidRPr="00B9341A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B9341A">
        <w:rPr>
          <w:rFonts w:ascii="Angsana New" w:hAnsi="Angsana New"/>
          <w:sz w:val="30"/>
          <w:szCs w:val="30"/>
        </w:rPr>
        <w:t>256</w:t>
      </w:r>
      <w:r w:rsidR="008507F3">
        <w:rPr>
          <w:rFonts w:ascii="Angsana New" w:hAnsi="Angsana New"/>
          <w:sz w:val="30"/>
          <w:szCs w:val="30"/>
          <w:lang w:val="en-US"/>
        </w:rPr>
        <w:t>3</w:t>
      </w:r>
      <w:r w:rsidRPr="00B9341A">
        <w:rPr>
          <w:rFonts w:ascii="Angsana New" w:hAnsi="Angsana New"/>
          <w:sz w:val="30"/>
          <w:szCs w:val="30"/>
        </w:rPr>
        <w:t xml:space="preserve"> </w:t>
      </w:r>
      <w:r w:rsidRPr="00B9341A">
        <w:rPr>
          <w:rFonts w:ascii="Angsana New" w:hAnsi="Angsana New" w:cs="Angsana New"/>
          <w:sz w:val="30"/>
          <w:szCs w:val="30"/>
          <w:cs/>
          <w:lang w:bidi="th-TH"/>
        </w:rPr>
        <w:t>เพื่อวัตถุประสงค์ในการเปรียบเทียบ ได้มีการจัดประเภทรายการใหม่เพื่อให้สอดคล้องกับการนำเสนองบการเงินระหว่างกาล</w:t>
      </w:r>
      <w:r w:rsidR="009A2ECD">
        <w:rPr>
          <w:rFonts w:ascii="Angsana New" w:hAnsi="Angsana New" w:cs="Angsana New" w:hint="cs"/>
          <w:sz w:val="30"/>
          <w:szCs w:val="30"/>
          <w:cs/>
          <w:lang w:bidi="th-TH"/>
        </w:rPr>
        <w:t>ปี</w:t>
      </w:r>
      <w:r w:rsidRPr="00B9341A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B9341A">
        <w:rPr>
          <w:rFonts w:ascii="Angsana New" w:hAnsi="Angsana New"/>
          <w:sz w:val="30"/>
          <w:szCs w:val="30"/>
        </w:rPr>
        <w:t>256</w:t>
      </w:r>
      <w:r w:rsidR="008507F3">
        <w:rPr>
          <w:rFonts w:ascii="Angsana New" w:hAnsi="Angsana New"/>
          <w:sz w:val="30"/>
          <w:szCs w:val="30"/>
        </w:rPr>
        <w:t>3</w:t>
      </w:r>
      <w:r w:rsidRPr="00B9341A">
        <w:rPr>
          <w:rFonts w:ascii="Angsana New" w:hAnsi="Angsana New"/>
          <w:sz w:val="30"/>
          <w:szCs w:val="30"/>
        </w:rPr>
        <w:t xml:space="preserve"> </w:t>
      </w:r>
      <w:r w:rsidRPr="00B9341A">
        <w:rPr>
          <w:rFonts w:ascii="Angsana New" w:hAnsi="Angsana New" w:cs="Angsana New"/>
          <w:sz w:val="30"/>
          <w:szCs w:val="30"/>
          <w:cs/>
          <w:lang w:bidi="th-TH"/>
        </w:rPr>
        <w:t>ดังนี้</w:t>
      </w:r>
    </w:p>
    <w:p w14:paraId="3924D819" w14:textId="77777777" w:rsidR="00346907" w:rsidRDefault="00346907" w:rsidP="003469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900"/>
        <w:gridCol w:w="270"/>
        <w:gridCol w:w="891"/>
        <w:gridCol w:w="268"/>
        <w:gridCol w:w="821"/>
        <w:gridCol w:w="268"/>
        <w:gridCol w:w="849"/>
        <w:gridCol w:w="335"/>
        <w:gridCol w:w="977"/>
        <w:gridCol w:w="268"/>
        <w:gridCol w:w="903"/>
      </w:tblGrid>
      <w:tr w:rsidR="00346907" w:rsidRPr="00956384" w14:paraId="0B46E27F" w14:textId="77777777" w:rsidTr="008507F3">
        <w:trPr>
          <w:tblHeader/>
        </w:trPr>
        <w:tc>
          <w:tcPr>
            <w:tcW w:w="2520" w:type="dxa"/>
          </w:tcPr>
          <w:p w14:paraId="5583071B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14:paraId="1EB4705A" w14:textId="70CC3A31" w:rsidR="00346907" w:rsidRPr="00956384" w:rsidRDefault="00346907" w:rsidP="00346907">
            <w:pPr>
              <w:pStyle w:val="BodyText"/>
              <w:spacing w:after="0" w:line="340" w:lineRule="exact"/>
              <w:ind w:left="-108" w:right="-9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CA66F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  <w:tr w:rsidR="00346907" w:rsidRPr="00956384" w14:paraId="28E6C7B6" w14:textId="77777777" w:rsidTr="008507F3">
        <w:trPr>
          <w:tblHeader/>
        </w:trPr>
        <w:tc>
          <w:tcPr>
            <w:tcW w:w="2520" w:type="dxa"/>
          </w:tcPr>
          <w:p w14:paraId="396BE5A6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</w:tcPr>
          <w:p w14:paraId="7B55DE07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8" w:type="dxa"/>
          </w:tcPr>
          <w:p w14:paraId="2833B2BF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2" w:type="dxa"/>
            <w:gridSpan w:val="5"/>
            <w:tcBorders>
              <w:bottom w:val="single" w:sz="4" w:space="0" w:color="auto"/>
            </w:tcBorders>
          </w:tcPr>
          <w:p w14:paraId="625D1B22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5638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46907" w:rsidRPr="00956384" w14:paraId="0FC8039B" w14:textId="77777777" w:rsidTr="008507F3">
        <w:trPr>
          <w:tblHeader/>
        </w:trPr>
        <w:tc>
          <w:tcPr>
            <w:tcW w:w="2520" w:type="dxa"/>
            <w:shd w:val="clear" w:color="auto" w:fill="auto"/>
          </w:tcPr>
          <w:p w14:paraId="38885B39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2065D5" w14:textId="77777777" w:rsidR="00346907" w:rsidRPr="00956384" w:rsidRDefault="00346907" w:rsidP="00346907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0FEF8B33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73BBEFCD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0BEB883B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14:paraId="65D6038B" w14:textId="77777777" w:rsidR="00346907" w:rsidRPr="00956384" w:rsidRDefault="00346907" w:rsidP="00346907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E52C99B" w14:textId="77777777" w:rsidR="00346907" w:rsidRPr="00956384" w:rsidRDefault="00346907" w:rsidP="00346907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290D1E8B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77598F29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41D621D6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4EDCF804" w14:textId="77777777" w:rsidR="00346907" w:rsidRPr="00956384" w:rsidRDefault="00346907" w:rsidP="00346907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68" w:type="dxa"/>
          </w:tcPr>
          <w:p w14:paraId="0E23932A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05D16058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4C69B848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0ECF715C" w14:textId="77777777" w:rsidR="00346907" w:rsidRPr="00956384" w:rsidRDefault="00346907" w:rsidP="00346907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35" w:type="dxa"/>
          </w:tcPr>
          <w:p w14:paraId="473C89AC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787A6E9D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0BF262CB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6CC4ACA2" w14:textId="77777777" w:rsidR="00346907" w:rsidRPr="00956384" w:rsidRDefault="00346907" w:rsidP="00346907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01FA71B" w14:textId="77777777" w:rsidR="00346907" w:rsidRPr="00956384" w:rsidRDefault="00346907" w:rsidP="00346907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695A9225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52A57F64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3214F306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</w:tcPr>
          <w:p w14:paraId="68BC02E5" w14:textId="77777777" w:rsidR="00346907" w:rsidRPr="00956384" w:rsidRDefault="00346907" w:rsidP="00346907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346907" w:rsidRPr="00956384" w14:paraId="373AC77C" w14:textId="77777777" w:rsidTr="008507F3">
        <w:trPr>
          <w:tblHeader/>
        </w:trPr>
        <w:tc>
          <w:tcPr>
            <w:tcW w:w="2520" w:type="dxa"/>
          </w:tcPr>
          <w:p w14:paraId="073F00D1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14:paraId="170F0B8C" w14:textId="77777777" w:rsidR="00346907" w:rsidRPr="00956384" w:rsidRDefault="00346907" w:rsidP="00346907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46907" w:rsidRPr="00956384" w14:paraId="15531A7B" w14:textId="77777777" w:rsidTr="008507F3">
        <w:tc>
          <w:tcPr>
            <w:tcW w:w="2520" w:type="dxa"/>
          </w:tcPr>
          <w:p w14:paraId="6503C0C7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900" w:type="dxa"/>
          </w:tcPr>
          <w:p w14:paraId="5C077F3D" w14:textId="77777777" w:rsidR="00346907" w:rsidRPr="00956384" w:rsidRDefault="00346907" w:rsidP="0034690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A9250C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14:paraId="41FF07B0" w14:textId="77777777" w:rsidR="00346907" w:rsidRPr="00956384" w:rsidRDefault="00346907" w:rsidP="00346907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6FD6CBF8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1E5BCB8D" w14:textId="77777777" w:rsidR="00346907" w:rsidRPr="00956384" w:rsidRDefault="00346907" w:rsidP="0034690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29CADC6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0FC35EB2" w14:textId="77777777" w:rsidR="00346907" w:rsidRPr="00956384" w:rsidRDefault="00346907" w:rsidP="0034690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5" w:type="dxa"/>
          </w:tcPr>
          <w:p w14:paraId="55149D5E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12E5FCA9" w14:textId="77777777" w:rsidR="00346907" w:rsidRPr="00956384" w:rsidRDefault="00346907" w:rsidP="00346907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1C1AAD3F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</w:tcPr>
          <w:p w14:paraId="46751929" w14:textId="77777777" w:rsidR="00346907" w:rsidRPr="00956384" w:rsidRDefault="00346907" w:rsidP="0034690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46907" w:rsidRPr="00956384" w14:paraId="5454F813" w14:textId="77777777" w:rsidTr="008507F3">
        <w:tc>
          <w:tcPr>
            <w:tcW w:w="4581" w:type="dxa"/>
            <w:gridSpan w:val="4"/>
          </w:tcPr>
          <w:p w14:paraId="302B9955" w14:textId="77777777" w:rsidR="00346907" w:rsidRPr="00956384" w:rsidRDefault="0034690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13A611A5" w14:textId="5E643138" w:rsidR="00346907" w:rsidRPr="00956384" w:rsidRDefault="0034690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="0040175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0175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9563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23F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6</w:t>
            </w:r>
            <w:r w:rsidR="008507F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14:paraId="64FFB085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4023C664" w14:textId="77777777" w:rsidR="00346907" w:rsidRPr="00956384" w:rsidRDefault="0034690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377ECFA2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16F04382" w14:textId="77777777" w:rsidR="00346907" w:rsidRPr="00956384" w:rsidRDefault="0034690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5" w:type="dxa"/>
          </w:tcPr>
          <w:p w14:paraId="1A5A9AE9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20F59777" w14:textId="77777777" w:rsidR="00346907" w:rsidRPr="00956384" w:rsidRDefault="0034690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08C07A43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</w:tcPr>
          <w:p w14:paraId="5B1F217F" w14:textId="77777777" w:rsidR="00346907" w:rsidRPr="00956384" w:rsidRDefault="0034690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6907" w:rsidRPr="00956384" w14:paraId="59D0A8B6" w14:textId="77777777" w:rsidTr="008507F3">
        <w:tc>
          <w:tcPr>
            <w:tcW w:w="2520" w:type="dxa"/>
          </w:tcPr>
          <w:p w14:paraId="5ABDE32B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B05A9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รายได้จากการขายและ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5B05A9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900" w:type="dxa"/>
          </w:tcPr>
          <w:p w14:paraId="76ABCBE0" w14:textId="77777777" w:rsidR="008B3217" w:rsidRDefault="008B321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AF3DA6A" w14:textId="47B4ACCB" w:rsidR="00F90FEF" w:rsidRPr="00956384" w:rsidRDefault="00F90FEF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3,265</w:t>
            </w:r>
          </w:p>
        </w:tc>
        <w:tc>
          <w:tcPr>
            <w:tcW w:w="270" w:type="dxa"/>
          </w:tcPr>
          <w:p w14:paraId="180EC36A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14:paraId="7955C015" w14:textId="77777777" w:rsidR="008B3217" w:rsidRDefault="008B321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D516266" w14:textId="08C8AF38" w:rsidR="00F90FEF" w:rsidRPr="00956384" w:rsidRDefault="00F90FEF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(64)</w:t>
            </w:r>
          </w:p>
        </w:tc>
        <w:tc>
          <w:tcPr>
            <w:tcW w:w="268" w:type="dxa"/>
          </w:tcPr>
          <w:p w14:paraId="3638E727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15F6B490" w14:textId="77777777" w:rsidR="00346907" w:rsidRDefault="0034690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6D517E2" w14:textId="3479BB26" w:rsidR="00F90FEF" w:rsidRPr="00956384" w:rsidRDefault="00F90FEF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3,201</w:t>
            </w:r>
          </w:p>
        </w:tc>
        <w:tc>
          <w:tcPr>
            <w:tcW w:w="268" w:type="dxa"/>
          </w:tcPr>
          <w:p w14:paraId="5801F053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75BAC3A3" w14:textId="77777777" w:rsidR="0060022F" w:rsidRDefault="0060022F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B2D3F9C" w14:textId="609E033E" w:rsidR="00F90FEF" w:rsidRPr="00956384" w:rsidRDefault="00F90FEF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3,233</w:t>
            </w:r>
          </w:p>
        </w:tc>
        <w:tc>
          <w:tcPr>
            <w:tcW w:w="335" w:type="dxa"/>
          </w:tcPr>
          <w:p w14:paraId="21EE24A2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5357EAD5" w14:textId="77777777" w:rsidR="008B3217" w:rsidRDefault="008B321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571BB58" w14:textId="6ED8CEA2" w:rsidR="00F90FEF" w:rsidRPr="00956384" w:rsidRDefault="00F90FEF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(64)</w:t>
            </w:r>
          </w:p>
        </w:tc>
        <w:tc>
          <w:tcPr>
            <w:tcW w:w="268" w:type="dxa"/>
          </w:tcPr>
          <w:p w14:paraId="372CEA6C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</w:tcPr>
          <w:p w14:paraId="28EF5930" w14:textId="77777777" w:rsidR="0060022F" w:rsidRDefault="0060022F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4764F65" w14:textId="013D3CFD" w:rsidR="00F90FEF" w:rsidRPr="00956384" w:rsidRDefault="00F90FEF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3,169</w:t>
            </w:r>
          </w:p>
        </w:tc>
      </w:tr>
      <w:tr w:rsidR="00346907" w:rsidRPr="00956384" w14:paraId="2C6A27B3" w14:textId="77777777" w:rsidTr="008507F3">
        <w:tc>
          <w:tcPr>
            <w:tcW w:w="2520" w:type="dxa"/>
          </w:tcPr>
          <w:p w14:paraId="34E531D9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B05A9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57B6229B" w14:textId="3D0D7B8B" w:rsidR="00346907" w:rsidRPr="00956384" w:rsidRDefault="00F90FEF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743</w:t>
            </w:r>
          </w:p>
        </w:tc>
        <w:tc>
          <w:tcPr>
            <w:tcW w:w="270" w:type="dxa"/>
          </w:tcPr>
          <w:p w14:paraId="015A66CF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14:paraId="0426C628" w14:textId="49495C10" w:rsidR="00346907" w:rsidRPr="00956384" w:rsidRDefault="00F90FEF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(64)</w:t>
            </w:r>
          </w:p>
        </w:tc>
        <w:tc>
          <w:tcPr>
            <w:tcW w:w="268" w:type="dxa"/>
          </w:tcPr>
          <w:p w14:paraId="5E8C8D6D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511A69F8" w14:textId="1E5DA01D" w:rsidR="00346907" w:rsidRPr="00956384" w:rsidRDefault="00F90FEF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679</w:t>
            </w:r>
          </w:p>
        </w:tc>
        <w:tc>
          <w:tcPr>
            <w:tcW w:w="268" w:type="dxa"/>
          </w:tcPr>
          <w:p w14:paraId="7D6021BC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6BFB36E9" w14:textId="25597261" w:rsidR="00346907" w:rsidRPr="00956384" w:rsidRDefault="00F90FEF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739</w:t>
            </w:r>
          </w:p>
        </w:tc>
        <w:tc>
          <w:tcPr>
            <w:tcW w:w="335" w:type="dxa"/>
          </w:tcPr>
          <w:p w14:paraId="1F766E2D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1D6D6C9F" w14:textId="0E7C1437" w:rsidR="00346907" w:rsidRPr="00956384" w:rsidRDefault="00F90FEF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(64)</w:t>
            </w:r>
          </w:p>
        </w:tc>
        <w:tc>
          <w:tcPr>
            <w:tcW w:w="268" w:type="dxa"/>
          </w:tcPr>
          <w:p w14:paraId="09ECD30D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</w:tcPr>
          <w:p w14:paraId="5D69518B" w14:textId="7385BD1E" w:rsidR="00346907" w:rsidRPr="00956384" w:rsidRDefault="00F90FEF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675</w:t>
            </w:r>
          </w:p>
        </w:tc>
      </w:tr>
      <w:tr w:rsidR="00346907" w:rsidRPr="00956384" w14:paraId="3EAC0683" w14:textId="77777777" w:rsidTr="008507F3">
        <w:tc>
          <w:tcPr>
            <w:tcW w:w="2520" w:type="dxa"/>
          </w:tcPr>
          <w:p w14:paraId="7F81CE92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DEC15C" w14:textId="77777777" w:rsidR="00346907" w:rsidRPr="00956384" w:rsidRDefault="00346907" w:rsidP="0034690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ACA5E3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7F64C988" w14:textId="08D44B42" w:rsidR="00346907" w:rsidRPr="009E5E5E" w:rsidRDefault="00F90FEF" w:rsidP="00346907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5E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8945EF7" w14:textId="77777777" w:rsidR="00346907" w:rsidRPr="009E5E5E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21" w:type="dxa"/>
          </w:tcPr>
          <w:p w14:paraId="4F0C0D9C" w14:textId="77777777" w:rsidR="00346907" w:rsidRPr="009E5E5E" w:rsidRDefault="00346907" w:rsidP="0034690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1C72F862" w14:textId="77777777" w:rsidR="00346907" w:rsidRPr="009E5E5E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9" w:type="dxa"/>
          </w:tcPr>
          <w:p w14:paraId="01AF91DC" w14:textId="77777777" w:rsidR="00346907" w:rsidRPr="009E5E5E" w:rsidRDefault="00346907" w:rsidP="0034690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5" w:type="dxa"/>
          </w:tcPr>
          <w:p w14:paraId="477B589F" w14:textId="77777777" w:rsidR="00346907" w:rsidRPr="009E5E5E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6203B257" w14:textId="49204318" w:rsidR="00346907" w:rsidRPr="009E5E5E" w:rsidRDefault="00F90FEF" w:rsidP="00346907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5E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2DD97A3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</w:tcPr>
          <w:p w14:paraId="4A0F0E7F" w14:textId="77777777" w:rsidR="00346907" w:rsidRPr="00956384" w:rsidRDefault="00346907" w:rsidP="0034690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6907" w:rsidRPr="00222AB6" w14:paraId="56D4080A" w14:textId="77777777" w:rsidTr="008507F3">
        <w:trPr>
          <w:trHeight w:val="152"/>
        </w:trPr>
        <w:tc>
          <w:tcPr>
            <w:tcW w:w="2520" w:type="dxa"/>
          </w:tcPr>
          <w:p w14:paraId="6882AA67" w14:textId="77777777" w:rsidR="00346907" w:rsidRPr="00222AB6" w:rsidRDefault="00346907" w:rsidP="0034690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7D010F3" w14:textId="77777777" w:rsidR="00346907" w:rsidRPr="00222AB6" w:rsidRDefault="00346907" w:rsidP="0034690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04272AD3" w14:textId="77777777" w:rsidR="00346907" w:rsidRPr="00222AB6" w:rsidRDefault="00346907" w:rsidP="0034690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double" w:sz="4" w:space="0" w:color="auto"/>
            </w:tcBorders>
          </w:tcPr>
          <w:p w14:paraId="6DA28D88" w14:textId="77777777" w:rsidR="00346907" w:rsidRPr="00222AB6" w:rsidRDefault="00346907" w:rsidP="00346907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68" w:type="dxa"/>
          </w:tcPr>
          <w:p w14:paraId="101C930B" w14:textId="77777777" w:rsidR="00346907" w:rsidRPr="00222AB6" w:rsidRDefault="00346907" w:rsidP="0034690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3341D18E" w14:textId="77777777" w:rsidR="00346907" w:rsidRPr="00222AB6" w:rsidRDefault="00346907" w:rsidP="0034690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8" w:type="dxa"/>
          </w:tcPr>
          <w:p w14:paraId="7F111624" w14:textId="77777777" w:rsidR="00346907" w:rsidRPr="00222AB6" w:rsidRDefault="00346907" w:rsidP="0034690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4D8B4FF3" w14:textId="77777777" w:rsidR="00346907" w:rsidRPr="00222AB6" w:rsidRDefault="00346907" w:rsidP="0034690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5" w:type="dxa"/>
          </w:tcPr>
          <w:p w14:paraId="7486F444" w14:textId="77777777" w:rsidR="00346907" w:rsidRPr="00222AB6" w:rsidRDefault="00346907" w:rsidP="0034690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</w:tcPr>
          <w:p w14:paraId="7855D07B" w14:textId="77777777" w:rsidR="00346907" w:rsidRPr="00222AB6" w:rsidRDefault="00346907" w:rsidP="00346907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68" w:type="dxa"/>
          </w:tcPr>
          <w:p w14:paraId="0F2C0196" w14:textId="77777777" w:rsidR="00346907" w:rsidRPr="00222AB6" w:rsidRDefault="00346907" w:rsidP="0034690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3" w:type="dxa"/>
          </w:tcPr>
          <w:p w14:paraId="2645978F" w14:textId="77777777" w:rsidR="00346907" w:rsidRPr="00222AB6" w:rsidRDefault="00346907" w:rsidP="0034690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1F453F3A" w14:textId="77777777" w:rsidR="00346907" w:rsidRDefault="00346907" w:rsidP="003469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900"/>
        <w:gridCol w:w="270"/>
        <w:gridCol w:w="891"/>
        <w:gridCol w:w="268"/>
        <w:gridCol w:w="821"/>
        <w:gridCol w:w="268"/>
        <w:gridCol w:w="849"/>
        <w:gridCol w:w="335"/>
        <w:gridCol w:w="977"/>
        <w:gridCol w:w="268"/>
        <w:gridCol w:w="903"/>
      </w:tblGrid>
      <w:tr w:rsidR="008507F3" w:rsidRPr="00956384" w14:paraId="4D77A4E1" w14:textId="77777777" w:rsidTr="00833C60">
        <w:trPr>
          <w:tblHeader/>
        </w:trPr>
        <w:tc>
          <w:tcPr>
            <w:tcW w:w="2520" w:type="dxa"/>
          </w:tcPr>
          <w:p w14:paraId="3E975482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14:paraId="4E91E128" w14:textId="7DB344A6" w:rsidR="008507F3" w:rsidRPr="00956384" w:rsidRDefault="00826045" w:rsidP="00833C60">
            <w:pPr>
              <w:pStyle w:val="BodyText"/>
              <w:spacing w:after="0" w:line="340" w:lineRule="exact"/>
              <w:ind w:left="-108" w:right="-9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8507F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</w:t>
            </w:r>
          </w:p>
        </w:tc>
      </w:tr>
      <w:tr w:rsidR="008507F3" w:rsidRPr="00956384" w14:paraId="1A7793E4" w14:textId="77777777" w:rsidTr="00833C60">
        <w:trPr>
          <w:tblHeader/>
        </w:trPr>
        <w:tc>
          <w:tcPr>
            <w:tcW w:w="2520" w:type="dxa"/>
          </w:tcPr>
          <w:p w14:paraId="01FD346B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</w:tcPr>
          <w:p w14:paraId="69D096D4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8" w:type="dxa"/>
          </w:tcPr>
          <w:p w14:paraId="0237386F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2" w:type="dxa"/>
            <w:gridSpan w:val="5"/>
            <w:tcBorders>
              <w:bottom w:val="single" w:sz="4" w:space="0" w:color="auto"/>
            </w:tcBorders>
          </w:tcPr>
          <w:p w14:paraId="1B7CB6A5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5638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507F3" w:rsidRPr="00956384" w14:paraId="4B5229F7" w14:textId="77777777" w:rsidTr="00833C60">
        <w:trPr>
          <w:tblHeader/>
        </w:trPr>
        <w:tc>
          <w:tcPr>
            <w:tcW w:w="2520" w:type="dxa"/>
            <w:shd w:val="clear" w:color="auto" w:fill="auto"/>
          </w:tcPr>
          <w:p w14:paraId="787141EE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BFB38D4" w14:textId="77777777" w:rsidR="008507F3" w:rsidRPr="00956384" w:rsidRDefault="008507F3" w:rsidP="00833C60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5FBFF01C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616B4CDE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6C70D3A9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14:paraId="3F74F3A1" w14:textId="77777777" w:rsidR="008507F3" w:rsidRPr="00956384" w:rsidRDefault="008507F3" w:rsidP="00833C60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4B33D6F" w14:textId="77777777" w:rsidR="008507F3" w:rsidRPr="00956384" w:rsidRDefault="008507F3" w:rsidP="00833C60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6B488BE9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592C5983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1572D7C6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71CC90F5" w14:textId="77777777" w:rsidR="008507F3" w:rsidRPr="00956384" w:rsidRDefault="008507F3" w:rsidP="00833C60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68" w:type="dxa"/>
          </w:tcPr>
          <w:p w14:paraId="4FE1F286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2A21F1B2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73420C88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47E7B990" w14:textId="77777777" w:rsidR="008507F3" w:rsidRPr="00956384" w:rsidRDefault="008507F3" w:rsidP="00833C60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35" w:type="dxa"/>
          </w:tcPr>
          <w:p w14:paraId="1FC6A268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22512223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1D974E97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50AEC155" w14:textId="77777777" w:rsidR="008507F3" w:rsidRPr="00956384" w:rsidRDefault="008507F3" w:rsidP="00833C60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B3BC8D9" w14:textId="77777777" w:rsidR="008507F3" w:rsidRPr="00956384" w:rsidRDefault="008507F3" w:rsidP="00833C60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1F95070C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333C2583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2577D760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</w:tcPr>
          <w:p w14:paraId="018E4DFA" w14:textId="77777777" w:rsidR="008507F3" w:rsidRPr="00956384" w:rsidRDefault="008507F3" w:rsidP="00833C60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8507F3" w:rsidRPr="00956384" w14:paraId="493EFA58" w14:textId="77777777" w:rsidTr="00833C60">
        <w:trPr>
          <w:tblHeader/>
        </w:trPr>
        <w:tc>
          <w:tcPr>
            <w:tcW w:w="2520" w:type="dxa"/>
          </w:tcPr>
          <w:p w14:paraId="2A20C0C6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14:paraId="45903B47" w14:textId="77777777" w:rsidR="008507F3" w:rsidRPr="00956384" w:rsidRDefault="008507F3" w:rsidP="00833C60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507F3" w:rsidRPr="00956384" w14:paraId="26FD189F" w14:textId="77777777" w:rsidTr="00833C60">
        <w:tc>
          <w:tcPr>
            <w:tcW w:w="2520" w:type="dxa"/>
          </w:tcPr>
          <w:p w14:paraId="1016DCDC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900" w:type="dxa"/>
          </w:tcPr>
          <w:p w14:paraId="5823A40F" w14:textId="77777777" w:rsidR="008507F3" w:rsidRPr="00956384" w:rsidRDefault="008507F3" w:rsidP="00833C60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59BFDE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14:paraId="1022A17C" w14:textId="77777777" w:rsidR="008507F3" w:rsidRPr="00956384" w:rsidRDefault="008507F3" w:rsidP="00833C60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1B99D2DD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773B2054" w14:textId="77777777" w:rsidR="008507F3" w:rsidRPr="00956384" w:rsidRDefault="008507F3" w:rsidP="00833C60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325431A0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63008B62" w14:textId="77777777" w:rsidR="008507F3" w:rsidRPr="00956384" w:rsidRDefault="008507F3" w:rsidP="00833C60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5" w:type="dxa"/>
          </w:tcPr>
          <w:p w14:paraId="26F01AA6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643B294B" w14:textId="77777777" w:rsidR="008507F3" w:rsidRPr="00956384" w:rsidRDefault="008507F3" w:rsidP="00833C60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CAC1E07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</w:tcPr>
          <w:p w14:paraId="0208CF15" w14:textId="77777777" w:rsidR="008507F3" w:rsidRPr="00956384" w:rsidRDefault="008507F3" w:rsidP="00833C60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507F3" w:rsidRPr="00956384" w14:paraId="5B17E643" w14:textId="77777777" w:rsidTr="00833C60">
        <w:tc>
          <w:tcPr>
            <w:tcW w:w="4581" w:type="dxa"/>
            <w:gridSpan w:val="4"/>
          </w:tcPr>
          <w:p w14:paraId="56A643E2" w14:textId="328A2567" w:rsidR="008507F3" w:rsidRPr="00956384" w:rsidRDefault="008507F3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0175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9563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</w:p>
          <w:p w14:paraId="438727D1" w14:textId="3DD6B03D" w:rsidR="008507F3" w:rsidRPr="00956384" w:rsidRDefault="008507F3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="0040175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0175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9563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23F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14:paraId="330F5A4A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6F0788CB" w14:textId="77777777" w:rsidR="008507F3" w:rsidRPr="00956384" w:rsidRDefault="008507F3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0F17D1A1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1FD1C6F6" w14:textId="77777777" w:rsidR="008507F3" w:rsidRPr="00956384" w:rsidRDefault="008507F3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5" w:type="dxa"/>
          </w:tcPr>
          <w:p w14:paraId="4DCA8B0E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6E45810F" w14:textId="77777777" w:rsidR="008507F3" w:rsidRPr="00956384" w:rsidRDefault="008507F3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7B7508A4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</w:tcPr>
          <w:p w14:paraId="53D986DE" w14:textId="77777777" w:rsidR="008507F3" w:rsidRPr="00956384" w:rsidRDefault="008507F3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507F3" w:rsidRPr="00956384" w14:paraId="2482AF1C" w14:textId="77777777" w:rsidTr="00833C60">
        <w:tc>
          <w:tcPr>
            <w:tcW w:w="2520" w:type="dxa"/>
          </w:tcPr>
          <w:p w14:paraId="3EE97C98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B05A9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รายได้จากการขายและ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5B05A9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900" w:type="dxa"/>
          </w:tcPr>
          <w:p w14:paraId="36A176E2" w14:textId="77777777" w:rsidR="008B3217" w:rsidRDefault="008B3217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AF8A7CC" w14:textId="6B5A9F61" w:rsidR="000E0FF7" w:rsidRPr="00956384" w:rsidRDefault="000E0FF7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8,965</w:t>
            </w:r>
          </w:p>
        </w:tc>
        <w:tc>
          <w:tcPr>
            <w:tcW w:w="270" w:type="dxa"/>
          </w:tcPr>
          <w:p w14:paraId="0049F2B0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14:paraId="0EA13FEE" w14:textId="77777777" w:rsidR="008B3217" w:rsidRDefault="008B3217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41EC597" w14:textId="4966AFF2" w:rsidR="000E0FF7" w:rsidRPr="00956384" w:rsidRDefault="000E0FF7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(161)</w:t>
            </w:r>
          </w:p>
        </w:tc>
        <w:tc>
          <w:tcPr>
            <w:tcW w:w="268" w:type="dxa"/>
          </w:tcPr>
          <w:p w14:paraId="4B8EF298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0378AF55" w14:textId="77777777" w:rsidR="008B3217" w:rsidRDefault="008B3217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A709443" w14:textId="47EB103E" w:rsidR="000E0FF7" w:rsidRPr="00956384" w:rsidRDefault="000E0FF7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8,804</w:t>
            </w:r>
          </w:p>
        </w:tc>
        <w:tc>
          <w:tcPr>
            <w:tcW w:w="268" w:type="dxa"/>
          </w:tcPr>
          <w:p w14:paraId="3BF49227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0FF3D829" w14:textId="77777777" w:rsidR="008B3217" w:rsidRDefault="008B3217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48AF323" w14:textId="18B866DA" w:rsidR="000E0FF7" w:rsidRPr="00956384" w:rsidRDefault="000E0FF7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8,903</w:t>
            </w:r>
          </w:p>
        </w:tc>
        <w:tc>
          <w:tcPr>
            <w:tcW w:w="335" w:type="dxa"/>
          </w:tcPr>
          <w:p w14:paraId="219E58E3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754E7762" w14:textId="77777777" w:rsidR="008B3217" w:rsidRDefault="008B3217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2309918" w14:textId="5E46E1A9" w:rsidR="000E0FF7" w:rsidRPr="00956384" w:rsidRDefault="000E0FF7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(161)</w:t>
            </w:r>
          </w:p>
        </w:tc>
        <w:tc>
          <w:tcPr>
            <w:tcW w:w="268" w:type="dxa"/>
          </w:tcPr>
          <w:p w14:paraId="7D6E2753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</w:tcPr>
          <w:p w14:paraId="604C025C" w14:textId="77777777" w:rsidR="008507F3" w:rsidRDefault="008507F3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01D70F2" w14:textId="5F0367D3" w:rsidR="000E0FF7" w:rsidRPr="00956384" w:rsidRDefault="000E0FF7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8,742</w:t>
            </w:r>
          </w:p>
        </w:tc>
      </w:tr>
      <w:tr w:rsidR="008507F3" w:rsidRPr="00956384" w14:paraId="5414B688" w14:textId="77777777" w:rsidTr="00833C60">
        <w:tc>
          <w:tcPr>
            <w:tcW w:w="2520" w:type="dxa"/>
          </w:tcPr>
          <w:p w14:paraId="44848BAE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B05A9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2BEF6921" w14:textId="1FDAF57D" w:rsidR="008507F3" w:rsidRPr="00956384" w:rsidRDefault="000E0FF7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2,142</w:t>
            </w:r>
          </w:p>
        </w:tc>
        <w:tc>
          <w:tcPr>
            <w:tcW w:w="270" w:type="dxa"/>
          </w:tcPr>
          <w:p w14:paraId="1AA0E571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14:paraId="298EDA59" w14:textId="2E088385" w:rsidR="008507F3" w:rsidRPr="00956384" w:rsidRDefault="000E0FF7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(161)</w:t>
            </w:r>
          </w:p>
        </w:tc>
        <w:tc>
          <w:tcPr>
            <w:tcW w:w="268" w:type="dxa"/>
          </w:tcPr>
          <w:p w14:paraId="685B47F2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10E3F0EC" w14:textId="7A7C5C74" w:rsidR="008507F3" w:rsidRPr="00956384" w:rsidRDefault="000E0FF7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1,981</w:t>
            </w:r>
          </w:p>
        </w:tc>
        <w:tc>
          <w:tcPr>
            <w:tcW w:w="268" w:type="dxa"/>
          </w:tcPr>
          <w:p w14:paraId="139E57B1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3C96DF7E" w14:textId="20B2F2C7" w:rsidR="008507F3" w:rsidRPr="00956384" w:rsidRDefault="000E0FF7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2,135</w:t>
            </w:r>
          </w:p>
        </w:tc>
        <w:tc>
          <w:tcPr>
            <w:tcW w:w="335" w:type="dxa"/>
          </w:tcPr>
          <w:p w14:paraId="0308B57A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0026AE7D" w14:textId="0C189011" w:rsidR="008507F3" w:rsidRPr="00956384" w:rsidRDefault="000E0FF7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(161)</w:t>
            </w:r>
          </w:p>
        </w:tc>
        <w:tc>
          <w:tcPr>
            <w:tcW w:w="268" w:type="dxa"/>
          </w:tcPr>
          <w:p w14:paraId="6700A87C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</w:tcPr>
          <w:p w14:paraId="1F4C7AEE" w14:textId="255B9280" w:rsidR="008507F3" w:rsidRPr="00956384" w:rsidRDefault="000E0FF7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1,974</w:t>
            </w:r>
          </w:p>
        </w:tc>
      </w:tr>
      <w:tr w:rsidR="008507F3" w:rsidRPr="00956384" w14:paraId="41471735" w14:textId="77777777" w:rsidTr="00833C60">
        <w:tc>
          <w:tcPr>
            <w:tcW w:w="2520" w:type="dxa"/>
          </w:tcPr>
          <w:p w14:paraId="39AB507B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C3B46B0" w14:textId="77777777" w:rsidR="008507F3" w:rsidRPr="00956384" w:rsidRDefault="008507F3" w:rsidP="00833C60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3BD22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554B8A1B" w14:textId="17AA4742" w:rsidR="008507F3" w:rsidRPr="009E5E5E" w:rsidRDefault="000E0FF7" w:rsidP="00833C60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5E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DFE15F5" w14:textId="77777777" w:rsidR="008507F3" w:rsidRPr="009E5E5E" w:rsidRDefault="008507F3" w:rsidP="00833C6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21" w:type="dxa"/>
          </w:tcPr>
          <w:p w14:paraId="279D4447" w14:textId="77777777" w:rsidR="008507F3" w:rsidRPr="009E5E5E" w:rsidRDefault="008507F3" w:rsidP="00833C60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57511D53" w14:textId="77777777" w:rsidR="008507F3" w:rsidRPr="009E5E5E" w:rsidRDefault="008507F3" w:rsidP="00833C6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9" w:type="dxa"/>
          </w:tcPr>
          <w:p w14:paraId="5DDEE892" w14:textId="77777777" w:rsidR="008507F3" w:rsidRPr="009E5E5E" w:rsidRDefault="008507F3" w:rsidP="00833C60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5" w:type="dxa"/>
          </w:tcPr>
          <w:p w14:paraId="4B8D06B3" w14:textId="77777777" w:rsidR="008507F3" w:rsidRPr="009E5E5E" w:rsidRDefault="008507F3" w:rsidP="00833C6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7C46DCD0" w14:textId="4510066D" w:rsidR="008507F3" w:rsidRPr="009E5E5E" w:rsidRDefault="000E0FF7" w:rsidP="00833C60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5E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59204F5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</w:tcPr>
          <w:p w14:paraId="0DD50C57" w14:textId="77777777" w:rsidR="008507F3" w:rsidRPr="00956384" w:rsidRDefault="008507F3" w:rsidP="00833C60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63248E42" w14:textId="77777777" w:rsidR="008507F3" w:rsidRDefault="008507F3" w:rsidP="003469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C727251" w14:textId="77777777" w:rsidR="00D92800" w:rsidRPr="00B635B3" w:rsidRDefault="00346907" w:rsidP="00390D21">
      <w:pPr>
        <w:pStyle w:val="block"/>
        <w:spacing w:after="0" w:line="240" w:lineRule="atLeast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F11954">
        <w:rPr>
          <w:rFonts w:ascii="Angsana New" w:hAnsi="Angsana New" w:cs="Angsana New"/>
          <w:sz w:val="30"/>
          <w:szCs w:val="30"/>
          <w:cs/>
          <w:lang w:bidi="th-TH"/>
        </w:rPr>
        <w:t>การจัดประเภทรายการใหม่นี้</w:t>
      </w:r>
      <w:r>
        <w:rPr>
          <w:rFonts w:ascii="Angsana New" w:hAnsi="Angsana New"/>
          <w:sz w:val="30"/>
          <w:szCs w:val="30"/>
        </w:rPr>
        <w:t xml:space="preserve"> </w:t>
      </w:r>
      <w:r w:rsidRPr="00F11954">
        <w:rPr>
          <w:rFonts w:ascii="Angsana New" w:hAnsi="Angsana New" w:cs="Angsana New"/>
          <w:sz w:val="30"/>
          <w:szCs w:val="30"/>
          <w:cs/>
          <w:lang w:bidi="th-TH"/>
        </w:rPr>
        <w:t>เนื่องจากผู้บริหารเห็นว่ามีความเหมาะสมกับธุรกิจของกลุ่มบริษัทมากกว่า</w:t>
      </w:r>
    </w:p>
    <w:sectPr w:rsidR="00D92800" w:rsidRPr="00B635B3" w:rsidSect="0070222B">
      <w:headerReference w:type="default" r:id="rId20"/>
      <w:footerReference w:type="even" r:id="rId21"/>
      <w:footerReference w:type="default" r:id="rId22"/>
      <w:footerReference w:type="first" r:id="rId23"/>
      <w:pgSz w:w="11909" w:h="16834" w:code="9"/>
      <w:pgMar w:top="691" w:right="1019" w:bottom="576" w:left="1152" w:header="720" w:footer="720" w:gutter="0"/>
      <w:paperSrc w:first="7" w:other="7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7D0755" w14:textId="77777777" w:rsidR="003572A5" w:rsidRDefault="003572A5" w:rsidP="004956B4">
      <w:r>
        <w:separator/>
      </w:r>
    </w:p>
  </w:endnote>
  <w:endnote w:type="continuationSeparator" w:id="0">
    <w:p w14:paraId="7994D274" w14:textId="77777777" w:rsidR="003572A5" w:rsidRDefault="003572A5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CA74D" w14:textId="77777777" w:rsidR="00252A27" w:rsidRPr="0047456A" w:rsidRDefault="00252A27" w:rsidP="0047456A">
    <w:pPr>
      <w:pStyle w:val="Footer"/>
      <w:jc w:val="center"/>
      <w:rPr>
        <w:rFonts w:ascii="Angsana New" w:hAnsi="Angsana New"/>
        <w:sz w:val="30"/>
        <w:szCs w:val="30"/>
      </w:rPr>
    </w:pPr>
    <w:r w:rsidRPr="0047456A">
      <w:rPr>
        <w:rFonts w:ascii="Angsana New" w:hAnsi="Angsana New"/>
        <w:sz w:val="30"/>
        <w:szCs w:val="30"/>
      </w:rPr>
      <w:fldChar w:fldCharType="begin"/>
    </w:r>
    <w:r w:rsidRPr="0047456A">
      <w:rPr>
        <w:rFonts w:ascii="Angsana New" w:hAnsi="Angsana New"/>
        <w:sz w:val="30"/>
        <w:szCs w:val="30"/>
      </w:rPr>
      <w:instrText xml:space="preserve"> PAGE   \* MERGEFORMAT </w:instrText>
    </w:r>
    <w:r w:rsidRPr="004745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20</w:t>
    </w:r>
    <w:r w:rsidRPr="0047456A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7019A7" w14:textId="77777777" w:rsidR="00252A27" w:rsidRPr="00B121B2" w:rsidRDefault="00252A27">
    <w:pPr>
      <w:pStyle w:val="Footer"/>
      <w:jc w:val="center"/>
      <w:rPr>
        <w:rFonts w:ascii="Angsana New" w:hAnsi="Angsana New"/>
        <w:sz w:val="30"/>
        <w:szCs w:val="30"/>
      </w:rPr>
    </w:pPr>
    <w:r w:rsidRPr="00B121B2">
      <w:rPr>
        <w:rFonts w:ascii="Angsana New" w:hAnsi="Angsana New"/>
        <w:sz w:val="30"/>
        <w:szCs w:val="30"/>
      </w:rPr>
      <w:fldChar w:fldCharType="begin"/>
    </w:r>
    <w:r w:rsidRPr="00B121B2">
      <w:rPr>
        <w:rFonts w:ascii="Angsana New" w:hAnsi="Angsana New"/>
        <w:sz w:val="30"/>
        <w:szCs w:val="30"/>
      </w:rPr>
      <w:instrText xml:space="preserve"> PAGE   \* MERGEFORMAT </w:instrText>
    </w:r>
    <w:r w:rsidRPr="00B121B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21</w:t>
    </w:r>
    <w:r w:rsidRPr="00B121B2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558780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DB631CC" w14:textId="77777777" w:rsidR="00252A27" w:rsidRPr="00333A2F" w:rsidRDefault="00252A2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33A2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33A2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33A2F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13</w:t>
        </w:r>
        <w:r w:rsidRPr="00333A2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0E421" w14:textId="77777777" w:rsidR="00252A27" w:rsidRPr="00907A32" w:rsidRDefault="00252A27" w:rsidP="00B1561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20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 w:hint="cs"/>
        <w:i/>
        <w:iCs/>
        <w:sz w:val="30"/>
        <w:szCs w:val="30"/>
        <w:cs/>
      </w:rPr>
      <w:tab/>
    </w:r>
    <w:r w:rsidRPr="00907A32">
      <w:rPr>
        <w:rStyle w:val="PageNumber"/>
        <w:rFonts w:ascii="Angsana New" w:hAnsi="Angsana New" w:cs="Angsana New"/>
        <w:sz w:val="30"/>
        <w:szCs w:val="30"/>
        <w:lang w:val="pt-BR"/>
      </w:rPr>
      <w:fldChar w:fldCharType="begin"/>
    </w:r>
    <w:r w:rsidRPr="00907A32">
      <w:rPr>
        <w:rStyle w:val="PageNumber"/>
        <w:rFonts w:ascii="Angsana New" w:hAnsi="Angsana New" w:cs="Angsana New"/>
        <w:sz w:val="30"/>
        <w:szCs w:val="30"/>
        <w:lang w:val="pt-BR"/>
      </w:rPr>
      <w:instrText xml:space="preserve"> PAGE </w:instrText>
    </w:r>
    <w:r w:rsidRPr="00907A32">
      <w:rPr>
        <w:rStyle w:val="PageNumber"/>
        <w:rFonts w:ascii="Angsana New" w:hAnsi="Angsana New" w:cs="Angsana New"/>
        <w:sz w:val="30"/>
        <w:szCs w:val="30"/>
        <w:lang w:val="pt-BR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lang w:val="pt-BR"/>
      </w:rPr>
      <w:t>27</w:t>
    </w:r>
    <w:r w:rsidRPr="00907A32">
      <w:rPr>
        <w:rStyle w:val="PageNumber"/>
        <w:rFonts w:ascii="Angsana New" w:hAnsi="Angsana New" w:cs="Angsana New"/>
        <w:sz w:val="30"/>
        <w:szCs w:val="30"/>
        <w:lang w:val="pt-BR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AA074" w14:textId="77777777" w:rsidR="00252A27" w:rsidRPr="0036699E" w:rsidRDefault="00252A27" w:rsidP="0036699E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color w:val="000000"/>
        <w:sz w:val="30"/>
        <w:szCs w:val="30"/>
      </w:rPr>
    </w:pPr>
    <w:r w:rsidRPr="009216E6">
      <w:rPr>
        <w:rFonts w:ascii="Angsana New" w:hAnsi="Angsana New"/>
        <w:caps/>
        <w:color w:val="000000"/>
        <w:sz w:val="30"/>
        <w:szCs w:val="30"/>
      </w:rPr>
      <w:fldChar w:fldCharType="begin"/>
    </w:r>
    <w:r w:rsidRPr="009216E6">
      <w:rPr>
        <w:rFonts w:ascii="Angsana New" w:hAnsi="Angsana New"/>
        <w:caps/>
        <w:color w:val="000000"/>
        <w:sz w:val="30"/>
        <w:szCs w:val="30"/>
      </w:rPr>
      <w:instrText xml:space="preserve"> PAGE   \* MERGEFORMAT </w:instrText>
    </w:r>
    <w:r w:rsidRPr="009216E6">
      <w:rPr>
        <w:rFonts w:ascii="Angsana New" w:hAnsi="Angsana New"/>
        <w:caps/>
        <w:color w:val="000000"/>
        <w:sz w:val="30"/>
        <w:szCs w:val="30"/>
      </w:rPr>
      <w:fldChar w:fldCharType="separate"/>
    </w:r>
    <w:r>
      <w:rPr>
        <w:rFonts w:ascii="Angsana New" w:hAnsi="Angsana New"/>
        <w:caps/>
        <w:noProof/>
        <w:color w:val="000000"/>
        <w:sz w:val="30"/>
        <w:szCs w:val="30"/>
      </w:rPr>
      <w:t>25</w:t>
    </w:r>
    <w:r w:rsidRPr="009216E6">
      <w:rPr>
        <w:rFonts w:ascii="Angsana New" w:hAnsi="Angsana New"/>
        <w:caps/>
        <w:noProof/>
        <w:color w:val="000000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21F89" w14:textId="77777777" w:rsidR="00252A27" w:rsidRPr="00907A32" w:rsidRDefault="00252A27" w:rsidP="00036FFD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pt-BR"/>
      </w:rPr>
    </w:pPr>
    <w:r w:rsidRPr="003D799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99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26</w: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360B35F" w14:textId="77777777" w:rsidR="00252A27" w:rsidRPr="00907A32" w:rsidRDefault="00252A27" w:rsidP="00CE3A2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77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CC3ED" w14:textId="77777777" w:rsidR="00252A27" w:rsidRPr="0047456A" w:rsidRDefault="00252A27" w:rsidP="0047456A">
    <w:pPr>
      <w:pStyle w:val="Footer"/>
      <w:jc w:val="center"/>
      <w:rPr>
        <w:rFonts w:ascii="Angsana New" w:hAnsi="Angsana New"/>
        <w:sz w:val="30"/>
        <w:szCs w:val="30"/>
      </w:rPr>
    </w:pPr>
    <w:r w:rsidRPr="0047456A">
      <w:rPr>
        <w:rFonts w:ascii="Angsana New" w:hAnsi="Angsana New"/>
        <w:sz w:val="30"/>
        <w:szCs w:val="30"/>
      </w:rPr>
      <w:fldChar w:fldCharType="begin"/>
    </w:r>
    <w:r w:rsidRPr="0047456A">
      <w:rPr>
        <w:rFonts w:ascii="Angsana New" w:hAnsi="Angsana New"/>
        <w:sz w:val="30"/>
        <w:szCs w:val="30"/>
      </w:rPr>
      <w:instrText xml:space="preserve"> PAGE   \* MERGEFORMAT </w:instrText>
    </w:r>
    <w:r w:rsidRPr="004745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28</w:t>
    </w:r>
    <w:r w:rsidRPr="0047456A">
      <w:rPr>
        <w:rFonts w:ascii="Angsana New" w:hAnsi="Angsana New"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FFEB5" w14:textId="77777777" w:rsidR="00252A27" w:rsidRDefault="00252A27" w:rsidP="003758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</w:pPr>
    <w:r>
      <w:tab/>
    </w:r>
    <w:r w:rsidRPr="003C6472">
      <w:rPr>
        <w:rFonts w:ascii="Angsana New" w:hAnsi="Angsana New"/>
        <w:sz w:val="30"/>
        <w:szCs w:val="30"/>
      </w:rPr>
      <w:fldChar w:fldCharType="begin"/>
    </w:r>
    <w:r w:rsidRPr="003C6472">
      <w:rPr>
        <w:rFonts w:ascii="Angsana New" w:hAnsi="Angsana New"/>
        <w:sz w:val="30"/>
        <w:szCs w:val="30"/>
      </w:rPr>
      <w:instrText xml:space="preserve"> PAGE   \* MERGEFORMAT </w:instrText>
    </w:r>
    <w:r w:rsidRPr="003C64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3C6472">
      <w:rPr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BF884F" w14:textId="77777777" w:rsidR="00252A27" w:rsidRPr="00907A32" w:rsidRDefault="00252A27" w:rsidP="00036FFD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pt-BR"/>
      </w:rPr>
    </w:pPr>
    <w:r w:rsidRPr="003D799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99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27</w: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3DCFDB6" w14:textId="77777777" w:rsidR="00252A27" w:rsidRPr="00907A32" w:rsidRDefault="00252A27" w:rsidP="00CE3A2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77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0E01A2" w14:textId="77777777" w:rsidR="003572A5" w:rsidRDefault="003572A5" w:rsidP="004956B4">
      <w:r>
        <w:separator/>
      </w:r>
    </w:p>
  </w:footnote>
  <w:footnote w:type="continuationSeparator" w:id="0">
    <w:p w14:paraId="58BD0062" w14:textId="77777777" w:rsidR="003572A5" w:rsidRDefault="003572A5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52B53" w14:textId="77777777" w:rsidR="00252A27" w:rsidRPr="00C70EC6" w:rsidRDefault="00252A27" w:rsidP="006E07AE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301BDD74" w14:textId="77777777" w:rsidR="00252A27" w:rsidRPr="00C70EC6" w:rsidRDefault="00252A27" w:rsidP="006E07AE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F748F8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80B7DDD" w14:textId="08C47DCD" w:rsidR="00252A27" w:rsidRDefault="00252A27" w:rsidP="006E07AE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/>
        <w:b/>
        <w:bCs/>
        <w:sz w:val="32"/>
        <w:szCs w:val="32"/>
        <w:cs/>
      </w:rPr>
      <w:t>มิถุนายน</w:t>
    </w:r>
    <w:r w:rsidRPr="00A90C0A">
      <w:rPr>
        <w:rFonts w:ascii="Angsana New" w:hAnsi="Angsana New"/>
        <w:b/>
        <w:bCs/>
        <w:sz w:val="32"/>
        <w:szCs w:val="32"/>
        <w:cs/>
      </w:rPr>
      <w:t xml:space="preserve"> </w:t>
    </w:r>
    <w:r w:rsidRPr="00A90C0A">
      <w:rPr>
        <w:rFonts w:ascii="Angsana New" w:hAnsi="Angsana New"/>
        <w:b/>
        <w:bCs/>
        <w:sz w:val="32"/>
        <w:szCs w:val="32"/>
      </w:rPr>
      <w:t xml:space="preserve">2563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2BE84F25" w14:textId="77777777" w:rsidR="00252A27" w:rsidRPr="006E07AE" w:rsidRDefault="00252A27">
    <w:pPr>
      <w:pStyle w:val="Header"/>
      <w:rPr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DA293E" w14:textId="77777777" w:rsidR="00252A27" w:rsidRPr="0047456A" w:rsidRDefault="00252A27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47456A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336CF090" w14:textId="77777777" w:rsidR="00252A27" w:rsidRPr="0047456A" w:rsidRDefault="00252A27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4745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5559143" w14:textId="2173BF6F" w:rsidR="00252A27" w:rsidRPr="0047456A" w:rsidRDefault="00252A27" w:rsidP="00E80C07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/>
        <w:b/>
        <w:bCs/>
        <w:sz w:val="32"/>
        <w:szCs w:val="32"/>
        <w:cs/>
      </w:rPr>
      <w:t>มิถุนายน</w:t>
    </w:r>
    <w:r w:rsidRPr="00A90C0A">
      <w:rPr>
        <w:rFonts w:ascii="Angsana New" w:hAnsi="Angsana New"/>
        <w:b/>
        <w:bCs/>
        <w:sz w:val="32"/>
        <w:szCs w:val="32"/>
        <w:cs/>
      </w:rPr>
      <w:t xml:space="preserve"> </w:t>
    </w:r>
    <w:r w:rsidRPr="00A90C0A">
      <w:rPr>
        <w:rFonts w:ascii="Angsana New" w:hAnsi="Angsana New"/>
        <w:b/>
        <w:bCs/>
        <w:sz w:val="32"/>
        <w:szCs w:val="32"/>
      </w:rPr>
      <w:t xml:space="preserve">2563 </w:t>
    </w:r>
    <w:r w:rsidRPr="0047456A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6EB2A615" w14:textId="77777777" w:rsidR="00252A27" w:rsidRPr="0047456A" w:rsidRDefault="00252A27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AA571" w14:textId="77777777" w:rsidR="00DF714F" w:rsidRPr="009B072F" w:rsidRDefault="00DF714F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0239A0A5" w14:textId="77777777" w:rsidR="00DF714F" w:rsidRPr="009B072F" w:rsidRDefault="00DF714F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7D47D14" w14:textId="77777777" w:rsidR="00DF714F" w:rsidRDefault="00DF714F" w:rsidP="00B46D6D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/>
        <w:b/>
        <w:bCs/>
        <w:sz w:val="32"/>
        <w:szCs w:val="32"/>
        <w:cs/>
      </w:rPr>
      <w:t>มิถุนายน</w:t>
    </w:r>
    <w:r w:rsidRPr="00A90C0A">
      <w:rPr>
        <w:rFonts w:ascii="Angsana New" w:hAnsi="Angsana New"/>
        <w:b/>
        <w:bCs/>
        <w:sz w:val="32"/>
        <w:szCs w:val="32"/>
        <w:cs/>
      </w:rPr>
      <w:t xml:space="preserve"> </w:t>
    </w:r>
    <w:r w:rsidRPr="00A90C0A">
      <w:rPr>
        <w:rFonts w:ascii="Angsana New" w:hAnsi="Angsana New"/>
        <w:b/>
        <w:bCs/>
        <w:sz w:val="32"/>
        <w:szCs w:val="32"/>
      </w:rPr>
      <w:t xml:space="preserve">2563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2DCF6FBD" w14:textId="77777777" w:rsidR="00DF714F" w:rsidRDefault="00DF714F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91CAF" w14:textId="77777777" w:rsidR="00252A27" w:rsidRPr="0047456A" w:rsidRDefault="00252A27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47456A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401E5F1C" w14:textId="77777777" w:rsidR="00252A27" w:rsidRPr="0047456A" w:rsidRDefault="00252A27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4745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833809F" w14:textId="0B913CE7" w:rsidR="00252A27" w:rsidRDefault="00252A27" w:rsidP="002C6C9B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/>
        <w:b/>
        <w:bCs/>
        <w:sz w:val="32"/>
        <w:szCs w:val="32"/>
        <w:cs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1ADA5098" w14:textId="77777777" w:rsidR="00252A27" w:rsidRPr="0047456A" w:rsidRDefault="00252A27" w:rsidP="002C6C9B">
    <w:pPr>
      <w:pStyle w:val="Header"/>
      <w:tabs>
        <w:tab w:val="left" w:pos="0"/>
      </w:tabs>
      <w:ind w:left="450" w:hanging="450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637BB" w14:textId="77777777" w:rsidR="00252A27" w:rsidRPr="00C70EC6" w:rsidRDefault="00252A27" w:rsidP="00B62759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2234BE4D" w14:textId="77777777" w:rsidR="00252A27" w:rsidRPr="00C70EC6" w:rsidRDefault="00252A27" w:rsidP="00B62759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5C7560BE" w14:textId="13F6F9BF" w:rsidR="00252A27" w:rsidRDefault="00252A27" w:rsidP="0071126D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2559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1E0D51E3" w14:textId="77777777" w:rsidR="00252A27" w:rsidRPr="00AC4ACA" w:rsidRDefault="00252A27">
    <w:pPr>
      <w:pStyle w:val="Header"/>
      <w:rPr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CE1887" w14:textId="77777777" w:rsidR="00252A27" w:rsidRPr="009B072F" w:rsidRDefault="00252A27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278FB355" w14:textId="77777777" w:rsidR="00252A27" w:rsidRPr="009B072F" w:rsidRDefault="00252A27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EDF97DF" w14:textId="64FE7C40" w:rsidR="00252A27" w:rsidRPr="0047456A" w:rsidRDefault="00252A27" w:rsidP="00513284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/>
        <w:b/>
        <w:bCs/>
        <w:sz w:val="32"/>
        <w:szCs w:val="32"/>
        <w:cs/>
      </w:rPr>
      <w:t>มิถุนายน</w:t>
    </w:r>
    <w:r w:rsidRPr="00A90C0A">
      <w:rPr>
        <w:rFonts w:ascii="Angsana New" w:hAnsi="Angsana New"/>
        <w:b/>
        <w:bCs/>
        <w:sz w:val="32"/>
        <w:szCs w:val="32"/>
        <w:cs/>
      </w:rPr>
      <w:t xml:space="preserve"> </w:t>
    </w:r>
    <w:r w:rsidRPr="00A90C0A">
      <w:rPr>
        <w:rFonts w:ascii="Angsana New" w:hAnsi="Angsana New"/>
        <w:b/>
        <w:bCs/>
        <w:sz w:val="32"/>
        <w:szCs w:val="32"/>
      </w:rPr>
      <w:t xml:space="preserve">2563 </w:t>
    </w:r>
    <w:r w:rsidRPr="0047456A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2D2379A" w14:textId="77777777" w:rsidR="00252A27" w:rsidRDefault="00252A27" w:rsidP="00513284">
    <w:pPr>
      <w:pStyle w:val="Header"/>
      <w:tabs>
        <w:tab w:val="left" w:pos="0"/>
      </w:tabs>
      <w:ind w:left="450" w:hanging="450"/>
      <w:rPr>
        <w:rFonts w:ascii="Angsana New" w:hAnsi="Angsana New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073D2" w14:textId="77777777" w:rsidR="00252A27" w:rsidRPr="009B072F" w:rsidRDefault="00252A27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0DF80A98" w14:textId="77777777" w:rsidR="00252A27" w:rsidRPr="009B072F" w:rsidRDefault="00252A27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FBB31BF" w14:textId="78B4A8E3" w:rsidR="00252A27" w:rsidRDefault="00252A27" w:rsidP="00E80C07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/>
        <w:b/>
        <w:bCs/>
        <w:sz w:val="32"/>
        <w:szCs w:val="32"/>
        <w:cs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B7065FF" w14:textId="77777777" w:rsidR="00252A27" w:rsidRDefault="00252A27" w:rsidP="004914D4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4176868"/>
    <w:multiLevelType w:val="hybridMultilevel"/>
    <w:tmpl w:val="C2E43A5A"/>
    <w:lvl w:ilvl="0" w:tplc="B7C6D09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8306B"/>
    <w:multiLevelType w:val="hybridMultilevel"/>
    <w:tmpl w:val="5100E8FA"/>
    <w:lvl w:ilvl="0" w:tplc="F79476E8">
      <w:start w:val="7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DCA79BE"/>
    <w:multiLevelType w:val="hybridMultilevel"/>
    <w:tmpl w:val="6A2A48C2"/>
    <w:lvl w:ilvl="0" w:tplc="7FEA9F8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20605"/>
    <w:multiLevelType w:val="hybridMultilevel"/>
    <w:tmpl w:val="CFF473B0"/>
    <w:lvl w:ilvl="0" w:tplc="A9968416">
      <w:start w:val="8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29E24F1"/>
    <w:multiLevelType w:val="hybridMultilevel"/>
    <w:tmpl w:val="4A16AA78"/>
    <w:lvl w:ilvl="0" w:tplc="B2FCECCE">
      <w:start w:val="6"/>
      <w:numFmt w:val="bullet"/>
      <w:lvlText w:val="-"/>
      <w:lvlJc w:val="left"/>
      <w:pPr>
        <w:ind w:left="11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3F515641"/>
    <w:multiLevelType w:val="hybridMultilevel"/>
    <w:tmpl w:val="935A7376"/>
    <w:lvl w:ilvl="0" w:tplc="9B5A36C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1410E71"/>
    <w:multiLevelType w:val="hybridMultilevel"/>
    <w:tmpl w:val="984625A0"/>
    <w:lvl w:ilvl="0" w:tplc="F2D20988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F400EA7"/>
    <w:multiLevelType w:val="hybridMultilevel"/>
    <w:tmpl w:val="A672F9C8"/>
    <w:lvl w:ilvl="0" w:tplc="5E765AD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2439C7"/>
    <w:multiLevelType w:val="hybridMultilevel"/>
    <w:tmpl w:val="0AC6ADB6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822A7C"/>
    <w:multiLevelType w:val="hybridMultilevel"/>
    <w:tmpl w:val="BA3AF5B2"/>
    <w:lvl w:ilvl="0" w:tplc="E2767248">
      <w:start w:val="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9B4281D"/>
    <w:multiLevelType w:val="hybridMultilevel"/>
    <w:tmpl w:val="6D2823C6"/>
    <w:lvl w:ilvl="0" w:tplc="DE668F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C950B47"/>
    <w:multiLevelType w:val="hybridMultilevel"/>
    <w:tmpl w:val="A82C4CC0"/>
    <w:lvl w:ilvl="0" w:tplc="DF625238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2607EA"/>
    <w:multiLevelType w:val="hybridMultilevel"/>
    <w:tmpl w:val="9016FEF8"/>
    <w:lvl w:ilvl="0" w:tplc="54B4DCBA">
      <w:start w:val="4"/>
      <w:numFmt w:val="decimal"/>
      <w:lvlText w:val="%1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063B64"/>
    <w:multiLevelType w:val="hybridMultilevel"/>
    <w:tmpl w:val="2B60577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3468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3558" w:hanging="360"/>
      </w:pPr>
    </w:lvl>
    <w:lvl w:ilvl="2" w:tplc="0409001B" w:tentative="1">
      <w:start w:val="1"/>
      <w:numFmt w:val="lowerRoman"/>
      <w:lvlText w:val="%3."/>
      <w:lvlJc w:val="right"/>
      <w:pPr>
        <w:ind w:left="4278" w:hanging="180"/>
      </w:pPr>
    </w:lvl>
    <w:lvl w:ilvl="3" w:tplc="0409000F" w:tentative="1">
      <w:start w:val="1"/>
      <w:numFmt w:val="decimal"/>
      <w:lvlText w:val="%4."/>
      <w:lvlJc w:val="left"/>
      <w:pPr>
        <w:ind w:left="4998" w:hanging="360"/>
      </w:pPr>
    </w:lvl>
    <w:lvl w:ilvl="4" w:tplc="04090019" w:tentative="1">
      <w:start w:val="1"/>
      <w:numFmt w:val="lowerLetter"/>
      <w:lvlText w:val="%5."/>
      <w:lvlJc w:val="left"/>
      <w:pPr>
        <w:ind w:left="5718" w:hanging="360"/>
      </w:pPr>
    </w:lvl>
    <w:lvl w:ilvl="5" w:tplc="0409001B" w:tentative="1">
      <w:start w:val="1"/>
      <w:numFmt w:val="lowerRoman"/>
      <w:lvlText w:val="%6."/>
      <w:lvlJc w:val="right"/>
      <w:pPr>
        <w:ind w:left="6438" w:hanging="180"/>
      </w:pPr>
    </w:lvl>
    <w:lvl w:ilvl="6" w:tplc="0409000F" w:tentative="1">
      <w:start w:val="1"/>
      <w:numFmt w:val="decimal"/>
      <w:lvlText w:val="%7."/>
      <w:lvlJc w:val="left"/>
      <w:pPr>
        <w:ind w:left="7158" w:hanging="360"/>
      </w:pPr>
    </w:lvl>
    <w:lvl w:ilvl="7" w:tplc="04090019" w:tentative="1">
      <w:start w:val="1"/>
      <w:numFmt w:val="lowerLetter"/>
      <w:lvlText w:val="%8."/>
      <w:lvlJc w:val="left"/>
      <w:pPr>
        <w:ind w:left="7878" w:hanging="360"/>
      </w:pPr>
    </w:lvl>
    <w:lvl w:ilvl="8" w:tplc="0409001B" w:tentative="1">
      <w:start w:val="1"/>
      <w:numFmt w:val="lowerRoman"/>
      <w:lvlText w:val="%9."/>
      <w:lvlJc w:val="right"/>
      <w:pPr>
        <w:ind w:left="8598" w:hanging="180"/>
      </w:pPr>
    </w:lvl>
  </w:abstractNum>
  <w:abstractNum w:abstractNumId="24" w15:restartNumberingAfterBreak="0">
    <w:nsid w:val="75730E92"/>
    <w:multiLevelType w:val="hybridMultilevel"/>
    <w:tmpl w:val="38BAAA8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25"/>
  </w:num>
  <w:num w:numId="4">
    <w:abstractNumId w:val="23"/>
  </w:num>
  <w:num w:numId="5">
    <w:abstractNumId w:val="20"/>
  </w:num>
  <w:num w:numId="6">
    <w:abstractNumId w:val="3"/>
  </w:num>
  <w:num w:numId="7">
    <w:abstractNumId w:val="22"/>
  </w:num>
  <w:num w:numId="8">
    <w:abstractNumId w:val="7"/>
  </w:num>
  <w:num w:numId="9">
    <w:abstractNumId w:val="10"/>
  </w:num>
  <w:num w:numId="10">
    <w:abstractNumId w:val="17"/>
  </w:num>
  <w:num w:numId="11">
    <w:abstractNumId w:val="16"/>
  </w:num>
  <w:num w:numId="12">
    <w:abstractNumId w:val="6"/>
  </w:num>
  <w:num w:numId="13">
    <w:abstractNumId w:val="5"/>
  </w:num>
  <w:num w:numId="14">
    <w:abstractNumId w:val="12"/>
  </w:num>
  <w:num w:numId="15">
    <w:abstractNumId w:val="18"/>
  </w:num>
  <w:num w:numId="16">
    <w:abstractNumId w:val="1"/>
  </w:num>
  <w:num w:numId="17">
    <w:abstractNumId w:val="2"/>
  </w:num>
  <w:num w:numId="18">
    <w:abstractNumId w:val="11"/>
  </w:num>
  <w:num w:numId="19">
    <w:abstractNumId w:val="4"/>
  </w:num>
  <w:num w:numId="20">
    <w:abstractNumId w:val="26"/>
  </w:num>
  <w:num w:numId="21">
    <w:abstractNumId w:val="14"/>
  </w:num>
  <w:num w:numId="22">
    <w:abstractNumId w:val="19"/>
  </w:num>
  <w:num w:numId="23">
    <w:abstractNumId w:val="9"/>
  </w:num>
  <w:num w:numId="24">
    <w:abstractNumId w:val="0"/>
  </w:num>
  <w:num w:numId="25">
    <w:abstractNumId w:val="21"/>
  </w:num>
  <w:num w:numId="26">
    <w:abstractNumId w:val="15"/>
  </w:num>
  <w:num w:numId="27">
    <w:abstractNumId w:val="24"/>
  </w:num>
  <w:num w:numId="28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evenAndOddHeaders/>
  <w:drawingGridHorizontalSpacing w:val="90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＀＀噦噦Ɉ̄᠀;䩦噦噦弾Ȧ怀鉦᳍㘾○$$圛圜㠀ȣ!＀＀噦噧ɐȀ᠀즚噦噧큜ȴ/怀尀輳㘾⛇̳̳圜圝㠀ȣ!＀＀噦噧ʓ̀᠀;㰀噦噧큜_x000a_ɯ怀頀&quot;᳍㘾⫒$$圝圞㠀ȣ!＀＀噦噦ʙȀ᠀즙噦噦큜ɽ2怀憚#죌䱧⯎ͻͻ圞圦㠀ȣ!＀＀噧噧ˢ̄᠀&gt;疚噧噧弾ʻ怀휳&amp;က㘾〡圦圧㠀ȣ!＀＀噦噧˥Ȁ᠀_x000a_볍噦噧큜ˈ,怀鐀'烍㘾ㄍ̍̍圧在㠀ȣ!＀＀噦噦̖̀᠀8ᶙ噦噦큜̀怀놚*က㘾㓲在圩㠀ȣ!＀＀噧噦̪Ȁ᠀볍噧噦큜̎*怀湦+嬴㘾㗞˲˲圩圯㠀ȣ!＀＀噦噦̀͜᠀6ࠀ噦噦큜̿怀⸹.ู燇ꖖ㦨圯地㠀ȣ!＀＀ูͨ耀 耀ู"/>
  </w:docVars>
  <w:rsids>
    <w:rsidRoot w:val="00127299"/>
    <w:rsid w:val="00000130"/>
    <w:rsid w:val="0000031C"/>
    <w:rsid w:val="00000377"/>
    <w:rsid w:val="000003C4"/>
    <w:rsid w:val="000006F3"/>
    <w:rsid w:val="00000CAC"/>
    <w:rsid w:val="000010EA"/>
    <w:rsid w:val="000014D6"/>
    <w:rsid w:val="000019C7"/>
    <w:rsid w:val="000019E4"/>
    <w:rsid w:val="000020B3"/>
    <w:rsid w:val="000022DE"/>
    <w:rsid w:val="00002354"/>
    <w:rsid w:val="0000249C"/>
    <w:rsid w:val="000024DF"/>
    <w:rsid w:val="00002750"/>
    <w:rsid w:val="00002A90"/>
    <w:rsid w:val="00002B92"/>
    <w:rsid w:val="00002FAD"/>
    <w:rsid w:val="000039E8"/>
    <w:rsid w:val="00003D69"/>
    <w:rsid w:val="00004537"/>
    <w:rsid w:val="000047E3"/>
    <w:rsid w:val="00004995"/>
    <w:rsid w:val="00004B3E"/>
    <w:rsid w:val="00004D8D"/>
    <w:rsid w:val="00005688"/>
    <w:rsid w:val="000056A6"/>
    <w:rsid w:val="00005C4A"/>
    <w:rsid w:val="000065DC"/>
    <w:rsid w:val="00006750"/>
    <w:rsid w:val="00006C27"/>
    <w:rsid w:val="00007791"/>
    <w:rsid w:val="000077D3"/>
    <w:rsid w:val="00007A87"/>
    <w:rsid w:val="00010663"/>
    <w:rsid w:val="0001120F"/>
    <w:rsid w:val="00011380"/>
    <w:rsid w:val="000118E9"/>
    <w:rsid w:val="000119AB"/>
    <w:rsid w:val="00011A9F"/>
    <w:rsid w:val="00011DFA"/>
    <w:rsid w:val="000124DD"/>
    <w:rsid w:val="0001283B"/>
    <w:rsid w:val="00012C38"/>
    <w:rsid w:val="00013521"/>
    <w:rsid w:val="00013A4F"/>
    <w:rsid w:val="00013B9C"/>
    <w:rsid w:val="00013C69"/>
    <w:rsid w:val="00013E01"/>
    <w:rsid w:val="00013E4D"/>
    <w:rsid w:val="00013ED5"/>
    <w:rsid w:val="0001402F"/>
    <w:rsid w:val="00014446"/>
    <w:rsid w:val="000145D6"/>
    <w:rsid w:val="000146FD"/>
    <w:rsid w:val="000149CE"/>
    <w:rsid w:val="00014EEE"/>
    <w:rsid w:val="00014F52"/>
    <w:rsid w:val="00015528"/>
    <w:rsid w:val="00015B56"/>
    <w:rsid w:val="00016071"/>
    <w:rsid w:val="00016586"/>
    <w:rsid w:val="00016789"/>
    <w:rsid w:val="000167E8"/>
    <w:rsid w:val="000167EA"/>
    <w:rsid w:val="00016845"/>
    <w:rsid w:val="0001698B"/>
    <w:rsid w:val="00016B90"/>
    <w:rsid w:val="00017199"/>
    <w:rsid w:val="000176A6"/>
    <w:rsid w:val="000176AF"/>
    <w:rsid w:val="00017707"/>
    <w:rsid w:val="00017739"/>
    <w:rsid w:val="00017AAB"/>
    <w:rsid w:val="00017B36"/>
    <w:rsid w:val="000200D1"/>
    <w:rsid w:val="00020220"/>
    <w:rsid w:val="000208EF"/>
    <w:rsid w:val="00020EBB"/>
    <w:rsid w:val="000210C1"/>
    <w:rsid w:val="0002120F"/>
    <w:rsid w:val="00021210"/>
    <w:rsid w:val="000213F2"/>
    <w:rsid w:val="00021713"/>
    <w:rsid w:val="00021A9E"/>
    <w:rsid w:val="00021B44"/>
    <w:rsid w:val="00021E09"/>
    <w:rsid w:val="00021E20"/>
    <w:rsid w:val="00021EFE"/>
    <w:rsid w:val="000221F0"/>
    <w:rsid w:val="000228EA"/>
    <w:rsid w:val="00022D3B"/>
    <w:rsid w:val="00022D62"/>
    <w:rsid w:val="0002371F"/>
    <w:rsid w:val="00023765"/>
    <w:rsid w:val="00023ACA"/>
    <w:rsid w:val="00023E11"/>
    <w:rsid w:val="00023F18"/>
    <w:rsid w:val="0002441F"/>
    <w:rsid w:val="0002445D"/>
    <w:rsid w:val="00024520"/>
    <w:rsid w:val="00024872"/>
    <w:rsid w:val="0002497B"/>
    <w:rsid w:val="00024FD0"/>
    <w:rsid w:val="000251C5"/>
    <w:rsid w:val="000256FA"/>
    <w:rsid w:val="000257EC"/>
    <w:rsid w:val="0002586B"/>
    <w:rsid w:val="00025A8E"/>
    <w:rsid w:val="00026079"/>
    <w:rsid w:val="00026275"/>
    <w:rsid w:val="000262CA"/>
    <w:rsid w:val="00026482"/>
    <w:rsid w:val="0002667F"/>
    <w:rsid w:val="000268A4"/>
    <w:rsid w:val="00026EF3"/>
    <w:rsid w:val="0002713C"/>
    <w:rsid w:val="0002744B"/>
    <w:rsid w:val="00027808"/>
    <w:rsid w:val="00027C98"/>
    <w:rsid w:val="00027DE5"/>
    <w:rsid w:val="00027EE7"/>
    <w:rsid w:val="00027FAB"/>
    <w:rsid w:val="00030246"/>
    <w:rsid w:val="000302E6"/>
    <w:rsid w:val="0003075D"/>
    <w:rsid w:val="00030A73"/>
    <w:rsid w:val="000311EE"/>
    <w:rsid w:val="0003173F"/>
    <w:rsid w:val="00031C7B"/>
    <w:rsid w:val="00032092"/>
    <w:rsid w:val="000320C5"/>
    <w:rsid w:val="0003227C"/>
    <w:rsid w:val="000325D8"/>
    <w:rsid w:val="00032E92"/>
    <w:rsid w:val="0003328B"/>
    <w:rsid w:val="0003333C"/>
    <w:rsid w:val="000336D9"/>
    <w:rsid w:val="000337A7"/>
    <w:rsid w:val="00033890"/>
    <w:rsid w:val="000339B8"/>
    <w:rsid w:val="00033C33"/>
    <w:rsid w:val="00033D46"/>
    <w:rsid w:val="0003413D"/>
    <w:rsid w:val="000343A7"/>
    <w:rsid w:val="000346A4"/>
    <w:rsid w:val="00034910"/>
    <w:rsid w:val="00034AFA"/>
    <w:rsid w:val="000354A8"/>
    <w:rsid w:val="00035623"/>
    <w:rsid w:val="00035793"/>
    <w:rsid w:val="00035AA5"/>
    <w:rsid w:val="00035D45"/>
    <w:rsid w:val="00035EC0"/>
    <w:rsid w:val="00036FFD"/>
    <w:rsid w:val="000372E2"/>
    <w:rsid w:val="00037439"/>
    <w:rsid w:val="000375FC"/>
    <w:rsid w:val="00037B04"/>
    <w:rsid w:val="00037CED"/>
    <w:rsid w:val="00037EC7"/>
    <w:rsid w:val="00037FB8"/>
    <w:rsid w:val="0004002E"/>
    <w:rsid w:val="0004027E"/>
    <w:rsid w:val="00040A86"/>
    <w:rsid w:val="00040AAF"/>
    <w:rsid w:val="000412DA"/>
    <w:rsid w:val="000414CB"/>
    <w:rsid w:val="0004172A"/>
    <w:rsid w:val="000418C5"/>
    <w:rsid w:val="00041DB2"/>
    <w:rsid w:val="00042453"/>
    <w:rsid w:val="00042747"/>
    <w:rsid w:val="0004283B"/>
    <w:rsid w:val="00042BB1"/>
    <w:rsid w:val="00042E53"/>
    <w:rsid w:val="00043284"/>
    <w:rsid w:val="000432DD"/>
    <w:rsid w:val="0004342C"/>
    <w:rsid w:val="000438CD"/>
    <w:rsid w:val="000439D8"/>
    <w:rsid w:val="00043D22"/>
    <w:rsid w:val="00043E57"/>
    <w:rsid w:val="0004410A"/>
    <w:rsid w:val="0004424B"/>
    <w:rsid w:val="00044319"/>
    <w:rsid w:val="00044545"/>
    <w:rsid w:val="00044643"/>
    <w:rsid w:val="000449CB"/>
    <w:rsid w:val="00044CDE"/>
    <w:rsid w:val="00045815"/>
    <w:rsid w:val="00045B68"/>
    <w:rsid w:val="0004613D"/>
    <w:rsid w:val="00046490"/>
    <w:rsid w:val="0004693B"/>
    <w:rsid w:val="00046A1D"/>
    <w:rsid w:val="00046AFE"/>
    <w:rsid w:val="00046E1C"/>
    <w:rsid w:val="000470BC"/>
    <w:rsid w:val="00047A50"/>
    <w:rsid w:val="00047A87"/>
    <w:rsid w:val="00047ABA"/>
    <w:rsid w:val="00047E37"/>
    <w:rsid w:val="0005024B"/>
    <w:rsid w:val="0005056A"/>
    <w:rsid w:val="0005056D"/>
    <w:rsid w:val="00050644"/>
    <w:rsid w:val="000508D6"/>
    <w:rsid w:val="00050A51"/>
    <w:rsid w:val="00050EDF"/>
    <w:rsid w:val="00051468"/>
    <w:rsid w:val="00051932"/>
    <w:rsid w:val="00052201"/>
    <w:rsid w:val="0005250D"/>
    <w:rsid w:val="00052567"/>
    <w:rsid w:val="00052870"/>
    <w:rsid w:val="00052A3A"/>
    <w:rsid w:val="0005317C"/>
    <w:rsid w:val="00053BE3"/>
    <w:rsid w:val="0005400D"/>
    <w:rsid w:val="000540A2"/>
    <w:rsid w:val="00054C24"/>
    <w:rsid w:val="00054E4D"/>
    <w:rsid w:val="000552E9"/>
    <w:rsid w:val="000558A5"/>
    <w:rsid w:val="00055960"/>
    <w:rsid w:val="00055D63"/>
    <w:rsid w:val="0005619C"/>
    <w:rsid w:val="000563DD"/>
    <w:rsid w:val="00056B25"/>
    <w:rsid w:val="00056BA3"/>
    <w:rsid w:val="00056BAE"/>
    <w:rsid w:val="00056FF1"/>
    <w:rsid w:val="00057102"/>
    <w:rsid w:val="000574DA"/>
    <w:rsid w:val="000578B9"/>
    <w:rsid w:val="00057AF4"/>
    <w:rsid w:val="000600D0"/>
    <w:rsid w:val="000601D4"/>
    <w:rsid w:val="0006029F"/>
    <w:rsid w:val="000606F8"/>
    <w:rsid w:val="000609F6"/>
    <w:rsid w:val="00060AFC"/>
    <w:rsid w:val="00060B2A"/>
    <w:rsid w:val="00060C07"/>
    <w:rsid w:val="000613AC"/>
    <w:rsid w:val="00061642"/>
    <w:rsid w:val="000616A9"/>
    <w:rsid w:val="000619AA"/>
    <w:rsid w:val="00061C46"/>
    <w:rsid w:val="000622B0"/>
    <w:rsid w:val="0006246B"/>
    <w:rsid w:val="0006283F"/>
    <w:rsid w:val="00062C6D"/>
    <w:rsid w:val="00062FD4"/>
    <w:rsid w:val="0006335C"/>
    <w:rsid w:val="00063361"/>
    <w:rsid w:val="00063BB8"/>
    <w:rsid w:val="00063DEB"/>
    <w:rsid w:val="00064063"/>
    <w:rsid w:val="000646A7"/>
    <w:rsid w:val="00064795"/>
    <w:rsid w:val="000649B4"/>
    <w:rsid w:val="00064BE2"/>
    <w:rsid w:val="00065107"/>
    <w:rsid w:val="000656E1"/>
    <w:rsid w:val="000658D8"/>
    <w:rsid w:val="00065A24"/>
    <w:rsid w:val="00065C80"/>
    <w:rsid w:val="00065EE6"/>
    <w:rsid w:val="00065F7D"/>
    <w:rsid w:val="00065FC7"/>
    <w:rsid w:val="000660E9"/>
    <w:rsid w:val="000663C4"/>
    <w:rsid w:val="00066737"/>
    <w:rsid w:val="000669A7"/>
    <w:rsid w:val="00066A9D"/>
    <w:rsid w:val="00066B77"/>
    <w:rsid w:val="00066BC8"/>
    <w:rsid w:val="00066CB5"/>
    <w:rsid w:val="00066E5E"/>
    <w:rsid w:val="0006713A"/>
    <w:rsid w:val="00067B88"/>
    <w:rsid w:val="00067D22"/>
    <w:rsid w:val="0007005B"/>
    <w:rsid w:val="00070131"/>
    <w:rsid w:val="00070279"/>
    <w:rsid w:val="0007042E"/>
    <w:rsid w:val="00070515"/>
    <w:rsid w:val="000705E6"/>
    <w:rsid w:val="00070654"/>
    <w:rsid w:val="0007098E"/>
    <w:rsid w:val="00070A62"/>
    <w:rsid w:val="00070F78"/>
    <w:rsid w:val="000712E5"/>
    <w:rsid w:val="000720B6"/>
    <w:rsid w:val="000723A0"/>
    <w:rsid w:val="0007247D"/>
    <w:rsid w:val="000727A8"/>
    <w:rsid w:val="000727BD"/>
    <w:rsid w:val="00072A17"/>
    <w:rsid w:val="00072D65"/>
    <w:rsid w:val="00072DB5"/>
    <w:rsid w:val="00072F76"/>
    <w:rsid w:val="000730CF"/>
    <w:rsid w:val="000731B6"/>
    <w:rsid w:val="00073C0F"/>
    <w:rsid w:val="00073E31"/>
    <w:rsid w:val="00073F06"/>
    <w:rsid w:val="00073F91"/>
    <w:rsid w:val="0007414F"/>
    <w:rsid w:val="000744DA"/>
    <w:rsid w:val="000744FA"/>
    <w:rsid w:val="00074576"/>
    <w:rsid w:val="00074680"/>
    <w:rsid w:val="00074C03"/>
    <w:rsid w:val="00074D60"/>
    <w:rsid w:val="00074FB1"/>
    <w:rsid w:val="00075071"/>
    <w:rsid w:val="0007509B"/>
    <w:rsid w:val="000751B4"/>
    <w:rsid w:val="000754D3"/>
    <w:rsid w:val="000756BC"/>
    <w:rsid w:val="000757A0"/>
    <w:rsid w:val="00075A1C"/>
    <w:rsid w:val="0007630B"/>
    <w:rsid w:val="00076912"/>
    <w:rsid w:val="00076F71"/>
    <w:rsid w:val="000775FE"/>
    <w:rsid w:val="000779D2"/>
    <w:rsid w:val="000803C6"/>
    <w:rsid w:val="00080464"/>
    <w:rsid w:val="00080555"/>
    <w:rsid w:val="000806A5"/>
    <w:rsid w:val="00080736"/>
    <w:rsid w:val="0008083D"/>
    <w:rsid w:val="00080998"/>
    <w:rsid w:val="00080CAC"/>
    <w:rsid w:val="00080E2D"/>
    <w:rsid w:val="00081195"/>
    <w:rsid w:val="00081715"/>
    <w:rsid w:val="00081CC6"/>
    <w:rsid w:val="00081DCF"/>
    <w:rsid w:val="000822A2"/>
    <w:rsid w:val="0008233C"/>
    <w:rsid w:val="000824EB"/>
    <w:rsid w:val="00082510"/>
    <w:rsid w:val="0008281E"/>
    <w:rsid w:val="00082957"/>
    <w:rsid w:val="00082EDC"/>
    <w:rsid w:val="00082F02"/>
    <w:rsid w:val="00083534"/>
    <w:rsid w:val="0008356D"/>
    <w:rsid w:val="0008388B"/>
    <w:rsid w:val="00083BAF"/>
    <w:rsid w:val="00083BC5"/>
    <w:rsid w:val="00083F31"/>
    <w:rsid w:val="000844BF"/>
    <w:rsid w:val="00084805"/>
    <w:rsid w:val="00084823"/>
    <w:rsid w:val="0008506C"/>
    <w:rsid w:val="00085329"/>
    <w:rsid w:val="00085D6B"/>
    <w:rsid w:val="00085F28"/>
    <w:rsid w:val="00085FA2"/>
    <w:rsid w:val="000860E3"/>
    <w:rsid w:val="0008618C"/>
    <w:rsid w:val="00086241"/>
    <w:rsid w:val="00086581"/>
    <w:rsid w:val="00086B9D"/>
    <w:rsid w:val="00086C57"/>
    <w:rsid w:val="0008797A"/>
    <w:rsid w:val="00087C83"/>
    <w:rsid w:val="00087C9A"/>
    <w:rsid w:val="00090298"/>
    <w:rsid w:val="0009051F"/>
    <w:rsid w:val="000910C6"/>
    <w:rsid w:val="00091125"/>
    <w:rsid w:val="00091828"/>
    <w:rsid w:val="00091D9A"/>
    <w:rsid w:val="00091FEA"/>
    <w:rsid w:val="0009293A"/>
    <w:rsid w:val="00092CD3"/>
    <w:rsid w:val="00092E4A"/>
    <w:rsid w:val="00092EE3"/>
    <w:rsid w:val="00093053"/>
    <w:rsid w:val="00093330"/>
    <w:rsid w:val="000933BE"/>
    <w:rsid w:val="00093404"/>
    <w:rsid w:val="0009353C"/>
    <w:rsid w:val="00093785"/>
    <w:rsid w:val="000938AF"/>
    <w:rsid w:val="00093BDF"/>
    <w:rsid w:val="0009448C"/>
    <w:rsid w:val="00095168"/>
    <w:rsid w:val="000951B3"/>
    <w:rsid w:val="00095521"/>
    <w:rsid w:val="00095695"/>
    <w:rsid w:val="00095755"/>
    <w:rsid w:val="000966C6"/>
    <w:rsid w:val="00096D73"/>
    <w:rsid w:val="00096DF5"/>
    <w:rsid w:val="000973E8"/>
    <w:rsid w:val="00097415"/>
    <w:rsid w:val="000974DB"/>
    <w:rsid w:val="0009756E"/>
    <w:rsid w:val="00097D29"/>
    <w:rsid w:val="00097EFB"/>
    <w:rsid w:val="000A0666"/>
    <w:rsid w:val="000A0B25"/>
    <w:rsid w:val="000A120F"/>
    <w:rsid w:val="000A1275"/>
    <w:rsid w:val="000A1422"/>
    <w:rsid w:val="000A155D"/>
    <w:rsid w:val="000A1775"/>
    <w:rsid w:val="000A1895"/>
    <w:rsid w:val="000A1B6A"/>
    <w:rsid w:val="000A1B9F"/>
    <w:rsid w:val="000A1C43"/>
    <w:rsid w:val="000A1DB1"/>
    <w:rsid w:val="000A1DC5"/>
    <w:rsid w:val="000A20AB"/>
    <w:rsid w:val="000A29E5"/>
    <w:rsid w:val="000A2C73"/>
    <w:rsid w:val="000A35D5"/>
    <w:rsid w:val="000A39B4"/>
    <w:rsid w:val="000A3AF1"/>
    <w:rsid w:val="000A3CF4"/>
    <w:rsid w:val="000A418E"/>
    <w:rsid w:val="000A4274"/>
    <w:rsid w:val="000A439B"/>
    <w:rsid w:val="000A44A2"/>
    <w:rsid w:val="000A4A6D"/>
    <w:rsid w:val="000A4ECA"/>
    <w:rsid w:val="000A5908"/>
    <w:rsid w:val="000A5A19"/>
    <w:rsid w:val="000A5AF4"/>
    <w:rsid w:val="000A5D56"/>
    <w:rsid w:val="000A6442"/>
    <w:rsid w:val="000A660D"/>
    <w:rsid w:val="000A684D"/>
    <w:rsid w:val="000A693F"/>
    <w:rsid w:val="000A6997"/>
    <w:rsid w:val="000A6C35"/>
    <w:rsid w:val="000A6C3B"/>
    <w:rsid w:val="000A7765"/>
    <w:rsid w:val="000A7C2F"/>
    <w:rsid w:val="000B082D"/>
    <w:rsid w:val="000B0CB2"/>
    <w:rsid w:val="000B0E74"/>
    <w:rsid w:val="000B109A"/>
    <w:rsid w:val="000B115B"/>
    <w:rsid w:val="000B1403"/>
    <w:rsid w:val="000B148E"/>
    <w:rsid w:val="000B16B7"/>
    <w:rsid w:val="000B1B44"/>
    <w:rsid w:val="000B1D27"/>
    <w:rsid w:val="000B26C9"/>
    <w:rsid w:val="000B282D"/>
    <w:rsid w:val="000B28B8"/>
    <w:rsid w:val="000B2D00"/>
    <w:rsid w:val="000B3728"/>
    <w:rsid w:val="000B3843"/>
    <w:rsid w:val="000B39F1"/>
    <w:rsid w:val="000B3A1B"/>
    <w:rsid w:val="000B3B36"/>
    <w:rsid w:val="000B3FF1"/>
    <w:rsid w:val="000B42B3"/>
    <w:rsid w:val="000B42FF"/>
    <w:rsid w:val="000B4368"/>
    <w:rsid w:val="000B43CB"/>
    <w:rsid w:val="000B4A51"/>
    <w:rsid w:val="000B506F"/>
    <w:rsid w:val="000B508A"/>
    <w:rsid w:val="000B55C0"/>
    <w:rsid w:val="000B592D"/>
    <w:rsid w:val="000B5BA7"/>
    <w:rsid w:val="000B5CE2"/>
    <w:rsid w:val="000B5DF4"/>
    <w:rsid w:val="000B6925"/>
    <w:rsid w:val="000B6EB2"/>
    <w:rsid w:val="000B74E0"/>
    <w:rsid w:val="000B77D7"/>
    <w:rsid w:val="000B78AD"/>
    <w:rsid w:val="000B7A60"/>
    <w:rsid w:val="000B7B4F"/>
    <w:rsid w:val="000B7FFE"/>
    <w:rsid w:val="000C0428"/>
    <w:rsid w:val="000C0657"/>
    <w:rsid w:val="000C0946"/>
    <w:rsid w:val="000C12AC"/>
    <w:rsid w:val="000C12F1"/>
    <w:rsid w:val="000C1706"/>
    <w:rsid w:val="000C17F9"/>
    <w:rsid w:val="000C1AF2"/>
    <w:rsid w:val="000C260A"/>
    <w:rsid w:val="000C2C6F"/>
    <w:rsid w:val="000C399C"/>
    <w:rsid w:val="000C3D53"/>
    <w:rsid w:val="000C3DDB"/>
    <w:rsid w:val="000C3E35"/>
    <w:rsid w:val="000C4154"/>
    <w:rsid w:val="000C42D3"/>
    <w:rsid w:val="000C4928"/>
    <w:rsid w:val="000C4A50"/>
    <w:rsid w:val="000C4D6B"/>
    <w:rsid w:val="000C4E30"/>
    <w:rsid w:val="000C5270"/>
    <w:rsid w:val="000C5841"/>
    <w:rsid w:val="000C5D04"/>
    <w:rsid w:val="000C5F80"/>
    <w:rsid w:val="000C6002"/>
    <w:rsid w:val="000C6248"/>
    <w:rsid w:val="000C666D"/>
    <w:rsid w:val="000C684B"/>
    <w:rsid w:val="000C6B58"/>
    <w:rsid w:val="000C6C8B"/>
    <w:rsid w:val="000C6CD8"/>
    <w:rsid w:val="000C6D34"/>
    <w:rsid w:val="000C773B"/>
    <w:rsid w:val="000C7A2F"/>
    <w:rsid w:val="000C7C1D"/>
    <w:rsid w:val="000C7D2D"/>
    <w:rsid w:val="000D010E"/>
    <w:rsid w:val="000D0113"/>
    <w:rsid w:val="000D0753"/>
    <w:rsid w:val="000D0947"/>
    <w:rsid w:val="000D0FA2"/>
    <w:rsid w:val="000D1095"/>
    <w:rsid w:val="000D111A"/>
    <w:rsid w:val="000D1AB9"/>
    <w:rsid w:val="000D1B71"/>
    <w:rsid w:val="000D1C59"/>
    <w:rsid w:val="000D1C67"/>
    <w:rsid w:val="000D1CEF"/>
    <w:rsid w:val="000D1EEA"/>
    <w:rsid w:val="000D2350"/>
    <w:rsid w:val="000D2530"/>
    <w:rsid w:val="000D2E37"/>
    <w:rsid w:val="000D3039"/>
    <w:rsid w:val="000D36E3"/>
    <w:rsid w:val="000D3DC5"/>
    <w:rsid w:val="000D41FB"/>
    <w:rsid w:val="000D42B6"/>
    <w:rsid w:val="000D4B30"/>
    <w:rsid w:val="000D4CBE"/>
    <w:rsid w:val="000D4E70"/>
    <w:rsid w:val="000D50EC"/>
    <w:rsid w:val="000D54AE"/>
    <w:rsid w:val="000D58E7"/>
    <w:rsid w:val="000D5A22"/>
    <w:rsid w:val="000D5B99"/>
    <w:rsid w:val="000D626E"/>
    <w:rsid w:val="000D68BE"/>
    <w:rsid w:val="000D6CAA"/>
    <w:rsid w:val="000D6CD1"/>
    <w:rsid w:val="000D6CF8"/>
    <w:rsid w:val="000D6DD3"/>
    <w:rsid w:val="000D6ECC"/>
    <w:rsid w:val="000D7014"/>
    <w:rsid w:val="000D70CA"/>
    <w:rsid w:val="000D77C7"/>
    <w:rsid w:val="000D79DC"/>
    <w:rsid w:val="000E030A"/>
    <w:rsid w:val="000E03EF"/>
    <w:rsid w:val="000E066E"/>
    <w:rsid w:val="000E0726"/>
    <w:rsid w:val="000E0B79"/>
    <w:rsid w:val="000E0FF7"/>
    <w:rsid w:val="000E1055"/>
    <w:rsid w:val="000E113B"/>
    <w:rsid w:val="000E11D7"/>
    <w:rsid w:val="000E16DA"/>
    <w:rsid w:val="000E1733"/>
    <w:rsid w:val="000E1821"/>
    <w:rsid w:val="000E1A80"/>
    <w:rsid w:val="000E1D58"/>
    <w:rsid w:val="000E1E4D"/>
    <w:rsid w:val="000E1EDA"/>
    <w:rsid w:val="000E1F3F"/>
    <w:rsid w:val="000E2091"/>
    <w:rsid w:val="000E2213"/>
    <w:rsid w:val="000E34DA"/>
    <w:rsid w:val="000E3653"/>
    <w:rsid w:val="000E3C19"/>
    <w:rsid w:val="000E3E2D"/>
    <w:rsid w:val="000E4063"/>
    <w:rsid w:val="000E406C"/>
    <w:rsid w:val="000E4235"/>
    <w:rsid w:val="000E424E"/>
    <w:rsid w:val="000E4AE8"/>
    <w:rsid w:val="000E4D89"/>
    <w:rsid w:val="000E4FD1"/>
    <w:rsid w:val="000E520E"/>
    <w:rsid w:val="000E5292"/>
    <w:rsid w:val="000E5CB7"/>
    <w:rsid w:val="000E6A34"/>
    <w:rsid w:val="000E6BE4"/>
    <w:rsid w:val="000E6C52"/>
    <w:rsid w:val="000E6CEA"/>
    <w:rsid w:val="000E70B3"/>
    <w:rsid w:val="000E720F"/>
    <w:rsid w:val="000E74E0"/>
    <w:rsid w:val="000E7715"/>
    <w:rsid w:val="000E7D53"/>
    <w:rsid w:val="000E7E13"/>
    <w:rsid w:val="000E7E2D"/>
    <w:rsid w:val="000E7F16"/>
    <w:rsid w:val="000E7F94"/>
    <w:rsid w:val="000F0208"/>
    <w:rsid w:val="000F0634"/>
    <w:rsid w:val="000F07BA"/>
    <w:rsid w:val="000F08D5"/>
    <w:rsid w:val="000F09C8"/>
    <w:rsid w:val="000F0AB1"/>
    <w:rsid w:val="000F0B06"/>
    <w:rsid w:val="000F152E"/>
    <w:rsid w:val="000F1A4C"/>
    <w:rsid w:val="000F1CC7"/>
    <w:rsid w:val="000F20F7"/>
    <w:rsid w:val="000F2315"/>
    <w:rsid w:val="000F25DA"/>
    <w:rsid w:val="000F27F6"/>
    <w:rsid w:val="000F2890"/>
    <w:rsid w:val="000F35FB"/>
    <w:rsid w:val="000F3804"/>
    <w:rsid w:val="000F38E9"/>
    <w:rsid w:val="000F39DE"/>
    <w:rsid w:val="000F3B41"/>
    <w:rsid w:val="000F4792"/>
    <w:rsid w:val="000F496F"/>
    <w:rsid w:val="000F50C7"/>
    <w:rsid w:val="000F53AA"/>
    <w:rsid w:val="000F58FD"/>
    <w:rsid w:val="000F59A1"/>
    <w:rsid w:val="000F5A1C"/>
    <w:rsid w:val="000F6042"/>
    <w:rsid w:val="000F612C"/>
    <w:rsid w:val="000F6219"/>
    <w:rsid w:val="000F664D"/>
    <w:rsid w:val="000F6973"/>
    <w:rsid w:val="000F6D39"/>
    <w:rsid w:val="000F6F97"/>
    <w:rsid w:val="000F7082"/>
    <w:rsid w:val="000F7616"/>
    <w:rsid w:val="000F77B1"/>
    <w:rsid w:val="000F7C37"/>
    <w:rsid w:val="000F7DCA"/>
    <w:rsid w:val="000F7F6A"/>
    <w:rsid w:val="0010012B"/>
    <w:rsid w:val="0010065E"/>
    <w:rsid w:val="00100D9B"/>
    <w:rsid w:val="00100DBB"/>
    <w:rsid w:val="00100E75"/>
    <w:rsid w:val="00101128"/>
    <w:rsid w:val="0010188B"/>
    <w:rsid w:val="00101D7E"/>
    <w:rsid w:val="00101E08"/>
    <w:rsid w:val="00102042"/>
    <w:rsid w:val="00102668"/>
    <w:rsid w:val="00102A12"/>
    <w:rsid w:val="00103019"/>
    <w:rsid w:val="0010305C"/>
    <w:rsid w:val="0010306F"/>
    <w:rsid w:val="001030B2"/>
    <w:rsid w:val="00103625"/>
    <w:rsid w:val="00103743"/>
    <w:rsid w:val="00103920"/>
    <w:rsid w:val="00103DD9"/>
    <w:rsid w:val="0010401D"/>
    <w:rsid w:val="001042AA"/>
    <w:rsid w:val="00104A46"/>
    <w:rsid w:val="00105057"/>
    <w:rsid w:val="0010554E"/>
    <w:rsid w:val="001056F5"/>
    <w:rsid w:val="00105758"/>
    <w:rsid w:val="00105CB6"/>
    <w:rsid w:val="00105E01"/>
    <w:rsid w:val="00106660"/>
    <w:rsid w:val="00106B21"/>
    <w:rsid w:val="00106EDC"/>
    <w:rsid w:val="00107193"/>
    <w:rsid w:val="0010750C"/>
    <w:rsid w:val="001077C4"/>
    <w:rsid w:val="00107C76"/>
    <w:rsid w:val="00107CE9"/>
    <w:rsid w:val="00110103"/>
    <w:rsid w:val="00110224"/>
    <w:rsid w:val="001104E0"/>
    <w:rsid w:val="001107D8"/>
    <w:rsid w:val="001109A9"/>
    <w:rsid w:val="00110E1B"/>
    <w:rsid w:val="00111829"/>
    <w:rsid w:val="0011241C"/>
    <w:rsid w:val="001126F0"/>
    <w:rsid w:val="00112D40"/>
    <w:rsid w:val="0011355E"/>
    <w:rsid w:val="0011355F"/>
    <w:rsid w:val="0011372E"/>
    <w:rsid w:val="00113B30"/>
    <w:rsid w:val="00113C2C"/>
    <w:rsid w:val="00113C4E"/>
    <w:rsid w:val="00113CE4"/>
    <w:rsid w:val="0011407B"/>
    <w:rsid w:val="001145AD"/>
    <w:rsid w:val="00114C5D"/>
    <w:rsid w:val="001160B1"/>
    <w:rsid w:val="0011617A"/>
    <w:rsid w:val="0011630E"/>
    <w:rsid w:val="001164A4"/>
    <w:rsid w:val="0011683D"/>
    <w:rsid w:val="00116940"/>
    <w:rsid w:val="00116BB6"/>
    <w:rsid w:val="0011714E"/>
    <w:rsid w:val="00117B4D"/>
    <w:rsid w:val="00120302"/>
    <w:rsid w:val="0012055B"/>
    <w:rsid w:val="00120577"/>
    <w:rsid w:val="00120A8C"/>
    <w:rsid w:val="0012108A"/>
    <w:rsid w:val="001215BC"/>
    <w:rsid w:val="001216D8"/>
    <w:rsid w:val="00121725"/>
    <w:rsid w:val="00121ABD"/>
    <w:rsid w:val="00121D17"/>
    <w:rsid w:val="00121F80"/>
    <w:rsid w:val="00122046"/>
    <w:rsid w:val="00122346"/>
    <w:rsid w:val="0012235F"/>
    <w:rsid w:val="00122BDD"/>
    <w:rsid w:val="00123645"/>
    <w:rsid w:val="00123B1A"/>
    <w:rsid w:val="00124162"/>
    <w:rsid w:val="0012429C"/>
    <w:rsid w:val="001242C1"/>
    <w:rsid w:val="00124480"/>
    <w:rsid w:val="001245F3"/>
    <w:rsid w:val="00124623"/>
    <w:rsid w:val="00124724"/>
    <w:rsid w:val="00124CEC"/>
    <w:rsid w:val="00124F84"/>
    <w:rsid w:val="00125186"/>
    <w:rsid w:val="001254A8"/>
    <w:rsid w:val="001257FF"/>
    <w:rsid w:val="00125C23"/>
    <w:rsid w:val="00125DE2"/>
    <w:rsid w:val="00125DE5"/>
    <w:rsid w:val="001261CD"/>
    <w:rsid w:val="00126382"/>
    <w:rsid w:val="00126C10"/>
    <w:rsid w:val="00126CD8"/>
    <w:rsid w:val="00126FEB"/>
    <w:rsid w:val="00127299"/>
    <w:rsid w:val="00127496"/>
    <w:rsid w:val="001274BC"/>
    <w:rsid w:val="0012751C"/>
    <w:rsid w:val="0012753C"/>
    <w:rsid w:val="00127829"/>
    <w:rsid w:val="00127953"/>
    <w:rsid w:val="001300C1"/>
    <w:rsid w:val="00130305"/>
    <w:rsid w:val="00130989"/>
    <w:rsid w:val="00130E5F"/>
    <w:rsid w:val="00130F68"/>
    <w:rsid w:val="00130FE1"/>
    <w:rsid w:val="00131590"/>
    <w:rsid w:val="001317E9"/>
    <w:rsid w:val="00131DD2"/>
    <w:rsid w:val="00132190"/>
    <w:rsid w:val="001323EA"/>
    <w:rsid w:val="00132B3D"/>
    <w:rsid w:val="00133111"/>
    <w:rsid w:val="001337ED"/>
    <w:rsid w:val="00133BC2"/>
    <w:rsid w:val="00133C24"/>
    <w:rsid w:val="00133E26"/>
    <w:rsid w:val="001346B9"/>
    <w:rsid w:val="001349A0"/>
    <w:rsid w:val="00134A52"/>
    <w:rsid w:val="00134B64"/>
    <w:rsid w:val="00134BC2"/>
    <w:rsid w:val="001350A1"/>
    <w:rsid w:val="001352D1"/>
    <w:rsid w:val="001355F5"/>
    <w:rsid w:val="00135613"/>
    <w:rsid w:val="00135B18"/>
    <w:rsid w:val="00135D8D"/>
    <w:rsid w:val="00135E61"/>
    <w:rsid w:val="00136003"/>
    <w:rsid w:val="001360B5"/>
    <w:rsid w:val="00136174"/>
    <w:rsid w:val="0013618E"/>
    <w:rsid w:val="001363A8"/>
    <w:rsid w:val="0013660D"/>
    <w:rsid w:val="00136974"/>
    <w:rsid w:val="00136A30"/>
    <w:rsid w:val="00136A73"/>
    <w:rsid w:val="001374D3"/>
    <w:rsid w:val="00137929"/>
    <w:rsid w:val="001405D1"/>
    <w:rsid w:val="0014099E"/>
    <w:rsid w:val="00140B58"/>
    <w:rsid w:val="00140C2A"/>
    <w:rsid w:val="00140CFA"/>
    <w:rsid w:val="00140FB7"/>
    <w:rsid w:val="001411EF"/>
    <w:rsid w:val="00141250"/>
    <w:rsid w:val="001416B6"/>
    <w:rsid w:val="001417F3"/>
    <w:rsid w:val="001419F5"/>
    <w:rsid w:val="00141A05"/>
    <w:rsid w:val="00141C53"/>
    <w:rsid w:val="00141DC8"/>
    <w:rsid w:val="0014215F"/>
    <w:rsid w:val="00142180"/>
    <w:rsid w:val="0014257B"/>
    <w:rsid w:val="00142762"/>
    <w:rsid w:val="00142DD2"/>
    <w:rsid w:val="00143179"/>
    <w:rsid w:val="00143230"/>
    <w:rsid w:val="00143907"/>
    <w:rsid w:val="00143F4D"/>
    <w:rsid w:val="001440FF"/>
    <w:rsid w:val="0014422D"/>
    <w:rsid w:val="001443B2"/>
    <w:rsid w:val="00144B23"/>
    <w:rsid w:val="00144C05"/>
    <w:rsid w:val="00144DA2"/>
    <w:rsid w:val="001451E7"/>
    <w:rsid w:val="001459BF"/>
    <w:rsid w:val="00145CB4"/>
    <w:rsid w:val="001466A2"/>
    <w:rsid w:val="001467DF"/>
    <w:rsid w:val="001469DB"/>
    <w:rsid w:val="00147212"/>
    <w:rsid w:val="001472BD"/>
    <w:rsid w:val="001476C9"/>
    <w:rsid w:val="00147821"/>
    <w:rsid w:val="00147854"/>
    <w:rsid w:val="0014793C"/>
    <w:rsid w:val="00147988"/>
    <w:rsid w:val="00147BA3"/>
    <w:rsid w:val="00147E79"/>
    <w:rsid w:val="00147EBE"/>
    <w:rsid w:val="001502E6"/>
    <w:rsid w:val="0015053F"/>
    <w:rsid w:val="00150A2B"/>
    <w:rsid w:val="00150A47"/>
    <w:rsid w:val="00150A68"/>
    <w:rsid w:val="00150C05"/>
    <w:rsid w:val="00150D23"/>
    <w:rsid w:val="00151264"/>
    <w:rsid w:val="00151937"/>
    <w:rsid w:val="00151B4C"/>
    <w:rsid w:val="00151E19"/>
    <w:rsid w:val="00151FC3"/>
    <w:rsid w:val="0015208A"/>
    <w:rsid w:val="0015210D"/>
    <w:rsid w:val="0015220B"/>
    <w:rsid w:val="0015220E"/>
    <w:rsid w:val="00152276"/>
    <w:rsid w:val="001523EE"/>
    <w:rsid w:val="001524B5"/>
    <w:rsid w:val="00152528"/>
    <w:rsid w:val="0015259A"/>
    <w:rsid w:val="00152880"/>
    <w:rsid w:val="00152A3E"/>
    <w:rsid w:val="00152B69"/>
    <w:rsid w:val="0015309D"/>
    <w:rsid w:val="001530BF"/>
    <w:rsid w:val="00153335"/>
    <w:rsid w:val="001538E8"/>
    <w:rsid w:val="00153B72"/>
    <w:rsid w:val="00153C2E"/>
    <w:rsid w:val="00153D25"/>
    <w:rsid w:val="00153EA3"/>
    <w:rsid w:val="00153EF8"/>
    <w:rsid w:val="00154016"/>
    <w:rsid w:val="001540EB"/>
    <w:rsid w:val="00154421"/>
    <w:rsid w:val="00154505"/>
    <w:rsid w:val="00154693"/>
    <w:rsid w:val="00154855"/>
    <w:rsid w:val="00155048"/>
    <w:rsid w:val="0015524E"/>
    <w:rsid w:val="00155536"/>
    <w:rsid w:val="0015588B"/>
    <w:rsid w:val="00155CFA"/>
    <w:rsid w:val="00155EC8"/>
    <w:rsid w:val="001560CB"/>
    <w:rsid w:val="001561C0"/>
    <w:rsid w:val="00156481"/>
    <w:rsid w:val="00156C81"/>
    <w:rsid w:val="001571A2"/>
    <w:rsid w:val="001574BE"/>
    <w:rsid w:val="0015761F"/>
    <w:rsid w:val="00157F14"/>
    <w:rsid w:val="00160821"/>
    <w:rsid w:val="00160938"/>
    <w:rsid w:val="00160F70"/>
    <w:rsid w:val="00160FCF"/>
    <w:rsid w:val="00161A6D"/>
    <w:rsid w:val="00161A84"/>
    <w:rsid w:val="00161AB0"/>
    <w:rsid w:val="00161E33"/>
    <w:rsid w:val="001620C9"/>
    <w:rsid w:val="001620EB"/>
    <w:rsid w:val="001622D7"/>
    <w:rsid w:val="00162308"/>
    <w:rsid w:val="00162670"/>
    <w:rsid w:val="00162BF7"/>
    <w:rsid w:val="00162D7D"/>
    <w:rsid w:val="00162E3D"/>
    <w:rsid w:val="00162FE8"/>
    <w:rsid w:val="0016311E"/>
    <w:rsid w:val="0016367C"/>
    <w:rsid w:val="00164028"/>
    <w:rsid w:val="001643BB"/>
    <w:rsid w:val="001643F9"/>
    <w:rsid w:val="00164696"/>
    <w:rsid w:val="001646A8"/>
    <w:rsid w:val="00164758"/>
    <w:rsid w:val="00164772"/>
    <w:rsid w:val="00164A6C"/>
    <w:rsid w:val="00164EA4"/>
    <w:rsid w:val="00164FDE"/>
    <w:rsid w:val="00165480"/>
    <w:rsid w:val="00165B15"/>
    <w:rsid w:val="00166089"/>
    <w:rsid w:val="00166139"/>
    <w:rsid w:val="001661CB"/>
    <w:rsid w:val="00166969"/>
    <w:rsid w:val="0016711F"/>
    <w:rsid w:val="00167312"/>
    <w:rsid w:val="00167A25"/>
    <w:rsid w:val="00167B94"/>
    <w:rsid w:val="00167E4A"/>
    <w:rsid w:val="0017096B"/>
    <w:rsid w:val="001711FB"/>
    <w:rsid w:val="00171211"/>
    <w:rsid w:val="001712BA"/>
    <w:rsid w:val="001717D9"/>
    <w:rsid w:val="00171BB4"/>
    <w:rsid w:val="00171D05"/>
    <w:rsid w:val="001720CD"/>
    <w:rsid w:val="00172840"/>
    <w:rsid w:val="00172B9E"/>
    <w:rsid w:val="00173250"/>
    <w:rsid w:val="001734F8"/>
    <w:rsid w:val="0017358A"/>
    <w:rsid w:val="00173A4A"/>
    <w:rsid w:val="00173AE5"/>
    <w:rsid w:val="0017469C"/>
    <w:rsid w:val="001747C0"/>
    <w:rsid w:val="00174890"/>
    <w:rsid w:val="001749CD"/>
    <w:rsid w:val="001753AC"/>
    <w:rsid w:val="00175492"/>
    <w:rsid w:val="00175778"/>
    <w:rsid w:val="00176128"/>
    <w:rsid w:val="001762F1"/>
    <w:rsid w:val="00176312"/>
    <w:rsid w:val="001765E5"/>
    <w:rsid w:val="00176711"/>
    <w:rsid w:val="001768F0"/>
    <w:rsid w:val="001777DF"/>
    <w:rsid w:val="00177D82"/>
    <w:rsid w:val="001805DF"/>
    <w:rsid w:val="001808C6"/>
    <w:rsid w:val="00180BF0"/>
    <w:rsid w:val="00180EEB"/>
    <w:rsid w:val="00181251"/>
    <w:rsid w:val="0018159A"/>
    <w:rsid w:val="00181609"/>
    <w:rsid w:val="00181AAC"/>
    <w:rsid w:val="00181D8B"/>
    <w:rsid w:val="00181DDF"/>
    <w:rsid w:val="00182000"/>
    <w:rsid w:val="00182238"/>
    <w:rsid w:val="0018231E"/>
    <w:rsid w:val="00182344"/>
    <w:rsid w:val="0018238E"/>
    <w:rsid w:val="00182422"/>
    <w:rsid w:val="001829C5"/>
    <w:rsid w:val="00183138"/>
    <w:rsid w:val="0018316F"/>
    <w:rsid w:val="001833FE"/>
    <w:rsid w:val="00183A2C"/>
    <w:rsid w:val="00184104"/>
    <w:rsid w:val="00184878"/>
    <w:rsid w:val="00184AB6"/>
    <w:rsid w:val="00184BC0"/>
    <w:rsid w:val="00184D70"/>
    <w:rsid w:val="00184FD3"/>
    <w:rsid w:val="001851A8"/>
    <w:rsid w:val="0018539B"/>
    <w:rsid w:val="001853F3"/>
    <w:rsid w:val="0018607E"/>
    <w:rsid w:val="001865EB"/>
    <w:rsid w:val="0018689C"/>
    <w:rsid w:val="00186B0E"/>
    <w:rsid w:val="00186D69"/>
    <w:rsid w:val="001875DC"/>
    <w:rsid w:val="00187630"/>
    <w:rsid w:val="00187892"/>
    <w:rsid w:val="001878E3"/>
    <w:rsid w:val="001879BF"/>
    <w:rsid w:val="00187BD2"/>
    <w:rsid w:val="00190300"/>
    <w:rsid w:val="001906F2"/>
    <w:rsid w:val="001908C0"/>
    <w:rsid w:val="00190DEA"/>
    <w:rsid w:val="00191131"/>
    <w:rsid w:val="00191438"/>
    <w:rsid w:val="001916CA"/>
    <w:rsid w:val="001919BF"/>
    <w:rsid w:val="00191B63"/>
    <w:rsid w:val="00191B8A"/>
    <w:rsid w:val="00192018"/>
    <w:rsid w:val="00192190"/>
    <w:rsid w:val="001928BC"/>
    <w:rsid w:val="00192AA6"/>
    <w:rsid w:val="00192CA0"/>
    <w:rsid w:val="00192D1F"/>
    <w:rsid w:val="00192E37"/>
    <w:rsid w:val="0019319B"/>
    <w:rsid w:val="00193264"/>
    <w:rsid w:val="001934BF"/>
    <w:rsid w:val="00194039"/>
    <w:rsid w:val="001941DB"/>
    <w:rsid w:val="0019421C"/>
    <w:rsid w:val="00194490"/>
    <w:rsid w:val="00194757"/>
    <w:rsid w:val="00194BD3"/>
    <w:rsid w:val="00194BF2"/>
    <w:rsid w:val="00194EB5"/>
    <w:rsid w:val="001955F1"/>
    <w:rsid w:val="00195689"/>
    <w:rsid w:val="00195BBD"/>
    <w:rsid w:val="00195CA7"/>
    <w:rsid w:val="00195E4C"/>
    <w:rsid w:val="00195ED5"/>
    <w:rsid w:val="00196172"/>
    <w:rsid w:val="00196E40"/>
    <w:rsid w:val="00196E60"/>
    <w:rsid w:val="00196F2B"/>
    <w:rsid w:val="00196F38"/>
    <w:rsid w:val="00196F74"/>
    <w:rsid w:val="00197AF6"/>
    <w:rsid w:val="00197C0F"/>
    <w:rsid w:val="00197E25"/>
    <w:rsid w:val="00197EC9"/>
    <w:rsid w:val="00197FF4"/>
    <w:rsid w:val="001A0111"/>
    <w:rsid w:val="001A0865"/>
    <w:rsid w:val="001A0F04"/>
    <w:rsid w:val="001A15B4"/>
    <w:rsid w:val="001A15C7"/>
    <w:rsid w:val="001A1649"/>
    <w:rsid w:val="001A1825"/>
    <w:rsid w:val="001A1FF6"/>
    <w:rsid w:val="001A2197"/>
    <w:rsid w:val="001A2787"/>
    <w:rsid w:val="001A27FB"/>
    <w:rsid w:val="001A297A"/>
    <w:rsid w:val="001A2DEC"/>
    <w:rsid w:val="001A31DD"/>
    <w:rsid w:val="001A324D"/>
    <w:rsid w:val="001A3305"/>
    <w:rsid w:val="001A37D0"/>
    <w:rsid w:val="001A382E"/>
    <w:rsid w:val="001A3B06"/>
    <w:rsid w:val="001A3D3F"/>
    <w:rsid w:val="001A3E02"/>
    <w:rsid w:val="001A3F0D"/>
    <w:rsid w:val="001A4079"/>
    <w:rsid w:val="001A495B"/>
    <w:rsid w:val="001A4B20"/>
    <w:rsid w:val="001A4B4E"/>
    <w:rsid w:val="001A507C"/>
    <w:rsid w:val="001A5088"/>
    <w:rsid w:val="001A5867"/>
    <w:rsid w:val="001A5999"/>
    <w:rsid w:val="001A5DB4"/>
    <w:rsid w:val="001A630F"/>
    <w:rsid w:val="001A652C"/>
    <w:rsid w:val="001A68E9"/>
    <w:rsid w:val="001A69DB"/>
    <w:rsid w:val="001A6A03"/>
    <w:rsid w:val="001A6E9F"/>
    <w:rsid w:val="001A713D"/>
    <w:rsid w:val="001A7422"/>
    <w:rsid w:val="001A75F9"/>
    <w:rsid w:val="001A7AFB"/>
    <w:rsid w:val="001B064A"/>
    <w:rsid w:val="001B0ABD"/>
    <w:rsid w:val="001B0E2F"/>
    <w:rsid w:val="001B0EBA"/>
    <w:rsid w:val="001B17F5"/>
    <w:rsid w:val="001B1C98"/>
    <w:rsid w:val="001B1D1C"/>
    <w:rsid w:val="001B1EE8"/>
    <w:rsid w:val="001B2245"/>
    <w:rsid w:val="001B298C"/>
    <w:rsid w:val="001B2D6E"/>
    <w:rsid w:val="001B2E65"/>
    <w:rsid w:val="001B32DD"/>
    <w:rsid w:val="001B355B"/>
    <w:rsid w:val="001B3DA7"/>
    <w:rsid w:val="001B3DAD"/>
    <w:rsid w:val="001B4023"/>
    <w:rsid w:val="001B425C"/>
    <w:rsid w:val="001B4547"/>
    <w:rsid w:val="001B4989"/>
    <w:rsid w:val="001B4D95"/>
    <w:rsid w:val="001B4F1E"/>
    <w:rsid w:val="001B4F61"/>
    <w:rsid w:val="001B559F"/>
    <w:rsid w:val="001B57CB"/>
    <w:rsid w:val="001B58BF"/>
    <w:rsid w:val="001B58E5"/>
    <w:rsid w:val="001B5AD8"/>
    <w:rsid w:val="001B5B9E"/>
    <w:rsid w:val="001B61B3"/>
    <w:rsid w:val="001B6335"/>
    <w:rsid w:val="001B6651"/>
    <w:rsid w:val="001B6A5C"/>
    <w:rsid w:val="001B6D24"/>
    <w:rsid w:val="001B7350"/>
    <w:rsid w:val="001C00B7"/>
    <w:rsid w:val="001C06C6"/>
    <w:rsid w:val="001C0819"/>
    <w:rsid w:val="001C0A14"/>
    <w:rsid w:val="001C0A55"/>
    <w:rsid w:val="001C16A4"/>
    <w:rsid w:val="001C16DA"/>
    <w:rsid w:val="001C1778"/>
    <w:rsid w:val="001C17AF"/>
    <w:rsid w:val="001C18BC"/>
    <w:rsid w:val="001C19C3"/>
    <w:rsid w:val="001C19EF"/>
    <w:rsid w:val="001C1B3C"/>
    <w:rsid w:val="001C2353"/>
    <w:rsid w:val="001C24E1"/>
    <w:rsid w:val="001C28B2"/>
    <w:rsid w:val="001C2C51"/>
    <w:rsid w:val="001C2D53"/>
    <w:rsid w:val="001C3353"/>
    <w:rsid w:val="001C34A6"/>
    <w:rsid w:val="001C35BA"/>
    <w:rsid w:val="001C3622"/>
    <w:rsid w:val="001C3674"/>
    <w:rsid w:val="001C3859"/>
    <w:rsid w:val="001C3945"/>
    <w:rsid w:val="001C3DB1"/>
    <w:rsid w:val="001C3FEE"/>
    <w:rsid w:val="001C4052"/>
    <w:rsid w:val="001C47FD"/>
    <w:rsid w:val="001C4913"/>
    <w:rsid w:val="001C4E04"/>
    <w:rsid w:val="001C4EB3"/>
    <w:rsid w:val="001C52F3"/>
    <w:rsid w:val="001C5434"/>
    <w:rsid w:val="001C5531"/>
    <w:rsid w:val="001C5543"/>
    <w:rsid w:val="001C55FC"/>
    <w:rsid w:val="001C58EF"/>
    <w:rsid w:val="001C5A9A"/>
    <w:rsid w:val="001C5E1B"/>
    <w:rsid w:val="001C6218"/>
    <w:rsid w:val="001C6F7D"/>
    <w:rsid w:val="001C6F8A"/>
    <w:rsid w:val="001C729A"/>
    <w:rsid w:val="001C7419"/>
    <w:rsid w:val="001C75B1"/>
    <w:rsid w:val="001C7CB7"/>
    <w:rsid w:val="001C7DDA"/>
    <w:rsid w:val="001D035A"/>
    <w:rsid w:val="001D0465"/>
    <w:rsid w:val="001D06A6"/>
    <w:rsid w:val="001D09D1"/>
    <w:rsid w:val="001D0D1C"/>
    <w:rsid w:val="001D0FC5"/>
    <w:rsid w:val="001D12FD"/>
    <w:rsid w:val="001D177F"/>
    <w:rsid w:val="001D1CDA"/>
    <w:rsid w:val="001D1D4E"/>
    <w:rsid w:val="001D1D96"/>
    <w:rsid w:val="001D2534"/>
    <w:rsid w:val="001D29F1"/>
    <w:rsid w:val="001D2AA5"/>
    <w:rsid w:val="001D2D73"/>
    <w:rsid w:val="001D318B"/>
    <w:rsid w:val="001D354A"/>
    <w:rsid w:val="001D3B29"/>
    <w:rsid w:val="001D3EA2"/>
    <w:rsid w:val="001D4291"/>
    <w:rsid w:val="001D45D5"/>
    <w:rsid w:val="001D48A7"/>
    <w:rsid w:val="001D49C4"/>
    <w:rsid w:val="001D49D4"/>
    <w:rsid w:val="001D4A9E"/>
    <w:rsid w:val="001D4D7E"/>
    <w:rsid w:val="001D4DF8"/>
    <w:rsid w:val="001D4ED1"/>
    <w:rsid w:val="001D5064"/>
    <w:rsid w:val="001D54B9"/>
    <w:rsid w:val="001D5755"/>
    <w:rsid w:val="001D59DB"/>
    <w:rsid w:val="001D5FCE"/>
    <w:rsid w:val="001D6087"/>
    <w:rsid w:val="001D61A1"/>
    <w:rsid w:val="001D6351"/>
    <w:rsid w:val="001D6378"/>
    <w:rsid w:val="001D657E"/>
    <w:rsid w:val="001D6833"/>
    <w:rsid w:val="001D686E"/>
    <w:rsid w:val="001D6954"/>
    <w:rsid w:val="001D6D85"/>
    <w:rsid w:val="001D7310"/>
    <w:rsid w:val="001D73B3"/>
    <w:rsid w:val="001D73DA"/>
    <w:rsid w:val="001D7580"/>
    <w:rsid w:val="001D76BB"/>
    <w:rsid w:val="001D7728"/>
    <w:rsid w:val="001D7781"/>
    <w:rsid w:val="001D7A16"/>
    <w:rsid w:val="001D7CDB"/>
    <w:rsid w:val="001E00D6"/>
    <w:rsid w:val="001E00F7"/>
    <w:rsid w:val="001E062D"/>
    <w:rsid w:val="001E07B6"/>
    <w:rsid w:val="001E14A5"/>
    <w:rsid w:val="001E1C75"/>
    <w:rsid w:val="001E2171"/>
    <w:rsid w:val="001E225E"/>
    <w:rsid w:val="001E2B35"/>
    <w:rsid w:val="001E2B3B"/>
    <w:rsid w:val="001E2DC8"/>
    <w:rsid w:val="001E30E3"/>
    <w:rsid w:val="001E33E9"/>
    <w:rsid w:val="001E3685"/>
    <w:rsid w:val="001E3760"/>
    <w:rsid w:val="001E3EF0"/>
    <w:rsid w:val="001E4058"/>
    <w:rsid w:val="001E46BE"/>
    <w:rsid w:val="001E5223"/>
    <w:rsid w:val="001E5B8B"/>
    <w:rsid w:val="001E5CA3"/>
    <w:rsid w:val="001E5CF3"/>
    <w:rsid w:val="001E62D2"/>
    <w:rsid w:val="001E6484"/>
    <w:rsid w:val="001E663A"/>
    <w:rsid w:val="001E66E6"/>
    <w:rsid w:val="001E6792"/>
    <w:rsid w:val="001E6808"/>
    <w:rsid w:val="001E68F1"/>
    <w:rsid w:val="001E6E68"/>
    <w:rsid w:val="001E742F"/>
    <w:rsid w:val="001E75DB"/>
    <w:rsid w:val="001E761E"/>
    <w:rsid w:val="001E789C"/>
    <w:rsid w:val="001E7AFD"/>
    <w:rsid w:val="001E7F32"/>
    <w:rsid w:val="001F029F"/>
    <w:rsid w:val="001F078C"/>
    <w:rsid w:val="001F07BB"/>
    <w:rsid w:val="001F08EF"/>
    <w:rsid w:val="001F0A09"/>
    <w:rsid w:val="001F0A42"/>
    <w:rsid w:val="001F0F23"/>
    <w:rsid w:val="001F117D"/>
    <w:rsid w:val="001F1920"/>
    <w:rsid w:val="001F1A1A"/>
    <w:rsid w:val="001F22E2"/>
    <w:rsid w:val="001F23FD"/>
    <w:rsid w:val="001F25E3"/>
    <w:rsid w:val="001F2860"/>
    <w:rsid w:val="001F2F67"/>
    <w:rsid w:val="001F31BB"/>
    <w:rsid w:val="001F352B"/>
    <w:rsid w:val="001F37BA"/>
    <w:rsid w:val="001F3BA0"/>
    <w:rsid w:val="001F426F"/>
    <w:rsid w:val="001F482D"/>
    <w:rsid w:val="001F48C5"/>
    <w:rsid w:val="001F51C7"/>
    <w:rsid w:val="001F53B4"/>
    <w:rsid w:val="001F53E7"/>
    <w:rsid w:val="001F5452"/>
    <w:rsid w:val="001F5486"/>
    <w:rsid w:val="001F5521"/>
    <w:rsid w:val="001F5C62"/>
    <w:rsid w:val="001F5CF4"/>
    <w:rsid w:val="001F5F99"/>
    <w:rsid w:val="001F64A6"/>
    <w:rsid w:val="001F6677"/>
    <w:rsid w:val="001F6861"/>
    <w:rsid w:val="001F720F"/>
    <w:rsid w:val="001F74F5"/>
    <w:rsid w:val="001F76A2"/>
    <w:rsid w:val="001F7BC7"/>
    <w:rsid w:val="00200494"/>
    <w:rsid w:val="0020063C"/>
    <w:rsid w:val="002006A9"/>
    <w:rsid w:val="00200C25"/>
    <w:rsid w:val="00200F34"/>
    <w:rsid w:val="00201199"/>
    <w:rsid w:val="0020149B"/>
    <w:rsid w:val="0020178D"/>
    <w:rsid w:val="002018CA"/>
    <w:rsid w:val="00201C30"/>
    <w:rsid w:val="00201D33"/>
    <w:rsid w:val="00201D49"/>
    <w:rsid w:val="00202369"/>
    <w:rsid w:val="002026A1"/>
    <w:rsid w:val="002026A2"/>
    <w:rsid w:val="0020296C"/>
    <w:rsid w:val="0020353C"/>
    <w:rsid w:val="0020370A"/>
    <w:rsid w:val="00204550"/>
    <w:rsid w:val="00204B00"/>
    <w:rsid w:val="00204B6D"/>
    <w:rsid w:val="00204D9D"/>
    <w:rsid w:val="00204F7F"/>
    <w:rsid w:val="0020553A"/>
    <w:rsid w:val="00205B17"/>
    <w:rsid w:val="00205BEB"/>
    <w:rsid w:val="00205CE7"/>
    <w:rsid w:val="00205D88"/>
    <w:rsid w:val="002060AD"/>
    <w:rsid w:val="0020640F"/>
    <w:rsid w:val="00206419"/>
    <w:rsid w:val="00206741"/>
    <w:rsid w:val="00206744"/>
    <w:rsid w:val="00206775"/>
    <w:rsid w:val="00206ABC"/>
    <w:rsid w:val="00206CCD"/>
    <w:rsid w:val="00206E0A"/>
    <w:rsid w:val="00207036"/>
    <w:rsid w:val="00207358"/>
    <w:rsid w:val="00207723"/>
    <w:rsid w:val="00207B67"/>
    <w:rsid w:val="002100C2"/>
    <w:rsid w:val="0021056F"/>
    <w:rsid w:val="00210C85"/>
    <w:rsid w:val="00210ED3"/>
    <w:rsid w:val="0021142B"/>
    <w:rsid w:val="002117E6"/>
    <w:rsid w:val="002118FC"/>
    <w:rsid w:val="00211981"/>
    <w:rsid w:val="00212368"/>
    <w:rsid w:val="002124F0"/>
    <w:rsid w:val="00212790"/>
    <w:rsid w:val="00212945"/>
    <w:rsid w:val="00212ABB"/>
    <w:rsid w:val="00212F0F"/>
    <w:rsid w:val="00212F3A"/>
    <w:rsid w:val="00213228"/>
    <w:rsid w:val="00213F7A"/>
    <w:rsid w:val="0021438A"/>
    <w:rsid w:val="00214872"/>
    <w:rsid w:val="002148EB"/>
    <w:rsid w:val="0021493A"/>
    <w:rsid w:val="00214D4E"/>
    <w:rsid w:val="002157BA"/>
    <w:rsid w:val="00215C46"/>
    <w:rsid w:val="00215EA4"/>
    <w:rsid w:val="00216231"/>
    <w:rsid w:val="00216305"/>
    <w:rsid w:val="00217021"/>
    <w:rsid w:val="0021715C"/>
    <w:rsid w:val="00217231"/>
    <w:rsid w:val="002173F4"/>
    <w:rsid w:val="002174E8"/>
    <w:rsid w:val="002175D6"/>
    <w:rsid w:val="002178AF"/>
    <w:rsid w:val="00217C1E"/>
    <w:rsid w:val="00217E10"/>
    <w:rsid w:val="002201B6"/>
    <w:rsid w:val="002202CA"/>
    <w:rsid w:val="002202CD"/>
    <w:rsid w:val="00220626"/>
    <w:rsid w:val="002206D8"/>
    <w:rsid w:val="00220D40"/>
    <w:rsid w:val="00220E71"/>
    <w:rsid w:val="00221191"/>
    <w:rsid w:val="0022128B"/>
    <w:rsid w:val="002214E6"/>
    <w:rsid w:val="00221639"/>
    <w:rsid w:val="0022172A"/>
    <w:rsid w:val="00221929"/>
    <w:rsid w:val="00221DB1"/>
    <w:rsid w:val="002224B6"/>
    <w:rsid w:val="002224F5"/>
    <w:rsid w:val="00222534"/>
    <w:rsid w:val="0022260B"/>
    <w:rsid w:val="00222A21"/>
    <w:rsid w:val="00222A7F"/>
    <w:rsid w:val="00223920"/>
    <w:rsid w:val="00224239"/>
    <w:rsid w:val="002243D9"/>
    <w:rsid w:val="002247CA"/>
    <w:rsid w:val="002249B1"/>
    <w:rsid w:val="00224ED1"/>
    <w:rsid w:val="00225043"/>
    <w:rsid w:val="002250D4"/>
    <w:rsid w:val="00225533"/>
    <w:rsid w:val="00225A19"/>
    <w:rsid w:val="00225E0F"/>
    <w:rsid w:val="00225E9C"/>
    <w:rsid w:val="00225FC7"/>
    <w:rsid w:val="002265CF"/>
    <w:rsid w:val="002268E4"/>
    <w:rsid w:val="00226BCF"/>
    <w:rsid w:val="00226F80"/>
    <w:rsid w:val="002270A5"/>
    <w:rsid w:val="002270D4"/>
    <w:rsid w:val="002272B5"/>
    <w:rsid w:val="002272BC"/>
    <w:rsid w:val="002273A8"/>
    <w:rsid w:val="00227A4E"/>
    <w:rsid w:val="00227EF6"/>
    <w:rsid w:val="00227F70"/>
    <w:rsid w:val="00227FE4"/>
    <w:rsid w:val="00230ABA"/>
    <w:rsid w:val="00230AF4"/>
    <w:rsid w:val="002311AE"/>
    <w:rsid w:val="00231204"/>
    <w:rsid w:val="00231242"/>
    <w:rsid w:val="00231E04"/>
    <w:rsid w:val="002322AC"/>
    <w:rsid w:val="00232966"/>
    <w:rsid w:val="00232F14"/>
    <w:rsid w:val="00233208"/>
    <w:rsid w:val="0023343B"/>
    <w:rsid w:val="00233594"/>
    <w:rsid w:val="00233ABB"/>
    <w:rsid w:val="00234100"/>
    <w:rsid w:val="002347F5"/>
    <w:rsid w:val="00234821"/>
    <w:rsid w:val="00234E29"/>
    <w:rsid w:val="0023540B"/>
    <w:rsid w:val="0023558C"/>
    <w:rsid w:val="0023597C"/>
    <w:rsid w:val="00235B0A"/>
    <w:rsid w:val="00235E3D"/>
    <w:rsid w:val="00235E43"/>
    <w:rsid w:val="0023625D"/>
    <w:rsid w:val="00236989"/>
    <w:rsid w:val="00236B65"/>
    <w:rsid w:val="00236F24"/>
    <w:rsid w:val="00237055"/>
    <w:rsid w:val="00237364"/>
    <w:rsid w:val="00237670"/>
    <w:rsid w:val="002377A9"/>
    <w:rsid w:val="00237B37"/>
    <w:rsid w:val="00237CE8"/>
    <w:rsid w:val="00237E1D"/>
    <w:rsid w:val="00240130"/>
    <w:rsid w:val="00240217"/>
    <w:rsid w:val="002403BF"/>
    <w:rsid w:val="0024057D"/>
    <w:rsid w:val="00240791"/>
    <w:rsid w:val="00240C21"/>
    <w:rsid w:val="00241504"/>
    <w:rsid w:val="00241682"/>
    <w:rsid w:val="002416D6"/>
    <w:rsid w:val="00241727"/>
    <w:rsid w:val="002417F3"/>
    <w:rsid w:val="002421C8"/>
    <w:rsid w:val="0024220D"/>
    <w:rsid w:val="0024254E"/>
    <w:rsid w:val="002425D7"/>
    <w:rsid w:val="00242D61"/>
    <w:rsid w:val="00242E50"/>
    <w:rsid w:val="0024301E"/>
    <w:rsid w:val="00243662"/>
    <w:rsid w:val="002436C3"/>
    <w:rsid w:val="00243771"/>
    <w:rsid w:val="00243BF4"/>
    <w:rsid w:val="00243EBF"/>
    <w:rsid w:val="002443EA"/>
    <w:rsid w:val="00244627"/>
    <w:rsid w:val="00244739"/>
    <w:rsid w:val="0024479F"/>
    <w:rsid w:val="00244ACF"/>
    <w:rsid w:val="00244D6C"/>
    <w:rsid w:val="00244FD7"/>
    <w:rsid w:val="002453DC"/>
    <w:rsid w:val="00245535"/>
    <w:rsid w:val="002459D6"/>
    <w:rsid w:val="00245B37"/>
    <w:rsid w:val="00245B38"/>
    <w:rsid w:val="00246221"/>
    <w:rsid w:val="002462C5"/>
    <w:rsid w:val="0024645F"/>
    <w:rsid w:val="00246493"/>
    <w:rsid w:val="00246662"/>
    <w:rsid w:val="002467CF"/>
    <w:rsid w:val="002469AE"/>
    <w:rsid w:val="00246B1B"/>
    <w:rsid w:val="00247363"/>
    <w:rsid w:val="002473D1"/>
    <w:rsid w:val="00247CE0"/>
    <w:rsid w:val="00247D4E"/>
    <w:rsid w:val="00247F9F"/>
    <w:rsid w:val="00250388"/>
    <w:rsid w:val="00250449"/>
    <w:rsid w:val="0025087B"/>
    <w:rsid w:val="0025093B"/>
    <w:rsid w:val="00251201"/>
    <w:rsid w:val="00251312"/>
    <w:rsid w:val="00251A3C"/>
    <w:rsid w:val="00251D2B"/>
    <w:rsid w:val="0025200B"/>
    <w:rsid w:val="002520C5"/>
    <w:rsid w:val="00252109"/>
    <w:rsid w:val="00252A27"/>
    <w:rsid w:val="00252A35"/>
    <w:rsid w:val="00252A5D"/>
    <w:rsid w:val="0025315E"/>
    <w:rsid w:val="0025332E"/>
    <w:rsid w:val="002533BD"/>
    <w:rsid w:val="002535DB"/>
    <w:rsid w:val="002537CA"/>
    <w:rsid w:val="00253C0F"/>
    <w:rsid w:val="00254451"/>
    <w:rsid w:val="00254B41"/>
    <w:rsid w:val="00254E80"/>
    <w:rsid w:val="00254F13"/>
    <w:rsid w:val="0025583C"/>
    <w:rsid w:val="00255F11"/>
    <w:rsid w:val="00256276"/>
    <w:rsid w:val="002562F4"/>
    <w:rsid w:val="002563F8"/>
    <w:rsid w:val="0025642E"/>
    <w:rsid w:val="002564AF"/>
    <w:rsid w:val="002565A1"/>
    <w:rsid w:val="00256821"/>
    <w:rsid w:val="00256A01"/>
    <w:rsid w:val="002570C6"/>
    <w:rsid w:val="00257211"/>
    <w:rsid w:val="002572E8"/>
    <w:rsid w:val="002578B7"/>
    <w:rsid w:val="00257A35"/>
    <w:rsid w:val="00257D8B"/>
    <w:rsid w:val="00257E2F"/>
    <w:rsid w:val="002606A4"/>
    <w:rsid w:val="00260E6A"/>
    <w:rsid w:val="00260ECE"/>
    <w:rsid w:val="002611CC"/>
    <w:rsid w:val="00261324"/>
    <w:rsid w:val="002613B5"/>
    <w:rsid w:val="002616E3"/>
    <w:rsid w:val="00261F1B"/>
    <w:rsid w:val="00262831"/>
    <w:rsid w:val="00262A15"/>
    <w:rsid w:val="00262FFD"/>
    <w:rsid w:val="0026339D"/>
    <w:rsid w:val="0026349A"/>
    <w:rsid w:val="002638D7"/>
    <w:rsid w:val="00263B87"/>
    <w:rsid w:val="00264AE0"/>
    <w:rsid w:val="00264F1F"/>
    <w:rsid w:val="00264F21"/>
    <w:rsid w:val="002659BD"/>
    <w:rsid w:val="00265A63"/>
    <w:rsid w:val="00266376"/>
    <w:rsid w:val="0026651A"/>
    <w:rsid w:val="00266A67"/>
    <w:rsid w:val="00266C70"/>
    <w:rsid w:val="00266D0C"/>
    <w:rsid w:val="00267077"/>
    <w:rsid w:val="00267232"/>
    <w:rsid w:val="002672BF"/>
    <w:rsid w:val="00267757"/>
    <w:rsid w:val="00267AE7"/>
    <w:rsid w:val="002701C3"/>
    <w:rsid w:val="002705FF"/>
    <w:rsid w:val="00270DB8"/>
    <w:rsid w:val="00270ECA"/>
    <w:rsid w:val="002710FC"/>
    <w:rsid w:val="00271550"/>
    <w:rsid w:val="0027188B"/>
    <w:rsid w:val="00271B33"/>
    <w:rsid w:val="00272060"/>
    <w:rsid w:val="00272084"/>
    <w:rsid w:val="0027208A"/>
    <w:rsid w:val="00272271"/>
    <w:rsid w:val="0027261F"/>
    <w:rsid w:val="00272A3D"/>
    <w:rsid w:val="00272D32"/>
    <w:rsid w:val="00273B2C"/>
    <w:rsid w:val="00273D16"/>
    <w:rsid w:val="00274322"/>
    <w:rsid w:val="002749B7"/>
    <w:rsid w:val="00274EE5"/>
    <w:rsid w:val="00275011"/>
    <w:rsid w:val="00275129"/>
    <w:rsid w:val="0027529E"/>
    <w:rsid w:val="002752AE"/>
    <w:rsid w:val="002755CB"/>
    <w:rsid w:val="0027560D"/>
    <w:rsid w:val="002757D6"/>
    <w:rsid w:val="00275A17"/>
    <w:rsid w:val="00275E7A"/>
    <w:rsid w:val="00275F32"/>
    <w:rsid w:val="00275F65"/>
    <w:rsid w:val="002761F1"/>
    <w:rsid w:val="0027631E"/>
    <w:rsid w:val="00276CD0"/>
    <w:rsid w:val="002770CE"/>
    <w:rsid w:val="0027727C"/>
    <w:rsid w:val="0027748C"/>
    <w:rsid w:val="00277BD7"/>
    <w:rsid w:val="00277EEC"/>
    <w:rsid w:val="00280535"/>
    <w:rsid w:val="002805F4"/>
    <w:rsid w:val="002809A1"/>
    <w:rsid w:val="00280AE6"/>
    <w:rsid w:val="00281447"/>
    <w:rsid w:val="002815D0"/>
    <w:rsid w:val="00281682"/>
    <w:rsid w:val="002816B2"/>
    <w:rsid w:val="00281BFA"/>
    <w:rsid w:val="00281EC1"/>
    <w:rsid w:val="00282003"/>
    <w:rsid w:val="00282161"/>
    <w:rsid w:val="002822FC"/>
    <w:rsid w:val="0028234B"/>
    <w:rsid w:val="002824DE"/>
    <w:rsid w:val="002826FF"/>
    <w:rsid w:val="002827CC"/>
    <w:rsid w:val="00282859"/>
    <w:rsid w:val="00282F89"/>
    <w:rsid w:val="00283026"/>
    <w:rsid w:val="00283376"/>
    <w:rsid w:val="002833A1"/>
    <w:rsid w:val="00283765"/>
    <w:rsid w:val="00283DE8"/>
    <w:rsid w:val="002849A1"/>
    <w:rsid w:val="002853DA"/>
    <w:rsid w:val="0028570F"/>
    <w:rsid w:val="00285B7A"/>
    <w:rsid w:val="00285F68"/>
    <w:rsid w:val="002862A4"/>
    <w:rsid w:val="00286694"/>
    <w:rsid w:val="00286747"/>
    <w:rsid w:val="0028689B"/>
    <w:rsid w:val="00286E4B"/>
    <w:rsid w:val="002870FC"/>
    <w:rsid w:val="00287590"/>
    <w:rsid w:val="002879CB"/>
    <w:rsid w:val="00287F1D"/>
    <w:rsid w:val="002900C0"/>
    <w:rsid w:val="002904A8"/>
    <w:rsid w:val="00290917"/>
    <w:rsid w:val="00291520"/>
    <w:rsid w:val="00291C43"/>
    <w:rsid w:val="002920F3"/>
    <w:rsid w:val="00292489"/>
    <w:rsid w:val="002927CE"/>
    <w:rsid w:val="0029293F"/>
    <w:rsid w:val="00292E9E"/>
    <w:rsid w:val="00292F4D"/>
    <w:rsid w:val="0029320F"/>
    <w:rsid w:val="00293260"/>
    <w:rsid w:val="00293476"/>
    <w:rsid w:val="00293613"/>
    <w:rsid w:val="00293942"/>
    <w:rsid w:val="00293CB5"/>
    <w:rsid w:val="002941DF"/>
    <w:rsid w:val="002942F8"/>
    <w:rsid w:val="00294528"/>
    <w:rsid w:val="00294766"/>
    <w:rsid w:val="00294BB1"/>
    <w:rsid w:val="00294BEA"/>
    <w:rsid w:val="002955A5"/>
    <w:rsid w:val="00295629"/>
    <w:rsid w:val="00295912"/>
    <w:rsid w:val="00295F99"/>
    <w:rsid w:val="00296704"/>
    <w:rsid w:val="00296871"/>
    <w:rsid w:val="00296A07"/>
    <w:rsid w:val="00297070"/>
    <w:rsid w:val="002976EE"/>
    <w:rsid w:val="0029775E"/>
    <w:rsid w:val="00297808"/>
    <w:rsid w:val="00297A03"/>
    <w:rsid w:val="00297A41"/>
    <w:rsid w:val="00297DEA"/>
    <w:rsid w:val="002A0180"/>
    <w:rsid w:val="002A0233"/>
    <w:rsid w:val="002A09D9"/>
    <w:rsid w:val="002A1425"/>
    <w:rsid w:val="002A1906"/>
    <w:rsid w:val="002A1F16"/>
    <w:rsid w:val="002A2152"/>
    <w:rsid w:val="002A21DE"/>
    <w:rsid w:val="002A2264"/>
    <w:rsid w:val="002A22E6"/>
    <w:rsid w:val="002A25FA"/>
    <w:rsid w:val="002A274E"/>
    <w:rsid w:val="002A28C0"/>
    <w:rsid w:val="002A2930"/>
    <w:rsid w:val="002A2990"/>
    <w:rsid w:val="002A2E6C"/>
    <w:rsid w:val="002A2FC1"/>
    <w:rsid w:val="002A3172"/>
    <w:rsid w:val="002A3567"/>
    <w:rsid w:val="002A3570"/>
    <w:rsid w:val="002A389E"/>
    <w:rsid w:val="002A3A79"/>
    <w:rsid w:val="002A3B00"/>
    <w:rsid w:val="002A3B4E"/>
    <w:rsid w:val="002A42C6"/>
    <w:rsid w:val="002A471D"/>
    <w:rsid w:val="002A4EB1"/>
    <w:rsid w:val="002A5368"/>
    <w:rsid w:val="002A5DDC"/>
    <w:rsid w:val="002A60A3"/>
    <w:rsid w:val="002A6151"/>
    <w:rsid w:val="002A66DE"/>
    <w:rsid w:val="002A692F"/>
    <w:rsid w:val="002A713D"/>
    <w:rsid w:val="002A7247"/>
    <w:rsid w:val="002A77C6"/>
    <w:rsid w:val="002A7A9A"/>
    <w:rsid w:val="002A7D6A"/>
    <w:rsid w:val="002A7E54"/>
    <w:rsid w:val="002A7ECA"/>
    <w:rsid w:val="002A7ED7"/>
    <w:rsid w:val="002B04DF"/>
    <w:rsid w:val="002B148C"/>
    <w:rsid w:val="002B16D7"/>
    <w:rsid w:val="002B196C"/>
    <w:rsid w:val="002B1B2F"/>
    <w:rsid w:val="002B1ECB"/>
    <w:rsid w:val="002B2221"/>
    <w:rsid w:val="002B22AC"/>
    <w:rsid w:val="002B287C"/>
    <w:rsid w:val="002B28AB"/>
    <w:rsid w:val="002B2915"/>
    <w:rsid w:val="002B3030"/>
    <w:rsid w:val="002B3333"/>
    <w:rsid w:val="002B3660"/>
    <w:rsid w:val="002B44F4"/>
    <w:rsid w:val="002B4875"/>
    <w:rsid w:val="002B4964"/>
    <w:rsid w:val="002B4C0E"/>
    <w:rsid w:val="002B4D8F"/>
    <w:rsid w:val="002B56FA"/>
    <w:rsid w:val="002B5796"/>
    <w:rsid w:val="002B586D"/>
    <w:rsid w:val="002B5AAD"/>
    <w:rsid w:val="002B5D03"/>
    <w:rsid w:val="002B617D"/>
    <w:rsid w:val="002B659A"/>
    <w:rsid w:val="002B6932"/>
    <w:rsid w:val="002B6ACD"/>
    <w:rsid w:val="002B6E57"/>
    <w:rsid w:val="002B6F1C"/>
    <w:rsid w:val="002B73CC"/>
    <w:rsid w:val="002B76C0"/>
    <w:rsid w:val="002B7802"/>
    <w:rsid w:val="002B7C62"/>
    <w:rsid w:val="002B7FFC"/>
    <w:rsid w:val="002C0080"/>
    <w:rsid w:val="002C0149"/>
    <w:rsid w:val="002C01DF"/>
    <w:rsid w:val="002C047F"/>
    <w:rsid w:val="002C0526"/>
    <w:rsid w:val="002C0569"/>
    <w:rsid w:val="002C074C"/>
    <w:rsid w:val="002C0791"/>
    <w:rsid w:val="002C080A"/>
    <w:rsid w:val="002C08B0"/>
    <w:rsid w:val="002C090E"/>
    <w:rsid w:val="002C13BE"/>
    <w:rsid w:val="002C1736"/>
    <w:rsid w:val="002C1C78"/>
    <w:rsid w:val="002C24E9"/>
    <w:rsid w:val="002C2B3A"/>
    <w:rsid w:val="002C3237"/>
    <w:rsid w:val="002C36EB"/>
    <w:rsid w:val="002C381E"/>
    <w:rsid w:val="002C3A1D"/>
    <w:rsid w:val="002C3AF9"/>
    <w:rsid w:val="002C3C06"/>
    <w:rsid w:val="002C3C38"/>
    <w:rsid w:val="002C3CE0"/>
    <w:rsid w:val="002C40ED"/>
    <w:rsid w:val="002C414C"/>
    <w:rsid w:val="002C41B2"/>
    <w:rsid w:val="002C423B"/>
    <w:rsid w:val="002C473C"/>
    <w:rsid w:val="002C4A9C"/>
    <w:rsid w:val="002C4BB6"/>
    <w:rsid w:val="002C4C31"/>
    <w:rsid w:val="002C4DF7"/>
    <w:rsid w:val="002C4E5C"/>
    <w:rsid w:val="002C4EF5"/>
    <w:rsid w:val="002C5854"/>
    <w:rsid w:val="002C5A16"/>
    <w:rsid w:val="002C5B15"/>
    <w:rsid w:val="002C5C8B"/>
    <w:rsid w:val="002C5EB7"/>
    <w:rsid w:val="002C5F70"/>
    <w:rsid w:val="002C6087"/>
    <w:rsid w:val="002C6259"/>
    <w:rsid w:val="002C6572"/>
    <w:rsid w:val="002C65AF"/>
    <w:rsid w:val="002C6B10"/>
    <w:rsid w:val="002C6C9B"/>
    <w:rsid w:val="002C6E81"/>
    <w:rsid w:val="002C79A6"/>
    <w:rsid w:val="002C7A85"/>
    <w:rsid w:val="002C7C09"/>
    <w:rsid w:val="002C7FBB"/>
    <w:rsid w:val="002D043F"/>
    <w:rsid w:val="002D05D6"/>
    <w:rsid w:val="002D083B"/>
    <w:rsid w:val="002D17D5"/>
    <w:rsid w:val="002D1927"/>
    <w:rsid w:val="002D1980"/>
    <w:rsid w:val="002D1A51"/>
    <w:rsid w:val="002D1EDB"/>
    <w:rsid w:val="002D1F6B"/>
    <w:rsid w:val="002D213A"/>
    <w:rsid w:val="002D2868"/>
    <w:rsid w:val="002D2876"/>
    <w:rsid w:val="002D2926"/>
    <w:rsid w:val="002D2DC3"/>
    <w:rsid w:val="002D3445"/>
    <w:rsid w:val="002D38C5"/>
    <w:rsid w:val="002D3E7D"/>
    <w:rsid w:val="002D3EC2"/>
    <w:rsid w:val="002D3F8B"/>
    <w:rsid w:val="002D4009"/>
    <w:rsid w:val="002D48CF"/>
    <w:rsid w:val="002D4A46"/>
    <w:rsid w:val="002D4CCE"/>
    <w:rsid w:val="002D50E9"/>
    <w:rsid w:val="002D51A0"/>
    <w:rsid w:val="002D52FD"/>
    <w:rsid w:val="002D58F3"/>
    <w:rsid w:val="002D642B"/>
    <w:rsid w:val="002D6670"/>
    <w:rsid w:val="002D7170"/>
    <w:rsid w:val="002D7230"/>
    <w:rsid w:val="002D74CC"/>
    <w:rsid w:val="002D758A"/>
    <w:rsid w:val="002D759D"/>
    <w:rsid w:val="002D7813"/>
    <w:rsid w:val="002E0137"/>
    <w:rsid w:val="002E0304"/>
    <w:rsid w:val="002E0620"/>
    <w:rsid w:val="002E06A7"/>
    <w:rsid w:val="002E06B4"/>
    <w:rsid w:val="002E0D60"/>
    <w:rsid w:val="002E0DF1"/>
    <w:rsid w:val="002E0E28"/>
    <w:rsid w:val="002E0E9F"/>
    <w:rsid w:val="002E10AB"/>
    <w:rsid w:val="002E10D2"/>
    <w:rsid w:val="002E11B2"/>
    <w:rsid w:val="002E1216"/>
    <w:rsid w:val="002E1370"/>
    <w:rsid w:val="002E1644"/>
    <w:rsid w:val="002E195A"/>
    <w:rsid w:val="002E19F9"/>
    <w:rsid w:val="002E1D36"/>
    <w:rsid w:val="002E1D7F"/>
    <w:rsid w:val="002E1F53"/>
    <w:rsid w:val="002E2301"/>
    <w:rsid w:val="002E2520"/>
    <w:rsid w:val="002E2783"/>
    <w:rsid w:val="002E2A3A"/>
    <w:rsid w:val="002E2BC3"/>
    <w:rsid w:val="002E2F65"/>
    <w:rsid w:val="002E30E6"/>
    <w:rsid w:val="002E31D8"/>
    <w:rsid w:val="002E340A"/>
    <w:rsid w:val="002E39AD"/>
    <w:rsid w:val="002E3A63"/>
    <w:rsid w:val="002E3A78"/>
    <w:rsid w:val="002E4341"/>
    <w:rsid w:val="002E4C45"/>
    <w:rsid w:val="002E4DC2"/>
    <w:rsid w:val="002E514E"/>
    <w:rsid w:val="002E595B"/>
    <w:rsid w:val="002E613B"/>
    <w:rsid w:val="002E679D"/>
    <w:rsid w:val="002E6FB9"/>
    <w:rsid w:val="002E702D"/>
    <w:rsid w:val="002E717C"/>
    <w:rsid w:val="002E75D0"/>
    <w:rsid w:val="002E765B"/>
    <w:rsid w:val="002E776A"/>
    <w:rsid w:val="002E776B"/>
    <w:rsid w:val="002E7A2B"/>
    <w:rsid w:val="002F0316"/>
    <w:rsid w:val="002F0CBA"/>
    <w:rsid w:val="002F0F43"/>
    <w:rsid w:val="002F12D3"/>
    <w:rsid w:val="002F1CD1"/>
    <w:rsid w:val="002F1CEC"/>
    <w:rsid w:val="002F20E0"/>
    <w:rsid w:val="002F255F"/>
    <w:rsid w:val="002F2C06"/>
    <w:rsid w:val="002F3004"/>
    <w:rsid w:val="002F3473"/>
    <w:rsid w:val="002F3491"/>
    <w:rsid w:val="002F384A"/>
    <w:rsid w:val="002F3A6C"/>
    <w:rsid w:val="002F3B9D"/>
    <w:rsid w:val="002F3C29"/>
    <w:rsid w:val="002F3C8E"/>
    <w:rsid w:val="002F41FD"/>
    <w:rsid w:val="002F4277"/>
    <w:rsid w:val="002F48E1"/>
    <w:rsid w:val="002F498B"/>
    <w:rsid w:val="002F4ACF"/>
    <w:rsid w:val="002F4CB1"/>
    <w:rsid w:val="002F4FAE"/>
    <w:rsid w:val="002F4FEF"/>
    <w:rsid w:val="002F5196"/>
    <w:rsid w:val="002F541E"/>
    <w:rsid w:val="002F57DB"/>
    <w:rsid w:val="002F5F66"/>
    <w:rsid w:val="002F5F9E"/>
    <w:rsid w:val="002F5FF9"/>
    <w:rsid w:val="002F61BB"/>
    <w:rsid w:val="002F629C"/>
    <w:rsid w:val="002F6366"/>
    <w:rsid w:val="002F63E8"/>
    <w:rsid w:val="002F68D2"/>
    <w:rsid w:val="002F6DE7"/>
    <w:rsid w:val="002F6E68"/>
    <w:rsid w:val="002F6EB3"/>
    <w:rsid w:val="002F6FD2"/>
    <w:rsid w:val="002F7344"/>
    <w:rsid w:val="002F749E"/>
    <w:rsid w:val="002F79CF"/>
    <w:rsid w:val="002F7A26"/>
    <w:rsid w:val="002F7D01"/>
    <w:rsid w:val="00300014"/>
    <w:rsid w:val="003000B9"/>
    <w:rsid w:val="00300121"/>
    <w:rsid w:val="00300D67"/>
    <w:rsid w:val="00301A71"/>
    <w:rsid w:val="00301DE0"/>
    <w:rsid w:val="00302038"/>
    <w:rsid w:val="0030208F"/>
    <w:rsid w:val="003022D7"/>
    <w:rsid w:val="00302A0B"/>
    <w:rsid w:val="00302AE4"/>
    <w:rsid w:val="00302D45"/>
    <w:rsid w:val="00302D6C"/>
    <w:rsid w:val="00303070"/>
    <w:rsid w:val="003036FB"/>
    <w:rsid w:val="00303E7E"/>
    <w:rsid w:val="00303F2B"/>
    <w:rsid w:val="003040AD"/>
    <w:rsid w:val="0030423B"/>
    <w:rsid w:val="003042B7"/>
    <w:rsid w:val="003043BE"/>
    <w:rsid w:val="003043EC"/>
    <w:rsid w:val="0030442D"/>
    <w:rsid w:val="00305033"/>
    <w:rsid w:val="00305519"/>
    <w:rsid w:val="003057D6"/>
    <w:rsid w:val="00305961"/>
    <w:rsid w:val="00305A77"/>
    <w:rsid w:val="00305D1A"/>
    <w:rsid w:val="00305EFF"/>
    <w:rsid w:val="003065F9"/>
    <w:rsid w:val="00306CFA"/>
    <w:rsid w:val="003073D9"/>
    <w:rsid w:val="003076A5"/>
    <w:rsid w:val="00307B68"/>
    <w:rsid w:val="00307DBF"/>
    <w:rsid w:val="00307DFC"/>
    <w:rsid w:val="00310003"/>
    <w:rsid w:val="00310360"/>
    <w:rsid w:val="003104D8"/>
    <w:rsid w:val="0031062C"/>
    <w:rsid w:val="00310931"/>
    <w:rsid w:val="003109CF"/>
    <w:rsid w:val="003109FE"/>
    <w:rsid w:val="00310B2F"/>
    <w:rsid w:val="0031116D"/>
    <w:rsid w:val="003115E8"/>
    <w:rsid w:val="003116B7"/>
    <w:rsid w:val="00311703"/>
    <w:rsid w:val="0031198F"/>
    <w:rsid w:val="0031209B"/>
    <w:rsid w:val="00312286"/>
    <w:rsid w:val="00312347"/>
    <w:rsid w:val="00312349"/>
    <w:rsid w:val="0031236C"/>
    <w:rsid w:val="00312876"/>
    <w:rsid w:val="0031299B"/>
    <w:rsid w:val="00312B5D"/>
    <w:rsid w:val="00312ED9"/>
    <w:rsid w:val="0031333C"/>
    <w:rsid w:val="00313B91"/>
    <w:rsid w:val="00313EC1"/>
    <w:rsid w:val="00314831"/>
    <w:rsid w:val="00314BDB"/>
    <w:rsid w:val="00314FC3"/>
    <w:rsid w:val="003158B3"/>
    <w:rsid w:val="00315991"/>
    <w:rsid w:val="00316331"/>
    <w:rsid w:val="00317213"/>
    <w:rsid w:val="0031725E"/>
    <w:rsid w:val="00317580"/>
    <w:rsid w:val="00317668"/>
    <w:rsid w:val="003176FD"/>
    <w:rsid w:val="00317735"/>
    <w:rsid w:val="00320067"/>
    <w:rsid w:val="00320526"/>
    <w:rsid w:val="00320782"/>
    <w:rsid w:val="00320F6B"/>
    <w:rsid w:val="00320FE3"/>
    <w:rsid w:val="00321245"/>
    <w:rsid w:val="0032162E"/>
    <w:rsid w:val="00321AD2"/>
    <w:rsid w:val="003221F2"/>
    <w:rsid w:val="003223A1"/>
    <w:rsid w:val="00322B4E"/>
    <w:rsid w:val="003235D1"/>
    <w:rsid w:val="003235EA"/>
    <w:rsid w:val="00323734"/>
    <w:rsid w:val="00323D5D"/>
    <w:rsid w:val="00324010"/>
    <w:rsid w:val="003245A3"/>
    <w:rsid w:val="00324714"/>
    <w:rsid w:val="0032481D"/>
    <w:rsid w:val="00324909"/>
    <w:rsid w:val="00324E55"/>
    <w:rsid w:val="00325339"/>
    <w:rsid w:val="003254F4"/>
    <w:rsid w:val="0032561E"/>
    <w:rsid w:val="00325B33"/>
    <w:rsid w:val="00325B38"/>
    <w:rsid w:val="00325C25"/>
    <w:rsid w:val="0032651B"/>
    <w:rsid w:val="0032679C"/>
    <w:rsid w:val="00326874"/>
    <w:rsid w:val="00326932"/>
    <w:rsid w:val="00326BC2"/>
    <w:rsid w:val="003271F2"/>
    <w:rsid w:val="003273A6"/>
    <w:rsid w:val="003275E0"/>
    <w:rsid w:val="00327A0D"/>
    <w:rsid w:val="003304B8"/>
    <w:rsid w:val="003305D4"/>
    <w:rsid w:val="00330CD1"/>
    <w:rsid w:val="00330E5B"/>
    <w:rsid w:val="003312D2"/>
    <w:rsid w:val="00331328"/>
    <w:rsid w:val="00331436"/>
    <w:rsid w:val="003319FF"/>
    <w:rsid w:val="00331B72"/>
    <w:rsid w:val="00331E7E"/>
    <w:rsid w:val="00331E9D"/>
    <w:rsid w:val="00332275"/>
    <w:rsid w:val="003323CB"/>
    <w:rsid w:val="003325ED"/>
    <w:rsid w:val="003325EE"/>
    <w:rsid w:val="00332627"/>
    <w:rsid w:val="00332F63"/>
    <w:rsid w:val="00333703"/>
    <w:rsid w:val="00333A2F"/>
    <w:rsid w:val="00334216"/>
    <w:rsid w:val="0033460D"/>
    <w:rsid w:val="00334AB8"/>
    <w:rsid w:val="00334C48"/>
    <w:rsid w:val="00334E4C"/>
    <w:rsid w:val="0033536A"/>
    <w:rsid w:val="003359B5"/>
    <w:rsid w:val="00335F55"/>
    <w:rsid w:val="0033647F"/>
    <w:rsid w:val="003368B1"/>
    <w:rsid w:val="00336A3B"/>
    <w:rsid w:val="00336A50"/>
    <w:rsid w:val="00336BEE"/>
    <w:rsid w:val="00336E0F"/>
    <w:rsid w:val="00336EFA"/>
    <w:rsid w:val="003374B7"/>
    <w:rsid w:val="003378C0"/>
    <w:rsid w:val="00337BB4"/>
    <w:rsid w:val="00340319"/>
    <w:rsid w:val="003408E2"/>
    <w:rsid w:val="00340C66"/>
    <w:rsid w:val="00340E56"/>
    <w:rsid w:val="00341313"/>
    <w:rsid w:val="0034189D"/>
    <w:rsid w:val="00342083"/>
    <w:rsid w:val="00342096"/>
    <w:rsid w:val="00342580"/>
    <w:rsid w:val="0034283D"/>
    <w:rsid w:val="00342E74"/>
    <w:rsid w:val="00343151"/>
    <w:rsid w:val="00343389"/>
    <w:rsid w:val="003440E2"/>
    <w:rsid w:val="0034431D"/>
    <w:rsid w:val="00344350"/>
    <w:rsid w:val="003445A4"/>
    <w:rsid w:val="00344669"/>
    <w:rsid w:val="00344735"/>
    <w:rsid w:val="00344A1E"/>
    <w:rsid w:val="0034580A"/>
    <w:rsid w:val="00345A0C"/>
    <w:rsid w:val="00345A14"/>
    <w:rsid w:val="00345C56"/>
    <w:rsid w:val="003461AA"/>
    <w:rsid w:val="00346907"/>
    <w:rsid w:val="00346AB9"/>
    <w:rsid w:val="00346AF2"/>
    <w:rsid w:val="003475C6"/>
    <w:rsid w:val="003478ED"/>
    <w:rsid w:val="00347F2C"/>
    <w:rsid w:val="003502C8"/>
    <w:rsid w:val="00350687"/>
    <w:rsid w:val="003507A9"/>
    <w:rsid w:val="0035091E"/>
    <w:rsid w:val="00350C3B"/>
    <w:rsid w:val="00350DE0"/>
    <w:rsid w:val="00350FA3"/>
    <w:rsid w:val="00351006"/>
    <w:rsid w:val="0035128B"/>
    <w:rsid w:val="00351406"/>
    <w:rsid w:val="003515BC"/>
    <w:rsid w:val="0035176A"/>
    <w:rsid w:val="00351EFF"/>
    <w:rsid w:val="003520EF"/>
    <w:rsid w:val="00352109"/>
    <w:rsid w:val="003526F2"/>
    <w:rsid w:val="0035279E"/>
    <w:rsid w:val="00352D03"/>
    <w:rsid w:val="00353180"/>
    <w:rsid w:val="0035341A"/>
    <w:rsid w:val="00353570"/>
    <w:rsid w:val="00353788"/>
    <w:rsid w:val="003539F8"/>
    <w:rsid w:val="00353B7A"/>
    <w:rsid w:val="00353DEB"/>
    <w:rsid w:val="003541A3"/>
    <w:rsid w:val="00354218"/>
    <w:rsid w:val="0035454A"/>
    <w:rsid w:val="00354697"/>
    <w:rsid w:val="003559DB"/>
    <w:rsid w:val="00355A7B"/>
    <w:rsid w:val="00355BAB"/>
    <w:rsid w:val="00355EAD"/>
    <w:rsid w:val="00356479"/>
    <w:rsid w:val="00356871"/>
    <w:rsid w:val="003569DF"/>
    <w:rsid w:val="00356A46"/>
    <w:rsid w:val="003572A5"/>
    <w:rsid w:val="00357A7B"/>
    <w:rsid w:val="00357C07"/>
    <w:rsid w:val="003602DF"/>
    <w:rsid w:val="00360561"/>
    <w:rsid w:val="003607DD"/>
    <w:rsid w:val="0036091D"/>
    <w:rsid w:val="003614BE"/>
    <w:rsid w:val="00361836"/>
    <w:rsid w:val="00361875"/>
    <w:rsid w:val="00361BDE"/>
    <w:rsid w:val="00361F00"/>
    <w:rsid w:val="0036201C"/>
    <w:rsid w:val="00362219"/>
    <w:rsid w:val="00362566"/>
    <w:rsid w:val="00362D5B"/>
    <w:rsid w:val="00362FAB"/>
    <w:rsid w:val="00363044"/>
    <w:rsid w:val="003631C4"/>
    <w:rsid w:val="0036350A"/>
    <w:rsid w:val="00363759"/>
    <w:rsid w:val="00363BA0"/>
    <w:rsid w:val="00363CC9"/>
    <w:rsid w:val="0036401B"/>
    <w:rsid w:val="0036457B"/>
    <w:rsid w:val="003645D4"/>
    <w:rsid w:val="0036495D"/>
    <w:rsid w:val="00364D11"/>
    <w:rsid w:val="00364ED8"/>
    <w:rsid w:val="0036538B"/>
    <w:rsid w:val="00365C44"/>
    <w:rsid w:val="00365DC9"/>
    <w:rsid w:val="00365F9B"/>
    <w:rsid w:val="00366136"/>
    <w:rsid w:val="003661B8"/>
    <w:rsid w:val="00366203"/>
    <w:rsid w:val="00366220"/>
    <w:rsid w:val="00366272"/>
    <w:rsid w:val="0036699E"/>
    <w:rsid w:val="003669B1"/>
    <w:rsid w:val="00366AD7"/>
    <w:rsid w:val="00366E7F"/>
    <w:rsid w:val="00367077"/>
    <w:rsid w:val="0036749E"/>
    <w:rsid w:val="003674B4"/>
    <w:rsid w:val="003676EE"/>
    <w:rsid w:val="003679D4"/>
    <w:rsid w:val="003679DE"/>
    <w:rsid w:val="00370261"/>
    <w:rsid w:val="003702E3"/>
    <w:rsid w:val="003708A3"/>
    <w:rsid w:val="00370B46"/>
    <w:rsid w:val="00370B94"/>
    <w:rsid w:val="00370BB9"/>
    <w:rsid w:val="00371141"/>
    <w:rsid w:val="0037173F"/>
    <w:rsid w:val="00371936"/>
    <w:rsid w:val="00371E70"/>
    <w:rsid w:val="003721E1"/>
    <w:rsid w:val="003722B5"/>
    <w:rsid w:val="00372736"/>
    <w:rsid w:val="00372DFF"/>
    <w:rsid w:val="00373294"/>
    <w:rsid w:val="0037331E"/>
    <w:rsid w:val="0037353A"/>
    <w:rsid w:val="003736E0"/>
    <w:rsid w:val="00373CC5"/>
    <w:rsid w:val="00373CCC"/>
    <w:rsid w:val="00373E89"/>
    <w:rsid w:val="003743E0"/>
    <w:rsid w:val="00374957"/>
    <w:rsid w:val="00374A94"/>
    <w:rsid w:val="00374EFE"/>
    <w:rsid w:val="00374FCF"/>
    <w:rsid w:val="003750E7"/>
    <w:rsid w:val="00375896"/>
    <w:rsid w:val="00375AE2"/>
    <w:rsid w:val="00375E13"/>
    <w:rsid w:val="00375E41"/>
    <w:rsid w:val="003762E5"/>
    <w:rsid w:val="0037656A"/>
    <w:rsid w:val="00376B43"/>
    <w:rsid w:val="00376D3C"/>
    <w:rsid w:val="00376E4E"/>
    <w:rsid w:val="003770ED"/>
    <w:rsid w:val="003771BD"/>
    <w:rsid w:val="0037785C"/>
    <w:rsid w:val="003778B1"/>
    <w:rsid w:val="00377A05"/>
    <w:rsid w:val="00380170"/>
    <w:rsid w:val="0038030A"/>
    <w:rsid w:val="003810B0"/>
    <w:rsid w:val="00381168"/>
    <w:rsid w:val="00381259"/>
    <w:rsid w:val="003812C0"/>
    <w:rsid w:val="003814D8"/>
    <w:rsid w:val="00381B6F"/>
    <w:rsid w:val="00381BCD"/>
    <w:rsid w:val="00381D06"/>
    <w:rsid w:val="0038203A"/>
    <w:rsid w:val="003821BA"/>
    <w:rsid w:val="00382367"/>
    <w:rsid w:val="00382515"/>
    <w:rsid w:val="0038266E"/>
    <w:rsid w:val="003827D1"/>
    <w:rsid w:val="00382AE1"/>
    <w:rsid w:val="00382BCE"/>
    <w:rsid w:val="00382CD0"/>
    <w:rsid w:val="00382E53"/>
    <w:rsid w:val="003832DD"/>
    <w:rsid w:val="00383360"/>
    <w:rsid w:val="0038341D"/>
    <w:rsid w:val="00383651"/>
    <w:rsid w:val="00384137"/>
    <w:rsid w:val="0038415D"/>
    <w:rsid w:val="003841CF"/>
    <w:rsid w:val="00384240"/>
    <w:rsid w:val="00384A69"/>
    <w:rsid w:val="00384AB3"/>
    <w:rsid w:val="0038527B"/>
    <w:rsid w:val="0038589E"/>
    <w:rsid w:val="00385D07"/>
    <w:rsid w:val="00385EE0"/>
    <w:rsid w:val="0038636C"/>
    <w:rsid w:val="00386DD0"/>
    <w:rsid w:val="00387152"/>
    <w:rsid w:val="00387314"/>
    <w:rsid w:val="003877EE"/>
    <w:rsid w:val="00387D97"/>
    <w:rsid w:val="00387E41"/>
    <w:rsid w:val="003901F6"/>
    <w:rsid w:val="003903B8"/>
    <w:rsid w:val="0039051B"/>
    <w:rsid w:val="00390899"/>
    <w:rsid w:val="00390CFB"/>
    <w:rsid w:val="00390D21"/>
    <w:rsid w:val="00391060"/>
    <w:rsid w:val="003910E9"/>
    <w:rsid w:val="003913F7"/>
    <w:rsid w:val="0039168E"/>
    <w:rsid w:val="003917FD"/>
    <w:rsid w:val="00391853"/>
    <w:rsid w:val="00391B85"/>
    <w:rsid w:val="00391C50"/>
    <w:rsid w:val="00391D5F"/>
    <w:rsid w:val="00391D76"/>
    <w:rsid w:val="00391FA3"/>
    <w:rsid w:val="00392950"/>
    <w:rsid w:val="00392FF4"/>
    <w:rsid w:val="0039323E"/>
    <w:rsid w:val="003934C0"/>
    <w:rsid w:val="00393615"/>
    <w:rsid w:val="003937D8"/>
    <w:rsid w:val="00393A51"/>
    <w:rsid w:val="00393C72"/>
    <w:rsid w:val="00393DD1"/>
    <w:rsid w:val="00394189"/>
    <w:rsid w:val="00394211"/>
    <w:rsid w:val="003942BE"/>
    <w:rsid w:val="003942CA"/>
    <w:rsid w:val="003943ED"/>
    <w:rsid w:val="00394413"/>
    <w:rsid w:val="003944F1"/>
    <w:rsid w:val="0039497A"/>
    <w:rsid w:val="0039505B"/>
    <w:rsid w:val="0039506E"/>
    <w:rsid w:val="00395435"/>
    <w:rsid w:val="00395836"/>
    <w:rsid w:val="003958B2"/>
    <w:rsid w:val="0039590B"/>
    <w:rsid w:val="00395C75"/>
    <w:rsid w:val="00395DE4"/>
    <w:rsid w:val="00396153"/>
    <w:rsid w:val="00396224"/>
    <w:rsid w:val="00396A60"/>
    <w:rsid w:val="00397004"/>
    <w:rsid w:val="003970DF"/>
    <w:rsid w:val="003974D1"/>
    <w:rsid w:val="003979E6"/>
    <w:rsid w:val="00397F91"/>
    <w:rsid w:val="003A08A0"/>
    <w:rsid w:val="003A0E37"/>
    <w:rsid w:val="003A122B"/>
    <w:rsid w:val="003A14DF"/>
    <w:rsid w:val="003A1569"/>
    <w:rsid w:val="003A16C3"/>
    <w:rsid w:val="003A1713"/>
    <w:rsid w:val="003A1D5D"/>
    <w:rsid w:val="003A28CB"/>
    <w:rsid w:val="003A2BDF"/>
    <w:rsid w:val="003A2EDF"/>
    <w:rsid w:val="003A3037"/>
    <w:rsid w:val="003A345A"/>
    <w:rsid w:val="003A36EC"/>
    <w:rsid w:val="003A3D0C"/>
    <w:rsid w:val="003A3FB3"/>
    <w:rsid w:val="003A427F"/>
    <w:rsid w:val="003A442E"/>
    <w:rsid w:val="003A4DBF"/>
    <w:rsid w:val="003A520C"/>
    <w:rsid w:val="003A568D"/>
    <w:rsid w:val="003A5F1D"/>
    <w:rsid w:val="003A608D"/>
    <w:rsid w:val="003A6294"/>
    <w:rsid w:val="003A63F1"/>
    <w:rsid w:val="003A6D75"/>
    <w:rsid w:val="003A6F50"/>
    <w:rsid w:val="003A7034"/>
    <w:rsid w:val="003A719A"/>
    <w:rsid w:val="003A7381"/>
    <w:rsid w:val="003B0045"/>
    <w:rsid w:val="003B0244"/>
    <w:rsid w:val="003B0989"/>
    <w:rsid w:val="003B09B3"/>
    <w:rsid w:val="003B0EBF"/>
    <w:rsid w:val="003B0F8D"/>
    <w:rsid w:val="003B1087"/>
    <w:rsid w:val="003B1196"/>
    <w:rsid w:val="003B18E3"/>
    <w:rsid w:val="003B1932"/>
    <w:rsid w:val="003B1F43"/>
    <w:rsid w:val="003B22FF"/>
    <w:rsid w:val="003B25F8"/>
    <w:rsid w:val="003B2BF2"/>
    <w:rsid w:val="003B2D8C"/>
    <w:rsid w:val="003B2E87"/>
    <w:rsid w:val="003B324A"/>
    <w:rsid w:val="003B327B"/>
    <w:rsid w:val="003B376F"/>
    <w:rsid w:val="003B3811"/>
    <w:rsid w:val="003B3854"/>
    <w:rsid w:val="003B387E"/>
    <w:rsid w:val="003B3C3A"/>
    <w:rsid w:val="003B3F8F"/>
    <w:rsid w:val="003B434A"/>
    <w:rsid w:val="003B4613"/>
    <w:rsid w:val="003B4856"/>
    <w:rsid w:val="003B4B8B"/>
    <w:rsid w:val="003B4E8C"/>
    <w:rsid w:val="003B510B"/>
    <w:rsid w:val="003B51A3"/>
    <w:rsid w:val="003B5332"/>
    <w:rsid w:val="003B53B2"/>
    <w:rsid w:val="003B5983"/>
    <w:rsid w:val="003B5A24"/>
    <w:rsid w:val="003B604A"/>
    <w:rsid w:val="003B61E9"/>
    <w:rsid w:val="003B6F37"/>
    <w:rsid w:val="003B7082"/>
    <w:rsid w:val="003B76E4"/>
    <w:rsid w:val="003B7F30"/>
    <w:rsid w:val="003C000E"/>
    <w:rsid w:val="003C02EC"/>
    <w:rsid w:val="003C0304"/>
    <w:rsid w:val="003C03E9"/>
    <w:rsid w:val="003C04BD"/>
    <w:rsid w:val="003C0936"/>
    <w:rsid w:val="003C09E0"/>
    <w:rsid w:val="003C0B30"/>
    <w:rsid w:val="003C0D2D"/>
    <w:rsid w:val="003C0F0F"/>
    <w:rsid w:val="003C1063"/>
    <w:rsid w:val="003C13AD"/>
    <w:rsid w:val="003C14AE"/>
    <w:rsid w:val="003C1609"/>
    <w:rsid w:val="003C2180"/>
    <w:rsid w:val="003C23E7"/>
    <w:rsid w:val="003C2AA4"/>
    <w:rsid w:val="003C2CCB"/>
    <w:rsid w:val="003C2DD3"/>
    <w:rsid w:val="003C2EB8"/>
    <w:rsid w:val="003C2FCF"/>
    <w:rsid w:val="003C3023"/>
    <w:rsid w:val="003C3340"/>
    <w:rsid w:val="003C33DB"/>
    <w:rsid w:val="003C3590"/>
    <w:rsid w:val="003C37EA"/>
    <w:rsid w:val="003C3CC7"/>
    <w:rsid w:val="003C40C4"/>
    <w:rsid w:val="003C415C"/>
    <w:rsid w:val="003C47F2"/>
    <w:rsid w:val="003C487C"/>
    <w:rsid w:val="003C4AAE"/>
    <w:rsid w:val="003C4CD3"/>
    <w:rsid w:val="003C4E3E"/>
    <w:rsid w:val="003C4EE7"/>
    <w:rsid w:val="003C4F0B"/>
    <w:rsid w:val="003C50B0"/>
    <w:rsid w:val="003C5247"/>
    <w:rsid w:val="003C5436"/>
    <w:rsid w:val="003C5891"/>
    <w:rsid w:val="003C5A2A"/>
    <w:rsid w:val="003C5A7E"/>
    <w:rsid w:val="003C5D8D"/>
    <w:rsid w:val="003C5DB2"/>
    <w:rsid w:val="003C6093"/>
    <w:rsid w:val="003C60DC"/>
    <w:rsid w:val="003C612C"/>
    <w:rsid w:val="003C615C"/>
    <w:rsid w:val="003C6240"/>
    <w:rsid w:val="003C6472"/>
    <w:rsid w:val="003C66EF"/>
    <w:rsid w:val="003C6A03"/>
    <w:rsid w:val="003C7187"/>
    <w:rsid w:val="003C725E"/>
    <w:rsid w:val="003C7C9E"/>
    <w:rsid w:val="003C7D47"/>
    <w:rsid w:val="003D011B"/>
    <w:rsid w:val="003D014C"/>
    <w:rsid w:val="003D04D1"/>
    <w:rsid w:val="003D0824"/>
    <w:rsid w:val="003D09D4"/>
    <w:rsid w:val="003D178A"/>
    <w:rsid w:val="003D1994"/>
    <w:rsid w:val="003D1B0C"/>
    <w:rsid w:val="003D1C75"/>
    <w:rsid w:val="003D2229"/>
    <w:rsid w:val="003D22DA"/>
    <w:rsid w:val="003D24CA"/>
    <w:rsid w:val="003D2626"/>
    <w:rsid w:val="003D2A34"/>
    <w:rsid w:val="003D2E58"/>
    <w:rsid w:val="003D2EBC"/>
    <w:rsid w:val="003D313D"/>
    <w:rsid w:val="003D331B"/>
    <w:rsid w:val="003D344E"/>
    <w:rsid w:val="003D37E4"/>
    <w:rsid w:val="003D3C44"/>
    <w:rsid w:val="003D3D16"/>
    <w:rsid w:val="003D4068"/>
    <w:rsid w:val="003D4264"/>
    <w:rsid w:val="003D429A"/>
    <w:rsid w:val="003D4BC4"/>
    <w:rsid w:val="003D5070"/>
    <w:rsid w:val="003D54B1"/>
    <w:rsid w:val="003D6C3B"/>
    <w:rsid w:val="003D799D"/>
    <w:rsid w:val="003D7A25"/>
    <w:rsid w:val="003D7D4A"/>
    <w:rsid w:val="003E005D"/>
    <w:rsid w:val="003E0289"/>
    <w:rsid w:val="003E03FE"/>
    <w:rsid w:val="003E05C5"/>
    <w:rsid w:val="003E08B9"/>
    <w:rsid w:val="003E0AE6"/>
    <w:rsid w:val="003E0B8C"/>
    <w:rsid w:val="003E0B9D"/>
    <w:rsid w:val="003E150E"/>
    <w:rsid w:val="003E154A"/>
    <w:rsid w:val="003E177F"/>
    <w:rsid w:val="003E1D30"/>
    <w:rsid w:val="003E1D45"/>
    <w:rsid w:val="003E1EDD"/>
    <w:rsid w:val="003E200C"/>
    <w:rsid w:val="003E2019"/>
    <w:rsid w:val="003E245C"/>
    <w:rsid w:val="003E2473"/>
    <w:rsid w:val="003E2972"/>
    <w:rsid w:val="003E2D2B"/>
    <w:rsid w:val="003E3048"/>
    <w:rsid w:val="003E3075"/>
    <w:rsid w:val="003E3532"/>
    <w:rsid w:val="003E3803"/>
    <w:rsid w:val="003E3B49"/>
    <w:rsid w:val="003E3CBE"/>
    <w:rsid w:val="003E3CC6"/>
    <w:rsid w:val="003E415D"/>
    <w:rsid w:val="003E418B"/>
    <w:rsid w:val="003E428F"/>
    <w:rsid w:val="003E4728"/>
    <w:rsid w:val="003E4836"/>
    <w:rsid w:val="003E4CCA"/>
    <w:rsid w:val="003E4D03"/>
    <w:rsid w:val="003E4D55"/>
    <w:rsid w:val="003E51CC"/>
    <w:rsid w:val="003E5411"/>
    <w:rsid w:val="003E578C"/>
    <w:rsid w:val="003E58F8"/>
    <w:rsid w:val="003E5B80"/>
    <w:rsid w:val="003E62C8"/>
    <w:rsid w:val="003E67F2"/>
    <w:rsid w:val="003E684F"/>
    <w:rsid w:val="003E6AC2"/>
    <w:rsid w:val="003E6B9C"/>
    <w:rsid w:val="003E6BB1"/>
    <w:rsid w:val="003E6D72"/>
    <w:rsid w:val="003E6F80"/>
    <w:rsid w:val="003E75DF"/>
    <w:rsid w:val="003E76DE"/>
    <w:rsid w:val="003E7722"/>
    <w:rsid w:val="003E7B23"/>
    <w:rsid w:val="003E7EE0"/>
    <w:rsid w:val="003F0373"/>
    <w:rsid w:val="003F0784"/>
    <w:rsid w:val="003F0BA3"/>
    <w:rsid w:val="003F0BB6"/>
    <w:rsid w:val="003F0F0F"/>
    <w:rsid w:val="003F13B2"/>
    <w:rsid w:val="003F1979"/>
    <w:rsid w:val="003F1B58"/>
    <w:rsid w:val="003F23C5"/>
    <w:rsid w:val="003F288C"/>
    <w:rsid w:val="003F2BF4"/>
    <w:rsid w:val="003F2FCE"/>
    <w:rsid w:val="003F3069"/>
    <w:rsid w:val="003F3587"/>
    <w:rsid w:val="003F3A4A"/>
    <w:rsid w:val="003F4691"/>
    <w:rsid w:val="003F49C4"/>
    <w:rsid w:val="003F4BDD"/>
    <w:rsid w:val="003F5651"/>
    <w:rsid w:val="003F5777"/>
    <w:rsid w:val="003F59CE"/>
    <w:rsid w:val="003F5F57"/>
    <w:rsid w:val="003F60E5"/>
    <w:rsid w:val="003F66A5"/>
    <w:rsid w:val="003F68DE"/>
    <w:rsid w:val="003F7A0A"/>
    <w:rsid w:val="00400265"/>
    <w:rsid w:val="004004E2"/>
    <w:rsid w:val="0040054D"/>
    <w:rsid w:val="004006C0"/>
    <w:rsid w:val="00400AFF"/>
    <w:rsid w:val="00400DD7"/>
    <w:rsid w:val="00401741"/>
    <w:rsid w:val="00401750"/>
    <w:rsid w:val="004017E1"/>
    <w:rsid w:val="004019E2"/>
    <w:rsid w:val="00401EE8"/>
    <w:rsid w:val="004023B1"/>
    <w:rsid w:val="0040244C"/>
    <w:rsid w:val="00402D2C"/>
    <w:rsid w:val="004034B0"/>
    <w:rsid w:val="00403526"/>
    <w:rsid w:val="0040353F"/>
    <w:rsid w:val="00403755"/>
    <w:rsid w:val="0040378C"/>
    <w:rsid w:val="00403CDA"/>
    <w:rsid w:val="00403D9E"/>
    <w:rsid w:val="00403DEF"/>
    <w:rsid w:val="004042FA"/>
    <w:rsid w:val="00404E56"/>
    <w:rsid w:val="00404EEB"/>
    <w:rsid w:val="0040510B"/>
    <w:rsid w:val="0040563D"/>
    <w:rsid w:val="0040587B"/>
    <w:rsid w:val="00405AE8"/>
    <w:rsid w:val="00405D84"/>
    <w:rsid w:val="00405DAB"/>
    <w:rsid w:val="00406175"/>
    <w:rsid w:val="00406615"/>
    <w:rsid w:val="004067FF"/>
    <w:rsid w:val="00406BF1"/>
    <w:rsid w:val="004071B1"/>
    <w:rsid w:val="004073DC"/>
    <w:rsid w:val="004075B5"/>
    <w:rsid w:val="004077FE"/>
    <w:rsid w:val="00407991"/>
    <w:rsid w:val="00407E77"/>
    <w:rsid w:val="0041007D"/>
    <w:rsid w:val="004100ED"/>
    <w:rsid w:val="004105B3"/>
    <w:rsid w:val="00410862"/>
    <w:rsid w:val="00410AEA"/>
    <w:rsid w:val="00410EA8"/>
    <w:rsid w:val="00411337"/>
    <w:rsid w:val="004115DA"/>
    <w:rsid w:val="00411A2B"/>
    <w:rsid w:val="00411E52"/>
    <w:rsid w:val="004120F8"/>
    <w:rsid w:val="00412448"/>
    <w:rsid w:val="00412795"/>
    <w:rsid w:val="00412A53"/>
    <w:rsid w:val="00412DB5"/>
    <w:rsid w:val="00412F1F"/>
    <w:rsid w:val="00413052"/>
    <w:rsid w:val="004130C9"/>
    <w:rsid w:val="0041369C"/>
    <w:rsid w:val="00413A8F"/>
    <w:rsid w:val="00413B14"/>
    <w:rsid w:val="004143AB"/>
    <w:rsid w:val="0041442B"/>
    <w:rsid w:val="00414946"/>
    <w:rsid w:val="004149D7"/>
    <w:rsid w:val="00414A63"/>
    <w:rsid w:val="00414B4C"/>
    <w:rsid w:val="00414BC4"/>
    <w:rsid w:val="00414C4D"/>
    <w:rsid w:val="00414E53"/>
    <w:rsid w:val="00414E66"/>
    <w:rsid w:val="00414FC6"/>
    <w:rsid w:val="00415292"/>
    <w:rsid w:val="00415C27"/>
    <w:rsid w:val="00415C8F"/>
    <w:rsid w:val="004161F3"/>
    <w:rsid w:val="00416CD0"/>
    <w:rsid w:val="0041705B"/>
    <w:rsid w:val="00417236"/>
    <w:rsid w:val="0041740F"/>
    <w:rsid w:val="00417670"/>
    <w:rsid w:val="004178BF"/>
    <w:rsid w:val="00417EFE"/>
    <w:rsid w:val="0042087B"/>
    <w:rsid w:val="00420DB8"/>
    <w:rsid w:val="00420EC2"/>
    <w:rsid w:val="00421069"/>
    <w:rsid w:val="00421580"/>
    <w:rsid w:val="004218B3"/>
    <w:rsid w:val="00421AE0"/>
    <w:rsid w:val="00421C6A"/>
    <w:rsid w:val="00421E2C"/>
    <w:rsid w:val="00421F03"/>
    <w:rsid w:val="00422003"/>
    <w:rsid w:val="004220DB"/>
    <w:rsid w:val="00422330"/>
    <w:rsid w:val="004223F4"/>
    <w:rsid w:val="004227B6"/>
    <w:rsid w:val="0042343D"/>
    <w:rsid w:val="00424564"/>
    <w:rsid w:val="004245F8"/>
    <w:rsid w:val="00424A1B"/>
    <w:rsid w:val="00424A93"/>
    <w:rsid w:val="00425061"/>
    <w:rsid w:val="00425079"/>
    <w:rsid w:val="0042596E"/>
    <w:rsid w:val="00425AA3"/>
    <w:rsid w:val="00425D48"/>
    <w:rsid w:val="004263F6"/>
    <w:rsid w:val="004266B1"/>
    <w:rsid w:val="00426B8A"/>
    <w:rsid w:val="00426C6A"/>
    <w:rsid w:val="00426D99"/>
    <w:rsid w:val="00426E5B"/>
    <w:rsid w:val="00426F9E"/>
    <w:rsid w:val="004271B0"/>
    <w:rsid w:val="00427613"/>
    <w:rsid w:val="004276D3"/>
    <w:rsid w:val="004278C7"/>
    <w:rsid w:val="004278D7"/>
    <w:rsid w:val="00427CF3"/>
    <w:rsid w:val="00427D03"/>
    <w:rsid w:val="00427D7E"/>
    <w:rsid w:val="00430042"/>
    <w:rsid w:val="00430132"/>
    <w:rsid w:val="00430BF4"/>
    <w:rsid w:val="004314EE"/>
    <w:rsid w:val="00431611"/>
    <w:rsid w:val="00431A4B"/>
    <w:rsid w:val="00431BA7"/>
    <w:rsid w:val="00432218"/>
    <w:rsid w:val="00432406"/>
    <w:rsid w:val="00432822"/>
    <w:rsid w:val="00432967"/>
    <w:rsid w:val="00432A08"/>
    <w:rsid w:val="00432AAE"/>
    <w:rsid w:val="00432CB0"/>
    <w:rsid w:val="0043323E"/>
    <w:rsid w:val="004334F1"/>
    <w:rsid w:val="0043369A"/>
    <w:rsid w:val="00433A29"/>
    <w:rsid w:val="00433BEE"/>
    <w:rsid w:val="00433E1E"/>
    <w:rsid w:val="00434689"/>
    <w:rsid w:val="0043479A"/>
    <w:rsid w:val="00434A9A"/>
    <w:rsid w:val="00434E48"/>
    <w:rsid w:val="00434FAB"/>
    <w:rsid w:val="0043515E"/>
    <w:rsid w:val="004354CF"/>
    <w:rsid w:val="004357A0"/>
    <w:rsid w:val="00435C9F"/>
    <w:rsid w:val="00435D42"/>
    <w:rsid w:val="00435FCF"/>
    <w:rsid w:val="00436049"/>
    <w:rsid w:val="004362F2"/>
    <w:rsid w:val="00436575"/>
    <w:rsid w:val="00436980"/>
    <w:rsid w:val="00437083"/>
    <w:rsid w:val="0043714A"/>
    <w:rsid w:val="004379CE"/>
    <w:rsid w:val="00437B65"/>
    <w:rsid w:val="00437C85"/>
    <w:rsid w:val="00437D24"/>
    <w:rsid w:val="00440008"/>
    <w:rsid w:val="00440145"/>
    <w:rsid w:val="004405BF"/>
    <w:rsid w:val="004407C6"/>
    <w:rsid w:val="004407D8"/>
    <w:rsid w:val="0044081C"/>
    <w:rsid w:val="00440D77"/>
    <w:rsid w:val="00440F36"/>
    <w:rsid w:val="0044127C"/>
    <w:rsid w:val="00441885"/>
    <w:rsid w:val="0044194F"/>
    <w:rsid w:val="00441A51"/>
    <w:rsid w:val="004421AA"/>
    <w:rsid w:val="004422C0"/>
    <w:rsid w:val="004422D7"/>
    <w:rsid w:val="00442BE0"/>
    <w:rsid w:val="00442D9C"/>
    <w:rsid w:val="00442E6D"/>
    <w:rsid w:val="0044329B"/>
    <w:rsid w:val="004433FE"/>
    <w:rsid w:val="00443712"/>
    <w:rsid w:val="00443732"/>
    <w:rsid w:val="004438C1"/>
    <w:rsid w:val="00443FED"/>
    <w:rsid w:val="00444068"/>
    <w:rsid w:val="00444156"/>
    <w:rsid w:val="00444199"/>
    <w:rsid w:val="00444554"/>
    <w:rsid w:val="00444677"/>
    <w:rsid w:val="00444E0F"/>
    <w:rsid w:val="0044542A"/>
    <w:rsid w:val="004454C0"/>
    <w:rsid w:val="00445660"/>
    <w:rsid w:val="00445694"/>
    <w:rsid w:val="00445A08"/>
    <w:rsid w:val="00445B3A"/>
    <w:rsid w:val="004464C3"/>
    <w:rsid w:val="00446619"/>
    <w:rsid w:val="00446978"/>
    <w:rsid w:val="00446A2C"/>
    <w:rsid w:val="00446FAC"/>
    <w:rsid w:val="00446FF0"/>
    <w:rsid w:val="004478B7"/>
    <w:rsid w:val="004478C5"/>
    <w:rsid w:val="00447A76"/>
    <w:rsid w:val="00447E1E"/>
    <w:rsid w:val="0045015C"/>
    <w:rsid w:val="00450BD6"/>
    <w:rsid w:val="00450C53"/>
    <w:rsid w:val="00450CF6"/>
    <w:rsid w:val="00450D0C"/>
    <w:rsid w:val="004511B6"/>
    <w:rsid w:val="00451325"/>
    <w:rsid w:val="0045140B"/>
    <w:rsid w:val="00451433"/>
    <w:rsid w:val="00451990"/>
    <w:rsid w:val="004519DB"/>
    <w:rsid w:val="004519DF"/>
    <w:rsid w:val="00451BE2"/>
    <w:rsid w:val="004529D6"/>
    <w:rsid w:val="00452C6F"/>
    <w:rsid w:val="00452E73"/>
    <w:rsid w:val="00453298"/>
    <w:rsid w:val="00453484"/>
    <w:rsid w:val="00453B2D"/>
    <w:rsid w:val="004540ED"/>
    <w:rsid w:val="0045416F"/>
    <w:rsid w:val="0045444F"/>
    <w:rsid w:val="00454B71"/>
    <w:rsid w:val="00454F72"/>
    <w:rsid w:val="00454FCD"/>
    <w:rsid w:val="0045536C"/>
    <w:rsid w:val="00455788"/>
    <w:rsid w:val="00455E5A"/>
    <w:rsid w:val="00456053"/>
    <w:rsid w:val="004562F2"/>
    <w:rsid w:val="00456A93"/>
    <w:rsid w:val="00456C89"/>
    <w:rsid w:val="00456CD3"/>
    <w:rsid w:val="00457225"/>
    <w:rsid w:val="00457487"/>
    <w:rsid w:val="004575C8"/>
    <w:rsid w:val="00457A02"/>
    <w:rsid w:val="00457C9B"/>
    <w:rsid w:val="00460BD9"/>
    <w:rsid w:val="00460EA6"/>
    <w:rsid w:val="004617C5"/>
    <w:rsid w:val="00461D7D"/>
    <w:rsid w:val="00462214"/>
    <w:rsid w:val="0046226B"/>
    <w:rsid w:val="00462282"/>
    <w:rsid w:val="00462F64"/>
    <w:rsid w:val="004630E2"/>
    <w:rsid w:val="00463A9C"/>
    <w:rsid w:val="00463DB3"/>
    <w:rsid w:val="00463F0D"/>
    <w:rsid w:val="0046407A"/>
    <w:rsid w:val="004642F9"/>
    <w:rsid w:val="00464352"/>
    <w:rsid w:val="00464360"/>
    <w:rsid w:val="004643F2"/>
    <w:rsid w:val="00464C86"/>
    <w:rsid w:val="00464E85"/>
    <w:rsid w:val="004653F5"/>
    <w:rsid w:val="00465482"/>
    <w:rsid w:val="00465699"/>
    <w:rsid w:val="004657C8"/>
    <w:rsid w:val="00465B16"/>
    <w:rsid w:val="00465C66"/>
    <w:rsid w:val="00465FC0"/>
    <w:rsid w:val="00466032"/>
    <w:rsid w:val="004667EF"/>
    <w:rsid w:val="00466855"/>
    <w:rsid w:val="00466A5B"/>
    <w:rsid w:val="00466DA9"/>
    <w:rsid w:val="00467072"/>
    <w:rsid w:val="0046708D"/>
    <w:rsid w:val="00467183"/>
    <w:rsid w:val="004674B5"/>
    <w:rsid w:val="004676D3"/>
    <w:rsid w:val="00467763"/>
    <w:rsid w:val="00467FC0"/>
    <w:rsid w:val="004701BC"/>
    <w:rsid w:val="004701E2"/>
    <w:rsid w:val="0047027B"/>
    <w:rsid w:val="00470463"/>
    <w:rsid w:val="004704AB"/>
    <w:rsid w:val="00470822"/>
    <w:rsid w:val="00470F2B"/>
    <w:rsid w:val="00471343"/>
    <w:rsid w:val="00471AF1"/>
    <w:rsid w:val="00471B79"/>
    <w:rsid w:val="00471C9B"/>
    <w:rsid w:val="00471D52"/>
    <w:rsid w:val="00471EBC"/>
    <w:rsid w:val="004723BC"/>
    <w:rsid w:val="00472779"/>
    <w:rsid w:val="004727FA"/>
    <w:rsid w:val="004728B6"/>
    <w:rsid w:val="00472B9F"/>
    <w:rsid w:val="00472D91"/>
    <w:rsid w:val="00472E2C"/>
    <w:rsid w:val="0047369F"/>
    <w:rsid w:val="004736A8"/>
    <w:rsid w:val="00473929"/>
    <w:rsid w:val="00473AF8"/>
    <w:rsid w:val="00473D37"/>
    <w:rsid w:val="00474310"/>
    <w:rsid w:val="0047434D"/>
    <w:rsid w:val="0047456A"/>
    <w:rsid w:val="00474B36"/>
    <w:rsid w:val="0047532B"/>
    <w:rsid w:val="004755FA"/>
    <w:rsid w:val="00475794"/>
    <w:rsid w:val="00475987"/>
    <w:rsid w:val="00475A69"/>
    <w:rsid w:val="00475D5B"/>
    <w:rsid w:val="00476065"/>
    <w:rsid w:val="00476547"/>
    <w:rsid w:val="00476A4B"/>
    <w:rsid w:val="00476BFA"/>
    <w:rsid w:val="00476C89"/>
    <w:rsid w:val="00476EC1"/>
    <w:rsid w:val="00476F35"/>
    <w:rsid w:val="004771FD"/>
    <w:rsid w:val="004778B2"/>
    <w:rsid w:val="00477C25"/>
    <w:rsid w:val="0048000C"/>
    <w:rsid w:val="0048015E"/>
    <w:rsid w:val="0048031F"/>
    <w:rsid w:val="00480E51"/>
    <w:rsid w:val="0048130D"/>
    <w:rsid w:val="00481699"/>
    <w:rsid w:val="004816C7"/>
    <w:rsid w:val="004817C6"/>
    <w:rsid w:val="004818D9"/>
    <w:rsid w:val="00481A6C"/>
    <w:rsid w:val="00481CB2"/>
    <w:rsid w:val="00481D0E"/>
    <w:rsid w:val="0048207C"/>
    <w:rsid w:val="004820D3"/>
    <w:rsid w:val="004822DD"/>
    <w:rsid w:val="004824A9"/>
    <w:rsid w:val="0048251C"/>
    <w:rsid w:val="00482557"/>
    <w:rsid w:val="004829A5"/>
    <w:rsid w:val="00482BE5"/>
    <w:rsid w:val="00482C0C"/>
    <w:rsid w:val="00482D28"/>
    <w:rsid w:val="00482F7A"/>
    <w:rsid w:val="004830AE"/>
    <w:rsid w:val="004836ED"/>
    <w:rsid w:val="00483C84"/>
    <w:rsid w:val="004842DB"/>
    <w:rsid w:val="00484349"/>
    <w:rsid w:val="004844A9"/>
    <w:rsid w:val="0048473C"/>
    <w:rsid w:val="00484F64"/>
    <w:rsid w:val="00485152"/>
    <w:rsid w:val="0048531E"/>
    <w:rsid w:val="00485523"/>
    <w:rsid w:val="004855FA"/>
    <w:rsid w:val="0048566F"/>
    <w:rsid w:val="00485A2E"/>
    <w:rsid w:val="00485C9A"/>
    <w:rsid w:val="00485DC4"/>
    <w:rsid w:val="0048621B"/>
    <w:rsid w:val="004864AE"/>
    <w:rsid w:val="004868CF"/>
    <w:rsid w:val="00486C9C"/>
    <w:rsid w:val="0048723A"/>
    <w:rsid w:val="0048751C"/>
    <w:rsid w:val="0048764B"/>
    <w:rsid w:val="004877BA"/>
    <w:rsid w:val="00487822"/>
    <w:rsid w:val="00487BFF"/>
    <w:rsid w:val="00487E94"/>
    <w:rsid w:val="00487E9A"/>
    <w:rsid w:val="00487F27"/>
    <w:rsid w:val="00487F45"/>
    <w:rsid w:val="004900DB"/>
    <w:rsid w:val="0049056C"/>
    <w:rsid w:val="0049064C"/>
    <w:rsid w:val="004906F0"/>
    <w:rsid w:val="00490964"/>
    <w:rsid w:val="00490973"/>
    <w:rsid w:val="00490A14"/>
    <w:rsid w:val="00490B04"/>
    <w:rsid w:val="00490C0B"/>
    <w:rsid w:val="00490EF6"/>
    <w:rsid w:val="004914D4"/>
    <w:rsid w:val="00491515"/>
    <w:rsid w:val="00491A01"/>
    <w:rsid w:val="00491C6D"/>
    <w:rsid w:val="00491CDF"/>
    <w:rsid w:val="00491FE7"/>
    <w:rsid w:val="00492583"/>
    <w:rsid w:val="004925D8"/>
    <w:rsid w:val="00492BE7"/>
    <w:rsid w:val="00492BF1"/>
    <w:rsid w:val="00493353"/>
    <w:rsid w:val="0049360E"/>
    <w:rsid w:val="00493B4A"/>
    <w:rsid w:val="00493C94"/>
    <w:rsid w:val="00493D73"/>
    <w:rsid w:val="00493EF6"/>
    <w:rsid w:val="004940C8"/>
    <w:rsid w:val="004941B4"/>
    <w:rsid w:val="00494454"/>
    <w:rsid w:val="0049469F"/>
    <w:rsid w:val="004947AF"/>
    <w:rsid w:val="00494B18"/>
    <w:rsid w:val="00494BD7"/>
    <w:rsid w:val="004951DE"/>
    <w:rsid w:val="004952A0"/>
    <w:rsid w:val="004952BD"/>
    <w:rsid w:val="004956B4"/>
    <w:rsid w:val="00495F30"/>
    <w:rsid w:val="004960AD"/>
    <w:rsid w:val="0049628D"/>
    <w:rsid w:val="004966FA"/>
    <w:rsid w:val="00496746"/>
    <w:rsid w:val="00496891"/>
    <w:rsid w:val="004974D1"/>
    <w:rsid w:val="00497E72"/>
    <w:rsid w:val="004A0A84"/>
    <w:rsid w:val="004A0EB1"/>
    <w:rsid w:val="004A13EF"/>
    <w:rsid w:val="004A1935"/>
    <w:rsid w:val="004A2445"/>
    <w:rsid w:val="004A2589"/>
    <w:rsid w:val="004A25C1"/>
    <w:rsid w:val="004A25CA"/>
    <w:rsid w:val="004A27BC"/>
    <w:rsid w:val="004A2A27"/>
    <w:rsid w:val="004A2BBA"/>
    <w:rsid w:val="004A2C0D"/>
    <w:rsid w:val="004A2D03"/>
    <w:rsid w:val="004A2EEE"/>
    <w:rsid w:val="004A2FE1"/>
    <w:rsid w:val="004A3050"/>
    <w:rsid w:val="004A34C3"/>
    <w:rsid w:val="004A35E6"/>
    <w:rsid w:val="004A3865"/>
    <w:rsid w:val="004A3983"/>
    <w:rsid w:val="004A3B82"/>
    <w:rsid w:val="004A3B8B"/>
    <w:rsid w:val="004A40B9"/>
    <w:rsid w:val="004A4248"/>
    <w:rsid w:val="004A439E"/>
    <w:rsid w:val="004A4495"/>
    <w:rsid w:val="004A4701"/>
    <w:rsid w:val="004A4768"/>
    <w:rsid w:val="004A48B7"/>
    <w:rsid w:val="004A4C6F"/>
    <w:rsid w:val="004A4D26"/>
    <w:rsid w:val="004A4DAA"/>
    <w:rsid w:val="004A558D"/>
    <w:rsid w:val="004A5B13"/>
    <w:rsid w:val="004A5C13"/>
    <w:rsid w:val="004A5FCC"/>
    <w:rsid w:val="004A6A2E"/>
    <w:rsid w:val="004A6A4C"/>
    <w:rsid w:val="004A6A7D"/>
    <w:rsid w:val="004A6D4C"/>
    <w:rsid w:val="004A7568"/>
    <w:rsid w:val="004A7A1E"/>
    <w:rsid w:val="004B0060"/>
    <w:rsid w:val="004B053A"/>
    <w:rsid w:val="004B0BFB"/>
    <w:rsid w:val="004B0DFB"/>
    <w:rsid w:val="004B1982"/>
    <w:rsid w:val="004B1C63"/>
    <w:rsid w:val="004B1DDA"/>
    <w:rsid w:val="004B1DDF"/>
    <w:rsid w:val="004B1FA9"/>
    <w:rsid w:val="004B2665"/>
    <w:rsid w:val="004B26F1"/>
    <w:rsid w:val="004B2D3A"/>
    <w:rsid w:val="004B2DF3"/>
    <w:rsid w:val="004B3153"/>
    <w:rsid w:val="004B342B"/>
    <w:rsid w:val="004B3480"/>
    <w:rsid w:val="004B373B"/>
    <w:rsid w:val="004B39BE"/>
    <w:rsid w:val="004B3E66"/>
    <w:rsid w:val="004B430F"/>
    <w:rsid w:val="004B439F"/>
    <w:rsid w:val="004B45ED"/>
    <w:rsid w:val="004B4836"/>
    <w:rsid w:val="004B48C7"/>
    <w:rsid w:val="004B49B9"/>
    <w:rsid w:val="004B4A3A"/>
    <w:rsid w:val="004B50A0"/>
    <w:rsid w:val="004B511C"/>
    <w:rsid w:val="004B512B"/>
    <w:rsid w:val="004B562C"/>
    <w:rsid w:val="004B5638"/>
    <w:rsid w:val="004B5662"/>
    <w:rsid w:val="004B591B"/>
    <w:rsid w:val="004B5CD8"/>
    <w:rsid w:val="004B5EE8"/>
    <w:rsid w:val="004B5F35"/>
    <w:rsid w:val="004B60C8"/>
    <w:rsid w:val="004B6479"/>
    <w:rsid w:val="004B6EED"/>
    <w:rsid w:val="004B7068"/>
    <w:rsid w:val="004B7654"/>
    <w:rsid w:val="004B78A2"/>
    <w:rsid w:val="004B7A5E"/>
    <w:rsid w:val="004B7A91"/>
    <w:rsid w:val="004B7C9F"/>
    <w:rsid w:val="004B7FCD"/>
    <w:rsid w:val="004C04F9"/>
    <w:rsid w:val="004C08E6"/>
    <w:rsid w:val="004C0BF4"/>
    <w:rsid w:val="004C1367"/>
    <w:rsid w:val="004C150F"/>
    <w:rsid w:val="004C169D"/>
    <w:rsid w:val="004C1763"/>
    <w:rsid w:val="004C1874"/>
    <w:rsid w:val="004C18C3"/>
    <w:rsid w:val="004C1B01"/>
    <w:rsid w:val="004C1CA0"/>
    <w:rsid w:val="004C1D60"/>
    <w:rsid w:val="004C1D81"/>
    <w:rsid w:val="004C1DA2"/>
    <w:rsid w:val="004C21FD"/>
    <w:rsid w:val="004C2424"/>
    <w:rsid w:val="004C25E4"/>
    <w:rsid w:val="004C2F16"/>
    <w:rsid w:val="004C32A2"/>
    <w:rsid w:val="004C365C"/>
    <w:rsid w:val="004C3AAF"/>
    <w:rsid w:val="004C3BCE"/>
    <w:rsid w:val="004C3EE2"/>
    <w:rsid w:val="004C44E4"/>
    <w:rsid w:val="004C4685"/>
    <w:rsid w:val="004C4A7A"/>
    <w:rsid w:val="004C4A8B"/>
    <w:rsid w:val="004C4ABF"/>
    <w:rsid w:val="004C5B33"/>
    <w:rsid w:val="004C5C8D"/>
    <w:rsid w:val="004C5F5B"/>
    <w:rsid w:val="004C6040"/>
    <w:rsid w:val="004C6070"/>
    <w:rsid w:val="004C62CF"/>
    <w:rsid w:val="004C6AE8"/>
    <w:rsid w:val="004C6C05"/>
    <w:rsid w:val="004C6D3E"/>
    <w:rsid w:val="004C6F60"/>
    <w:rsid w:val="004C6FD2"/>
    <w:rsid w:val="004C713F"/>
    <w:rsid w:val="004C724C"/>
    <w:rsid w:val="004C766E"/>
    <w:rsid w:val="004C76F6"/>
    <w:rsid w:val="004C7836"/>
    <w:rsid w:val="004D0152"/>
    <w:rsid w:val="004D0615"/>
    <w:rsid w:val="004D0723"/>
    <w:rsid w:val="004D089B"/>
    <w:rsid w:val="004D0ACB"/>
    <w:rsid w:val="004D0C92"/>
    <w:rsid w:val="004D0CB1"/>
    <w:rsid w:val="004D0F26"/>
    <w:rsid w:val="004D1143"/>
    <w:rsid w:val="004D1152"/>
    <w:rsid w:val="004D12C6"/>
    <w:rsid w:val="004D14CB"/>
    <w:rsid w:val="004D150D"/>
    <w:rsid w:val="004D1894"/>
    <w:rsid w:val="004D18AB"/>
    <w:rsid w:val="004D18E3"/>
    <w:rsid w:val="004D1A0C"/>
    <w:rsid w:val="004D1D1E"/>
    <w:rsid w:val="004D1EE6"/>
    <w:rsid w:val="004D21EA"/>
    <w:rsid w:val="004D24C9"/>
    <w:rsid w:val="004D2570"/>
    <w:rsid w:val="004D264F"/>
    <w:rsid w:val="004D29B5"/>
    <w:rsid w:val="004D2A24"/>
    <w:rsid w:val="004D2A31"/>
    <w:rsid w:val="004D2A9F"/>
    <w:rsid w:val="004D304C"/>
    <w:rsid w:val="004D3AFE"/>
    <w:rsid w:val="004D3B30"/>
    <w:rsid w:val="004D3BA5"/>
    <w:rsid w:val="004D3EEB"/>
    <w:rsid w:val="004D3FB8"/>
    <w:rsid w:val="004D4092"/>
    <w:rsid w:val="004D4BBC"/>
    <w:rsid w:val="004D4DDA"/>
    <w:rsid w:val="004D4FFE"/>
    <w:rsid w:val="004D5169"/>
    <w:rsid w:val="004D55C9"/>
    <w:rsid w:val="004D5D72"/>
    <w:rsid w:val="004D6427"/>
    <w:rsid w:val="004D657D"/>
    <w:rsid w:val="004D6B45"/>
    <w:rsid w:val="004D6B5D"/>
    <w:rsid w:val="004D6F95"/>
    <w:rsid w:val="004D6FA7"/>
    <w:rsid w:val="004D7AC0"/>
    <w:rsid w:val="004D7E20"/>
    <w:rsid w:val="004E0293"/>
    <w:rsid w:val="004E0313"/>
    <w:rsid w:val="004E03DC"/>
    <w:rsid w:val="004E0507"/>
    <w:rsid w:val="004E09C7"/>
    <w:rsid w:val="004E0EDB"/>
    <w:rsid w:val="004E132E"/>
    <w:rsid w:val="004E1366"/>
    <w:rsid w:val="004E1471"/>
    <w:rsid w:val="004E16B7"/>
    <w:rsid w:val="004E1B44"/>
    <w:rsid w:val="004E1CEF"/>
    <w:rsid w:val="004E1EE7"/>
    <w:rsid w:val="004E224E"/>
    <w:rsid w:val="004E23EF"/>
    <w:rsid w:val="004E27FA"/>
    <w:rsid w:val="004E287E"/>
    <w:rsid w:val="004E2A67"/>
    <w:rsid w:val="004E2BC2"/>
    <w:rsid w:val="004E2CA4"/>
    <w:rsid w:val="004E3034"/>
    <w:rsid w:val="004E3472"/>
    <w:rsid w:val="004E35FA"/>
    <w:rsid w:val="004E38C5"/>
    <w:rsid w:val="004E3A39"/>
    <w:rsid w:val="004E3CB7"/>
    <w:rsid w:val="004E3D6A"/>
    <w:rsid w:val="004E3E28"/>
    <w:rsid w:val="004E3F50"/>
    <w:rsid w:val="004E3FE0"/>
    <w:rsid w:val="004E4091"/>
    <w:rsid w:val="004E40BE"/>
    <w:rsid w:val="004E4143"/>
    <w:rsid w:val="004E4387"/>
    <w:rsid w:val="004E4AE8"/>
    <w:rsid w:val="004E4D26"/>
    <w:rsid w:val="004E4E1F"/>
    <w:rsid w:val="004E4F3C"/>
    <w:rsid w:val="004E5164"/>
    <w:rsid w:val="004E5950"/>
    <w:rsid w:val="004E5CB8"/>
    <w:rsid w:val="004E5D31"/>
    <w:rsid w:val="004E6156"/>
    <w:rsid w:val="004E6530"/>
    <w:rsid w:val="004E65C5"/>
    <w:rsid w:val="004E6BE4"/>
    <w:rsid w:val="004E6F46"/>
    <w:rsid w:val="004E722A"/>
    <w:rsid w:val="004E72F8"/>
    <w:rsid w:val="004E76BA"/>
    <w:rsid w:val="004E7BC9"/>
    <w:rsid w:val="004E7D4D"/>
    <w:rsid w:val="004E7D6B"/>
    <w:rsid w:val="004E7E22"/>
    <w:rsid w:val="004F0134"/>
    <w:rsid w:val="004F0390"/>
    <w:rsid w:val="004F0C18"/>
    <w:rsid w:val="004F0CC7"/>
    <w:rsid w:val="004F0EB6"/>
    <w:rsid w:val="004F16B6"/>
    <w:rsid w:val="004F1CCA"/>
    <w:rsid w:val="004F1E2D"/>
    <w:rsid w:val="004F26F9"/>
    <w:rsid w:val="004F273F"/>
    <w:rsid w:val="004F2A88"/>
    <w:rsid w:val="004F2C9F"/>
    <w:rsid w:val="004F2D7B"/>
    <w:rsid w:val="004F30D6"/>
    <w:rsid w:val="004F3141"/>
    <w:rsid w:val="004F3248"/>
    <w:rsid w:val="004F36BF"/>
    <w:rsid w:val="004F3A09"/>
    <w:rsid w:val="004F3A98"/>
    <w:rsid w:val="004F41B0"/>
    <w:rsid w:val="004F4586"/>
    <w:rsid w:val="004F45B7"/>
    <w:rsid w:val="004F4656"/>
    <w:rsid w:val="004F48B1"/>
    <w:rsid w:val="004F55C9"/>
    <w:rsid w:val="004F565B"/>
    <w:rsid w:val="004F5895"/>
    <w:rsid w:val="004F5C24"/>
    <w:rsid w:val="004F5D58"/>
    <w:rsid w:val="004F6172"/>
    <w:rsid w:val="004F6F67"/>
    <w:rsid w:val="004F767E"/>
    <w:rsid w:val="004F7C29"/>
    <w:rsid w:val="004F7D98"/>
    <w:rsid w:val="004F7FD1"/>
    <w:rsid w:val="005001BE"/>
    <w:rsid w:val="005004B8"/>
    <w:rsid w:val="00500587"/>
    <w:rsid w:val="00500701"/>
    <w:rsid w:val="0050086A"/>
    <w:rsid w:val="005008CD"/>
    <w:rsid w:val="00500C53"/>
    <w:rsid w:val="00500D88"/>
    <w:rsid w:val="00500F96"/>
    <w:rsid w:val="0050150F"/>
    <w:rsid w:val="00501691"/>
    <w:rsid w:val="0050175C"/>
    <w:rsid w:val="00501914"/>
    <w:rsid w:val="00501976"/>
    <w:rsid w:val="00501AD3"/>
    <w:rsid w:val="00501FD1"/>
    <w:rsid w:val="005020EC"/>
    <w:rsid w:val="005022D5"/>
    <w:rsid w:val="005024D0"/>
    <w:rsid w:val="0050296F"/>
    <w:rsid w:val="00502A2E"/>
    <w:rsid w:val="00502FE6"/>
    <w:rsid w:val="00503700"/>
    <w:rsid w:val="005039E2"/>
    <w:rsid w:val="00503AD0"/>
    <w:rsid w:val="00503C1F"/>
    <w:rsid w:val="00503C4D"/>
    <w:rsid w:val="00503E81"/>
    <w:rsid w:val="005044AB"/>
    <w:rsid w:val="00504677"/>
    <w:rsid w:val="005048F8"/>
    <w:rsid w:val="0050508C"/>
    <w:rsid w:val="0050575B"/>
    <w:rsid w:val="00507044"/>
    <w:rsid w:val="005071FB"/>
    <w:rsid w:val="00507289"/>
    <w:rsid w:val="00507B8E"/>
    <w:rsid w:val="005100B1"/>
    <w:rsid w:val="0051018C"/>
    <w:rsid w:val="005102D6"/>
    <w:rsid w:val="005112A5"/>
    <w:rsid w:val="005116F8"/>
    <w:rsid w:val="005117AB"/>
    <w:rsid w:val="005117B2"/>
    <w:rsid w:val="00511896"/>
    <w:rsid w:val="00511AF3"/>
    <w:rsid w:val="00511F5A"/>
    <w:rsid w:val="005120AC"/>
    <w:rsid w:val="00512124"/>
    <w:rsid w:val="005124B3"/>
    <w:rsid w:val="00512AA3"/>
    <w:rsid w:val="00512B92"/>
    <w:rsid w:val="00512DF1"/>
    <w:rsid w:val="00513284"/>
    <w:rsid w:val="00513304"/>
    <w:rsid w:val="0051331E"/>
    <w:rsid w:val="00513584"/>
    <w:rsid w:val="005136BF"/>
    <w:rsid w:val="005137DC"/>
    <w:rsid w:val="00513D0E"/>
    <w:rsid w:val="00513DC6"/>
    <w:rsid w:val="00513EC5"/>
    <w:rsid w:val="00513EE9"/>
    <w:rsid w:val="00514464"/>
    <w:rsid w:val="00514776"/>
    <w:rsid w:val="005148AB"/>
    <w:rsid w:val="00514AE9"/>
    <w:rsid w:val="00514FB8"/>
    <w:rsid w:val="00515552"/>
    <w:rsid w:val="005159C3"/>
    <w:rsid w:val="00515FAC"/>
    <w:rsid w:val="00516669"/>
    <w:rsid w:val="005166AB"/>
    <w:rsid w:val="005167F2"/>
    <w:rsid w:val="0051680B"/>
    <w:rsid w:val="00516905"/>
    <w:rsid w:val="00516FA0"/>
    <w:rsid w:val="0051737A"/>
    <w:rsid w:val="005173AA"/>
    <w:rsid w:val="005176E9"/>
    <w:rsid w:val="005177A5"/>
    <w:rsid w:val="00517839"/>
    <w:rsid w:val="0052037B"/>
    <w:rsid w:val="00520466"/>
    <w:rsid w:val="00520489"/>
    <w:rsid w:val="005210A3"/>
    <w:rsid w:val="005213E6"/>
    <w:rsid w:val="0052147D"/>
    <w:rsid w:val="005214C3"/>
    <w:rsid w:val="00521934"/>
    <w:rsid w:val="00521984"/>
    <w:rsid w:val="00521BCD"/>
    <w:rsid w:val="0052218E"/>
    <w:rsid w:val="005222BA"/>
    <w:rsid w:val="00522397"/>
    <w:rsid w:val="00522536"/>
    <w:rsid w:val="005226A2"/>
    <w:rsid w:val="00522BDA"/>
    <w:rsid w:val="00522C41"/>
    <w:rsid w:val="00522C7E"/>
    <w:rsid w:val="00522E08"/>
    <w:rsid w:val="00522EEF"/>
    <w:rsid w:val="00522FA9"/>
    <w:rsid w:val="005232CA"/>
    <w:rsid w:val="0052363C"/>
    <w:rsid w:val="00523C96"/>
    <w:rsid w:val="00523EE5"/>
    <w:rsid w:val="00523FA6"/>
    <w:rsid w:val="0052413B"/>
    <w:rsid w:val="0052417C"/>
    <w:rsid w:val="00525254"/>
    <w:rsid w:val="00525300"/>
    <w:rsid w:val="00525312"/>
    <w:rsid w:val="00525382"/>
    <w:rsid w:val="0052571D"/>
    <w:rsid w:val="00525A5E"/>
    <w:rsid w:val="00525F33"/>
    <w:rsid w:val="005261BD"/>
    <w:rsid w:val="0052632B"/>
    <w:rsid w:val="0052639A"/>
    <w:rsid w:val="00526829"/>
    <w:rsid w:val="0052685F"/>
    <w:rsid w:val="005269E0"/>
    <w:rsid w:val="00526EBA"/>
    <w:rsid w:val="005270E8"/>
    <w:rsid w:val="00527439"/>
    <w:rsid w:val="005274B8"/>
    <w:rsid w:val="005275CE"/>
    <w:rsid w:val="00527770"/>
    <w:rsid w:val="00527A47"/>
    <w:rsid w:val="005300D7"/>
    <w:rsid w:val="0053017A"/>
    <w:rsid w:val="00530304"/>
    <w:rsid w:val="00530383"/>
    <w:rsid w:val="00530427"/>
    <w:rsid w:val="00530A28"/>
    <w:rsid w:val="00530DDA"/>
    <w:rsid w:val="00530ED3"/>
    <w:rsid w:val="00530EE3"/>
    <w:rsid w:val="005310A2"/>
    <w:rsid w:val="00531541"/>
    <w:rsid w:val="00532066"/>
    <w:rsid w:val="005320CF"/>
    <w:rsid w:val="005320EF"/>
    <w:rsid w:val="0053224E"/>
    <w:rsid w:val="005324C8"/>
    <w:rsid w:val="00532907"/>
    <w:rsid w:val="005329C5"/>
    <w:rsid w:val="00532A6B"/>
    <w:rsid w:val="00532C28"/>
    <w:rsid w:val="00532F30"/>
    <w:rsid w:val="005334AD"/>
    <w:rsid w:val="00533A13"/>
    <w:rsid w:val="00533A9E"/>
    <w:rsid w:val="00534214"/>
    <w:rsid w:val="005343C5"/>
    <w:rsid w:val="00534761"/>
    <w:rsid w:val="005347EE"/>
    <w:rsid w:val="00534851"/>
    <w:rsid w:val="00534B62"/>
    <w:rsid w:val="00535830"/>
    <w:rsid w:val="00535D69"/>
    <w:rsid w:val="00536098"/>
    <w:rsid w:val="00536101"/>
    <w:rsid w:val="0053640B"/>
    <w:rsid w:val="005364DB"/>
    <w:rsid w:val="005364F4"/>
    <w:rsid w:val="005365C1"/>
    <w:rsid w:val="00536BD6"/>
    <w:rsid w:val="00536C67"/>
    <w:rsid w:val="00537510"/>
    <w:rsid w:val="0053755E"/>
    <w:rsid w:val="00537B8E"/>
    <w:rsid w:val="00537F5F"/>
    <w:rsid w:val="005401BB"/>
    <w:rsid w:val="00540A15"/>
    <w:rsid w:val="00540C1A"/>
    <w:rsid w:val="00540E58"/>
    <w:rsid w:val="00541113"/>
    <w:rsid w:val="005413BD"/>
    <w:rsid w:val="005416DE"/>
    <w:rsid w:val="00541AD8"/>
    <w:rsid w:val="00541D63"/>
    <w:rsid w:val="005422EE"/>
    <w:rsid w:val="00542C68"/>
    <w:rsid w:val="005432D3"/>
    <w:rsid w:val="0054363E"/>
    <w:rsid w:val="00543834"/>
    <w:rsid w:val="00543875"/>
    <w:rsid w:val="00543AE6"/>
    <w:rsid w:val="00543C6A"/>
    <w:rsid w:val="00543F02"/>
    <w:rsid w:val="00543F4B"/>
    <w:rsid w:val="0054424D"/>
    <w:rsid w:val="0054450E"/>
    <w:rsid w:val="00544714"/>
    <w:rsid w:val="00544810"/>
    <w:rsid w:val="00544862"/>
    <w:rsid w:val="00544AA2"/>
    <w:rsid w:val="00544BD4"/>
    <w:rsid w:val="005450AF"/>
    <w:rsid w:val="0054516B"/>
    <w:rsid w:val="00545213"/>
    <w:rsid w:val="00545645"/>
    <w:rsid w:val="00545765"/>
    <w:rsid w:val="00545992"/>
    <w:rsid w:val="00545CE7"/>
    <w:rsid w:val="00545D99"/>
    <w:rsid w:val="00545EF3"/>
    <w:rsid w:val="00546094"/>
    <w:rsid w:val="005463B4"/>
    <w:rsid w:val="005465B8"/>
    <w:rsid w:val="00546714"/>
    <w:rsid w:val="00546A63"/>
    <w:rsid w:val="00546C8B"/>
    <w:rsid w:val="00546F31"/>
    <w:rsid w:val="00547136"/>
    <w:rsid w:val="00547313"/>
    <w:rsid w:val="00547468"/>
    <w:rsid w:val="0054779E"/>
    <w:rsid w:val="00547D37"/>
    <w:rsid w:val="00547E59"/>
    <w:rsid w:val="005509C8"/>
    <w:rsid w:val="00550AD0"/>
    <w:rsid w:val="00551232"/>
    <w:rsid w:val="005515AC"/>
    <w:rsid w:val="00551DD8"/>
    <w:rsid w:val="00552381"/>
    <w:rsid w:val="00552DBF"/>
    <w:rsid w:val="00552F51"/>
    <w:rsid w:val="0055329F"/>
    <w:rsid w:val="005533CE"/>
    <w:rsid w:val="00553584"/>
    <w:rsid w:val="0055375C"/>
    <w:rsid w:val="00553D54"/>
    <w:rsid w:val="0055436F"/>
    <w:rsid w:val="0055499D"/>
    <w:rsid w:val="00554CCF"/>
    <w:rsid w:val="00554E53"/>
    <w:rsid w:val="005551C7"/>
    <w:rsid w:val="005551FE"/>
    <w:rsid w:val="00555231"/>
    <w:rsid w:val="00555241"/>
    <w:rsid w:val="005553DE"/>
    <w:rsid w:val="005556F3"/>
    <w:rsid w:val="00555991"/>
    <w:rsid w:val="0055599F"/>
    <w:rsid w:val="00556045"/>
    <w:rsid w:val="005564EE"/>
    <w:rsid w:val="005565E7"/>
    <w:rsid w:val="0055660F"/>
    <w:rsid w:val="00556893"/>
    <w:rsid w:val="00556AB0"/>
    <w:rsid w:val="00556F01"/>
    <w:rsid w:val="005576BC"/>
    <w:rsid w:val="00557F74"/>
    <w:rsid w:val="0056023C"/>
    <w:rsid w:val="005609A2"/>
    <w:rsid w:val="00560B5F"/>
    <w:rsid w:val="00560EC9"/>
    <w:rsid w:val="00560F6A"/>
    <w:rsid w:val="005615FC"/>
    <w:rsid w:val="00561985"/>
    <w:rsid w:val="005619D1"/>
    <w:rsid w:val="00561D46"/>
    <w:rsid w:val="00561D5E"/>
    <w:rsid w:val="00562329"/>
    <w:rsid w:val="00562488"/>
    <w:rsid w:val="005624B5"/>
    <w:rsid w:val="005625A8"/>
    <w:rsid w:val="0056287A"/>
    <w:rsid w:val="00562C09"/>
    <w:rsid w:val="00562CCF"/>
    <w:rsid w:val="0056319E"/>
    <w:rsid w:val="0056392D"/>
    <w:rsid w:val="0056396A"/>
    <w:rsid w:val="00564A76"/>
    <w:rsid w:val="00564C4B"/>
    <w:rsid w:val="00564FC2"/>
    <w:rsid w:val="00565023"/>
    <w:rsid w:val="0056502B"/>
    <w:rsid w:val="00565073"/>
    <w:rsid w:val="0056514D"/>
    <w:rsid w:val="00565287"/>
    <w:rsid w:val="0056547E"/>
    <w:rsid w:val="0056591B"/>
    <w:rsid w:val="00565ED4"/>
    <w:rsid w:val="00566B7E"/>
    <w:rsid w:val="00566EC6"/>
    <w:rsid w:val="00567361"/>
    <w:rsid w:val="0056769F"/>
    <w:rsid w:val="00567D81"/>
    <w:rsid w:val="0057019F"/>
    <w:rsid w:val="0057034F"/>
    <w:rsid w:val="0057049E"/>
    <w:rsid w:val="005704BD"/>
    <w:rsid w:val="00570742"/>
    <w:rsid w:val="005707F9"/>
    <w:rsid w:val="00570A25"/>
    <w:rsid w:val="00570C29"/>
    <w:rsid w:val="0057183F"/>
    <w:rsid w:val="00571935"/>
    <w:rsid w:val="00571FBC"/>
    <w:rsid w:val="00572095"/>
    <w:rsid w:val="0057228E"/>
    <w:rsid w:val="00572712"/>
    <w:rsid w:val="00572B29"/>
    <w:rsid w:val="00572B46"/>
    <w:rsid w:val="00572E75"/>
    <w:rsid w:val="0057339A"/>
    <w:rsid w:val="005739D7"/>
    <w:rsid w:val="00573A71"/>
    <w:rsid w:val="00573A7B"/>
    <w:rsid w:val="00573C51"/>
    <w:rsid w:val="00573D83"/>
    <w:rsid w:val="00573D9D"/>
    <w:rsid w:val="00574114"/>
    <w:rsid w:val="00574A36"/>
    <w:rsid w:val="00574C1D"/>
    <w:rsid w:val="00574CA4"/>
    <w:rsid w:val="00575250"/>
    <w:rsid w:val="005754D8"/>
    <w:rsid w:val="0057613C"/>
    <w:rsid w:val="005761C3"/>
    <w:rsid w:val="0057635E"/>
    <w:rsid w:val="005764DD"/>
    <w:rsid w:val="005765ED"/>
    <w:rsid w:val="0057669A"/>
    <w:rsid w:val="005766C1"/>
    <w:rsid w:val="00576755"/>
    <w:rsid w:val="00576869"/>
    <w:rsid w:val="00576A75"/>
    <w:rsid w:val="00576A7D"/>
    <w:rsid w:val="00576D81"/>
    <w:rsid w:val="00577623"/>
    <w:rsid w:val="005779AF"/>
    <w:rsid w:val="00577FE5"/>
    <w:rsid w:val="0058000D"/>
    <w:rsid w:val="0058011C"/>
    <w:rsid w:val="005802FD"/>
    <w:rsid w:val="00580561"/>
    <w:rsid w:val="00580824"/>
    <w:rsid w:val="00580F65"/>
    <w:rsid w:val="00581018"/>
    <w:rsid w:val="005812F8"/>
    <w:rsid w:val="0058153D"/>
    <w:rsid w:val="00581558"/>
    <w:rsid w:val="00581E3F"/>
    <w:rsid w:val="00582899"/>
    <w:rsid w:val="00582F4F"/>
    <w:rsid w:val="00582F89"/>
    <w:rsid w:val="0058318E"/>
    <w:rsid w:val="005831E7"/>
    <w:rsid w:val="005833CC"/>
    <w:rsid w:val="005833DA"/>
    <w:rsid w:val="00583440"/>
    <w:rsid w:val="00583483"/>
    <w:rsid w:val="00583736"/>
    <w:rsid w:val="00583A84"/>
    <w:rsid w:val="00583E0E"/>
    <w:rsid w:val="00583E61"/>
    <w:rsid w:val="00583FB4"/>
    <w:rsid w:val="005848A2"/>
    <w:rsid w:val="005849DC"/>
    <w:rsid w:val="00584B06"/>
    <w:rsid w:val="00584C42"/>
    <w:rsid w:val="00584D7E"/>
    <w:rsid w:val="00584ECC"/>
    <w:rsid w:val="00584EEC"/>
    <w:rsid w:val="00585400"/>
    <w:rsid w:val="00585428"/>
    <w:rsid w:val="00585800"/>
    <w:rsid w:val="00585BE3"/>
    <w:rsid w:val="00585C05"/>
    <w:rsid w:val="00586375"/>
    <w:rsid w:val="00586766"/>
    <w:rsid w:val="005867C4"/>
    <w:rsid w:val="00586D11"/>
    <w:rsid w:val="005871F4"/>
    <w:rsid w:val="00587C23"/>
    <w:rsid w:val="00587FB5"/>
    <w:rsid w:val="005904E5"/>
    <w:rsid w:val="005906BA"/>
    <w:rsid w:val="0059072B"/>
    <w:rsid w:val="00591059"/>
    <w:rsid w:val="00591240"/>
    <w:rsid w:val="00591359"/>
    <w:rsid w:val="005915D7"/>
    <w:rsid w:val="0059180D"/>
    <w:rsid w:val="005919E5"/>
    <w:rsid w:val="00591D6F"/>
    <w:rsid w:val="00591F7A"/>
    <w:rsid w:val="005925D9"/>
    <w:rsid w:val="00592863"/>
    <w:rsid w:val="00592A31"/>
    <w:rsid w:val="00592B90"/>
    <w:rsid w:val="00592BAC"/>
    <w:rsid w:val="00592EB1"/>
    <w:rsid w:val="00593562"/>
    <w:rsid w:val="00593601"/>
    <w:rsid w:val="00593784"/>
    <w:rsid w:val="005937C5"/>
    <w:rsid w:val="00593BA5"/>
    <w:rsid w:val="00594812"/>
    <w:rsid w:val="00595559"/>
    <w:rsid w:val="00595862"/>
    <w:rsid w:val="00595CBD"/>
    <w:rsid w:val="00595DC4"/>
    <w:rsid w:val="0059601C"/>
    <w:rsid w:val="005967BB"/>
    <w:rsid w:val="00597267"/>
    <w:rsid w:val="00597720"/>
    <w:rsid w:val="00597B6B"/>
    <w:rsid w:val="00597C09"/>
    <w:rsid w:val="005A0105"/>
    <w:rsid w:val="005A01BB"/>
    <w:rsid w:val="005A0238"/>
    <w:rsid w:val="005A0566"/>
    <w:rsid w:val="005A0720"/>
    <w:rsid w:val="005A09D5"/>
    <w:rsid w:val="005A0CE1"/>
    <w:rsid w:val="005A104F"/>
    <w:rsid w:val="005A13FF"/>
    <w:rsid w:val="005A1416"/>
    <w:rsid w:val="005A1FDC"/>
    <w:rsid w:val="005A203C"/>
    <w:rsid w:val="005A20D7"/>
    <w:rsid w:val="005A2133"/>
    <w:rsid w:val="005A230D"/>
    <w:rsid w:val="005A2839"/>
    <w:rsid w:val="005A284D"/>
    <w:rsid w:val="005A3040"/>
    <w:rsid w:val="005A3D9C"/>
    <w:rsid w:val="005A3EDF"/>
    <w:rsid w:val="005A40F9"/>
    <w:rsid w:val="005A43DE"/>
    <w:rsid w:val="005A4411"/>
    <w:rsid w:val="005A47F4"/>
    <w:rsid w:val="005A48F7"/>
    <w:rsid w:val="005A497D"/>
    <w:rsid w:val="005A4BCF"/>
    <w:rsid w:val="005A4BED"/>
    <w:rsid w:val="005A4C46"/>
    <w:rsid w:val="005A54F5"/>
    <w:rsid w:val="005A5924"/>
    <w:rsid w:val="005A6162"/>
    <w:rsid w:val="005A639B"/>
    <w:rsid w:val="005A645C"/>
    <w:rsid w:val="005A6759"/>
    <w:rsid w:val="005A683B"/>
    <w:rsid w:val="005A68FF"/>
    <w:rsid w:val="005A6E2E"/>
    <w:rsid w:val="005A6FCC"/>
    <w:rsid w:val="005A72ED"/>
    <w:rsid w:val="005A76C0"/>
    <w:rsid w:val="005A7EA0"/>
    <w:rsid w:val="005B0492"/>
    <w:rsid w:val="005B0969"/>
    <w:rsid w:val="005B09F3"/>
    <w:rsid w:val="005B0BAF"/>
    <w:rsid w:val="005B0C48"/>
    <w:rsid w:val="005B1058"/>
    <w:rsid w:val="005B14F9"/>
    <w:rsid w:val="005B1737"/>
    <w:rsid w:val="005B17E1"/>
    <w:rsid w:val="005B1B16"/>
    <w:rsid w:val="005B1B5E"/>
    <w:rsid w:val="005B1B76"/>
    <w:rsid w:val="005B1CF4"/>
    <w:rsid w:val="005B1D3B"/>
    <w:rsid w:val="005B1E45"/>
    <w:rsid w:val="005B1E4E"/>
    <w:rsid w:val="005B1ED3"/>
    <w:rsid w:val="005B206E"/>
    <w:rsid w:val="005B2210"/>
    <w:rsid w:val="005B2764"/>
    <w:rsid w:val="005B3048"/>
    <w:rsid w:val="005B3584"/>
    <w:rsid w:val="005B3824"/>
    <w:rsid w:val="005B3835"/>
    <w:rsid w:val="005B390F"/>
    <w:rsid w:val="005B3953"/>
    <w:rsid w:val="005B3987"/>
    <w:rsid w:val="005B39DA"/>
    <w:rsid w:val="005B3E10"/>
    <w:rsid w:val="005B3FCD"/>
    <w:rsid w:val="005B4495"/>
    <w:rsid w:val="005B44B5"/>
    <w:rsid w:val="005B4882"/>
    <w:rsid w:val="005B5215"/>
    <w:rsid w:val="005B536F"/>
    <w:rsid w:val="005B56FC"/>
    <w:rsid w:val="005B577C"/>
    <w:rsid w:val="005B59D8"/>
    <w:rsid w:val="005B5BF4"/>
    <w:rsid w:val="005B62D9"/>
    <w:rsid w:val="005B6329"/>
    <w:rsid w:val="005B7287"/>
    <w:rsid w:val="005B7365"/>
    <w:rsid w:val="005B73E3"/>
    <w:rsid w:val="005B7BD8"/>
    <w:rsid w:val="005C0217"/>
    <w:rsid w:val="005C03F1"/>
    <w:rsid w:val="005C0BE0"/>
    <w:rsid w:val="005C0D6D"/>
    <w:rsid w:val="005C136D"/>
    <w:rsid w:val="005C186F"/>
    <w:rsid w:val="005C1CB9"/>
    <w:rsid w:val="005C1D37"/>
    <w:rsid w:val="005C1D8B"/>
    <w:rsid w:val="005C2078"/>
    <w:rsid w:val="005C215A"/>
    <w:rsid w:val="005C21AE"/>
    <w:rsid w:val="005C2CC2"/>
    <w:rsid w:val="005C2F4A"/>
    <w:rsid w:val="005C31B6"/>
    <w:rsid w:val="005C3224"/>
    <w:rsid w:val="005C3807"/>
    <w:rsid w:val="005C3E3C"/>
    <w:rsid w:val="005C471F"/>
    <w:rsid w:val="005C4CFF"/>
    <w:rsid w:val="005C4EAC"/>
    <w:rsid w:val="005C4FAC"/>
    <w:rsid w:val="005C58D2"/>
    <w:rsid w:val="005C59DE"/>
    <w:rsid w:val="005C5B21"/>
    <w:rsid w:val="005C5BF2"/>
    <w:rsid w:val="005C6045"/>
    <w:rsid w:val="005C6105"/>
    <w:rsid w:val="005C61AB"/>
    <w:rsid w:val="005C63BC"/>
    <w:rsid w:val="005C63EC"/>
    <w:rsid w:val="005C6433"/>
    <w:rsid w:val="005C65A2"/>
    <w:rsid w:val="005C68D0"/>
    <w:rsid w:val="005C6B77"/>
    <w:rsid w:val="005C7537"/>
    <w:rsid w:val="005C7589"/>
    <w:rsid w:val="005C7933"/>
    <w:rsid w:val="005C7D60"/>
    <w:rsid w:val="005C7EDB"/>
    <w:rsid w:val="005C7F91"/>
    <w:rsid w:val="005D03BB"/>
    <w:rsid w:val="005D049A"/>
    <w:rsid w:val="005D0726"/>
    <w:rsid w:val="005D09B2"/>
    <w:rsid w:val="005D0E39"/>
    <w:rsid w:val="005D1393"/>
    <w:rsid w:val="005D16D6"/>
    <w:rsid w:val="005D18B1"/>
    <w:rsid w:val="005D1B97"/>
    <w:rsid w:val="005D1D18"/>
    <w:rsid w:val="005D24AB"/>
    <w:rsid w:val="005D2783"/>
    <w:rsid w:val="005D2B92"/>
    <w:rsid w:val="005D3129"/>
    <w:rsid w:val="005D335A"/>
    <w:rsid w:val="005D33E9"/>
    <w:rsid w:val="005D3689"/>
    <w:rsid w:val="005D36D5"/>
    <w:rsid w:val="005D446B"/>
    <w:rsid w:val="005D477B"/>
    <w:rsid w:val="005D49CD"/>
    <w:rsid w:val="005D4ABE"/>
    <w:rsid w:val="005D4CAD"/>
    <w:rsid w:val="005D5A89"/>
    <w:rsid w:val="005D5EB4"/>
    <w:rsid w:val="005D60BE"/>
    <w:rsid w:val="005D65B6"/>
    <w:rsid w:val="005D6776"/>
    <w:rsid w:val="005D6999"/>
    <w:rsid w:val="005D6B34"/>
    <w:rsid w:val="005D6C7D"/>
    <w:rsid w:val="005D7EE1"/>
    <w:rsid w:val="005D7EF9"/>
    <w:rsid w:val="005E01C4"/>
    <w:rsid w:val="005E02DD"/>
    <w:rsid w:val="005E0680"/>
    <w:rsid w:val="005E07B6"/>
    <w:rsid w:val="005E08B3"/>
    <w:rsid w:val="005E0D85"/>
    <w:rsid w:val="005E0E1F"/>
    <w:rsid w:val="005E105A"/>
    <w:rsid w:val="005E1561"/>
    <w:rsid w:val="005E1B62"/>
    <w:rsid w:val="005E1CB4"/>
    <w:rsid w:val="005E1E65"/>
    <w:rsid w:val="005E1E9C"/>
    <w:rsid w:val="005E2779"/>
    <w:rsid w:val="005E2A35"/>
    <w:rsid w:val="005E2ECC"/>
    <w:rsid w:val="005E2F87"/>
    <w:rsid w:val="005E2FE4"/>
    <w:rsid w:val="005E3D00"/>
    <w:rsid w:val="005E4176"/>
    <w:rsid w:val="005E417E"/>
    <w:rsid w:val="005E41EF"/>
    <w:rsid w:val="005E426A"/>
    <w:rsid w:val="005E443D"/>
    <w:rsid w:val="005E4679"/>
    <w:rsid w:val="005E49E1"/>
    <w:rsid w:val="005E4ADB"/>
    <w:rsid w:val="005E4B67"/>
    <w:rsid w:val="005E519D"/>
    <w:rsid w:val="005E52A4"/>
    <w:rsid w:val="005E56B7"/>
    <w:rsid w:val="005E59F3"/>
    <w:rsid w:val="005E5AD0"/>
    <w:rsid w:val="005E5E2A"/>
    <w:rsid w:val="005E6224"/>
    <w:rsid w:val="005E6ABE"/>
    <w:rsid w:val="005E6F90"/>
    <w:rsid w:val="005E7015"/>
    <w:rsid w:val="005E7C1D"/>
    <w:rsid w:val="005E7C9F"/>
    <w:rsid w:val="005E7DCB"/>
    <w:rsid w:val="005E7DFC"/>
    <w:rsid w:val="005E7E22"/>
    <w:rsid w:val="005E7E6E"/>
    <w:rsid w:val="005F025E"/>
    <w:rsid w:val="005F083E"/>
    <w:rsid w:val="005F0AC8"/>
    <w:rsid w:val="005F0D63"/>
    <w:rsid w:val="005F0E5E"/>
    <w:rsid w:val="005F0EBD"/>
    <w:rsid w:val="005F10CB"/>
    <w:rsid w:val="005F1110"/>
    <w:rsid w:val="005F13A1"/>
    <w:rsid w:val="005F15F0"/>
    <w:rsid w:val="005F18CA"/>
    <w:rsid w:val="005F27D3"/>
    <w:rsid w:val="005F2A46"/>
    <w:rsid w:val="005F3214"/>
    <w:rsid w:val="005F37F9"/>
    <w:rsid w:val="005F3870"/>
    <w:rsid w:val="005F3A5B"/>
    <w:rsid w:val="005F3AFE"/>
    <w:rsid w:val="005F3B1E"/>
    <w:rsid w:val="005F3B4B"/>
    <w:rsid w:val="005F473E"/>
    <w:rsid w:val="005F4861"/>
    <w:rsid w:val="005F4AC3"/>
    <w:rsid w:val="005F4EF0"/>
    <w:rsid w:val="005F51AD"/>
    <w:rsid w:val="005F5324"/>
    <w:rsid w:val="005F53A7"/>
    <w:rsid w:val="005F53BF"/>
    <w:rsid w:val="005F54DB"/>
    <w:rsid w:val="005F5618"/>
    <w:rsid w:val="005F5A6F"/>
    <w:rsid w:val="005F5A78"/>
    <w:rsid w:val="005F5DDD"/>
    <w:rsid w:val="005F61AA"/>
    <w:rsid w:val="005F6554"/>
    <w:rsid w:val="005F69D3"/>
    <w:rsid w:val="005F6A2E"/>
    <w:rsid w:val="005F6DE6"/>
    <w:rsid w:val="005F6FF5"/>
    <w:rsid w:val="005F705A"/>
    <w:rsid w:val="005F757A"/>
    <w:rsid w:val="005F7909"/>
    <w:rsid w:val="005F797C"/>
    <w:rsid w:val="005F7AE8"/>
    <w:rsid w:val="005F7B22"/>
    <w:rsid w:val="005F7C5C"/>
    <w:rsid w:val="005F7E90"/>
    <w:rsid w:val="00600225"/>
    <w:rsid w:val="0060022F"/>
    <w:rsid w:val="00600681"/>
    <w:rsid w:val="0060084C"/>
    <w:rsid w:val="00600890"/>
    <w:rsid w:val="00600B8C"/>
    <w:rsid w:val="00600DCE"/>
    <w:rsid w:val="00600E67"/>
    <w:rsid w:val="00601C1E"/>
    <w:rsid w:val="00601E2A"/>
    <w:rsid w:val="0060239D"/>
    <w:rsid w:val="006026DC"/>
    <w:rsid w:val="00602828"/>
    <w:rsid w:val="006029B7"/>
    <w:rsid w:val="00602D6F"/>
    <w:rsid w:val="00602DF2"/>
    <w:rsid w:val="006030D0"/>
    <w:rsid w:val="00603145"/>
    <w:rsid w:val="0060321E"/>
    <w:rsid w:val="006034CB"/>
    <w:rsid w:val="00603B55"/>
    <w:rsid w:val="00603C1D"/>
    <w:rsid w:val="00603C2C"/>
    <w:rsid w:val="00603DDD"/>
    <w:rsid w:val="006042CE"/>
    <w:rsid w:val="0060443C"/>
    <w:rsid w:val="00604450"/>
    <w:rsid w:val="00604790"/>
    <w:rsid w:val="00604BC5"/>
    <w:rsid w:val="00604EB0"/>
    <w:rsid w:val="00605270"/>
    <w:rsid w:val="0060581B"/>
    <w:rsid w:val="00605848"/>
    <w:rsid w:val="00605A96"/>
    <w:rsid w:val="00605CD6"/>
    <w:rsid w:val="00605DE1"/>
    <w:rsid w:val="006060FA"/>
    <w:rsid w:val="0060628F"/>
    <w:rsid w:val="006064FE"/>
    <w:rsid w:val="00606923"/>
    <w:rsid w:val="006069EA"/>
    <w:rsid w:val="00606CAE"/>
    <w:rsid w:val="0060793A"/>
    <w:rsid w:val="00607A46"/>
    <w:rsid w:val="00607B87"/>
    <w:rsid w:val="00607DAC"/>
    <w:rsid w:val="00607F3E"/>
    <w:rsid w:val="00610358"/>
    <w:rsid w:val="006106B0"/>
    <w:rsid w:val="00610744"/>
    <w:rsid w:val="00610746"/>
    <w:rsid w:val="00610A28"/>
    <w:rsid w:val="00610B10"/>
    <w:rsid w:val="00610B8B"/>
    <w:rsid w:val="00610EB9"/>
    <w:rsid w:val="00611094"/>
    <w:rsid w:val="0061114D"/>
    <w:rsid w:val="00611727"/>
    <w:rsid w:val="00611F5C"/>
    <w:rsid w:val="006122CA"/>
    <w:rsid w:val="00612365"/>
    <w:rsid w:val="006124FB"/>
    <w:rsid w:val="0061299C"/>
    <w:rsid w:val="00612EE0"/>
    <w:rsid w:val="00613413"/>
    <w:rsid w:val="00613537"/>
    <w:rsid w:val="006142CF"/>
    <w:rsid w:val="006143E3"/>
    <w:rsid w:val="0061490C"/>
    <w:rsid w:val="00614944"/>
    <w:rsid w:val="00614F92"/>
    <w:rsid w:val="0061530C"/>
    <w:rsid w:val="006157A5"/>
    <w:rsid w:val="00615837"/>
    <w:rsid w:val="00615CCE"/>
    <w:rsid w:val="00615EED"/>
    <w:rsid w:val="006161A7"/>
    <w:rsid w:val="006167E8"/>
    <w:rsid w:val="00616B01"/>
    <w:rsid w:val="00616B42"/>
    <w:rsid w:val="00617530"/>
    <w:rsid w:val="0061769F"/>
    <w:rsid w:val="00617DB9"/>
    <w:rsid w:val="00617E55"/>
    <w:rsid w:val="00617EC6"/>
    <w:rsid w:val="00620195"/>
    <w:rsid w:val="006202AD"/>
    <w:rsid w:val="00620CF1"/>
    <w:rsid w:val="00620D0D"/>
    <w:rsid w:val="00620F59"/>
    <w:rsid w:val="00621437"/>
    <w:rsid w:val="00621972"/>
    <w:rsid w:val="00621DC8"/>
    <w:rsid w:val="00621DE4"/>
    <w:rsid w:val="006222B0"/>
    <w:rsid w:val="006222DB"/>
    <w:rsid w:val="006223FD"/>
    <w:rsid w:val="00622988"/>
    <w:rsid w:val="006229E3"/>
    <w:rsid w:val="00622CA3"/>
    <w:rsid w:val="006232E5"/>
    <w:rsid w:val="006236E0"/>
    <w:rsid w:val="0062387C"/>
    <w:rsid w:val="00623A3B"/>
    <w:rsid w:val="00623D4E"/>
    <w:rsid w:val="00623F40"/>
    <w:rsid w:val="00623FAB"/>
    <w:rsid w:val="00624A8C"/>
    <w:rsid w:val="00624BFD"/>
    <w:rsid w:val="00624EA0"/>
    <w:rsid w:val="006250F5"/>
    <w:rsid w:val="00625352"/>
    <w:rsid w:val="006255BF"/>
    <w:rsid w:val="006256F1"/>
    <w:rsid w:val="006256F8"/>
    <w:rsid w:val="00625EB4"/>
    <w:rsid w:val="00626AF8"/>
    <w:rsid w:val="00626C61"/>
    <w:rsid w:val="00626D7F"/>
    <w:rsid w:val="00627326"/>
    <w:rsid w:val="00627612"/>
    <w:rsid w:val="00627AEC"/>
    <w:rsid w:val="00627DC7"/>
    <w:rsid w:val="00627EC7"/>
    <w:rsid w:val="00630201"/>
    <w:rsid w:val="00630645"/>
    <w:rsid w:val="00630903"/>
    <w:rsid w:val="0063093D"/>
    <w:rsid w:val="00630D7C"/>
    <w:rsid w:val="0063101B"/>
    <w:rsid w:val="00631250"/>
    <w:rsid w:val="006318EA"/>
    <w:rsid w:val="00631AB1"/>
    <w:rsid w:val="00631B49"/>
    <w:rsid w:val="00631C22"/>
    <w:rsid w:val="00631C61"/>
    <w:rsid w:val="00631FC0"/>
    <w:rsid w:val="006321F8"/>
    <w:rsid w:val="00632647"/>
    <w:rsid w:val="006327FD"/>
    <w:rsid w:val="00632A9F"/>
    <w:rsid w:val="00632B25"/>
    <w:rsid w:val="00632B79"/>
    <w:rsid w:val="00632C6E"/>
    <w:rsid w:val="00632D19"/>
    <w:rsid w:val="00632D67"/>
    <w:rsid w:val="00632EA4"/>
    <w:rsid w:val="00632FD0"/>
    <w:rsid w:val="00633009"/>
    <w:rsid w:val="006333EF"/>
    <w:rsid w:val="00633797"/>
    <w:rsid w:val="00633A83"/>
    <w:rsid w:val="00633A96"/>
    <w:rsid w:val="00633B56"/>
    <w:rsid w:val="00633BFA"/>
    <w:rsid w:val="006340A4"/>
    <w:rsid w:val="00634219"/>
    <w:rsid w:val="006343B3"/>
    <w:rsid w:val="00634866"/>
    <w:rsid w:val="00634900"/>
    <w:rsid w:val="00634D3C"/>
    <w:rsid w:val="00634F92"/>
    <w:rsid w:val="006350A0"/>
    <w:rsid w:val="006350CA"/>
    <w:rsid w:val="006352E6"/>
    <w:rsid w:val="0063552E"/>
    <w:rsid w:val="006355C4"/>
    <w:rsid w:val="006356AF"/>
    <w:rsid w:val="00635ACB"/>
    <w:rsid w:val="006361BA"/>
    <w:rsid w:val="00636264"/>
    <w:rsid w:val="00636288"/>
    <w:rsid w:val="00636C6C"/>
    <w:rsid w:val="00636EB3"/>
    <w:rsid w:val="00637696"/>
    <w:rsid w:val="006376A1"/>
    <w:rsid w:val="00637803"/>
    <w:rsid w:val="00637C85"/>
    <w:rsid w:val="0064014C"/>
    <w:rsid w:val="006402C0"/>
    <w:rsid w:val="00640322"/>
    <w:rsid w:val="006403AA"/>
    <w:rsid w:val="0064049D"/>
    <w:rsid w:val="00640563"/>
    <w:rsid w:val="00641612"/>
    <w:rsid w:val="00641973"/>
    <w:rsid w:val="00641D33"/>
    <w:rsid w:val="00641DA3"/>
    <w:rsid w:val="00642280"/>
    <w:rsid w:val="006424B8"/>
    <w:rsid w:val="006425CB"/>
    <w:rsid w:val="0064274D"/>
    <w:rsid w:val="00642887"/>
    <w:rsid w:val="00642CD5"/>
    <w:rsid w:val="0064336F"/>
    <w:rsid w:val="00643404"/>
    <w:rsid w:val="00643676"/>
    <w:rsid w:val="00643694"/>
    <w:rsid w:val="006437F5"/>
    <w:rsid w:val="00643C11"/>
    <w:rsid w:val="006442F9"/>
    <w:rsid w:val="00644CE6"/>
    <w:rsid w:val="00644FE4"/>
    <w:rsid w:val="0064598C"/>
    <w:rsid w:val="00645BE8"/>
    <w:rsid w:val="00645DF9"/>
    <w:rsid w:val="006460E7"/>
    <w:rsid w:val="006467CB"/>
    <w:rsid w:val="00646813"/>
    <w:rsid w:val="0064688E"/>
    <w:rsid w:val="00646C49"/>
    <w:rsid w:val="00646C89"/>
    <w:rsid w:val="00646DA4"/>
    <w:rsid w:val="00647076"/>
    <w:rsid w:val="006470F7"/>
    <w:rsid w:val="0064753A"/>
    <w:rsid w:val="0064789E"/>
    <w:rsid w:val="0064796E"/>
    <w:rsid w:val="006479BC"/>
    <w:rsid w:val="00647E7E"/>
    <w:rsid w:val="00650467"/>
    <w:rsid w:val="006508AA"/>
    <w:rsid w:val="006508B4"/>
    <w:rsid w:val="00650C4C"/>
    <w:rsid w:val="0065105F"/>
    <w:rsid w:val="006515E5"/>
    <w:rsid w:val="00651982"/>
    <w:rsid w:val="00652150"/>
    <w:rsid w:val="006523F7"/>
    <w:rsid w:val="00652EA8"/>
    <w:rsid w:val="006536E7"/>
    <w:rsid w:val="00653D59"/>
    <w:rsid w:val="0065417B"/>
    <w:rsid w:val="006541AA"/>
    <w:rsid w:val="0065468E"/>
    <w:rsid w:val="006548F7"/>
    <w:rsid w:val="00654F1A"/>
    <w:rsid w:val="0065531C"/>
    <w:rsid w:val="0065561F"/>
    <w:rsid w:val="0065579E"/>
    <w:rsid w:val="006557A8"/>
    <w:rsid w:val="00655F0D"/>
    <w:rsid w:val="00656332"/>
    <w:rsid w:val="006569AD"/>
    <w:rsid w:val="006569D8"/>
    <w:rsid w:val="00656CAF"/>
    <w:rsid w:val="00656FF8"/>
    <w:rsid w:val="006574DC"/>
    <w:rsid w:val="0065764B"/>
    <w:rsid w:val="00657757"/>
    <w:rsid w:val="00657944"/>
    <w:rsid w:val="00657982"/>
    <w:rsid w:val="00657BF5"/>
    <w:rsid w:val="006600DE"/>
    <w:rsid w:val="00660919"/>
    <w:rsid w:val="0066111E"/>
    <w:rsid w:val="00661184"/>
    <w:rsid w:val="006612C3"/>
    <w:rsid w:val="00661760"/>
    <w:rsid w:val="0066185E"/>
    <w:rsid w:val="00661B20"/>
    <w:rsid w:val="00661BAA"/>
    <w:rsid w:val="00661BD2"/>
    <w:rsid w:val="006623FB"/>
    <w:rsid w:val="0066258C"/>
    <w:rsid w:val="006628D5"/>
    <w:rsid w:val="00662F0F"/>
    <w:rsid w:val="006631D6"/>
    <w:rsid w:val="0066323B"/>
    <w:rsid w:val="006634AE"/>
    <w:rsid w:val="0066396F"/>
    <w:rsid w:val="00663CCB"/>
    <w:rsid w:val="00664069"/>
    <w:rsid w:val="00664999"/>
    <w:rsid w:val="006649D8"/>
    <w:rsid w:val="006649E2"/>
    <w:rsid w:val="00664CB8"/>
    <w:rsid w:val="00665179"/>
    <w:rsid w:val="006651DC"/>
    <w:rsid w:val="006653FE"/>
    <w:rsid w:val="00665764"/>
    <w:rsid w:val="0066594D"/>
    <w:rsid w:val="00665D09"/>
    <w:rsid w:val="00665FB6"/>
    <w:rsid w:val="006662BA"/>
    <w:rsid w:val="006667FE"/>
    <w:rsid w:val="006669F7"/>
    <w:rsid w:val="00666A7D"/>
    <w:rsid w:val="00666C0B"/>
    <w:rsid w:val="00666C38"/>
    <w:rsid w:val="00666D6B"/>
    <w:rsid w:val="00666E4D"/>
    <w:rsid w:val="0066707F"/>
    <w:rsid w:val="00667286"/>
    <w:rsid w:val="006673EE"/>
    <w:rsid w:val="0066750A"/>
    <w:rsid w:val="00667BA4"/>
    <w:rsid w:val="00667BD7"/>
    <w:rsid w:val="00667FEB"/>
    <w:rsid w:val="006704E3"/>
    <w:rsid w:val="00670820"/>
    <w:rsid w:val="00670AB4"/>
    <w:rsid w:val="00670C01"/>
    <w:rsid w:val="00670F16"/>
    <w:rsid w:val="00671066"/>
    <w:rsid w:val="006716B8"/>
    <w:rsid w:val="00671749"/>
    <w:rsid w:val="0067192A"/>
    <w:rsid w:val="00671954"/>
    <w:rsid w:val="00671ABF"/>
    <w:rsid w:val="00671B4C"/>
    <w:rsid w:val="00671D07"/>
    <w:rsid w:val="006720B7"/>
    <w:rsid w:val="0067227F"/>
    <w:rsid w:val="00672DB1"/>
    <w:rsid w:val="00672F40"/>
    <w:rsid w:val="006730A2"/>
    <w:rsid w:val="00673285"/>
    <w:rsid w:val="006732F8"/>
    <w:rsid w:val="00673A33"/>
    <w:rsid w:val="0067408B"/>
    <w:rsid w:val="00674D7F"/>
    <w:rsid w:val="00675231"/>
    <w:rsid w:val="00675310"/>
    <w:rsid w:val="0067561E"/>
    <w:rsid w:val="0067575C"/>
    <w:rsid w:val="00675887"/>
    <w:rsid w:val="00675B22"/>
    <w:rsid w:val="00675BC5"/>
    <w:rsid w:val="00675C04"/>
    <w:rsid w:val="0067630C"/>
    <w:rsid w:val="00676399"/>
    <w:rsid w:val="00676481"/>
    <w:rsid w:val="006764D9"/>
    <w:rsid w:val="00676582"/>
    <w:rsid w:val="0067674F"/>
    <w:rsid w:val="006767A4"/>
    <w:rsid w:val="00676833"/>
    <w:rsid w:val="00676C8F"/>
    <w:rsid w:val="006774BB"/>
    <w:rsid w:val="00677A8C"/>
    <w:rsid w:val="006800FA"/>
    <w:rsid w:val="00680F38"/>
    <w:rsid w:val="00681547"/>
    <w:rsid w:val="0068187A"/>
    <w:rsid w:val="00681A91"/>
    <w:rsid w:val="00681D85"/>
    <w:rsid w:val="0068253E"/>
    <w:rsid w:val="006825E5"/>
    <w:rsid w:val="006825F9"/>
    <w:rsid w:val="0068266E"/>
    <w:rsid w:val="0068267B"/>
    <w:rsid w:val="006827BC"/>
    <w:rsid w:val="00682B6E"/>
    <w:rsid w:val="00682DFD"/>
    <w:rsid w:val="00683131"/>
    <w:rsid w:val="006834BA"/>
    <w:rsid w:val="0068392D"/>
    <w:rsid w:val="00683D5E"/>
    <w:rsid w:val="00684088"/>
    <w:rsid w:val="0068430F"/>
    <w:rsid w:val="006843A3"/>
    <w:rsid w:val="006845A9"/>
    <w:rsid w:val="00684749"/>
    <w:rsid w:val="00684A26"/>
    <w:rsid w:val="00684A7A"/>
    <w:rsid w:val="00684D28"/>
    <w:rsid w:val="00684DA8"/>
    <w:rsid w:val="00684FB0"/>
    <w:rsid w:val="006850BF"/>
    <w:rsid w:val="0068526A"/>
    <w:rsid w:val="00685371"/>
    <w:rsid w:val="00685402"/>
    <w:rsid w:val="00685444"/>
    <w:rsid w:val="00685666"/>
    <w:rsid w:val="0068594B"/>
    <w:rsid w:val="00685B47"/>
    <w:rsid w:val="00685B85"/>
    <w:rsid w:val="00685F26"/>
    <w:rsid w:val="0068608C"/>
    <w:rsid w:val="006865C6"/>
    <w:rsid w:val="00686751"/>
    <w:rsid w:val="006867D8"/>
    <w:rsid w:val="006868C6"/>
    <w:rsid w:val="006869F2"/>
    <w:rsid w:val="006875D3"/>
    <w:rsid w:val="006877E8"/>
    <w:rsid w:val="00687F9C"/>
    <w:rsid w:val="00690BAC"/>
    <w:rsid w:val="00691093"/>
    <w:rsid w:val="006910EB"/>
    <w:rsid w:val="00691396"/>
    <w:rsid w:val="00691425"/>
    <w:rsid w:val="00691992"/>
    <w:rsid w:val="00691C3F"/>
    <w:rsid w:val="00692122"/>
    <w:rsid w:val="006926DC"/>
    <w:rsid w:val="00692EEF"/>
    <w:rsid w:val="0069386C"/>
    <w:rsid w:val="00693DC0"/>
    <w:rsid w:val="00693FA6"/>
    <w:rsid w:val="00694492"/>
    <w:rsid w:val="0069484D"/>
    <w:rsid w:val="00694A80"/>
    <w:rsid w:val="00694C0B"/>
    <w:rsid w:val="00694EF9"/>
    <w:rsid w:val="0069568E"/>
    <w:rsid w:val="00695BD1"/>
    <w:rsid w:val="00695FCE"/>
    <w:rsid w:val="00696A9E"/>
    <w:rsid w:val="00696BD6"/>
    <w:rsid w:val="00696CC3"/>
    <w:rsid w:val="00696DB4"/>
    <w:rsid w:val="00696E8B"/>
    <w:rsid w:val="00696EE6"/>
    <w:rsid w:val="0069727E"/>
    <w:rsid w:val="006972C9"/>
    <w:rsid w:val="00697775"/>
    <w:rsid w:val="00697CF7"/>
    <w:rsid w:val="00697E85"/>
    <w:rsid w:val="006A0290"/>
    <w:rsid w:val="006A0D26"/>
    <w:rsid w:val="006A0EA0"/>
    <w:rsid w:val="006A100C"/>
    <w:rsid w:val="006A1373"/>
    <w:rsid w:val="006A1414"/>
    <w:rsid w:val="006A14F0"/>
    <w:rsid w:val="006A161D"/>
    <w:rsid w:val="006A18AE"/>
    <w:rsid w:val="006A195C"/>
    <w:rsid w:val="006A1A82"/>
    <w:rsid w:val="006A1E96"/>
    <w:rsid w:val="006A23A8"/>
    <w:rsid w:val="006A297B"/>
    <w:rsid w:val="006A2CCB"/>
    <w:rsid w:val="006A3107"/>
    <w:rsid w:val="006A3153"/>
    <w:rsid w:val="006A3616"/>
    <w:rsid w:val="006A39E0"/>
    <w:rsid w:val="006A3C00"/>
    <w:rsid w:val="006A3CBB"/>
    <w:rsid w:val="006A3DDB"/>
    <w:rsid w:val="006A465E"/>
    <w:rsid w:val="006A47F7"/>
    <w:rsid w:val="006A48AB"/>
    <w:rsid w:val="006A4BB6"/>
    <w:rsid w:val="006A4C4E"/>
    <w:rsid w:val="006A52C8"/>
    <w:rsid w:val="006A5430"/>
    <w:rsid w:val="006A5B09"/>
    <w:rsid w:val="006A5D78"/>
    <w:rsid w:val="006A6002"/>
    <w:rsid w:val="006A6047"/>
    <w:rsid w:val="006A61D5"/>
    <w:rsid w:val="006A65DC"/>
    <w:rsid w:val="006A6BAA"/>
    <w:rsid w:val="006A6FDA"/>
    <w:rsid w:val="006A7052"/>
    <w:rsid w:val="006A7188"/>
    <w:rsid w:val="006A7322"/>
    <w:rsid w:val="006A77E4"/>
    <w:rsid w:val="006A79BB"/>
    <w:rsid w:val="006A7A1A"/>
    <w:rsid w:val="006A7A45"/>
    <w:rsid w:val="006A7D05"/>
    <w:rsid w:val="006B0309"/>
    <w:rsid w:val="006B0991"/>
    <w:rsid w:val="006B0CA5"/>
    <w:rsid w:val="006B1061"/>
    <w:rsid w:val="006B147D"/>
    <w:rsid w:val="006B154C"/>
    <w:rsid w:val="006B2043"/>
    <w:rsid w:val="006B208D"/>
    <w:rsid w:val="006B2160"/>
    <w:rsid w:val="006B2168"/>
    <w:rsid w:val="006B2218"/>
    <w:rsid w:val="006B2224"/>
    <w:rsid w:val="006B2351"/>
    <w:rsid w:val="006B258D"/>
    <w:rsid w:val="006B2B83"/>
    <w:rsid w:val="006B2C2F"/>
    <w:rsid w:val="006B2C30"/>
    <w:rsid w:val="006B2D1E"/>
    <w:rsid w:val="006B381B"/>
    <w:rsid w:val="006B3D7A"/>
    <w:rsid w:val="006B3E2A"/>
    <w:rsid w:val="006B406B"/>
    <w:rsid w:val="006B466B"/>
    <w:rsid w:val="006B4CB8"/>
    <w:rsid w:val="006B53F0"/>
    <w:rsid w:val="006B55E3"/>
    <w:rsid w:val="006B55EC"/>
    <w:rsid w:val="006B57EF"/>
    <w:rsid w:val="006B607B"/>
    <w:rsid w:val="006B6203"/>
    <w:rsid w:val="006B6294"/>
    <w:rsid w:val="006B6599"/>
    <w:rsid w:val="006B664A"/>
    <w:rsid w:val="006B6A43"/>
    <w:rsid w:val="006B6EA3"/>
    <w:rsid w:val="006B759D"/>
    <w:rsid w:val="006B76C3"/>
    <w:rsid w:val="006B7740"/>
    <w:rsid w:val="006B7759"/>
    <w:rsid w:val="006B7C23"/>
    <w:rsid w:val="006B7C95"/>
    <w:rsid w:val="006B7EC1"/>
    <w:rsid w:val="006B7F65"/>
    <w:rsid w:val="006C0ACA"/>
    <w:rsid w:val="006C1109"/>
    <w:rsid w:val="006C110B"/>
    <w:rsid w:val="006C1378"/>
    <w:rsid w:val="006C16D9"/>
    <w:rsid w:val="006C176E"/>
    <w:rsid w:val="006C1780"/>
    <w:rsid w:val="006C18F4"/>
    <w:rsid w:val="006C1B1C"/>
    <w:rsid w:val="006C222E"/>
    <w:rsid w:val="006C2239"/>
    <w:rsid w:val="006C2342"/>
    <w:rsid w:val="006C24D9"/>
    <w:rsid w:val="006C2BEC"/>
    <w:rsid w:val="006C2D34"/>
    <w:rsid w:val="006C2DF4"/>
    <w:rsid w:val="006C2E58"/>
    <w:rsid w:val="006C313C"/>
    <w:rsid w:val="006C3B0B"/>
    <w:rsid w:val="006C3EFB"/>
    <w:rsid w:val="006C4059"/>
    <w:rsid w:val="006C4512"/>
    <w:rsid w:val="006C4580"/>
    <w:rsid w:val="006C4F78"/>
    <w:rsid w:val="006C4FB9"/>
    <w:rsid w:val="006C519D"/>
    <w:rsid w:val="006C543B"/>
    <w:rsid w:val="006C5444"/>
    <w:rsid w:val="006C568A"/>
    <w:rsid w:val="006C5965"/>
    <w:rsid w:val="006C5A78"/>
    <w:rsid w:val="006C5B9F"/>
    <w:rsid w:val="006C5C8A"/>
    <w:rsid w:val="006C5CC9"/>
    <w:rsid w:val="006C61C4"/>
    <w:rsid w:val="006C6362"/>
    <w:rsid w:val="006C64C4"/>
    <w:rsid w:val="006C6E42"/>
    <w:rsid w:val="006C79D8"/>
    <w:rsid w:val="006C7E01"/>
    <w:rsid w:val="006D0369"/>
    <w:rsid w:val="006D0D54"/>
    <w:rsid w:val="006D10CE"/>
    <w:rsid w:val="006D1942"/>
    <w:rsid w:val="006D1A79"/>
    <w:rsid w:val="006D1CB4"/>
    <w:rsid w:val="006D1D61"/>
    <w:rsid w:val="006D1DDA"/>
    <w:rsid w:val="006D1E0D"/>
    <w:rsid w:val="006D1E8A"/>
    <w:rsid w:val="006D20D2"/>
    <w:rsid w:val="006D2419"/>
    <w:rsid w:val="006D24A1"/>
    <w:rsid w:val="006D258B"/>
    <w:rsid w:val="006D25F5"/>
    <w:rsid w:val="006D28E7"/>
    <w:rsid w:val="006D3105"/>
    <w:rsid w:val="006D32E6"/>
    <w:rsid w:val="006D34BD"/>
    <w:rsid w:val="006D3D9B"/>
    <w:rsid w:val="006D44C2"/>
    <w:rsid w:val="006D457A"/>
    <w:rsid w:val="006D47AA"/>
    <w:rsid w:val="006D47F0"/>
    <w:rsid w:val="006D4E68"/>
    <w:rsid w:val="006D523D"/>
    <w:rsid w:val="006D5417"/>
    <w:rsid w:val="006D559C"/>
    <w:rsid w:val="006D5873"/>
    <w:rsid w:val="006D5F33"/>
    <w:rsid w:val="006D64A4"/>
    <w:rsid w:val="006D69F9"/>
    <w:rsid w:val="006D6F06"/>
    <w:rsid w:val="006D70AD"/>
    <w:rsid w:val="006D7262"/>
    <w:rsid w:val="006D75AD"/>
    <w:rsid w:val="006D782B"/>
    <w:rsid w:val="006D799D"/>
    <w:rsid w:val="006D7D98"/>
    <w:rsid w:val="006D7F64"/>
    <w:rsid w:val="006D7FD3"/>
    <w:rsid w:val="006E005A"/>
    <w:rsid w:val="006E0138"/>
    <w:rsid w:val="006E07AE"/>
    <w:rsid w:val="006E0B6F"/>
    <w:rsid w:val="006E0D9C"/>
    <w:rsid w:val="006E13F8"/>
    <w:rsid w:val="006E15DE"/>
    <w:rsid w:val="006E1764"/>
    <w:rsid w:val="006E1883"/>
    <w:rsid w:val="006E1BF9"/>
    <w:rsid w:val="006E1F13"/>
    <w:rsid w:val="006E27A2"/>
    <w:rsid w:val="006E2991"/>
    <w:rsid w:val="006E2F7B"/>
    <w:rsid w:val="006E3573"/>
    <w:rsid w:val="006E3587"/>
    <w:rsid w:val="006E365B"/>
    <w:rsid w:val="006E36DC"/>
    <w:rsid w:val="006E3782"/>
    <w:rsid w:val="006E37C0"/>
    <w:rsid w:val="006E3F38"/>
    <w:rsid w:val="006E3FA9"/>
    <w:rsid w:val="006E47FF"/>
    <w:rsid w:val="006E4E32"/>
    <w:rsid w:val="006E4EC1"/>
    <w:rsid w:val="006E50F1"/>
    <w:rsid w:val="006E5137"/>
    <w:rsid w:val="006E5ACF"/>
    <w:rsid w:val="006E5F30"/>
    <w:rsid w:val="006E64D9"/>
    <w:rsid w:val="006E663F"/>
    <w:rsid w:val="006E67D1"/>
    <w:rsid w:val="006E6CF0"/>
    <w:rsid w:val="006E6D2C"/>
    <w:rsid w:val="006E6F8A"/>
    <w:rsid w:val="006E719D"/>
    <w:rsid w:val="006E73A6"/>
    <w:rsid w:val="006E73CA"/>
    <w:rsid w:val="006E76A7"/>
    <w:rsid w:val="006E7A5A"/>
    <w:rsid w:val="006E7B2C"/>
    <w:rsid w:val="006E7CA4"/>
    <w:rsid w:val="006E7EC7"/>
    <w:rsid w:val="006F0157"/>
    <w:rsid w:val="006F072B"/>
    <w:rsid w:val="006F0BB4"/>
    <w:rsid w:val="006F0E26"/>
    <w:rsid w:val="006F0E40"/>
    <w:rsid w:val="006F11BF"/>
    <w:rsid w:val="006F1A30"/>
    <w:rsid w:val="006F1D3F"/>
    <w:rsid w:val="006F1DA0"/>
    <w:rsid w:val="006F1F82"/>
    <w:rsid w:val="006F20DD"/>
    <w:rsid w:val="006F25CE"/>
    <w:rsid w:val="006F2757"/>
    <w:rsid w:val="006F2A82"/>
    <w:rsid w:val="006F2BD0"/>
    <w:rsid w:val="006F2CEA"/>
    <w:rsid w:val="006F3421"/>
    <w:rsid w:val="006F357A"/>
    <w:rsid w:val="006F36A0"/>
    <w:rsid w:val="006F3BDE"/>
    <w:rsid w:val="006F3F87"/>
    <w:rsid w:val="006F407C"/>
    <w:rsid w:val="006F4326"/>
    <w:rsid w:val="006F433D"/>
    <w:rsid w:val="006F464E"/>
    <w:rsid w:val="006F476C"/>
    <w:rsid w:val="006F487C"/>
    <w:rsid w:val="006F4D03"/>
    <w:rsid w:val="006F4F4E"/>
    <w:rsid w:val="006F52A0"/>
    <w:rsid w:val="006F5358"/>
    <w:rsid w:val="006F5699"/>
    <w:rsid w:val="006F5B85"/>
    <w:rsid w:val="006F5FD3"/>
    <w:rsid w:val="006F6595"/>
    <w:rsid w:val="006F6885"/>
    <w:rsid w:val="006F7030"/>
    <w:rsid w:val="006F70F6"/>
    <w:rsid w:val="006F72A2"/>
    <w:rsid w:val="006F7B62"/>
    <w:rsid w:val="006F7B82"/>
    <w:rsid w:val="006F7CEC"/>
    <w:rsid w:val="006F7D6A"/>
    <w:rsid w:val="006F7E7C"/>
    <w:rsid w:val="006F7E7E"/>
    <w:rsid w:val="007006E2"/>
    <w:rsid w:val="0070080C"/>
    <w:rsid w:val="00700AAD"/>
    <w:rsid w:val="00700BCF"/>
    <w:rsid w:val="007016BB"/>
    <w:rsid w:val="00701A8D"/>
    <w:rsid w:val="00701AAF"/>
    <w:rsid w:val="00701B95"/>
    <w:rsid w:val="00701E2E"/>
    <w:rsid w:val="0070213A"/>
    <w:rsid w:val="0070222B"/>
    <w:rsid w:val="007024E1"/>
    <w:rsid w:val="0070269F"/>
    <w:rsid w:val="0070277F"/>
    <w:rsid w:val="00702B78"/>
    <w:rsid w:val="0070328B"/>
    <w:rsid w:val="0070391B"/>
    <w:rsid w:val="00703D9B"/>
    <w:rsid w:val="0070471C"/>
    <w:rsid w:val="007048F6"/>
    <w:rsid w:val="007049D9"/>
    <w:rsid w:val="00704B33"/>
    <w:rsid w:val="00704F7C"/>
    <w:rsid w:val="0070520D"/>
    <w:rsid w:val="00705349"/>
    <w:rsid w:val="007053DC"/>
    <w:rsid w:val="00705A77"/>
    <w:rsid w:val="00705ACF"/>
    <w:rsid w:val="007060A9"/>
    <w:rsid w:val="0070633D"/>
    <w:rsid w:val="00706539"/>
    <w:rsid w:val="00706B72"/>
    <w:rsid w:val="00706BE6"/>
    <w:rsid w:val="00706CC0"/>
    <w:rsid w:val="00706F9E"/>
    <w:rsid w:val="0070745D"/>
    <w:rsid w:val="007078B8"/>
    <w:rsid w:val="0070794F"/>
    <w:rsid w:val="00707EF6"/>
    <w:rsid w:val="007104DC"/>
    <w:rsid w:val="007109E3"/>
    <w:rsid w:val="00710E23"/>
    <w:rsid w:val="00710EAC"/>
    <w:rsid w:val="00710FE5"/>
    <w:rsid w:val="007110C8"/>
    <w:rsid w:val="00711137"/>
    <w:rsid w:val="007111F2"/>
    <w:rsid w:val="00711226"/>
    <w:rsid w:val="0071126D"/>
    <w:rsid w:val="00711445"/>
    <w:rsid w:val="00711B0E"/>
    <w:rsid w:val="00711D27"/>
    <w:rsid w:val="00711FF3"/>
    <w:rsid w:val="0071212E"/>
    <w:rsid w:val="007121AB"/>
    <w:rsid w:val="00712968"/>
    <w:rsid w:val="00712A40"/>
    <w:rsid w:val="00712C1C"/>
    <w:rsid w:val="00712C4F"/>
    <w:rsid w:val="007133F9"/>
    <w:rsid w:val="0071374D"/>
    <w:rsid w:val="00713F44"/>
    <w:rsid w:val="007141EF"/>
    <w:rsid w:val="007142C7"/>
    <w:rsid w:val="0071463E"/>
    <w:rsid w:val="00714872"/>
    <w:rsid w:val="0071498E"/>
    <w:rsid w:val="00714BEC"/>
    <w:rsid w:val="00714F3E"/>
    <w:rsid w:val="007153B9"/>
    <w:rsid w:val="007153D7"/>
    <w:rsid w:val="00715816"/>
    <w:rsid w:val="00715862"/>
    <w:rsid w:val="00715AF0"/>
    <w:rsid w:val="00715CD0"/>
    <w:rsid w:val="00715D4D"/>
    <w:rsid w:val="00716006"/>
    <w:rsid w:val="0071609E"/>
    <w:rsid w:val="0071641B"/>
    <w:rsid w:val="0071654B"/>
    <w:rsid w:val="007165E0"/>
    <w:rsid w:val="0071670A"/>
    <w:rsid w:val="00716B98"/>
    <w:rsid w:val="00716BFB"/>
    <w:rsid w:val="00716F29"/>
    <w:rsid w:val="0071715E"/>
    <w:rsid w:val="0071775D"/>
    <w:rsid w:val="007177DF"/>
    <w:rsid w:val="00717806"/>
    <w:rsid w:val="0071796E"/>
    <w:rsid w:val="007201ED"/>
    <w:rsid w:val="0072073C"/>
    <w:rsid w:val="00720A43"/>
    <w:rsid w:val="00720C31"/>
    <w:rsid w:val="00721C9E"/>
    <w:rsid w:val="00721E36"/>
    <w:rsid w:val="00722117"/>
    <w:rsid w:val="007222AA"/>
    <w:rsid w:val="00722481"/>
    <w:rsid w:val="007225F9"/>
    <w:rsid w:val="00722A5E"/>
    <w:rsid w:val="00722A80"/>
    <w:rsid w:val="00722A82"/>
    <w:rsid w:val="007234CC"/>
    <w:rsid w:val="007237D5"/>
    <w:rsid w:val="00723911"/>
    <w:rsid w:val="0072443E"/>
    <w:rsid w:val="00724E68"/>
    <w:rsid w:val="007250B8"/>
    <w:rsid w:val="00725B18"/>
    <w:rsid w:val="00725BF0"/>
    <w:rsid w:val="00726401"/>
    <w:rsid w:val="007264BF"/>
    <w:rsid w:val="00726720"/>
    <w:rsid w:val="00726744"/>
    <w:rsid w:val="0072676B"/>
    <w:rsid w:val="00726848"/>
    <w:rsid w:val="00726927"/>
    <w:rsid w:val="0072699D"/>
    <w:rsid w:val="00726CD0"/>
    <w:rsid w:val="00726CD5"/>
    <w:rsid w:val="00727000"/>
    <w:rsid w:val="007275BA"/>
    <w:rsid w:val="00727924"/>
    <w:rsid w:val="00727A36"/>
    <w:rsid w:val="00727CF7"/>
    <w:rsid w:val="00727F3C"/>
    <w:rsid w:val="00727F48"/>
    <w:rsid w:val="007301B2"/>
    <w:rsid w:val="00730597"/>
    <w:rsid w:val="00730F52"/>
    <w:rsid w:val="00731803"/>
    <w:rsid w:val="00731D02"/>
    <w:rsid w:val="00731D60"/>
    <w:rsid w:val="00731FCE"/>
    <w:rsid w:val="00731FE4"/>
    <w:rsid w:val="0073247D"/>
    <w:rsid w:val="00732B12"/>
    <w:rsid w:val="00732BCD"/>
    <w:rsid w:val="00732E88"/>
    <w:rsid w:val="0073319F"/>
    <w:rsid w:val="00733C6D"/>
    <w:rsid w:val="00734028"/>
    <w:rsid w:val="007344CC"/>
    <w:rsid w:val="0073454E"/>
    <w:rsid w:val="00734574"/>
    <w:rsid w:val="00734738"/>
    <w:rsid w:val="007347D7"/>
    <w:rsid w:val="00734D45"/>
    <w:rsid w:val="00734DD1"/>
    <w:rsid w:val="00734E7D"/>
    <w:rsid w:val="0073556C"/>
    <w:rsid w:val="007357A3"/>
    <w:rsid w:val="00735875"/>
    <w:rsid w:val="007358AD"/>
    <w:rsid w:val="007359AD"/>
    <w:rsid w:val="00735B4B"/>
    <w:rsid w:val="00735DCE"/>
    <w:rsid w:val="00735F6F"/>
    <w:rsid w:val="0073628C"/>
    <w:rsid w:val="007365D1"/>
    <w:rsid w:val="007366D6"/>
    <w:rsid w:val="00736FAE"/>
    <w:rsid w:val="0073722D"/>
    <w:rsid w:val="007373BE"/>
    <w:rsid w:val="00737613"/>
    <w:rsid w:val="00737A7A"/>
    <w:rsid w:val="00737EB0"/>
    <w:rsid w:val="00740407"/>
    <w:rsid w:val="00740C97"/>
    <w:rsid w:val="007410A6"/>
    <w:rsid w:val="00741AD2"/>
    <w:rsid w:val="00741D15"/>
    <w:rsid w:val="0074250E"/>
    <w:rsid w:val="00742FB5"/>
    <w:rsid w:val="00743050"/>
    <w:rsid w:val="0074305A"/>
    <w:rsid w:val="00743340"/>
    <w:rsid w:val="007433E9"/>
    <w:rsid w:val="007437AD"/>
    <w:rsid w:val="00743D56"/>
    <w:rsid w:val="00743E7F"/>
    <w:rsid w:val="00744154"/>
    <w:rsid w:val="007441EF"/>
    <w:rsid w:val="007442EB"/>
    <w:rsid w:val="00744DDF"/>
    <w:rsid w:val="00744F6F"/>
    <w:rsid w:val="00744F96"/>
    <w:rsid w:val="0074510B"/>
    <w:rsid w:val="00745336"/>
    <w:rsid w:val="00745757"/>
    <w:rsid w:val="007457DC"/>
    <w:rsid w:val="00745B05"/>
    <w:rsid w:val="00745C3B"/>
    <w:rsid w:val="00745C69"/>
    <w:rsid w:val="00745D39"/>
    <w:rsid w:val="00746380"/>
    <w:rsid w:val="007464EC"/>
    <w:rsid w:val="0074698F"/>
    <w:rsid w:val="00746C57"/>
    <w:rsid w:val="00746E0B"/>
    <w:rsid w:val="00746F91"/>
    <w:rsid w:val="0074709A"/>
    <w:rsid w:val="007477D4"/>
    <w:rsid w:val="007478C8"/>
    <w:rsid w:val="00747A2E"/>
    <w:rsid w:val="00747D11"/>
    <w:rsid w:val="00747E83"/>
    <w:rsid w:val="00750182"/>
    <w:rsid w:val="00750E38"/>
    <w:rsid w:val="00750F5A"/>
    <w:rsid w:val="007511C5"/>
    <w:rsid w:val="007518D7"/>
    <w:rsid w:val="00751DFB"/>
    <w:rsid w:val="00751F30"/>
    <w:rsid w:val="00752619"/>
    <w:rsid w:val="007527CC"/>
    <w:rsid w:val="007527CF"/>
    <w:rsid w:val="007527F6"/>
    <w:rsid w:val="007528FD"/>
    <w:rsid w:val="0075294E"/>
    <w:rsid w:val="00752BB5"/>
    <w:rsid w:val="00752C09"/>
    <w:rsid w:val="00752F03"/>
    <w:rsid w:val="00752F50"/>
    <w:rsid w:val="0075313F"/>
    <w:rsid w:val="0075379A"/>
    <w:rsid w:val="007537E6"/>
    <w:rsid w:val="00753A92"/>
    <w:rsid w:val="00753DD1"/>
    <w:rsid w:val="00754083"/>
    <w:rsid w:val="0075414C"/>
    <w:rsid w:val="0075431F"/>
    <w:rsid w:val="00754743"/>
    <w:rsid w:val="00754AE0"/>
    <w:rsid w:val="00754C85"/>
    <w:rsid w:val="00755063"/>
    <w:rsid w:val="00755132"/>
    <w:rsid w:val="00755523"/>
    <w:rsid w:val="0075599A"/>
    <w:rsid w:val="00755F1C"/>
    <w:rsid w:val="00756705"/>
    <w:rsid w:val="0075688E"/>
    <w:rsid w:val="0075689E"/>
    <w:rsid w:val="007568E5"/>
    <w:rsid w:val="0075711D"/>
    <w:rsid w:val="0075721B"/>
    <w:rsid w:val="00757462"/>
    <w:rsid w:val="00757696"/>
    <w:rsid w:val="0075781E"/>
    <w:rsid w:val="0075793F"/>
    <w:rsid w:val="00757AF8"/>
    <w:rsid w:val="00757B59"/>
    <w:rsid w:val="00757EA0"/>
    <w:rsid w:val="00757FD9"/>
    <w:rsid w:val="007604E0"/>
    <w:rsid w:val="00760867"/>
    <w:rsid w:val="00760E42"/>
    <w:rsid w:val="00760F5D"/>
    <w:rsid w:val="0076130F"/>
    <w:rsid w:val="0076134D"/>
    <w:rsid w:val="007616A9"/>
    <w:rsid w:val="00761FDD"/>
    <w:rsid w:val="00762159"/>
    <w:rsid w:val="00762206"/>
    <w:rsid w:val="0076231A"/>
    <w:rsid w:val="007624EB"/>
    <w:rsid w:val="00762740"/>
    <w:rsid w:val="00763010"/>
    <w:rsid w:val="007634C2"/>
    <w:rsid w:val="0076376E"/>
    <w:rsid w:val="00763935"/>
    <w:rsid w:val="00763FE5"/>
    <w:rsid w:val="0076405F"/>
    <w:rsid w:val="007645BE"/>
    <w:rsid w:val="007646A4"/>
    <w:rsid w:val="00764C34"/>
    <w:rsid w:val="00764F71"/>
    <w:rsid w:val="0076516E"/>
    <w:rsid w:val="00765309"/>
    <w:rsid w:val="00765909"/>
    <w:rsid w:val="0076596F"/>
    <w:rsid w:val="00765DB3"/>
    <w:rsid w:val="00765EEC"/>
    <w:rsid w:val="00765FFD"/>
    <w:rsid w:val="007660C0"/>
    <w:rsid w:val="0076650B"/>
    <w:rsid w:val="0076651F"/>
    <w:rsid w:val="00766BA6"/>
    <w:rsid w:val="00767571"/>
    <w:rsid w:val="007675A9"/>
    <w:rsid w:val="00767670"/>
    <w:rsid w:val="00770225"/>
    <w:rsid w:val="007707A9"/>
    <w:rsid w:val="0077084A"/>
    <w:rsid w:val="00770925"/>
    <w:rsid w:val="00770CFD"/>
    <w:rsid w:val="00770D9B"/>
    <w:rsid w:val="00770EB5"/>
    <w:rsid w:val="00771278"/>
    <w:rsid w:val="0077129F"/>
    <w:rsid w:val="007712CB"/>
    <w:rsid w:val="007713A3"/>
    <w:rsid w:val="0077148C"/>
    <w:rsid w:val="00771E0A"/>
    <w:rsid w:val="007726DC"/>
    <w:rsid w:val="00772896"/>
    <w:rsid w:val="00772901"/>
    <w:rsid w:val="00773023"/>
    <w:rsid w:val="007730F3"/>
    <w:rsid w:val="007737FD"/>
    <w:rsid w:val="00773BC9"/>
    <w:rsid w:val="0077426B"/>
    <w:rsid w:val="007746F5"/>
    <w:rsid w:val="00774775"/>
    <w:rsid w:val="00774A00"/>
    <w:rsid w:val="00774B9E"/>
    <w:rsid w:val="007751F6"/>
    <w:rsid w:val="00775297"/>
    <w:rsid w:val="007753A2"/>
    <w:rsid w:val="007753AB"/>
    <w:rsid w:val="0077585B"/>
    <w:rsid w:val="00775BA3"/>
    <w:rsid w:val="007760CE"/>
    <w:rsid w:val="0077647E"/>
    <w:rsid w:val="0077671F"/>
    <w:rsid w:val="00776825"/>
    <w:rsid w:val="00776CE9"/>
    <w:rsid w:val="00776F7E"/>
    <w:rsid w:val="0077722D"/>
    <w:rsid w:val="00777350"/>
    <w:rsid w:val="00777623"/>
    <w:rsid w:val="007776FD"/>
    <w:rsid w:val="0077776E"/>
    <w:rsid w:val="00780005"/>
    <w:rsid w:val="00780075"/>
    <w:rsid w:val="007807A3"/>
    <w:rsid w:val="0078090D"/>
    <w:rsid w:val="00780AAB"/>
    <w:rsid w:val="00780DED"/>
    <w:rsid w:val="00780E83"/>
    <w:rsid w:val="00781637"/>
    <w:rsid w:val="00781B91"/>
    <w:rsid w:val="00781E3C"/>
    <w:rsid w:val="00781ECE"/>
    <w:rsid w:val="00781F83"/>
    <w:rsid w:val="00781FEB"/>
    <w:rsid w:val="00782292"/>
    <w:rsid w:val="00782CEC"/>
    <w:rsid w:val="0078300A"/>
    <w:rsid w:val="007837EA"/>
    <w:rsid w:val="00783FD2"/>
    <w:rsid w:val="00783FF8"/>
    <w:rsid w:val="007841B4"/>
    <w:rsid w:val="0078444C"/>
    <w:rsid w:val="00784B28"/>
    <w:rsid w:val="00784D07"/>
    <w:rsid w:val="00784DA5"/>
    <w:rsid w:val="00784F65"/>
    <w:rsid w:val="0078511B"/>
    <w:rsid w:val="0078564A"/>
    <w:rsid w:val="007857BE"/>
    <w:rsid w:val="0078596D"/>
    <w:rsid w:val="00785ACA"/>
    <w:rsid w:val="00786149"/>
    <w:rsid w:val="00786179"/>
    <w:rsid w:val="00786F49"/>
    <w:rsid w:val="00787C45"/>
    <w:rsid w:val="00790215"/>
    <w:rsid w:val="00790949"/>
    <w:rsid w:val="00790D51"/>
    <w:rsid w:val="00790DBF"/>
    <w:rsid w:val="0079107F"/>
    <w:rsid w:val="0079132E"/>
    <w:rsid w:val="007913B0"/>
    <w:rsid w:val="007915C9"/>
    <w:rsid w:val="00791B09"/>
    <w:rsid w:val="00791B11"/>
    <w:rsid w:val="00791E66"/>
    <w:rsid w:val="00791EA4"/>
    <w:rsid w:val="0079205C"/>
    <w:rsid w:val="0079258A"/>
    <w:rsid w:val="00793579"/>
    <w:rsid w:val="007936E7"/>
    <w:rsid w:val="0079415A"/>
    <w:rsid w:val="007942E3"/>
    <w:rsid w:val="007943B2"/>
    <w:rsid w:val="00794723"/>
    <w:rsid w:val="00795B85"/>
    <w:rsid w:val="00796267"/>
    <w:rsid w:val="007969A2"/>
    <w:rsid w:val="00796D9B"/>
    <w:rsid w:val="00797AD6"/>
    <w:rsid w:val="00797BAD"/>
    <w:rsid w:val="007A09CC"/>
    <w:rsid w:val="007A0C44"/>
    <w:rsid w:val="007A12BA"/>
    <w:rsid w:val="007A1D86"/>
    <w:rsid w:val="007A1DBA"/>
    <w:rsid w:val="007A1F17"/>
    <w:rsid w:val="007A2E8C"/>
    <w:rsid w:val="007A2F88"/>
    <w:rsid w:val="007A3547"/>
    <w:rsid w:val="007A35D9"/>
    <w:rsid w:val="007A3AB4"/>
    <w:rsid w:val="007A3CFF"/>
    <w:rsid w:val="007A3D1E"/>
    <w:rsid w:val="007A4605"/>
    <w:rsid w:val="007A4B77"/>
    <w:rsid w:val="007A4C96"/>
    <w:rsid w:val="007A5148"/>
    <w:rsid w:val="007A51CD"/>
    <w:rsid w:val="007A52D9"/>
    <w:rsid w:val="007A5476"/>
    <w:rsid w:val="007A57F9"/>
    <w:rsid w:val="007A5A96"/>
    <w:rsid w:val="007A5CE2"/>
    <w:rsid w:val="007A5F8E"/>
    <w:rsid w:val="007A600E"/>
    <w:rsid w:val="007A63B1"/>
    <w:rsid w:val="007A6550"/>
    <w:rsid w:val="007A6AC7"/>
    <w:rsid w:val="007A6D8A"/>
    <w:rsid w:val="007A71CF"/>
    <w:rsid w:val="007A723C"/>
    <w:rsid w:val="007A7CA8"/>
    <w:rsid w:val="007B00A5"/>
    <w:rsid w:val="007B00EB"/>
    <w:rsid w:val="007B0159"/>
    <w:rsid w:val="007B09EE"/>
    <w:rsid w:val="007B1693"/>
    <w:rsid w:val="007B1A9B"/>
    <w:rsid w:val="007B1D9A"/>
    <w:rsid w:val="007B1EDB"/>
    <w:rsid w:val="007B210E"/>
    <w:rsid w:val="007B231A"/>
    <w:rsid w:val="007B233E"/>
    <w:rsid w:val="007B2A35"/>
    <w:rsid w:val="007B3352"/>
    <w:rsid w:val="007B3741"/>
    <w:rsid w:val="007B393A"/>
    <w:rsid w:val="007B3C76"/>
    <w:rsid w:val="007B3D64"/>
    <w:rsid w:val="007B409E"/>
    <w:rsid w:val="007B449A"/>
    <w:rsid w:val="007B4A45"/>
    <w:rsid w:val="007B4C13"/>
    <w:rsid w:val="007B4C22"/>
    <w:rsid w:val="007B4D53"/>
    <w:rsid w:val="007B501B"/>
    <w:rsid w:val="007B50ED"/>
    <w:rsid w:val="007B56BA"/>
    <w:rsid w:val="007B5726"/>
    <w:rsid w:val="007B6258"/>
    <w:rsid w:val="007B6A30"/>
    <w:rsid w:val="007B6CBD"/>
    <w:rsid w:val="007B7279"/>
    <w:rsid w:val="007B7C4C"/>
    <w:rsid w:val="007B7C9C"/>
    <w:rsid w:val="007B7FD8"/>
    <w:rsid w:val="007C089C"/>
    <w:rsid w:val="007C08EF"/>
    <w:rsid w:val="007C0BFF"/>
    <w:rsid w:val="007C0C2C"/>
    <w:rsid w:val="007C11C2"/>
    <w:rsid w:val="007C12B6"/>
    <w:rsid w:val="007C2103"/>
    <w:rsid w:val="007C2621"/>
    <w:rsid w:val="007C2872"/>
    <w:rsid w:val="007C28D2"/>
    <w:rsid w:val="007C2AE5"/>
    <w:rsid w:val="007C2B0D"/>
    <w:rsid w:val="007C2DFA"/>
    <w:rsid w:val="007C3070"/>
    <w:rsid w:val="007C34EE"/>
    <w:rsid w:val="007C387C"/>
    <w:rsid w:val="007C3A06"/>
    <w:rsid w:val="007C3BFE"/>
    <w:rsid w:val="007C4232"/>
    <w:rsid w:val="007C4664"/>
    <w:rsid w:val="007C4C62"/>
    <w:rsid w:val="007C5007"/>
    <w:rsid w:val="007C533A"/>
    <w:rsid w:val="007C536A"/>
    <w:rsid w:val="007C589A"/>
    <w:rsid w:val="007C5BF4"/>
    <w:rsid w:val="007C5C3F"/>
    <w:rsid w:val="007C6042"/>
    <w:rsid w:val="007C618B"/>
    <w:rsid w:val="007C6298"/>
    <w:rsid w:val="007C697F"/>
    <w:rsid w:val="007C6A56"/>
    <w:rsid w:val="007C6C60"/>
    <w:rsid w:val="007C6EA1"/>
    <w:rsid w:val="007C78D4"/>
    <w:rsid w:val="007C7BF9"/>
    <w:rsid w:val="007C7F3D"/>
    <w:rsid w:val="007D01E0"/>
    <w:rsid w:val="007D081B"/>
    <w:rsid w:val="007D0A53"/>
    <w:rsid w:val="007D0DDE"/>
    <w:rsid w:val="007D0E17"/>
    <w:rsid w:val="007D0F22"/>
    <w:rsid w:val="007D0F47"/>
    <w:rsid w:val="007D0F4E"/>
    <w:rsid w:val="007D1371"/>
    <w:rsid w:val="007D13EE"/>
    <w:rsid w:val="007D144B"/>
    <w:rsid w:val="007D1482"/>
    <w:rsid w:val="007D18B7"/>
    <w:rsid w:val="007D2014"/>
    <w:rsid w:val="007D2100"/>
    <w:rsid w:val="007D22FB"/>
    <w:rsid w:val="007D2455"/>
    <w:rsid w:val="007D2810"/>
    <w:rsid w:val="007D28B8"/>
    <w:rsid w:val="007D2A09"/>
    <w:rsid w:val="007D2B6C"/>
    <w:rsid w:val="007D2BA5"/>
    <w:rsid w:val="007D2E63"/>
    <w:rsid w:val="007D3CA3"/>
    <w:rsid w:val="007D430A"/>
    <w:rsid w:val="007D4A90"/>
    <w:rsid w:val="007D4D92"/>
    <w:rsid w:val="007D5530"/>
    <w:rsid w:val="007D5809"/>
    <w:rsid w:val="007D59C0"/>
    <w:rsid w:val="007D5C18"/>
    <w:rsid w:val="007D5F02"/>
    <w:rsid w:val="007D60A4"/>
    <w:rsid w:val="007D60BC"/>
    <w:rsid w:val="007D6244"/>
    <w:rsid w:val="007D7165"/>
    <w:rsid w:val="007E0331"/>
    <w:rsid w:val="007E08F1"/>
    <w:rsid w:val="007E0CA0"/>
    <w:rsid w:val="007E19C8"/>
    <w:rsid w:val="007E22B3"/>
    <w:rsid w:val="007E2350"/>
    <w:rsid w:val="007E23AD"/>
    <w:rsid w:val="007E2474"/>
    <w:rsid w:val="007E26AE"/>
    <w:rsid w:val="007E2CD9"/>
    <w:rsid w:val="007E2E42"/>
    <w:rsid w:val="007E3091"/>
    <w:rsid w:val="007E30BA"/>
    <w:rsid w:val="007E30F6"/>
    <w:rsid w:val="007E38AF"/>
    <w:rsid w:val="007E3CF7"/>
    <w:rsid w:val="007E3ED8"/>
    <w:rsid w:val="007E408E"/>
    <w:rsid w:val="007E5070"/>
    <w:rsid w:val="007E5226"/>
    <w:rsid w:val="007E58D5"/>
    <w:rsid w:val="007E59BB"/>
    <w:rsid w:val="007E59F6"/>
    <w:rsid w:val="007E5A6D"/>
    <w:rsid w:val="007E5C54"/>
    <w:rsid w:val="007E5D6A"/>
    <w:rsid w:val="007E5E7F"/>
    <w:rsid w:val="007E5F7A"/>
    <w:rsid w:val="007E63E6"/>
    <w:rsid w:val="007E63F7"/>
    <w:rsid w:val="007E6719"/>
    <w:rsid w:val="007E70C7"/>
    <w:rsid w:val="007E72B2"/>
    <w:rsid w:val="007E7510"/>
    <w:rsid w:val="007E78A0"/>
    <w:rsid w:val="007E790F"/>
    <w:rsid w:val="007F00E9"/>
    <w:rsid w:val="007F060F"/>
    <w:rsid w:val="007F0980"/>
    <w:rsid w:val="007F0FCB"/>
    <w:rsid w:val="007F1174"/>
    <w:rsid w:val="007F1257"/>
    <w:rsid w:val="007F17EB"/>
    <w:rsid w:val="007F2245"/>
    <w:rsid w:val="007F2605"/>
    <w:rsid w:val="007F2B55"/>
    <w:rsid w:val="007F2DC1"/>
    <w:rsid w:val="007F2E83"/>
    <w:rsid w:val="007F301B"/>
    <w:rsid w:val="007F303E"/>
    <w:rsid w:val="007F34A9"/>
    <w:rsid w:val="007F3615"/>
    <w:rsid w:val="007F3E25"/>
    <w:rsid w:val="007F3E9F"/>
    <w:rsid w:val="007F4237"/>
    <w:rsid w:val="007F4A0D"/>
    <w:rsid w:val="007F4CCF"/>
    <w:rsid w:val="007F552C"/>
    <w:rsid w:val="007F55E3"/>
    <w:rsid w:val="007F561D"/>
    <w:rsid w:val="007F5669"/>
    <w:rsid w:val="007F63A2"/>
    <w:rsid w:val="007F63D7"/>
    <w:rsid w:val="007F67F3"/>
    <w:rsid w:val="007F7046"/>
    <w:rsid w:val="007F74F2"/>
    <w:rsid w:val="007F75D5"/>
    <w:rsid w:val="007F76C2"/>
    <w:rsid w:val="007F7A6A"/>
    <w:rsid w:val="007F7FFB"/>
    <w:rsid w:val="00800182"/>
    <w:rsid w:val="0080036A"/>
    <w:rsid w:val="008008A7"/>
    <w:rsid w:val="0080095C"/>
    <w:rsid w:val="00800DCF"/>
    <w:rsid w:val="008010A8"/>
    <w:rsid w:val="008013A6"/>
    <w:rsid w:val="008016AC"/>
    <w:rsid w:val="00801FFF"/>
    <w:rsid w:val="00802130"/>
    <w:rsid w:val="00802973"/>
    <w:rsid w:val="00802E2F"/>
    <w:rsid w:val="008033F0"/>
    <w:rsid w:val="008036D3"/>
    <w:rsid w:val="0080382B"/>
    <w:rsid w:val="00804172"/>
    <w:rsid w:val="0080454B"/>
    <w:rsid w:val="00804C0C"/>
    <w:rsid w:val="0080522B"/>
    <w:rsid w:val="008052D9"/>
    <w:rsid w:val="00805616"/>
    <w:rsid w:val="00805649"/>
    <w:rsid w:val="008056E4"/>
    <w:rsid w:val="0080693B"/>
    <w:rsid w:val="008069CF"/>
    <w:rsid w:val="00806AD2"/>
    <w:rsid w:val="00806B98"/>
    <w:rsid w:val="00806E22"/>
    <w:rsid w:val="00807607"/>
    <w:rsid w:val="008077D7"/>
    <w:rsid w:val="008078D8"/>
    <w:rsid w:val="00810A38"/>
    <w:rsid w:val="00810E45"/>
    <w:rsid w:val="00811416"/>
    <w:rsid w:val="0081147F"/>
    <w:rsid w:val="00811576"/>
    <w:rsid w:val="0081169B"/>
    <w:rsid w:val="00811891"/>
    <w:rsid w:val="008119D5"/>
    <w:rsid w:val="00812267"/>
    <w:rsid w:val="008122C2"/>
    <w:rsid w:val="00812759"/>
    <w:rsid w:val="008127EC"/>
    <w:rsid w:val="008128D1"/>
    <w:rsid w:val="00812B82"/>
    <w:rsid w:val="00812DD9"/>
    <w:rsid w:val="00813607"/>
    <w:rsid w:val="008140BB"/>
    <w:rsid w:val="0081430A"/>
    <w:rsid w:val="008143E3"/>
    <w:rsid w:val="00814408"/>
    <w:rsid w:val="00814881"/>
    <w:rsid w:val="00814922"/>
    <w:rsid w:val="008149FE"/>
    <w:rsid w:val="00814FE2"/>
    <w:rsid w:val="0081511C"/>
    <w:rsid w:val="0081513E"/>
    <w:rsid w:val="00815451"/>
    <w:rsid w:val="00815557"/>
    <w:rsid w:val="00815EAF"/>
    <w:rsid w:val="0081602D"/>
    <w:rsid w:val="0081607E"/>
    <w:rsid w:val="00816522"/>
    <w:rsid w:val="00816669"/>
    <w:rsid w:val="00816865"/>
    <w:rsid w:val="008168B8"/>
    <w:rsid w:val="00816A8D"/>
    <w:rsid w:val="0081707D"/>
    <w:rsid w:val="00817402"/>
    <w:rsid w:val="008177A7"/>
    <w:rsid w:val="00817B23"/>
    <w:rsid w:val="00817B7C"/>
    <w:rsid w:val="008200C1"/>
    <w:rsid w:val="00820F5B"/>
    <w:rsid w:val="008212F0"/>
    <w:rsid w:val="008217EB"/>
    <w:rsid w:val="00821C35"/>
    <w:rsid w:val="00821FC0"/>
    <w:rsid w:val="00822405"/>
    <w:rsid w:val="0082247A"/>
    <w:rsid w:val="008226A4"/>
    <w:rsid w:val="00822E25"/>
    <w:rsid w:val="008230B8"/>
    <w:rsid w:val="00823200"/>
    <w:rsid w:val="0082333E"/>
    <w:rsid w:val="00823572"/>
    <w:rsid w:val="0082389B"/>
    <w:rsid w:val="00823BF6"/>
    <w:rsid w:val="00823DE6"/>
    <w:rsid w:val="008241C0"/>
    <w:rsid w:val="00824A20"/>
    <w:rsid w:val="00824BDF"/>
    <w:rsid w:val="00825011"/>
    <w:rsid w:val="008250BB"/>
    <w:rsid w:val="0082520B"/>
    <w:rsid w:val="00825215"/>
    <w:rsid w:val="00825369"/>
    <w:rsid w:val="00825978"/>
    <w:rsid w:val="00825B1E"/>
    <w:rsid w:val="00825CB7"/>
    <w:rsid w:val="00825CD2"/>
    <w:rsid w:val="00825ECA"/>
    <w:rsid w:val="00826038"/>
    <w:rsid w:val="00826045"/>
    <w:rsid w:val="0082638B"/>
    <w:rsid w:val="00826713"/>
    <w:rsid w:val="00826987"/>
    <w:rsid w:val="008269B5"/>
    <w:rsid w:val="00826A05"/>
    <w:rsid w:val="0082726B"/>
    <w:rsid w:val="0082733B"/>
    <w:rsid w:val="008277CB"/>
    <w:rsid w:val="008279F0"/>
    <w:rsid w:val="008300A4"/>
    <w:rsid w:val="008307E7"/>
    <w:rsid w:val="0083094A"/>
    <w:rsid w:val="00830F04"/>
    <w:rsid w:val="0083108E"/>
    <w:rsid w:val="008310F1"/>
    <w:rsid w:val="00831B50"/>
    <w:rsid w:val="00831C93"/>
    <w:rsid w:val="00831DC6"/>
    <w:rsid w:val="008324EC"/>
    <w:rsid w:val="00832624"/>
    <w:rsid w:val="0083299D"/>
    <w:rsid w:val="00832EA4"/>
    <w:rsid w:val="00833076"/>
    <w:rsid w:val="008335E4"/>
    <w:rsid w:val="008339B8"/>
    <w:rsid w:val="00833A0C"/>
    <w:rsid w:val="00833A12"/>
    <w:rsid w:val="00833AC0"/>
    <w:rsid w:val="00833BB7"/>
    <w:rsid w:val="00833C60"/>
    <w:rsid w:val="00833E7E"/>
    <w:rsid w:val="00834205"/>
    <w:rsid w:val="008343E9"/>
    <w:rsid w:val="008344A7"/>
    <w:rsid w:val="008344F9"/>
    <w:rsid w:val="0083459D"/>
    <w:rsid w:val="0083461B"/>
    <w:rsid w:val="00834676"/>
    <w:rsid w:val="008349E8"/>
    <w:rsid w:val="00834D32"/>
    <w:rsid w:val="00834DA6"/>
    <w:rsid w:val="00835305"/>
    <w:rsid w:val="008353A3"/>
    <w:rsid w:val="008354EA"/>
    <w:rsid w:val="00835748"/>
    <w:rsid w:val="00835A89"/>
    <w:rsid w:val="00835ACB"/>
    <w:rsid w:val="00835B02"/>
    <w:rsid w:val="00835EF2"/>
    <w:rsid w:val="00836552"/>
    <w:rsid w:val="00836E2B"/>
    <w:rsid w:val="00836FC8"/>
    <w:rsid w:val="008372A3"/>
    <w:rsid w:val="00837593"/>
    <w:rsid w:val="008376B5"/>
    <w:rsid w:val="0083775D"/>
    <w:rsid w:val="00837A8D"/>
    <w:rsid w:val="00837EE5"/>
    <w:rsid w:val="00840083"/>
    <w:rsid w:val="008405FF"/>
    <w:rsid w:val="008408F6"/>
    <w:rsid w:val="00840946"/>
    <w:rsid w:val="00840C4A"/>
    <w:rsid w:val="00840D54"/>
    <w:rsid w:val="00840FA1"/>
    <w:rsid w:val="00840FDF"/>
    <w:rsid w:val="0084130C"/>
    <w:rsid w:val="008413C0"/>
    <w:rsid w:val="00841443"/>
    <w:rsid w:val="00841E6F"/>
    <w:rsid w:val="008421AC"/>
    <w:rsid w:val="008422D2"/>
    <w:rsid w:val="008425AB"/>
    <w:rsid w:val="00842E3F"/>
    <w:rsid w:val="00842F20"/>
    <w:rsid w:val="00842F24"/>
    <w:rsid w:val="00842FD0"/>
    <w:rsid w:val="00843724"/>
    <w:rsid w:val="0084383E"/>
    <w:rsid w:val="00843A48"/>
    <w:rsid w:val="00843C61"/>
    <w:rsid w:val="00843FC8"/>
    <w:rsid w:val="00844359"/>
    <w:rsid w:val="0084442D"/>
    <w:rsid w:val="008446A2"/>
    <w:rsid w:val="0084483B"/>
    <w:rsid w:val="0084495A"/>
    <w:rsid w:val="00844C23"/>
    <w:rsid w:val="00845295"/>
    <w:rsid w:val="008456F4"/>
    <w:rsid w:val="00845780"/>
    <w:rsid w:val="00845D66"/>
    <w:rsid w:val="00845E17"/>
    <w:rsid w:val="0084609C"/>
    <w:rsid w:val="0084621B"/>
    <w:rsid w:val="0084684C"/>
    <w:rsid w:val="00846BE7"/>
    <w:rsid w:val="00846C46"/>
    <w:rsid w:val="00846E57"/>
    <w:rsid w:val="00846FA4"/>
    <w:rsid w:val="00847243"/>
    <w:rsid w:val="00847359"/>
    <w:rsid w:val="008473F2"/>
    <w:rsid w:val="00847863"/>
    <w:rsid w:val="00847E32"/>
    <w:rsid w:val="00847EB7"/>
    <w:rsid w:val="008507F3"/>
    <w:rsid w:val="00850BC4"/>
    <w:rsid w:val="00850BC8"/>
    <w:rsid w:val="00850E1F"/>
    <w:rsid w:val="0085178F"/>
    <w:rsid w:val="0085198A"/>
    <w:rsid w:val="00851E27"/>
    <w:rsid w:val="00851F25"/>
    <w:rsid w:val="008526ED"/>
    <w:rsid w:val="008527EA"/>
    <w:rsid w:val="00852903"/>
    <w:rsid w:val="00852C77"/>
    <w:rsid w:val="008532A4"/>
    <w:rsid w:val="00853743"/>
    <w:rsid w:val="00853C6F"/>
    <w:rsid w:val="00853EEC"/>
    <w:rsid w:val="00853F43"/>
    <w:rsid w:val="00853FCD"/>
    <w:rsid w:val="008540A6"/>
    <w:rsid w:val="00854200"/>
    <w:rsid w:val="00854543"/>
    <w:rsid w:val="00854577"/>
    <w:rsid w:val="0085460D"/>
    <w:rsid w:val="00854B5C"/>
    <w:rsid w:val="00855542"/>
    <w:rsid w:val="0085595D"/>
    <w:rsid w:val="00855B55"/>
    <w:rsid w:val="00855B6E"/>
    <w:rsid w:val="008561DF"/>
    <w:rsid w:val="008562BA"/>
    <w:rsid w:val="0085691B"/>
    <w:rsid w:val="008569E5"/>
    <w:rsid w:val="0085773F"/>
    <w:rsid w:val="00857BFC"/>
    <w:rsid w:val="00857DF0"/>
    <w:rsid w:val="008600AB"/>
    <w:rsid w:val="00860109"/>
    <w:rsid w:val="008601E9"/>
    <w:rsid w:val="00860319"/>
    <w:rsid w:val="008608FA"/>
    <w:rsid w:val="00860991"/>
    <w:rsid w:val="00860B4E"/>
    <w:rsid w:val="00860BB8"/>
    <w:rsid w:val="00860D9F"/>
    <w:rsid w:val="00860DCD"/>
    <w:rsid w:val="00860EC7"/>
    <w:rsid w:val="00860FA1"/>
    <w:rsid w:val="008610D9"/>
    <w:rsid w:val="0086112C"/>
    <w:rsid w:val="00861553"/>
    <w:rsid w:val="00861717"/>
    <w:rsid w:val="00861812"/>
    <w:rsid w:val="0086195F"/>
    <w:rsid w:val="008619CC"/>
    <w:rsid w:val="00861A3B"/>
    <w:rsid w:val="00861A64"/>
    <w:rsid w:val="00861DD4"/>
    <w:rsid w:val="00862677"/>
    <w:rsid w:val="00862840"/>
    <w:rsid w:val="00862E12"/>
    <w:rsid w:val="00863099"/>
    <w:rsid w:val="008631C2"/>
    <w:rsid w:val="00863428"/>
    <w:rsid w:val="00863782"/>
    <w:rsid w:val="008637D4"/>
    <w:rsid w:val="008638BB"/>
    <w:rsid w:val="00863F5F"/>
    <w:rsid w:val="00864044"/>
    <w:rsid w:val="00864106"/>
    <w:rsid w:val="00864130"/>
    <w:rsid w:val="00864184"/>
    <w:rsid w:val="00864188"/>
    <w:rsid w:val="008644EC"/>
    <w:rsid w:val="00864560"/>
    <w:rsid w:val="00864621"/>
    <w:rsid w:val="00864649"/>
    <w:rsid w:val="008647BA"/>
    <w:rsid w:val="008648B3"/>
    <w:rsid w:val="00864965"/>
    <w:rsid w:val="00864A91"/>
    <w:rsid w:val="008658A4"/>
    <w:rsid w:val="00865DF8"/>
    <w:rsid w:val="00865F63"/>
    <w:rsid w:val="00865FAA"/>
    <w:rsid w:val="0086604E"/>
    <w:rsid w:val="0086612E"/>
    <w:rsid w:val="00866160"/>
    <w:rsid w:val="00866367"/>
    <w:rsid w:val="008664EA"/>
    <w:rsid w:val="00866785"/>
    <w:rsid w:val="00866C58"/>
    <w:rsid w:val="00866D57"/>
    <w:rsid w:val="0086727A"/>
    <w:rsid w:val="00867AC2"/>
    <w:rsid w:val="008701AF"/>
    <w:rsid w:val="00870516"/>
    <w:rsid w:val="008707B4"/>
    <w:rsid w:val="008709BB"/>
    <w:rsid w:val="00870AA2"/>
    <w:rsid w:val="00870B0B"/>
    <w:rsid w:val="00870CE6"/>
    <w:rsid w:val="00871101"/>
    <w:rsid w:val="0087116F"/>
    <w:rsid w:val="0087146A"/>
    <w:rsid w:val="00871AD7"/>
    <w:rsid w:val="008720AC"/>
    <w:rsid w:val="008720CB"/>
    <w:rsid w:val="00872323"/>
    <w:rsid w:val="00872936"/>
    <w:rsid w:val="00872B0E"/>
    <w:rsid w:val="00872CAC"/>
    <w:rsid w:val="00872EC0"/>
    <w:rsid w:val="0087308C"/>
    <w:rsid w:val="008733C2"/>
    <w:rsid w:val="008737CC"/>
    <w:rsid w:val="0087388F"/>
    <w:rsid w:val="0087402D"/>
    <w:rsid w:val="00874771"/>
    <w:rsid w:val="00874E03"/>
    <w:rsid w:val="00874F60"/>
    <w:rsid w:val="00875065"/>
    <w:rsid w:val="00875229"/>
    <w:rsid w:val="00875431"/>
    <w:rsid w:val="00875992"/>
    <w:rsid w:val="008759AF"/>
    <w:rsid w:val="008759C3"/>
    <w:rsid w:val="00875C3C"/>
    <w:rsid w:val="00875D05"/>
    <w:rsid w:val="00875D38"/>
    <w:rsid w:val="00875E1B"/>
    <w:rsid w:val="00875F67"/>
    <w:rsid w:val="00876197"/>
    <w:rsid w:val="008762CF"/>
    <w:rsid w:val="0087654C"/>
    <w:rsid w:val="008765C4"/>
    <w:rsid w:val="00876B66"/>
    <w:rsid w:val="00876E5E"/>
    <w:rsid w:val="0087725D"/>
    <w:rsid w:val="00877341"/>
    <w:rsid w:val="00877C96"/>
    <w:rsid w:val="00877E4E"/>
    <w:rsid w:val="00877F1B"/>
    <w:rsid w:val="00880388"/>
    <w:rsid w:val="0088051B"/>
    <w:rsid w:val="00880B83"/>
    <w:rsid w:val="00880E04"/>
    <w:rsid w:val="0088119C"/>
    <w:rsid w:val="0088129E"/>
    <w:rsid w:val="008814A5"/>
    <w:rsid w:val="008818F1"/>
    <w:rsid w:val="00881B22"/>
    <w:rsid w:val="00882765"/>
    <w:rsid w:val="00882A32"/>
    <w:rsid w:val="00882CA8"/>
    <w:rsid w:val="008831AD"/>
    <w:rsid w:val="008836D0"/>
    <w:rsid w:val="00883815"/>
    <w:rsid w:val="00883D95"/>
    <w:rsid w:val="00883DBC"/>
    <w:rsid w:val="00884422"/>
    <w:rsid w:val="0088475A"/>
    <w:rsid w:val="008847BE"/>
    <w:rsid w:val="00884AEC"/>
    <w:rsid w:val="00884B94"/>
    <w:rsid w:val="00885109"/>
    <w:rsid w:val="0088529B"/>
    <w:rsid w:val="00885306"/>
    <w:rsid w:val="008859FF"/>
    <w:rsid w:val="00885A9D"/>
    <w:rsid w:val="00886032"/>
    <w:rsid w:val="00886216"/>
    <w:rsid w:val="008867FC"/>
    <w:rsid w:val="00886A8C"/>
    <w:rsid w:val="0088726A"/>
    <w:rsid w:val="008874D6"/>
    <w:rsid w:val="00887746"/>
    <w:rsid w:val="0088777D"/>
    <w:rsid w:val="00887AFD"/>
    <w:rsid w:val="00887E0B"/>
    <w:rsid w:val="00887F54"/>
    <w:rsid w:val="00890137"/>
    <w:rsid w:val="00890148"/>
    <w:rsid w:val="00890588"/>
    <w:rsid w:val="008906AF"/>
    <w:rsid w:val="00890C64"/>
    <w:rsid w:val="00890C87"/>
    <w:rsid w:val="00890C89"/>
    <w:rsid w:val="00891212"/>
    <w:rsid w:val="0089129A"/>
    <w:rsid w:val="0089139B"/>
    <w:rsid w:val="00891431"/>
    <w:rsid w:val="0089150E"/>
    <w:rsid w:val="008915C9"/>
    <w:rsid w:val="00891A23"/>
    <w:rsid w:val="00891C10"/>
    <w:rsid w:val="00891D30"/>
    <w:rsid w:val="0089201F"/>
    <w:rsid w:val="0089225D"/>
    <w:rsid w:val="00893848"/>
    <w:rsid w:val="0089390C"/>
    <w:rsid w:val="008939B9"/>
    <w:rsid w:val="00894043"/>
    <w:rsid w:val="00894263"/>
    <w:rsid w:val="0089455A"/>
    <w:rsid w:val="008948D4"/>
    <w:rsid w:val="00894BA7"/>
    <w:rsid w:val="00894CC9"/>
    <w:rsid w:val="00895082"/>
    <w:rsid w:val="00895289"/>
    <w:rsid w:val="00895564"/>
    <w:rsid w:val="00895AE4"/>
    <w:rsid w:val="00895B0F"/>
    <w:rsid w:val="00895B16"/>
    <w:rsid w:val="00895B7F"/>
    <w:rsid w:val="00895CDF"/>
    <w:rsid w:val="00895DBA"/>
    <w:rsid w:val="0089625D"/>
    <w:rsid w:val="00896379"/>
    <w:rsid w:val="008963E4"/>
    <w:rsid w:val="0089641A"/>
    <w:rsid w:val="008966B5"/>
    <w:rsid w:val="0089682A"/>
    <w:rsid w:val="00897324"/>
    <w:rsid w:val="00897685"/>
    <w:rsid w:val="0089768E"/>
    <w:rsid w:val="0089787D"/>
    <w:rsid w:val="008979C6"/>
    <w:rsid w:val="00897F01"/>
    <w:rsid w:val="00897F2C"/>
    <w:rsid w:val="008A0561"/>
    <w:rsid w:val="008A06C6"/>
    <w:rsid w:val="008A07DE"/>
    <w:rsid w:val="008A083A"/>
    <w:rsid w:val="008A0EA9"/>
    <w:rsid w:val="008A106C"/>
    <w:rsid w:val="008A1100"/>
    <w:rsid w:val="008A158D"/>
    <w:rsid w:val="008A164C"/>
    <w:rsid w:val="008A1D3D"/>
    <w:rsid w:val="008A22E5"/>
    <w:rsid w:val="008A2417"/>
    <w:rsid w:val="008A2AF4"/>
    <w:rsid w:val="008A2BA0"/>
    <w:rsid w:val="008A2BF5"/>
    <w:rsid w:val="008A2F5A"/>
    <w:rsid w:val="008A31BD"/>
    <w:rsid w:val="008A37B4"/>
    <w:rsid w:val="008A37EB"/>
    <w:rsid w:val="008A3BAF"/>
    <w:rsid w:val="008A3BF9"/>
    <w:rsid w:val="008A44CD"/>
    <w:rsid w:val="008A4A2C"/>
    <w:rsid w:val="008A5109"/>
    <w:rsid w:val="008A534F"/>
    <w:rsid w:val="008A5EED"/>
    <w:rsid w:val="008A5FFC"/>
    <w:rsid w:val="008A6126"/>
    <w:rsid w:val="008A61DD"/>
    <w:rsid w:val="008A624C"/>
    <w:rsid w:val="008A67BC"/>
    <w:rsid w:val="008A6FFB"/>
    <w:rsid w:val="008A7197"/>
    <w:rsid w:val="008A71FD"/>
    <w:rsid w:val="008A74EA"/>
    <w:rsid w:val="008A75F5"/>
    <w:rsid w:val="008A79EB"/>
    <w:rsid w:val="008A79F8"/>
    <w:rsid w:val="008A7A30"/>
    <w:rsid w:val="008A7BEB"/>
    <w:rsid w:val="008B0033"/>
    <w:rsid w:val="008B026D"/>
    <w:rsid w:val="008B05F6"/>
    <w:rsid w:val="008B0A04"/>
    <w:rsid w:val="008B0DF7"/>
    <w:rsid w:val="008B0EA7"/>
    <w:rsid w:val="008B1347"/>
    <w:rsid w:val="008B17B2"/>
    <w:rsid w:val="008B18E6"/>
    <w:rsid w:val="008B24E2"/>
    <w:rsid w:val="008B2691"/>
    <w:rsid w:val="008B2E28"/>
    <w:rsid w:val="008B30D8"/>
    <w:rsid w:val="008B3217"/>
    <w:rsid w:val="008B3466"/>
    <w:rsid w:val="008B353D"/>
    <w:rsid w:val="008B35E3"/>
    <w:rsid w:val="008B3B42"/>
    <w:rsid w:val="008B4256"/>
    <w:rsid w:val="008B4978"/>
    <w:rsid w:val="008B4F59"/>
    <w:rsid w:val="008B59AC"/>
    <w:rsid w:val="008B5C5A"/>
    <w:rsid w:val="008B5EF2"/>
    <w:rsid w:val="008B6054"/>
    <w:rsid w:val="008B61C0"/>
    <w:rsid w:val="008B6585"/>
    <w:rsid w:val="008B6DA7"/>
    <w:rsid w:val="008B6E31"/>
    <w:rsid w:val="008B6E98"/>
    <w:rsid w:val="008B6F17"/>
    <w:rsid w:val="008B6F23"/>
    <w:rsid w:val="008B6F98"/>
    <w:rsid w:val="008B709C"/>
    <w:rsid w:val="008B717B"/>
    <w:rsid w:val="008B71A5"/>
    <w:rsid w:val="008B71C5"/>
    <w:rsid w:val="008B7424"/>
    <w:rsid w:val="008B7716"/>
    <w:rsid w:val="008B781D"/>
    <w:rsid w:val="008B7851"/>
    <w:rsid w:val="008B7AA0"/>
    <w:rsid w:val="008B7C69"/>
    <w:rsid w:val="008B7E72"/>
    <w:rsid w:val="008C00F6"/>
    <w:rsid w:val="008C02A7"/>
    <w:rsid w:val="008C03B1"/>
    <w:rsid w:val="008C040E"/>
    <w:rsid w:val="008C05CC"/>
    <w:rsid w:val="008C0769"/>
    <w:rsid w:val="008C08EB"/>
    <w:rsid w:val="008C0CEE"/>
    <w:rsid w:val="008C1377"/>
    <w:rsid w:val="008C1814"/>
    <w:rsid w:val="008C1996"/>
    <w:rsid w:val="008C2103"/>
    <w:rsid w:val="008C24EF"/>
    <w:rsid w:val="008C257C"/>
    <w:rsid w:val="008C25C0"/>
    <w:rsid w:val="008C2938"/>
    <w:rsid w:val="008C2DA7"/>
    <w:rsid w:val="008C2FE2"/>
    <w:rsid w:val="008C392A"/>
    <w:rsid w:val="008C3E9B"/>
    <w:rsid w:val="008C3F87"/>
    <w:rsid w:val="008C461F"/>
    <w:rsid w:val="008C4951"/>
    <w:rsid w:val="008C4AD7"/>
    <w:rsid w:val="008C4B29"/>
    <w:rsid w:val="008C4D75"/>
    <w:rsid w:val="008C5813"/>
    <w:rsid w:val="008C5D8D"/>
    <w:rsid w:val="008C645E"/>
    <w:rsid w:val="008C69C0"/>
    <w:rsid w:val="008C6CAB"/>
    <w:rsid w:val="008C6F51"/>
    <w:rsid w:val="008C6FA0"/>
    <w:rsid w:val="008C700D"/>
    <w:rsid w:val="008C7317"/>
    <w:rsid w:val="008C73C6"/>
    <w:rsid w:val="008C7489"/>
    <w:rsid w:val="008C74B8"/>
    <w:rsid w:val="008C7A5A"/>
    <w:rsid w:val="008C7AE5"/>
    <w:rsid w:val="008D0444"/>
    <w:rsid w:val="008D04EA"/>
    <w:rsid w:val="008D0840"/>
    <w:rsid w:val="008D092A"/>
    <w:rsid w:val="008D0CD9"/>
    <w:rsid w:val="008D1122"/>
    <w:rsid w:val="008D1513"/>
    <w:rsid w:val="008D1575"/>
    <w:rsid w:val="008D158B"/>
    <w:rsid w:val="008D1BBB"/>
    <w:rsid w:val="008D215A"/>
    <w:rsid w:val="008D229A"/>
    <w:rsid w:val="008D2380"/>
    <w:rsid w:val="008D2A55"/>
    <w:rsid w:val="008D2B83"/>
    <w:rsid w:val="008D32B6"/>
    <w:rsid w:val="008D3376"/>
    <w:rsid w:val="008D3427"/>
    <w:rsid w:val="008D35F1"/>
    <w:rsid w:val="008D3692"/>
    <w:rsid w:val="008D3CAD"/>
    <w:rsid w:val="008D4357"/>
    <w:rsid w:val="008D44B0"/>
    <w:rsid w:val="008D4B9D"/>
    <w:rsid w:val="008D4CAA"/>
    <w:rsid w:val="008D522A"/>
    <w:rsid w:val="008D52B2"/>
    <w:rsid w:val="008D537C"/>
    <w:rsid w:val="008D5747"/>
    <w:rsid w:val="008D5A81"/>
    <w:rsid w:val="008D5C5D"/>
    <w:rsid w:val="008D5CEA"/>
    <w:rsid w:val="008D65B1"/>
    <w:rsid w:val="008D6679"/>
    <w:rsid w:val="008D66EC"/>
    <w:rsid w:val="008D6D18"/>
    <w:rsid w:val="008D6F1B"/>
    <w:rsid w:val="008D737D"/>
    <w:rsid w:val="008D75EF"/>
    <w:rsid w:val="008D78FE"/>
    <w:rsid w:val="008D7A4E"/>
    <w:rsid w:val="008D7B60"/>
    <w:rsid w:val="008D7C34"/>
    <w:rsid w:val="008D7F46"/>
    <w:rsid w:val="008E01FD"/>
    <w:rsid w:val="008E03F5"/>
    <w:rsid w:val="008E086B"/>
    <w:rsid w:val="008E0C3D"/>
    <w:rsid w:val="008E0F18"/>
    <w:rsid w:val="008E1739"/>
    <w:rsid w:val="008E176C"/>
    <w:rsid w:val="008E1B88"/>
    <w:rsid w:val="008E1F93"/>
    <w:rsid w:val="008E279E"/>
    <w:rsid w:val="008E2978"/>
    <w:rsid w:val="008E3027"/>
    <w:rsid w:val="008E33AF"/>
    <w:rsid w:val="008E3444"/>
    <w:rsid w:val="008E363D"/>
    <w:rsid w:val="008E38CC"/>
    <w:rsid w:val="008E3932"/>
    <w:rsid w:val="008E3BB9"/>
    <w:rsid w:val="008E3BEB"/>
    <w:rsid w:val="008E3C4C"/>
    <w:rsid w:val="008E3CA4"/>
    <w:rsid w:val="008E3CD6"/>
    <w:rsid w:val="008E40C1"/>
    <w:rsid w:val="008E4625"/>
    <w:rsid w:val="008E4F5A"/>
    <w:rsid w:val="008E5672"/>
    <w:rsid w:val="008E5A00"/>
    <w:rsid w:val="008E5A79"/>
    <w:rsid w:val="008E5C38"/>
    <w:rsid w:val="008E5C7A"/>
    <w:rsid w:val="008E5E15"/>
    <w:rsid w:val="008E5E32"/>
    <w:rsid w:val="008E5FBA"/>
    <w:rsid w:val="008E6051"/>
    <w:rsid w:val="008E6C3D"/>
    <w:rsid w:val="008E6D43"/>
    <w:rsid w:val="008E6FA7"/>
    <w:rsid w:val="008E6FEF"/>
    <w:rsid w:val="008E7161"/>
    <w:rsid w:val="008E7228"/>
    <w:rsid w:val="008E7470"/>
    <w:rsid w:val="008E7659"/>
    <w:rsid w:val="008E7666"/>
    <w:rsid w:val="008E7BF7"/>
    <w:rsid w:val="008F072D"/>
    <w:rsid w:val="008F0865"/>
    <w:rsid w:val="008F0B35"/>
    <w:rsid w:val="008F12E3"/>
    <w:rsid w:val="008F16D6"/>
    <w:rsid w:val="008F199C"/>
    <w:rsid w:val="008F1C53"/>
    <w:rsid w:val="008F1F07"/>
    <w:rsid w:val="008F1F46"/>
    <w:rsid w:val="008F2051"/>
    <w:rsid w:val="008F22BB"/>
    <w:rsid w:val="008F22BC"/>
    <w:rsid w:val="008F27CD"/>
    <w:rsid w:val="008F297B"/>
    <w:rsid w:val="008F2D83"/>
    <w:rsid w:val="008F2F2F"/>
    <w:rsid w:val="008F3070"/>
    <w:rsid w:val="008F3335"/>
    <w:rsid w:val="008F341F"/>
    <w:rsid w:val="008F3ADF"/>
    <w:rsid w:val="008F3C74"/>
    <w:rsid w:val="008F3DC2"/>
    <w:rsid w:val="008F407D"/>
    <w:rsid w:val="008F4303"/>
    <w:rsid w:val="008F4AD3"/>
    <w:rsid w:val="008F4B64"/>
    <w:rsid w:val="008F5222"/>
    <w:rsid w:val="008F54A1"/>
    <w:rsid w:val="008F562A"/>
    <w:rsid w:val="008F5963"/>
    <w:rsid w:val="008F59D5"/>
    <w:rsid w:val="008F5B88"/>
    <w:rsid w:val="008F616A"/>
    <w:rsid w:val="008F6722"/>
    <w:rsid w:val="008F67AD"/>
    <w:rsid w:val="008F685A"/>
    <w:rsid w:val="008F6F3C"/>
    <w:rsid w:val="008F731A"/>
    <w:rsid w:val="008F749E"/>
    <w:rsid w:val="008F7D6C"/>
    <w:rsid w:val="0090020F"/>
    <w:rsid w:val="009008A8"/>
    <w:rsid w:val="009011AA"/>
    <w:rsid w:val="00901429"/>
    <w:rsid w:val="009014B2"/>
    <w:rsid w:val="00901CEE"/>
    <w:rsid w:val="00901D32"/>
    <w:rsid w:val="00901E79"/>
    <w:rsid w:val="00902368"/>
    <w:rsid w:val="00902477"/>
    <w:rsid w:val="009028A6"/>
    <w:rsid w:val="009028C4"/>
    <w:rsid w:val="00903057"/>
    <w:rsid w:val="009030CE"/>
    <w:rsid w:val="00903627"/>
    <w:rsid w:val="009037C3"/>
    <w:rsid w:val="00903836"/>
    <w:rsid w:val="00903C5E"/>
    <w:rsid w:val="00903D7B"/>
    <w:rsid w:val="00903E1E"/>
    <w:rsid w:val="009041B6"/>
    <w:rsid w:val="00904430"/>
    <w:rsid w:val="0090462A"/>
    <w:rsid w:val="00904889"/>
    <w:rsid w:val="009048C9"/>
    <w:rsid w:val="00904CF5"/>
    <w:rsid w:val="00904DC3"/>
    <w:rsid w:val="009050B0"/>
    <w:rsid w:val="00905119"/>
    <w:rsid w:val="00905357"/>
    <w:rsid w:val="009056F4"/>
    <w:rsid w:val="00905718"/>
    <w:rsid w:val="00905A9D"/>
    <w:rsid w:val="0090614E"/>
    <w:rsid w:val="00906F85"/>
    <w:rsid w:val="00906F89"/>
    <w:rsid w:val="00907069"/>
    <w:rsid w:val="009070A8"/>
    <w:rsid w:val="00907169"/>
    <w:rsid w:val="009072F6"/>
    <w:rsid w:val="009079E1"/>
    <w:rsid w:val="00907A32"/>
    <w:rsid w:val="00907D10"/>
    <w:rsid w:val="00910083"/>
    <w:rsid w:val="0091031F"/>
    <w:rsid w:val="009107D4"/>
    <w:rsid w:val="0091081E"/>
    <w:rsid w:val="00910E88"/>
    <w:rsid w:val="009111E4"/>
    <w:rsid w:val="009113A5"/>
    <w:rsid w:val="00911814"/>
    <w:rsid w:val="00911950"/>
    <w:rsid w:val="00911985"/>
    <w:rsid w:val="0091198D"/>
    <w:rsid w:val="009119B9"/>
    <w:rsid w:val="00911D6F"/>
    <w:rsid w:val="00912999"/>
    <w:rsid w:val="009130B3"/>
    <w:rsid w:val="00913A4F"/>
    <w:rsid w:val="00913BEC"/>
    <w:rsid w:val="00913D49"/>
    <w:rsid w:val="00913E47"/>
    <w:rsid w:val="00913ED1"/>
    <w:rsid w:val="00914035"/>
    <w:rsid w:val="009140EF"/>
    <w:rsid w:val="00914267"/>
    <w:rsid w:val="00914BE4"/>
    <w:rsid w:val="00914C98"/>
    <w:rsid w:val="00914D11"/>
    <w:rsid w:val="00914DFA"/>
    <w:rsid w:val="00914E54"/>
    <w:rsid w:val="009153DF"/>
    <w:rsid w:val="00915674"/>
    <w:rsid w:val="00915770"/>
    <w:rsid w:val="009157A4"/>
    <w:rsid w:val="009157CD"/>
    <w:rsid w:val="0091618C"/>
    <w:rsid w:val="009168FE"/>
    <w:rsid w:val="0091698F"/>
    <w:rsid w:val="00916AA7"/>
    <w:rsid w:val="009170EC"/>
    <w:rsid w:val="0091741D"/>
    <w:rsid w:val="009177C7"/>
    <w:rsid w:val="0091792B"/>
    <w:rsid w:val="00917FDA"/>
    <w:rsid w:val="00920B18"/>
    <w:rsid w:val="00920EC8"/>
    <w:rsid w:val="009216E6"/>
    <w:rsid w:val="0092171B"/>
    <w:rsid w:val="00921B79"/>
    <w:rsid w:val="00921EF8"/>
    <w:rsid w:val="00922379"/>
    <w:rsid w:val="009223F4"/>
    <w:rsid w:val="009223F6"/>
    <w:rsid w:val="00923155"/>
    <w:rsid w:val="00923452"/>
    <w:rsid w:val="00923521"/>
    <w:rsid w:val="00923BD1"/>
    <w:rsid w:val="00923FEE"/>
    <w:rsid w:val="00924379"/>
    <w:rsid w:val="00924501"/>
    <w:rsid w:val="0092468C"/>
    <w:rsid w:val="009246A7"/>
    <w:rsid w:val="00924DC0"/>
    <w:rsid w:val="0092532E"/>
    <w:rsid w:val="009253AD"/>
    <w:rsid w:val="00925699"/>
    <w:rsid w:val="00925D77"/>
    <w:rsid w:val="00925FA4"/>
    <w:rsid w:val="0092603D"/>
    <w:rsid w:val="00926686"/>
    <w:rsid w:val="009271BA"/>
    <w:rsid w:val="00927876"/>
    <w:rsid w:val="00927A5F"/>
    <w:rsid w:val="00927A67"/>
    <w:rsid w:val="00927BD3"/>
    <w:rsid w:val="009306CF"/>
    <w:rsid w:val="00930A00"/>
    <w:rsid w:val="00930BB4"/>
    <w:rsid w:val="009312EE"/>
    <w:rsid w:val="009312F2"/>
    <w:rsid w:val="0093136D"/>
    <w:rsid w:val="0093155B"/>
    <w:rsid w:val="0093192A"/>
    <w:rsid w:val="00931CFB"/>
    <w:rsid w:val="0093206A"/>
    <w:rsid w:val="009320DD"/>
    <w:rsid w:val="00932587"/>
    <w:rsid w:val="00932867"/>
    <w:rsid w:val="00932C4B"/>
    <w:rsid w:val="00932F29"/>
    <w:rsid w:val="00933115"/>
    <w:rsid w:val="0093317D"/>
    <w:rsid w:val="00933732"/>
    <w:rsid w:val="009338CD"/>
    <w:rsid w:val="00933B28"/>
    <w:rsid w:val="00933DD7"/>
    <w:rsid w:val="00933F6A"/>
    <w:rsid w:val="0093409F"/>
    <w:rsid w:val="0093437A"/>
    <w:rsid w:val="009346E9"/>
    <w:rsid w:val="00934972"/>
    <w:rsid w:val="00934A72"/>
    <w:rsid w:val="00934B75"/>
    <w:rsid w:val="0093519D"/>
    <w:rsid w:val="0093537C"/>
    <w:rsid w:val="0093539E"/>
    <w:rsid w:val="009354C4"/>
    <w:rsid w:val="009357B4"/>
    <w:rsid w:val="0093584B"/>
    <w:rsid w:val="009359C9"/>
    <w:rsid w:val="00935DDA"/>
    <w:rsid w:val="0093606D"/>
    <w:rsid w:val="009365FB"/>
    <w:rsid w:val="009368CB"/>
    <w:rsid w:val="009368F1"/>
    <w:rsid w:val="00936E21"/>
    <w:rsid w:val="00937264"/>
    <w:rsid w:val="0093745A"/>
    <w:rsid w:val="009374FA"/>
    <w:rsid w:val="00937A4F"/>
    <w:rsid w:val="00937AAD"/>
    <w:rsid w:val="00937E76"/>
    <w:rsid w:val="009400BB"/>
    <w:rsid w:val="00941012"/>
    <w:rsid w:val="009410EB"/>
    <w:rsid w:val="009419FD"/>
    <w:rsid w:val="00941A78"/>
    <w:rsid w:val="00941A84"/>
    <w:rsid w:val="00941E2B"/>
    <w:rsid w:val="00942380"/>
    <w:rsid w:val="009423D1"/>
    <w:rsid w:val="0094278F"/>
    <w:rsid w:val="00942C08"/>
    <w:rsid w:val="00942DC2"/>
    <w:rsid w:val="0094306B"/>
    <w:rsid w:val="00943076"/>
    <w:rsid w:val="00943BB2"/>
    <w:rsid w:val="00943BD2"/>
    <w:rsid w:val="00944623"/>
    <w:rsid w:val="009446A4"/>
    <w:rsid w:val="00944710"/>
    <w:rsid w:val="00944766"/>
    <w:rsid w:val="009453BC"/>
    <w:rsid w:val="009456F2"/>
    <w:rsid w:val="00945AC7"/>
    <w:rsid w:val="00945ECB"/>
    <w:rsid w:val="0094631D"/>
    <w:rsid w:val="00946421"/>
    <w:rsid w:val="009466AE"/>
    <w:rsid w:val="00946B90"/>
    <w:rsid w:val="00947034"/>
    <w:rsid w:val="0094712C"/>
    <w:rsid w:val="0094733C"/>
    <w:rsid w:val="00947402"/>
    <w:rsid w:val="0094743A"/>
    <w:rsid w:val="00947B02"/>
    <w:rsid w:val="00947C8C"/>
    <w:rsid w:val="0095014C"/>
    <w:rsid w:val="00950462"/>
    <w:rsid w:val="0095104F"/>
    <w:rsid w:val="00951558"/>
    <w:rsid w:val="009517B5"/>
    <w:rsid w:val="0095219B"/>
    <w:rsid w:val="0095240C"/>
    <w:rsid w:val="00952646"/>
    <w:rsid w:val="009526B5"/>
    <w:rsid w:val="00952933"/>
    <w:rsid w:val="00952A5D"/>
    <w:rsid w:val="00952D3D"/>
    <w:rsid w:val="00952D9C"/>
    <w:rsid w:val="00952E0D"/>
    <w:rsid w:val="0095344A"/>
    <w:rsid w:val="009536D0"/>
    <w:rsid w:val="009538B0"/>
    <w:rsid w:val="009539D0"/>
    <w:rsid w:val="009539D3"/>
    <w:rsid w:val="009542A0"/>
    <w:rsid w:val="00954412"/>
    <w:rsid w:val="0095471C"/>
    <w:rsid w:val="00954AB5"/>
    <w:rsid w:val="0095501F"/>
    <w:rsid w:val="009550EF"/>
    <w:rsid w:val="009551EE"/>
    <w:rsid w:val="009552AC"/>
    <w:rsid w:val="00955993"/>
    <w:rsid w:val="00955A95"/>
    <w:rsid w:val="00956543"/>
    <w:rsid w:val="00956F68"/>
    <w:rsid w:val="00956F6A"/>
    <w:rsid w:val="009570DC"/>
    <w:rsid w:val="009574F7"/>
    <w:rsid w:val="0095791F"/>
    <w:rsid w:val="00957D91"/>
    <w:rsid w:val="00957EC1"/>
    <w:rsid w:val="00957FF6"/>
    <w:rsid w:val="00960800"/>
    <w:rsid w:val="00961115"/>
    <w:rsid w:val="0096111C"/>
    <w:rsid w:val="009616B4"/>
    <w:rsid w:val="009619E7"/>
    <w:rsid w:val="00961BDE"/>
    <w:rsid w:val="00961D52"/>
    <w:rsid w:val="00962223"/>
    <w:rsid w:val="00962DC7"/>
    <w:rsid w:val="00962F5B"/>
    <w:rsid w:val="0096304D"/>
    <w:rsid w:val="0096393B"/>
    <w:rsid w:val="0096400F"/>
    <w:rsid w:val="009641C2"/>
    <w:rsid w:val="00964410"/>
    <w:rsid w:val="0096494D"/>
    <w:rsid w:val="0096496B"/>
    <w:rsid w:val="00964CA6"/>
    <w:rsid w:val="00964CBE"/>
    <w:rsid w:val="0096525F"/>
    <w:rsid w:val="0096598A"/>
    <w:rsid w:val="00965A94"/>
    <w:rsid w:val="00965AA9"/>
    <w:rsid w:val="00965D93"/>
    <w:rsid w:val="009660A0"/>
    <w:rsid w:val="009661DC"/>
    <w:rsid w:val="00966324"/>
    <w:rsid w:val="009665F9"/>
    <w:rsid w:val="009667C5"/>
    <w:rsid w:val="009667F7"/>
    <w:rsid w:val="00966A25"/>
    <w:rsid w:val="00966E47"/>
    <w:rsid w:val="00967122"/>
    <w:rsid w:val="009672C9"/>
    <w:rsid w:val="00967957"/>
    <w:rsid w:val="00967DF3"/>
    <w:rsid w:val="00967E10"/>
    <w:rsid w:val="00970605"/>
    <w:rsid w:val="00970637"/>
    <w:rsid w:val="00970DE4"/>
    <w:rsid w:val="00970E88"/>
    <w:rsid w:val="00971270"/>
    <w:rsid w:val="0097144B"/>
    <w:rsid w:val="00971A53"/>
    <w:rsid w:val="00971E03"/>
    <w:rsid w:val="00972246"/>
    <w:rsid w:val="00972C35"/>
    <w:rsid w:val="00973280"/>
    <w:rsid w:val="0097363E"/>
    <w:rsid w:val="00973789"/>
    <w:rsid w:val="0097388C"/>
    <w:rsid w:val="00973B6F"/>
    <w:rsid w:val="009743B1"/>
    <w:rsid w:val="00974B76"/>
    <w:rsid w:val="00974CEC"/>
    <w:rsid w:val="00974E99"/>
    <w:rsid w:val="00974EB9"/>
    <w:rsid w:val="00974F2D"/>
    <w:rsid w:val="00974FC5"/>
    <w:rsid w:val="009751B7"/>
    <w:rsid w:val="00975404"/>
    <w:rsid w:val="00975A22"/>
    <w:rsid w:val="00975BE4"/>
    <w:rsid w:val="00975D19"/>
    <w:rsid w:val="009760C7"/>
    <w:rsid w:val="00976493"/>
    <w:rsid w:val="00976713"/>
    <w:rsid w:val="0097680E"/>
    <w:rsid w:val="00976FB0"/>
    <w:rsid w:val="009771A6"/>
    <w:rsid w:val="00977C1C"/>
    <w:rsid w:val="00977EDC"/>
    <w:rsid w:val="0098044D"/>
    <w:rsid w:val="00980669"/>
    <w:rsid w:val="0098105B"/>
    <w:rsid w:val="009815DA"/>
    <w:rsid w:val="00981E7A"/>
    <w:rsid w:val="00981F64"/>
    <w:rsid w:val="009820C7"/>
    <w:rsid w:val="0098224F"/>
    <w:rsid w:val="00982540"/>
    <w:rsid w:val="0098260C"/>
    <w:rsid w:val="00982FF4"/>
    <w:rsid w:val="009831B3"/>
    <w:rsid w:val="00983265"/>
    <w:rsid w:val="00983961"/>
    <w:rsid w:val="00983A6A"/>
    <w:rsid w:val="009841DE"/>
    <w:rsid w:val="00984204"/>
    <w:rsid w:val="009842BD"/>
    <w:rsid w:val="0098437C"/>
    <w:rsid w:val="009843D2"/>
    <w:rsid w:val="0098467B"/>
    <w:rsid w:val="0098495A"/>
    <w:rsid w:val="00984DFE"/>
    <w:rsid w:val="00985752"/>
    <w:rsid w:val="00985E0D"/>
    <w:rsid w:val="00985E29"/>
    <w:rsid w:val="009860E6"/>
    <w:rsid w:val="009869C9"/>
    <w:rsid w:val="00986E50"/>
    <w:rsid w:val="00986E93"/>
    <w:rsid w:val="00987A36"/>
    <w:rsid w:val="00987C0B"/>
    <w:rsid w:val="00987C4C"/>
    <w:rsid w:val="00987C9C"/>
    <w:rsid w:val="00987CEC"/>
    <w:rsid w:val="0099035C"/>
    <w:rsid w:val="0099060A"/>
    <w:rsid w:val="00990658"/>
    <w:rsid w:val="0099071D"/>
    <w:rsid w:val="0099072D"/>
    <w:rsid w:val="00990838"/>
    <w:rsid w:val="00990DCC"/>
    <w:rsid w:val="00990E8B"/>
    <w:rsid w:val="0099113F"/>
    <w:rsid w:val="009912BD"/>
    <w:rsid w:val="00991310"/>
    <w:rsid w:val="0099132B"/>
    <w:rsid w:val="00991585"/>
    <w:rsid w:val="00992728"/>
    <w:rsid w:val="009929E3"/>
    <w:rsid w:val="00992D26"/>
    <w:rsid w:val="00992D80"/>
    <w:rsid w:val="00993374"/>
    <w:rsid w:val="009934FE"/>
    <w:rsid w:val="00993AB5"/>
    <w:rsid w:val="00993B09"/>
    <w:rsid w:val="00993B85"/>
    <w:rsid w:val="00993E0E"/>
    <w:rsid w:val="00994562"/>
    <w:rsid w:val="0099465E"/>
    <w:rsid w:val="00994857"/>
    <w:rsid w:val="00994976"/>
    <w:rsid w:val="00994A34"/>
    <w:rsid w:val="00994D80"/>
    <w:rsid w:val="00994DFE"/>
    <w:rsid w:val="00994F78"/>
    <w:rsid w:val="00994FDF"/>
    <w:rsid w:val="0099503F"/>
    <w:rsid w:val="00995121"/>
    <w:rsid w:val="00995619"/>
    <w:rsid w:val="00995790"/>
    <w:rsid w:val="00995892"/>
    <w:rsid w:val="009958DC"/>
    <w:rsid w:val="00995CD9"/>
    <w:rsid w:val="00996264"/>
    <w:rsid w:val="00996311"/>
    <w:rsid w:val="00996530"/>
    <w:rsid w:val="0099657C"/>
    <w:rsid w:val="0099691E"/>
    <w:rsid w:val="00996929"/>
    <w:rsid w:val="00996970"/>
    <w:rsid w:val="009969B2"/>
    <w:rsid w:val="00996A4B"/>
    <w:rsid w:val="00996AC0"/>
    <w:rsid w:val="00996B6E"/>
    <w:rsid w:val="00996C08"/>
    <w:rsid w:val="00996C7B"/>
    <w:rsid w:val="009970F8"/>
    <w:rsid w:val="009973CC"/>
    <w:rsid w:val="00997A14"/>
    <w:rsid w:val="00997FC1"/>
    <w:rsid w:val="009A0141"/>
    <w:rsid w:val="009A022F"/>
    <w:rsid w:val="009A06AE"/>
    <w:rsid w:val="009A0943"/>
    <w:rsid w:val="009A098A"/>
    <w:rsid w:val="009A0F60"/>
    <w:rsid w:val="009A1190"/>
    <w:rsid w:val="009A1299"/>
    <w:rsid w:val="009A12D3"/>
    <w:rsid w:val="009A1746"/>
    <w:rsid w:val="009A195E"/>
    <w:rsid w:val="009A1B83"/>
    <w:rsid w:val="009A1BD6"/>
    <w:rsid w:val="009A1E1F"/>
    <w:rsid w:val="009A1E81"/>
    <w:rsid w:val="009A1ED0"/>
    <w:rsid w:val="009A1F7B"/>
    <w:rsid w:val="009A2120"/>
    <w:rsid w:val="009A2436"/>
    <w:rsid w:val="009A25B0"/>
    <w:rsid w:val="009A26AF"/>
    <w:rsid w:val="009A2780"/>
    <w:rsid w:val="009A2ECD"/>
    <w:rsid w:val="009A3389"/>
    <w:rsid w:val="009A35A0"/>
    <w:rsid w:val="009A3653"/>
    <w:rsid w:val="009A3694"/>
    <w:rsid w:val="009A3EB3"/>
    <w:rsid w:val="009A49DC"/>
    <w:rsid w:val="009A4E02"/>
    <w:rsid w:val="009A4EA8"/>
    <w:rsid w:val="009A4F2F"/>
    <w:rsid w:val="009A515F"/>
    <w:rsid w:val="009A5804"/>
    <w:rsid w:val="009A5CC1"/>
    <w:rsid w:val="009A6800"/>
    <w:rsid w:val="009A6B81"/>
    <w:rsid w:val="009A6B8B"/>
    <w:rsid w:val="009A6D3C"/>
    <w:rsid w:val="009A6F5D"/>
    <w:rsid w:val="009B0286"/>
    <w:rsid w:val="009B0316"/>
    <w:rsid w:val="009B06BA"/>
    <w:rsid w:val="009B072F"/>
    <w:rsid w:val="009B07ED"/>
    <w:rsid w:val="009B0A4B"/>
    <w:rsid w:val="009B14B8"/>
    <w:rsid w:val="009B16AC"/>
    <w:rsid w:val="009B16FC"/>
    <w:rsid w:val="009B1993"/>
    <w:rsid w:val="009B1BE0"/>
    <w:rsid w:val="009B1C48"/>
    <w:rsid w:val="009B1E56"/>
    <w:rsid w:val="009B203A"/>
    <w:rsid w:val="009B233A"/>
    <w:rsid w:val="009B27D1"/>
    <w:rsid w:val="009B29F5"/>
    <w:rsid w:val="009B2C45"/>
    <w:rsid w:val="009B2F4B"/>
    <w:rsid w:val="009B2F56"/>
    <w:rsid w:val="009B35CD"/>
    <w:rsid w:val="009B3731"/>
    <w:rsid w:val="009B3816"/>
    <w:rsid w:val="009B3D68"/>
    <w:rsid w:val="009B3FA1"/>
    <w:rsid w:val="009B471B"/>
    <w:rsid w:val="009B47C3"/>
    <w:rsid w:val="009B49E1"/>
    <w:rsid w:val="009B4E27"/>
    <w:rsid w:val="009B525A"/>
    <w:rsid w:val="009B5A61"/>
    <w:rsid w:val="009B5D90"/>
    <w:rsid w:val="009B5DE4"/>
    <w:rsid w:val="009B5EBA"/>
    <w:rsid w:val="009B6152"/>
    <w:rsid w:val="009B6669"/>
    <w:rsid w:val="009B6725"/>
    <w:rsid w:val="009B6EE5"/>
    <w:rsid w:val="009B7047"/>
    <w:rsid w:val="009B7183"/>
    <w:rsid w:val="009B741D"/>
    <w:rsid w:val="009B75A4"/>
    <w:rsid w:val="009B76F8"/>
    <w:rsid w:val="009B76FE"/>
    <w:rsid w:val="009B7A82"/>
    <w:rsid w:val="009B7B7E"/>
    <w:rsid w:val="009C014D"/>
    <w:rsid w:val="009C0376"/>
    <w:rsid w:val="009C08A9"/>
    <w:rsid w:val="009C0B33"/>
    <w:rsid w:val="009C0B78"/>
    <w:rsid w:val="009C0BAB"/>
    <w:rsid w:val="009C0C6B"/>
    <w:rsid w:val="009C0DC6"/>
    <w:rsid w:val="009C1234"/>
    <w:rsid w:val="009C161B"/>
    <w:rsid w:val="009C1706"/>
    <w:rsid w:val="009C1B92"/>
    <w:rsid w:val="009C2099"/>
    <w:rsid w:val="009C2147"/>
    <w:rsid w:val="009C22E1"/>
    <w:rsid w:val="009C2595"/>
    <w:rsid w:val="009C295B"/>
    <w:rsid w:val="009C2D6A"/>
    <w:rsid w:val="009C34AB"/>
    <w:rsid w:val="009C3A0D"/>
    <w:rsid w:val="009C421D"/>
    <w:rsid w:val="009C4ACB"/>
    <w:rsid w:val="009C4AE2"/>
    <w:rsid w:val="009C4F1A"/>
    <w:rsid w:val="009C5556"/>
    <w:rsid w:val="009C58D4"/>
    <w:rsid w:val="009C59A5"/>
    <w:rsid w:val="009C59D1"/>
    <w:rsid w:val="009C647A"/>
    <w:rsid w:val="009C68DD"/>
    <w:rsid w:val="009C6C24"/>
    <w:rsid w:val="009C6D0D"/>
    <w:rsid w:val="009C707E"/>
    <w:rsid w:val="009C73D1"/>
    <w:rsid w:val="009C7676"/>
    <w:rsid w:val="009C7723"/>
    <w:rsid w:val="009C78E7"/>
    <w:rsid w:val="009C7BAB"/>
    <w:rsid w:val="009C7F7E"/>
    <w:rsid w:val="009D03AA"/>
    <w:rsid w:val="009D07D8"/>
    <w:rsid w:val="009D1440"/>
    <w:rsid w:val="009D1AD5"/>
    <w:rsid w:val="009D2016"/>
    <w:rsid w:val="009D211D"/>
    <w:rsid w:val="009D23B9"/>
    <w:rsid w:val="009D299C"/>
    <w:rsid w:val="009D2C73"/>
    <w:rsid w:val="009D2E4A"/>
    <w:rsid w:val="009D2F45"/>
    <w:rsid w:val="009D3213"/>
    <w:rsid w:val="009D32A0"/>
    <w:rsid w:val="009D370B"/>
    <w:rsid w:val="009D3745"/>
    <w:rsid w:val="009D37A8"/>
    <w:rsid w:val="009D385E"/>
    <w:rsid w:val="009D387D"/>
    <w:rsid w:val="009D3D02"/>
    <w:rsid w:val="009D3D82"/>
    <w:rsid w:val="009D3DA6"/>
    <w:rsid w:val="009D3DA8"/>
    <w:rsid w:val="009D3E17"/>
    <w:rsid w:val="009D42D2"/>
    <w:rsid w:val="009D4603"/>
    <w:rsid w:val="009D463D"/>
    <w:rsid w:val="009D478B"/>
    <w:rsid w:val="009D4A37"/>
    <w:rsid w:val="009D4BC7"/>
    <w:rsid w:val="009D4CF0"/>
    <w:rsid w:val="009D506B"/>
    <w:rsid w:val="009D5138"/>
    <w:rsid w:val="009D52B8"/>
    <w:rsid w:val="009D52BC"/>
    <w:rsid w:val="009D56F3"/>
    <w:rsid w:val="009D5727"/>
    <w:rsid w:val="009D5E88"/>
    <w:rsid w:val="009D5EC8"/>
    <w:rsid w:val="009D605C"/>
    <w:rsid w:val="009D6083"/>
    <w:rsid w:val="009D60C4"/>
    <w:rsid w:val="009D67E5"/>
    <w:rsid w:val="009D697D"/>
    <w:rsid w:val="009D69BE"/>
    <w:rsid w:val="009D700D"/>
    <w:rsid w:val="009D702E"/>
    <w:rsid w:val="009D7571"/>
    <w:rsid w:val="009D7D82"/>
    <w:rsid w:val="009D7F56"/>
    <w:rsid w:val="009E002D"/>
    <w:rsid w:val="009E0494"/>
    <w:rsid w:val="009E08D7"/>
    <w:rsid w:val="009E09A9"/>
    <w:rsid w:val="009E0BB9"/>
    <w:rsid w:val="009E0BF0"/>
    <w:rsid w:val="009E0D85"/>
    <w:rsid w:val="009E0E8E"/>
    <w:rsid w:val="009E180D"/>
    <w:rsid w:val="009E1951"/>
    <w:rsid w:val="009E199A"/>
    <w:rsid w:val="009E19D1"/>
    <w:rsid w:val="009E1DB4"/>
    <w:rsid w:val="009E20A7"/>
    <w:rsid w:val="009E225B"/>
    <w:rsid w:val="009E2E16"/>
    <w:rsid w:val="009E3419"/>
    <w:rsid w:val="009E390E"/>
    <w:rsid w:val="009E3B03"/>
    <w:rsid w:val="009E3B57"/>
    <w:rsid w:val="009E3FE0"/>
    <w:rsid w:val="009E41C7"/>
    <w:rsid w:val="009E4566"/>
    <w:rsid w:val="009E4C43"/>
    <w:rsid w:val="009E56FD"/>
    <w:rsid w:val="009E5B15"/>
    <w:rsid w:val="009E5DBC"/>
    <w:rsid w:val="009E5E5E"/>
    <w:rsid w:val="009E60A9"/>
    <w:rsid w:val="009E64F5"/>
    <w:rsid w:val="009E6535"/>
    <w:rsid w:val="009E65EC"/>
    <w:rsid w:val="009E6B5E"/>
    <w:rsid w:val="009E6EC3"/>
    <w:rsid w:val="009E6F26"/>
    <w:rsid w:val="009E727E"/>
    <w:rsid w:val="009E7D83"/>
    <w:rsid w:val="009E7DFB"/>
    <w:rsid w:val="009E7FE9"/>
    <w:rsid w:val="009F0CD9"/>
    <w:rsid w:val="009F1229"/>
    <w:rsid w:val="009F129D"/>
    <w:rsid w:val="009F14B1"/>
    <w:rsid w:val="009F1538"/>
    <w:rsid w:val="009F169F"/>
    <w:rsid w:val="009F1A19"/>
    <w:rsid w:val="009F1BFC"/>
    <w:rsid w:val="009F1D15"/>
    <w:rsid w:val="009F2110"/>
    <w:rsid w:val="009F255C"/>
    <w:rsid w:val="009F290E"/>
    <w:rsid w:val="009F2B80"/>
    <w:rsid w:val="009F30AE"/>
    <w:rsid w:val="009F33F1"/>
    <w:rsid w:val="009F3778"/>
    <w:rsid w:val="009F3BDD"/>
    <w:rsid w:val="009F3F13"/>
    <w:rsid w:val="009F3F3B"/>
    <w:rsid w:val="009F3F9D"/>
    <w:rsid w:val="009F3FE3"/>
    <w:rsid w:val="009F411F"/>
    <w:rsid w:val="009F4230"/>
    <w:rsid w:val="009F44BC"/>
    <w:rsid w:val="009F4618"/>
    <w:rsid w:val="009F463A"/>
    <w:rsid w:val="009F4699"/>
    <w:rsid w:val="009F47AE"/>
    <w:rsid w:val="009F49F0"/>
    <w:rsid w:val="009F4BCB"/>
    <w:rsid w:val="009F4BD9"/>
    <w:rsid w:val="009F4FEF"/>
    <w:rsid w:val="009F51F9"/>
    <w:rsid w:val="009F5269"/>
    <w:rsid w:val="009F52A0"/>
    <w:rsid w:val="009F5395"/>
    <w:rsid w:val="009F5448"/>
    <w:rsid w:val="009F5455"/>
    <w:rsid w:val="009F5617"/>
    <w:rsid w:val="009F59E5"/>
    <w:rsid w:val="009F5B93"/>
    <w:rsid w:val="009F6983"/>
    <w:rsid w:val="009F6985"/>
    <w:rsid w:val="009F6F5E"/>
    <w:rsid w:val="009F7456"/>
    <w:rsid w:val="009F7A1E"/>
    <w:rsid w:val="009F7EAA"/>
    <w:rsid w:val="00A00544"/>
    <w:rsid w:val="00A0083B"/>
    <w:rsid w:val="00A00DB7"/>
    <w:rsid w:val="00A00F51"/>
    <w:rsid w:val="00A01081"/>
    <w:rsid w:val="00A0127B"/>
    <w:rsid w:val="00A01428"/>
    <w:rsid w:val="00A01468"/>
    <w:rsid w:val="00A015A1"/>
    <w:rsid w:val="00A01ADA"/>
    <w:rsid w:val="00A01AFA"/>
    <w:rsid w:val="00A0228B"/>
    <w:rsid w:val="00A024D0"/>
    <w:rsid w:val="00A02757"/>
    <w:rsid w:val="00A02DC7"/>
    <w:rsid w:val="00A03123"/>
    <w:rsid w:val="00A03468"/>
    <w:rsid w:val="00A03473"/>
    <w:rsid w:val="00A03A0A"/>
    <w:rsid w:val="00A03B27"/>
    <w:rsid w:val="00A03C1B"/>
    <w:rsid w:val="00A03DFE"/>
    <w:rsid w:val="00A03FCB"/>
    <w:rsid w:val="00A0424C"/>
    <w:rsid w:val="00A0497D"/>
    <w:rsid w:val="00A04BC4"/>
    <w:rsid w:val="00A04D8D"/>
    <w:rsid w:val="00A04F14"/>
    <w:rsid w:val="00A050A0"/>
    <w:rsid w:val="00A0525D"/>
    <w:rsid w:val="00A05B08"/>
    <w:rsid w:val="00A05B4D"/>
    <w:rsid w:val="00A05E7D"/>
    <w:rsid w:val="00A05F01"/>
    <w:rsid w:val="00A05FD0"/>
    <w:rsid w:val="00A06747"/>
    <w:rsid w:val="00A06C79"/>
    <w:rsid w:val="00A06E9B"/>
    <w:rsid w:val="00A06EDC"/>
    <w:rsid w:val="00A06F8E"/>
    <w:rsid w:val="00A0785B"/>
    <w:rsid w:val="00A07B3D"/>
    <w:rsid w:val="00A1003A"/>
    <w:rsid w:val="00A10042"/>
    <w:rsid w:val="00A10114"/>
    <w:rsid w:val="00A1038C"/>
    <w:rsid w:val="00A107DB"/>
    <w:rsid w:val="00A10B21"/>
    <w:rsid w:val="00A10E77"/>
    <w:rsid w:val="00A11393"/>
    <w:rsid w:val="00A11A15"/>
    <w:rsid w:val="00A11C48"/>
    <w:rsid w:val="00A120F7"/>
    <w:rsid w:val="00A124F6"/>
    <w:rsid w:val="00A12675"/>
    <w:rsid w:val="00A1274D"/>
    <w:rsid w:val="00A1277A"/>
    <w:rsid w:val="00A12869"/>
    <w:rsid w:val="00A12AB4"/>
    <w:rsid w:val="00A133CA"/>
    <w:rsid w:val="00A13527"/>
    <w:rsid w:val="00A1373E"/>
    <w:rsid w:val="00A13796"/>
    <w:rsid w:val="00A138B9"/>
    <w:rsid w:val="00A13E15"/>
    <w:rsid w:val="00A144B6"/>
    <w:rsid w:val="00A1469A"/>
    <w:rsid w:val="00A14746"/>
    <w:rsid w:val="00A14AC1"/>
    <w:rsid w:val="00A14C19"/>
    <w:rsid w:val="00A1531C"/>
    <w:rsid w:val="00A15F2F"/>
    <w:rsid w:val="00A16481"/>
    <w:rsid w:val="00A1698E"/>
    <w:rsid w:val="00A16EAF"/>
    <w:rsid w:val="00A16FBE"/>
    <w:rsid w:val="00A17506"/>
    <w:rsid w:val="00A1798D"/>
    <w:rsid w:val="00A179D7"/>
    <w:rsid w:val="00A17AB5"/>
    <w:rsid w:val="00A17BB9"/>
    <w:rsid w:val="00A17C68"/>
    <w:rsid w:val="00A17C99"/>
    <w:rsid w:val="00A17D4D"/>
    <w:rsid w:val="00A20426"/>
    <w:rsid w:val="00A2076E"/>
    <w:rsid w:val="00A20829"/>
    <w:rsid w:val="00A20A2E"/>
    <w:rsid w:val="00A20E91"/>
    <w:rsid w:val="00A20F34"/>
    <w:rsid w:val="00A21854"/>
    <w:rsid w:val="00A21FD9"/>
    <w:rsid w:val="00A22143"/>
    <w:rsid w:val="00A221E5"/>
    <w:rsid w:val="00A2224F"/>
    <w:rsid w:val="00A22255"/>
    <w:rsid w:val="00A227FE"/>
    <w:rsid w:val="00A22822"/>
    <w:rsid w:val="00A228B1"/>
    <w:rsid w:val="00A22929"/>
    <w:rsid w:val="00A22D61"/>
    <w:rsid w:val="00A23002"/>
    <w:rsid w:val="00A2301C"/>
    <w:rsid w:val="00A2305E"/>
    <w:rsid w:val="00A237EC"/>
    <w:rsid w:val="00A2389C"/>
    <w:rsid w:val="00A23BC8"/>
    <w:rsid w:val="00A23CEB"/>
    <w:rsid w:val="00A2445C"/>
    <w:rsid w:val="00A249C4"/>
    <w:rsid w:val="00A24F86"/>
    <w:rsid w:val="00A2505F"/>
    <w:rsid w:val="00A256ED"/>
    <w:rsid w:val="00A2584C"/>
    <w:rsid w:val="00A25B60"/>
    <w:rsid w:val="00A25DC8"/>
    <w:rsid w:val="00A260B6"/>
    <w:rsid w:val="00A26316"/>
    <w:rsid w:val="00A267A5"/>
    <w:rsid w:val="00A26AD7"/>
    <w:rsid w:val="00A26C58"/>
    <w:rsid w:val="00A26E10"/>
    <w:rsid w:val="00A2731D"/>
    <w:rsid w:val="00A2765E"/>
    <w:rsid w:val="00A27BF1"/>
    <w:rsid w:val="00A27E29"/>
    <w:rsid w:val="00A27F70"/>
    <w:rsid w:val="00A30118"/>
    <w:rsid w:val="00A302A8"/>
    <w:rsid w:val="00A30330"/>
    <w:rsid w:val="00A306E9"/>
    <w:rsid w:val="00A30776"/>
    <w:rsid w:val="00A30998"/>
    <w:rsid w:val="00A30D0D"/>
    <w:rsid w:val="00A30DCB"/>
    <w:rsid w:val="00A30EB7"/>
    <w:rsid w:val="00A314EB"/>
    <w:rsid w:val="00A3153C"/>
    <w:rsid w:val="00A31C00"/>
    <w:rsid w:val="00A3288C"/>
    <w:rsid w:val="00A328CB"/>
    <w:rsid w:val="00A32A38"/>
    <w:rsid w:val="00A32D5B"/>
    <w:rsid w:val="00A32FD8"/>
    <w:rsid w:val="00A334C1"/>
    <w:rsid w:val="00A3369E"/>
    <w:rsid w:val="00A33B92"/>
    <w:rsid w:val="00A33D70"/>
    <w:rsid w:val="00A33E00"/>
    <w:rsid w:val="00A33EA3"/>
    <w:rsid w:val="00A34069"/>
    <w:rsid w:val="00A34098"/>
    <w:rsid w:val="00A341AE"/>
    <w:rsid w:val="00A344C7"/>
    <w:rsid w:val="00A345EB"/>
    <w:rsid w:val="00A34AB8"/>
    <w:rsid w:val="00A34ADF"/>
    <w:rsid w:val="00A34C02"/>
    <w:rsid w:val="00A34E4A"/>
    <w:rsid w:val="00A34F4B"/>
    <w:rsid w:val="00A35293"/>
    <w:rsid w:val="00A358B4"/>
    <w:rsid w:val="00A35B03"/>
    <w:rsid w:val="00A35CCE"/>
    <w:rsid w:val="00A3606D"/>
    <w:rsid w:val="00A36585"/>
    <w:rsid w:val="00A366B4"/>
    <w:rsid w:val="00A36752"/>
    <w:rsid w:val="00A36B50"/>
    <w:rsid w:val="00A36C3E"/>
    <w:rsid w:val="00A37054"/>
    <w:rsid w:val="00A37062"/>
    <w:rsid w:val="00A37211"/>
    <w:rsid w:val="00A3730E"/>
    <w:rsid w:val="00A37337"/>
    <w:rsid w:val="00A37450"/>
    <w:rsid w:val="00A3751A"/>
    <w:rsid w:val="00A378A9"/>
    <w:rsid w:val="00A37A9A"/>
    <w:rsid w:val="00A37CDF"/>
    <w:rsid w:val="00A4071E"/>
    <w:rsid w:val="00A40DA7"/>
    <w:rsid w:val="00A40E67"/>
    <w:rsid w:val="00A41800"/>
    <w:rsid w:val="00A41A28"/>
    <w:rsid w:val="00A41EB7"/>
    <w:rsid w:val="00A4230F"/>
    <w:rsid w:val="00A42904"/>
    <w:rsid w:val="00A42910"/>
    <w:rsid w:val="00A42B9F"/>
    <w:rsid w:val="00A42E43"/>
    <w:rsid w:val="00A42F9B"/>
    <w:rsid w:val="00A42FB0"/>
    <w:rsid w:val="00A4331D"/>
    <w:rsid w:val="00A43C1F"/>
    <w:rsid w:val="00A440B9"/>
    <w:rsid w:val="00A44231"/>
    <w:rsid w:val="00A4434D"/>
    <w:rsid w:val="00A443C2"/>
    <w:rsid w:val="00A44909"/>
    <w:rsid w:val="00A449CB"/>
    <w:rsid w:val="00A449FC"/>
    <w:rsid w:val="00A44A59"/>
    <w:rsid w:val="00A44A9E"/>
    <w:rsid w:val="00A44AD8"/>
    <w:rsid w:val="00A44B86"/>
    <w:rsid w:val="00A44D2C"/>
    <w:rsid w:val="00A44E43"/>
    <w:rsid w:val="00A44F85"/>
    <w:rsid w:val="00A45086"/>
    <w:rsid w:val="00A4528A"/>
    <w:rsid w:val="00A45518"/>
    <w:rsid w:val="00A45B28"/>
    <w:rsid w:val="00A45DDE"/>
    <w:rsid w:val="00A4644B"/>
    <w:rsid w:val="00A464BF"/>
    <w:rsid w:val="00A46957"/>
    <w:rsid w:val="00A46D05"/>
    <w:rsid w:val="00A46D1D"/>
    <w:rsid w:val="00A46E25"/>
    <w:rsid w:val="00A46FA1"/>
    <w:rsid w:val="00A477E6"/>
    <w:rsid w:val="00A4792D"/>
    <w:rsid w:val="00A47BA3"/>
    <w:rsid w:val="00A50A41"/>
    <w:rsid w:val="00A50DDB"/>
    <w:rsid w:val="00A5112B"/>
    <w:rsid w:val="00A513F2"/>
    <w:rsid w:val="00A51528"/>
    <w:rsid w:val="00A517F9"/>
    <w:rsid w:val="00A5185A"/>
    <w:rsid w:val="00A51A66"/>
    <w:rsid w:val="00A51D2B"/>
    <w:rsid w:val="00A51EF8"/>
    <w:rsid w:val="00A51F3C"/>
    <w:rsid w:val="00A51F78"/>
    <w:rsid w:val="00A52371"/>
    <w:rsid w:val="00A52620"/>
    <w:rsid w:val="00A5294F"/>
    <w:rsid w:val="00A52E58"/>
    <w:rsid w:val="00A531F3"/>
    <w:rsid w:val="00A5322A"/>
    <w:rsid w:val="00A53473"/>
    <w:rsid w:val="00A53E46"/>
    <w:rsid w:val="00A541A0"/>
    <w:rsid w:val="00A543C9"/>
    <w:rsid w:val="00A544BD"/>
    <w:rsid w:val="00A54542"/>
    <w:rsid w:val="00A54962"/>
    <w:rsid w:val="00A54A50"/>
    <w:rsid w:val="00A54B90"/>
    <w:rsid w:val="00A54F46"/>
    <w:rsid w:val="00A54F9E"/>
    <w:rsid w:val="00A5520F"/>
    <w:rsid w:val="00A55E60"/>
    <w:rsid w:val="00A5654E"/>
    <w:rsid w:val="00A5656F"/>
    <w:rsid w:val="00A565E4"/>
    <w:rsid w:val="00A568DA"/>
    <w:rsid w:val="00A56D14"/>
    <w:rsid w:val="00A5717A"/>
    <w:rsid w:val="00A57224"/>
    <w:rsid w:val="00A57613"/>
    <w:rsid w:val="00A57736"/>
    <w:rsid w:val="00A57C08"/>
    <w:rsid w:val="00A60039"/>
    <w:rsid w:val="00A601D0"/>
    <w:rsid w:val="00A602FF"/>
    <w:rsid w:val="00A606DB"/>
    <w:rsid w:val="00A60AD0"/>
    <w:rsid w:val="00A60BCC"/>
    <w:rsid w:val="00A60D82"/>
    <w:rsid w:val="00A61B95"/>
    <w:rsid w:val="00A61C1E"/>
    <w:rsid w:val="00A62117"/>
    <w:rsid w:val="00A621C0"/>
    <w:rsid w:val="00A622F5"/>
    <w:rsid w:val="00A62A33"/>
    <w:rsid w:val="00A63116"/>
    <w:rsid w:val="00A631D4"/>
    <w:rsid w:val="00A637D4"/>
    <w:rsid w:val="00A63AF3"/>
    <w:rsid w:val="00A64041"/>
    <w:rsid w:val="00A64082"/>
    <w:rsid w:val="00A643E5"/>
    <w:rsid w:val="00A64468"/>
    <w:rsid w:val="00A6498A"/>
    <w:rsid w:val="00A64B68"/>
    <w:rsid w:val="00A64E87"/>
    <w:rsid w:val="00A65058"/>
    <w:rsid w:val="00A65197"/>
    <w:rsid w:val="00A65A0B"/>
    <w:rsid w:val="00A65C39"/>
    <w:rsid w:val="00A65E0C"/>
    <w:rsid w:val="00A65FF8"/>
    <w:rsid w:val="00A66081"/>
    <w:rsid w:val="00A66640"/>
    <w:rsid w:val="00A66A66"/>
    <w:rsid w:val="00A66E8F"/>
    <w:rsid w:val="00A66F9E"/>
    <w:rsid w:val="00A67B87"/>
    <w:rsid w:val="00A67BA8"/>
    <w:rsid w:val="00A7013A"/>
    <w:rsid w:val="00A7054B"/>
    <w:rsid w:val="00A70A11"/>
    <w:rsid w:val="00A7118F"/>
    <w:rsid w:val="00A718D7"/>
    <w:rsid w:val="00A71A85"/>
    <w:rsid w:val="00A71D1D"/>
    <w:rsid w:val="00A71EC5"/>
    <w:rsid w:val="00A7243B"/>
    <w:rsid w:val="00A72836"/>
    <w:rsid w:val="00A729D9"/>
    <w:rsid w:val="00A72BDA"/>
    <w:rsid w:val="00A72DDC"/>
    <w:rsid w:val="00A72E63"/>
    <w:rsid w:val="00A746EC"/>
    <w:rsid w:val="00A74828"/>
    <w:rsid w:val="00A74909"/>
    <w:rsid w:val="00A749A8"/>
    <w:rsid w:val="00A74B64"/>
    <w:rsid w:val="00A74ED2"/>
    <w:rsid w:val="00A75382"/>
    <w:rsid w:val="00A75482"/>
    <w:rsid w:val="00A75700"/>
    <w:rsid w:val="00A75773"/>
    <w:rsid w:val="00A760FE"/>
    <w:rsid w:val="00A76E84"/>
    <w:rsid w:val="00A770B5"/>
    <w:rsid w:val="00A77120"/>
    <w:rsid w:val="00A77200"/>
    <w:rsid w:val="00A7746F"/>
    <w:rsid w:val="00A77630"/>
    <w:rsid w:val="00A779D8"/>
    <w:rsid w:val="00A77BAF"/>
    <w:rsid w:val="00A77D4A"/>
    <w:rsid w:val="00A77EC4"/>
    <w:rsid w:val="00A77F6E"/>
    <w:rsid w:val="00A80209"/>
    <w:rsid w:val="00A803A1"/>
    <w:rsid w:val="00A803B8"/>
    <w:rsid w:val="00A807B8"/>
    <w:rsid w:val="00A80A48"/>
    <w:rsid w:val="00A80CE0"/>
    <w:rsid w:val="00A8133B"/>
    <w:rsid w:val="00A81605"/>
    <w:rsid w:val="00A81820"/>
    <w:rsid w:val="00A81EFE"/>
    <w:rsid w:val="00A825D4"/>
    <w:rsid w:val="00A82852"/>
    <w:rsid w:val="00A82ACA"/>
    <w:rsid w:val="00A8330D"/>
    <w:rsid w:val="00A834C7"/>
    <w:rsid w:val="00A834E3"/>
    <w:rsid w:val="00A8381B"/>
    <w:rsid w:val="00A83B68"/>
    <w:rsid w:val="00A843B3"/>
    <w:rsid w:val="00A843B6"/>
    <w:rsid w:val="00A849D2"/>
    <w:rsid w:val="00A849F6"/>
    <w:rsid w:val="00A849FD"/>
    <w:rsid w:val="00A84B77"/>
    <w:rsid w:val="00A84D78"/>
    <w:rsid w:val="00A84FBF"/>
    <w:rsid w:val="00A852D2"/>
    <w:rsid w:val="00A8574E"/>
    <w:rsid w:val="00A85905"/>
    <w:rsid w:val="00A85BA5"/>
    <w:rsid w:val="00A86200"/>
    <w:rsid w:val="00A86526"/>
    <w:rsid w:val="00A86A7D"/>
    <w:rsid w:val="00A86C97"/>
    <w:rsid w:val="00A8782A"/>
    <w:rsid w:val="00A8797D"/>
    <w:rsid w:val="00A879EE"/>
    <w:rsid w:val="00A90145"/>
    <w:rsid w:val="00A902DA"/>
    <w:rsid w:val="00A90906"/>
    <w:rsid w:val="00A90B16"/>
    <w:rsid w:val="00A90C0A"/>
    <w:rsid w:val="00A90F19"/>
    <w:rsid w:val="00A911F7"/>
    <w:rsid w:val="00A9135A"/>
    <w:rsid w:val="00A91529"/>
    <w:rsid w:val="00A916C6"/>
    <w:rsid w:val="00A9219C"/>
    <w:rsid w:val="00A92214"/>
    <w:rsid w:val="00A9247C"/>
    <w:rsid w:val="00A9290E"/>
    <w:rsid w:val="00A9295F"/>
    <w:rsid w:val="00A92B02"/>
    <w:rsid w:val="00A92F2F"/>
    <w:rsid w:val="00A93242"/>
    <w:rsid w:val="00A93387"/>
    <w:rsid w:val="00A933A5"/>
    <w:rsid w:val="00A933D6"/>
    <w:rsid w:val="00A938C2"/>
    <w:rsid w:val="00A939A0"/>
    <w:rsid w:val="00A93C9F"/>
    <w:rsid w:val="00A93DE4"/>
    <w:rsid w:val="00A9429C"/>
    <w:rsid w:val="00A949C8"/>
    <w:rsid w:val="00A94F2A"/>
    <w:rsid w:val="00A94FC5"/>
    <w:rsid w:val="00A951E8"/>
    <w:rsid w:val="00A952AB"/>
    <w:rsid w:val="00A95DEF"/>
    <w:rsid w:val="00A95E1B"/>
    <w:rsid w:val="00A95E7F"/>
    <w:rsid w:val="00A95F22"/>
    <w:rsid w:val="00A961D4"/>
    <w:rsid w:val="00A966E9"/>
    <w:rsid w:val="00A96842"/>
    <w:rsid w:val="00A96B80"/>
    <w:rsid w:val="00A96CA9"/>
    <w:rsid w:val="00A96D5A"/>
    <w:rsid w:val="00A96EF0"/>
    <w:rsid w:val="00A970F6"/>
    <w:rsid w:val="00A9710C"/>
    <w:rsid w:val="00A971F1"/>
    <w:rsid w:val="00A97625"/>
    <w:rsid w:val="00A9766C"/>
    <w:rsid w:val="00A97792"/>
    <w:rsid w:val="00A97795"/>
    <w:rsid w:val="00A97CCA"/>
    <w:rsid w:val="00AA01D0"/>
    <w:rsid w:val="00AA0346"/>
    <w:rsid w:val="00AA05F9"/>
    <w:rsid w:val="00AA0610"/>
    <w:rsid w:val="00AA0F08"/>
    <w:rsid w:val="00AA10E6"/>
    <w:rsid w:val="00AA1674"/>
    <w:rsid w:val="00AA1831"/>
    <w:rsid w:val="00AA1B76"/>
    <w:rsid w:val="00AA1BD9"/>
    <w:rsid w:val="00AA1CB7"/>
    <w:rsid w:val="00AA1D32"/>
    <w:rsid w:val="00AA1E45"/>
    <w:rsid w:val="00AA1FD4"/>
    <w:rsid w:val="00AA2A50"/>
    <w:rsid w:val="00AA2DC7"/>
    <w:rsid w:val="00AA30E4"/>
    <w:rsid w:val="00AA321A"/>
    <w:rsid w:val="00AA33B5"/>
    <w:rsid w:val="00AA361B"/>
    <w:rsid w:val="00AA3D15"/>
    <w:rsid w:val="00AA419F"/>
    <w:rsid w:val="00AA4AEF"/>
    <w:rsid w:val="00AA4CC6"/>
    <w:rsid w:val="00AA55EE"/>
    <w:rsid w:val="00AA5BDC"/>
    <w:rsid w:val="00AA5D08"/>
    <w:rsid w:val="00AA6136"/>
    <w:rsid w:val="00AA62EF"/>
    <w:rsid w:val="00AA6594"/>
    <w:rsid w:val="00AA66D9"/>
    <w:rsid w:val="00AA67EC"/>
    <w:rsid w:val="00AA737A"/>
    <w:rsid w:val="00AA74CB"/>
    <w:rsid w:val="00AA7648"/>
    <w:rsid w:val="00AA79A3"/>
    <w:rsid w:val="00AA7C62"/>
    <w:rsid w:val="00AA7C8B"/>
    <w:rsid w:val="00AA7EE1"/>
    <w:rsid w:val="00AB00D5"/>
    <w:rsid w:val="00AB049B"/>
    <w:rsid w:val="00AB04D3"/>
    <w:rsid w:val="00AB06F0"/>
    <w:rsid w:val="00AB0F21"/>
    <w:rsid w:val="00AB1002"/>
    <w:rsid w:val="00AB1405"/>
    <w:rsid w:val="00AB16EF"/>
    <w:rsid w:val="00AB1BA9"/>
    <w:rsid w:val="00AB1CC2"/>
    <w:rsid w:val="00AB1E91"/>
    <w:rsid w:val="00AB23A3"/>
    <w:rsid w:val="00AB2495"/>
    <w:rsid w:val="00AB2798"/>
    <w:rsid w:val="00AB2FDD"/>
    <w:rsid w:val="00AB3133"/>
    <w:rsid w:val="00AB3142"/>
    <w:rsid w:val="00AB3304"/>
    <w:rsid w:val="00AB3847"/>
    <w:rsid w:val="00AB3BB8"/>
    <w:rsid w:val="00AB3C4F"/>
    <w:rsid w:val="00AB3E0A"/>
    <w:rsid w:val="00AB4274"/>
    <w:rsid w:val="00AB43D2"/>
    <w:rsid w:val="00AB449E"/>
    <w:rsid w:val="00AB460B"/>
    <w:rsid w:val="00AB4A0A"/>
    <w:rsid w:val="00AB4CA7"/>
    <w:rsid w:val="00AB4F93"/>
    <w:rsid w:val="00AB5637"/>
    <w:rsid w:val="00AB5A5D"/>
    <w:rsid w:val="00AB5B39"/>
    <w:rsid w:val="00AB5B61"/>
    <w:rsid w:val="00AB6016"/>
    <w:rsid w:val="00AB60FF"/>
    <w:rsid w:val="00AB62DC"/>
    <w:rsid w:val="00AB648B"/>
    <w:rsid w:val="00AB65BE"/>
    <w:rsid w:val="00AB6906"/>
    <w:rsid w:val="00AB6955"/>
    <w:rsid w:val="00AB6CAE"/>
    <w:rsid w:val="00AB713D"/>
    <w:rsid w:val="00AB745C"/>
    <w:rsid w:val="00AB798A"/>
    <w:rsid w:val="00AB7C9A"/>
    <w:rsid w:val="00AB7EF6"/>
    <w:rsid w:val="00AC06FB"/>
    <w:rsid w:val="00AC09DC"/>
    <w:rsid w:val="00AC101F"/>
    <w:rsid w:val="00AC1199"/>
    <w:rsid w:val="00AC11D5"/>
    <w:rsid w:val="00AC2333"/>
    <w:rsid w:val="00AC2B03"/>
    <w:rsid w:val="00AC2E8A"/>
    <w:rsid w:val="00AC3075"/>
    <w:rsid w:val="00AC34CE"/>
    <w:rsid w:val="00AC37A5"/>
    <w:rsid w:val="00AC3FDF"/>
    <w:rsid w:val="00AC41DA"/>
    <w:rsid w:val="00AC422D"/>
    <w:rsid w:val="00AC4ACA"/>
    <w:rsid w:val="00AC4BD2"/>
    <w:rsid w:val="00AC4C1E"/>
    <w:rsid w:val="00AC5247"/>
    <w:rsid w:val="00AC5492"/>
    <w:rsid w:val="00AC55CC"/>
    <w:rsid w:val="00AC55FD"/>
    <w:rsid w:val="00AC5A7F"/>
    <w:rsid w:val="00AC5BA7"/>
    <w:rsid w:val="00AC5C58"/>
    <w:rsid w:val="00AC5E06"/>
    <w:rsid w:val="00AC5FD1"/>
    <w:rsid w:val="00AC5FDA"/>
    <w:rsid w:val="00AC604C"/>
    <w:rsid w:val="00AC60BB"/>
    <w:rsid w:val="00AC60F7"/>
    <w:rsid w:val="00AC67B7"/>
    <w:rsid w:val="00AC67E8"/>
    <w:rsid w:val="00AC68C6"/>
    <w:rsid w:val="00AC6D32"/>
    <w:rsid w:val="00AC70CA"/>
    <w:rsid w:val="00AC7189"/>
    <w:rsid w:val="00AC7BAA"/>
    <w:rsid w:val="00AC7D97"/>
    <w:rsid w:val="00AD02A7"/>
    <w:rsid w:val="00AD03C8"/>
    <w:rsid w:val="00AD055D"/>
    <w:rsid w:val="00AD05D2"/>
    <w:rsid w:val="00AD075B"/>
    <w:rsid w:val="00AD0A65"/>
    <w:rsid w:val="00AD0C0C"/>
    <w:rsid w:val="00AD143B"/>
    <w:rsid w:val="00AD1606"/>
    <w:rsid w:val="00AD18E9"/>
    <w:rsid w:val="00AD1D41"/>
    <w:rsid w:val="00AD1D7E"/>
    <w:rsid w:val="00AD2487"/>
    <w:rsid w:val="00AD2583"/>
    <w:rsid w:val="00AD27DE"/>
    <w:rsid w:val="00AD2A85"/>
    <w:rsid w:val="00AD2C30"/>
    <w:rsid w:val="00AD2F12"/>
    <w:rsid w:val="00AD32CB"/>
    <w:rsid w:val="00AD3E49"/>
    <w:rsid w:val="00AD4562"/>
    <w:rsid w:val="00AD463F"/>
    <w:rsid w:val="00AD496F"/>
    <w:rsid w:val="00AD4C6E"/>
    <w:rsid w:val="00AD50CF"/>
    <w:rsid w:val="00AD5353"/>
    <w:rsid w:val="00AD5429"/>
    <w:rsid w:val="00AD5993"/>
    <w:rsid w:val="00AD5C08"/>
    <w:rsid w:val="00AD6256"/>
    <w:rsid w:val="00AD625C"/>
    <w:rsid w:val="00AD6946"/>
    <w:rsid w:val="00AD6F99"/>
    <w:rsid w:val="00AD72D4"/>
    <w:rsid w:val="00AD72D7"/>
    <w:rsid w:val="00AE0108"/>
    <w:rsid w:val="00AE026B"/>
    <w:rsid w:val="00AE0962"/>
    <w:rsid w:val="00AE0971"/>
    <w:rsid w:val="00AE0CD2"/>
    <w:rsid w:val="00AE0FE4"/>
    <w:rsid w:val="00AE10D8"/>
    <w:rsid w:val="00AE14EF"/>
    <w:rsid w:val="00AE18D6"/>
    <w:rsid w:val="00AE199A"/>
    <w:rsid w:val="00AE1F37"/>
    <w:rsid w:val="00AE200E"/>
    <w:rsid w:val="00AE2033"/>
    <w:rsid w:val="00AE225A"/>
    <w:rsid w:val="00AE2440"/>
    <w:rsid w:val="00AE25A5"/>
    <w:rsid w:val="00AE262E"/>
    <w:rsid w:val="00AE26FB"/>
    <w:rsid w:val="00AE286D"/>
    <w:rsid w:val="00AE28BD"/>
    <w:rsid w:val="00AE2DBA"/>
    <w:rsid w:val="00AE324C"/>
    <w:rsid w:val="00AE3661"/>
    <w:rsid w:val="00AE393B"/>
    <w:rsid w:val="00AE3D49"/>
    <w:rsid w:val="00AE3FB6"/>
    <w:rsid w:val="00AE3FFD"/>
    <w:rsid w:val="00AE5455"/>
    <w:rsid w:val="00AE592A"/>
    <w:rsid w:val="00AE5A43"/>
    <w:rsid w:val="00AE60D7"/>
    <w:rsid w:val="00AE60FD"/>
    <w:rsid w:val="00AE622D"/>
    <w:rsid w:val="00AE625B"/>
    <w:rsid w:val="00AE6412"/>
    <w:rsid w:val="00AE65F2"/>
    <w:rsid w:val="00AE670D"/>
    <w:rsid w:val="00AE6BA8"/>
    <w:rsid w:val="00AE7E1B"/>
    <w:rsid w:val="00AF0146"/>
    <w:rsid w:val="00AF0183"/>
    <w:rsid w:val="00AF022B"/>
    <w:rsid w:val="00AF0820"/>
    <w:rsid w:val="00AF0BE8"/>
    <w:rsid w:val="00AF0C10"/>
    <w:rsid w:val="00AF1028"/>
    <w:rsid w:val="00AF1248"/>
    <w:rsid w:val="00AF12B4"/>
    <w:rsid w:val="00AF134B"/>
    <w:rsid w:val="00AF153D"/>
    <w:rsid w:val="00AF16B7"/>
    <w:rsid w:val="00AF1707"/>
    <w:rsid w:val="00AF2142"/>
    <w:rsid w:val="00AF2D33"/>
    <w:rsid w:val="00AF2E4C"/>
    <w:rsid w:val="00AF30B9"/>
    <w:rsid w:val="00AF32CA"/>
    <w:rsid w:val="00AF36F8"/>
    <w:rsid w:val="00AF3835"/>
    <w:rsid w:val="00AF38DC"/>
    <w:rsid w:val="00AF3A4B"/>
    <w:rsid w:val="00AF3D5F"/>
    <w:rsid w:val="00AF3DA1"/>
    <w:rsid w:val="00AF4277"/>
    <w:rsid w:val="00AF44D2"/>
    <w:rsid w:val="00AF47DB"/>
    <w:rsid w:val="00AF4B5F"/>
    <w:rsid w:val="00AF4E42"/>
    <w:rsid w:val="00AF4EB7"/>
    <w:rsid w:val="00AF5380"/>
    <w:rsid w:val="00AF539E"/>
    <w:rsid w:val="00AF5435"/>
    <w:rsid w:val="00AF5B9F"/>
    <w:rsid w:val="00AF63E6"/>
    <w:rsid w:val="00AF66FC"/>
    <w:rsid w:val="00AF6BE3"/>
    <w:rsid w:val="00AF6EA8"/>
    <w:rsid w:val="00AF75D3"/>
    <w:rsid w:val="00AF7807"/>
    <w:rsid w:val="00AF7903"/>
    <w:rsid w:val="00AF7FFD"/>
    <w:rsid w:val="00B00484"/>
    <w:rsid w:val="00B0066A"/>
    <w:rsid w:val="00B00A3E"/>
    <w:rsid w:val="00B01BDD"/>
    <w:rsid w:val="00B01CBE"/>
    <w:rsid w:val="00B0209D"/>
    <w:rsid w:val="00B02466"/>
    <w:rsid w:val="00B026B7"/>
    <w:rsid w:val="00B026CE"/>
    <w:rsid w:val="00B029A4"/>
    <w:rsid w:val="00B031D4"/>
    <w:rsid w:val="00B03387"/>
    <w:rsid w:val="00B037FE"/>
    <w:rsid w:val="00B03C65"/>
    <w:rsid w:val="00B03C82"/>
    <w:rsid w:val="00B0410D"/>
    <w:rsid w:val="00B041BA"/>
    <w:rsid w:val="00B042FD"/>
    <w:rsid w:val="00B048B1"/>
    <w:rsid w:val="00B04997"/>
    <w:rsid w:val="00B04A34"/>
    <w:rsid w:val="00B05095"/>
    <w:rsid w:val="00B051FF"/>
    <w:rsid w:val="00B054D2"/>
    <w:rsid w:val="00B05845"/>
    <w:rsid w:val="00B058D1"/>
    <w:rsid w:val="00B05995"/>
    <w:rsid w:val="00B05DF6"/>
    <w:rsid w:val="00B06320"/>
    <w:rsid w:val="00B06463"/>
    <w:rsid w:val="00B06473"/>
    <w:rsid w:val="00B0658C"/>
    <w:rsid w:val="00B065F1"/>
    <w:rsid w:val="00B06704"/>
    <w:rsid w:val="00B067E8"/>
    <w:rsid w:val="00B06F85"/>
    <w:rsid w:val="00B07421"/>
    <w:rsid w:val="00B076ED"/>
    <w:rsid w:val="00B07E47"/>
    <w:rsid w:val="00B1039A"/>
    <w:rsid w:val="00B10838"/>
    <w:rsid w:val="00B10C88"/>
    <w:rsid w:val="00B10E60"/>
    <w:rsid w:val="00B11068"/>
    <w:rsid w:val="00B1137B"/>
    <w:rsid w:val="00B1179E"/>
    <w:rsid w:val="00B11A6A"/>
    <w:rsid w:val="00B11C45"/>
    <w:rsid w:val="00B11D7F"/>
    <w:rsid w:val="00B11EC0"/>
    <w:rsid w:val="00B121A6"/>
    <w:rsid w:val="00B121B2"/>
    <w:rsid w:val="00B124DB"/>
    <w:rsid w:val="00B12603"/>
    <w:rsid w:val="00B12649"/>
    <w:rsid w:val="00B1268C"/>
    <w:rsid w:val="00B12830"/>
    <w:rsid w:val="00B12897"/>
    <w:rsid w:val="00B12EB4"/>
    <w:rsid w:val="00B12EC2"/>
    <w:rsid w:val="00B12F0E"/>
    <w:rsid w:val="00B12FB7"/>
    <w:rsid w:val="00B130A9"/>
    <w:rsid w:val="00B131EA"/>
    <w:rsid w:val="00B13609"/>
    <w:rsid w:val="00B1375B"/>
    <w:rsid w:val="00B13B6F"/>
    <w:rsid w:val="00B13D85"/>
    <w:rsid w:val="00B141C6"/>
    <w:rsid w:val="00B142A1"/>
    <w:rsid w:val="00B144E0"/>
    <w:rsid w:val="00B14581"/>
    <w:rsid w:val="00B148C8"/>
    <w:rsid w:val="00B14A60"/>
    <w:rsid w:val="00B14BEB"/>
    <w:rsid w:val="00B14E31"/>
    <w:rsid w:val="00B14E39"/>
    <w:rsid w:val="00B15263"/>
    <w:rsid w:val="00B155AC"/>
    <w:rsid w:val="00B1561A"/>
    <w:rsid w:val="00B157E6"/>
    <w:rsid w:val="00B1584D"/>
    <w:rsid w:val="00B15E55"/>
    <w:rsid w:val="00B15ECF"/>
    <w:rsid w:val="00B160FF"/>
    <w:rsid w:val="00B16357"/>
    <w:rsid w:val="00B17AE8"/>
    <w:rsid w:val="00B17E4E"/>
    <w:rsid w:val="00B17EB2"/>
    <w:rsid w:val="00B17F36"/>
    <w:rsid w:val="00B2001D"/>
    <w:rsid w:val="00B20235"/>
    <w:rsid w:val="00B20281"/>
    <w:rsid w:val="00B205B2"/>
    <w:rsid w:val="00B2072C"/>
    <w:rsid w:val="00B20876"/>
    <w:rsid w:val="00B20D89"/>
    <w:rsid w:val="00B20EBC"/>
    <w:rsid w:val="00B20F3D"/>
    <w:rsid w:val="00B20FD3"/>
    <w:rsid w:val="00B21334"/>
    <w:rsid w:val="00B216BE"/>
    <w:rsid w:val="00B216C4"/>
    <w:rsid w:val="00B216EA"/>
    <w:rsid w:val="00B21D01"/>
    <w:rsid w:val="00B21E37"/>
    <w:rsid w:val="00B2226E"/>
    <w:rsid w:val="00B2231D"/>
    <w:rsid w:val="00B223A5"/>
    <w:rsid w:val="00B22A73"/>
    <w:rsid w:val="00B2362A"/>
    <w:rsid w:val="00B2375A"/>
    <w:rsid w:val="00B23827"/>
    <w:rsid w:val="00B23C2A"/>
    <w:rsid w:val="00B23D27"/>
    <w:rsid w:val="00B2429C"/>
    <w:rsid w:val="00B247A1"/>
    <w:rsid w:val="00B24EEB"/>
    <w:rsid w:val="00B24F1F"/>
    <w:rsid w:val="00B25231"/>
    <w:rsid w:val="00B25AFE"/>
    <w:rsid w:val="00B26411"/>
    <w:rsid w:val="00B269C2"/>
    <w:rsid w:val="00B26F1D"/>
    <w:rsid w:val="00B270D8"/>
    <w:rsid w:val="00B2737A"/>
    <w:rsid w:val="00B276E2"/>
    <w:rsid w:val="00B27B06"/>
    <w:rsid w:val="00B27B69"/>
    <w:rsid w:val="00B30737"/>
    <w:rsid w:val="00B309B1"/>
    <w:rsid w:val="00B30A93"/>
    <w:rsid w:val="00B30ADA"/>
    <w:rsid w:val="00B30B99"/>
    <w:rsid w:val="00B30C52"/>
    <w:rsid w:val="00B30CD1"/>
    <w:rsid w:val="00B30E9D"/>
    <w:rsid w:val="00B30EF6"/>
    <w:rsid w:val="00B31019"/>
    <w:rsid w:val="00B31898"/>
    <w:rsid w:val="00B31F06"/>
    <w:rsid w:val="00B32531"/>
    <w:rsid w:val="00B32A1F"/>
    <w:rsid w:val="00B32D47"/>
    <w:rsid w:val="00B32F06"/>
    <w:rsid w:val="00B331FB"/>
    <w:rsid w:val="00B33260"/>
    <w:rsid w:val="00B33325"/>
    <w:rsid w:val="00B337FE"/>
    <w:rsid w:val="00B339BF"/>
    <w:rsid w:val="00B33A2D"/>
    <w:rsid w:val="00B33D10"/>
    <w:rsid w:val="00B345A7"/>
    <w:rsid w:val="00B346B0"/>
    <w:rsid w:val="00B346E9"/>
    <w:rsid w:val="00B34A21"/>
    <w:rsid w:val="00B34B24"/>
    <w:rsid w:val="00B34BD0"/>
    <w:rsid w:val="00B34CF1"/>
    <w:rsid w:val="00B3514F"/>
    <w:rsid w:val="00B35150"/>
    <w:rsid w:val="00B3524B"/>
    <w:rsid w:val="00B352A5"/>
    <w:rsid w:val="00B353B6"/>
    <w:rsid w:val="00B3542F"/>
    <w:rsid w:val="00B3576E"/>
    <w:rsid w:val="00B35ADD"/>
    <w:rsid w:val="00B35B72"/>
    <w:rsid w:val="00B35C51"/>
    <w:rsid w:val="00B36133"/>
    <w:rsid w:val="00B36680"/>
    <w:rsid w:val="00B3723A"/>
    <w:rsid w:val="00B37276"/>
    <w:rsid w:val="00B377EA"/>
    <w:rsid w:val="00B37D6E"/>
    <w:rsid w:val="00B37E60"/>
    <w:rsid w:val="00B40402"/>
    <w:rsid w:val="00B4043F"/>
    <w:rsid w:val="00B404BD"/>
    <w:rsid w:val="00B40892"/>
    <w:rsid w:val="00B40D9B"/>
    <w:rsid w:val="00B40F67"/>
    <w:rsid w:val="00B41007"/>
    <w:rsid w:val="00B4148B"/>
    <w:rsid w:val="00B41AD1"/>
    <w:rsid w:val="00B41F94"/>
    <w:rsid w:val="00B42B75"/>
    <w:rsid w:val="00B42E5E"/>
    <w:rsid w:val="00B43084"/>
    <w:rsid w:val="00B430C7"/>
    <w:rsid w:val="00B431E1"/>
    <w:rsid w:val="00B43536"/>
    <w:rsid w:val="00B43664"/>
    <w:rsid w:val="00B438F4"/>
    <w:rsid w:val="00B43C6A"/>
    <w:rsid w:val="00B43C6D"/>
    <w:rsid w:val="00B43D3B"/>
    <w:rsid w:val="00B43DE3"/>
    <w:rsid w:val="00B44072"/>
    <w:rsid w:val="00B44514"/>
    <w:rsid w:val="00B448B0"/>
    <w:rsid w:val="00B44B18"/>
    <w:rsid w:val="00B44C6A"/>
    <w:rsid w:val="00B44CD5"/>
    <w:rsid w:val="00B44DBB"/>
    <w:rsid w:val="00B44ED4"/>
    <w:rsid w:val="00B44ED7"/>
    <w:rsid w:val="00B44F07"/>
    <w:rsid w:val="00B4502E"/>
    <w:rsid w:val="00B452B4"/>
    <w:rsid w:val="00B454D3"/>
    <w:rsid w:val="00B45577"/>
    <w:rsid w:val="00B457AF"/>
    <w:rsid w:val="00B459E9"/>
    <w:rsid w:val="00B45BB1"/>
    <w:rsid w:val="00B45C00"/>
    <w:rsid w:val="00B45F17"/>
    <w:rsid w:val="00B46A14"/>
    <w:rsid w:val="00B46B98"/>
    <w:rsid w:val="00B46CFC"/>
    <w:rsid w:val="00B46D6D"/>
    <w:rsid w:val="00B46FD7"/>
    <w:rsid w:val="00B4725A"/>
    <w:rsid w:val="00B4741F"/>
    <w:rsid w:val="00B4798C"/>
    <w:rsid w:val="00B47B39"/>
    <w:rsid w:val="00B47B6D"/>
    <w:rsid w:val="00B47BFA"/>
    <w:rsid w:val="00B47C2A"/>
    <w:rsid w:val="00B47CD5"/>
    <w:rsid w:val="00B5020B"/>
    <w:rsid w:val="00B5028C"/>
    <w:rsid w:val="00B50556"/>
    <w:rsid w:val="00B506A6"/>
    <w:rsid w:val="00B50E74"/>
    <w:rsid w:val="00B510A7"/>
    <w:rsid w:val="00B51187"/>
    <w:rsid w:val="00B513E1"/>
    <w:rsid w:val="00B517A8"/>
    <w:rsid w:val="00B51AAD"/>
    <w:rsid w:val="00B52877"/>
    <w:rsid w:val="00B529D7"/>
    <w:rsid w:val="00B52E44"/>
    <w:rsid w:val="00B52F0F"/>
    <w:rsid w:val="00B53143"/>
    <w:rsid w:val="00B536BA"/>
    <w:rsid w:val="00B53CF6"/>
    <w:rsid w:val="00B54180"/>
    <w:rsid w:val="00B5424B"/>
    <w:rsid w:val="00B542E1"/>
    <w:rsid w:val="00B543D2"/>
    <w:rsid w:val="00B5447A"/>
    <w:rsid w:val="00B544F0"/>
    <w:rsid w:val="00B55333"/>
    <w:rsid w:val="00B55B30"/>
    <w:rsid w:val="00B55B6A"/>
    <w:rsid w:val="00B55D33"/>
    <w:rsid w:val="00B55E12"/>
    <w:rsid w:val="00B56141"/>
    <w:rsid w:val="00B56502"/>
    <w:rsid w:val="00B56541"/>
    <w:rsid w:val="00B56646"/>
    <w:rsid w:val="00B567EF"/>
    <w:rsid w:val="00B572D8"/>
    <w:rsid w:val="00B57974"/>
    <w:rsid w:val="00B57F48"/>
    <w:rsid w:val="00B60779"/>
    <w:rsid w:val="00B6080A"/>
    <w:rsid w:val="00B61B03"/>
    <w:rsid w:val="00B61D51"/>
    <w:rsid w:val="00B61DDB"/>
    <w:rsid w:val="00B62243"/>
    <w:rsid w:val="00B62606"/>
    <w:rsid w:val="00B62759"/>
    <w:rsid w:val="00B628BC"/>
    <w:rsid w:val="00B628C8"/>
    <w:rsid w:val="00B62BAA"/>
    <w:rsid w:val="00B62D23"/>
    <w:rsid w:val="00B62D62"/>
    <w:rsid w:val="00B62E95"/>
    <w:rsid w:val="00B62FD2"/>
    <w:rsid w:val="00B634B3"/>
    <w:rsid w:val="00B635B3"/>
    <w:rsid w:val="00B637D9"/>
    <w:rsid w:val="00B6390F"/>
    <w:rsid w:val="00B63A3C"/>
    <w:rsid w:val="00B63CA9"/>
    <w:rsid w:val="00B63CBB"/>
    <w:rsid w:val="00B647D1"/>
    <w:rsid w:val="00B64C9B"/>
    <w:rsid w:val="00B657EE"/>
    <w:rsid w:val="00B65913"/>
    <w:rsid w:val="00B65BB0"/>
    <w:rsid w:val="00B662B8"/>
    <w:rsid w:val="00B67235"/>
    <w:rsid w:val="00B673DB"/>
    <w:rsid w:val="00B6745F"/>
    <w:rsid w:val="00B67567"/>
    <w:rsid w:val="00B676D1"/>
    <w:rsid w:val="00B6778F"/>
    <w:rsid w:val="00B67B8C"/>
    <w:rsid w:val="00B67F45"/>
    <w:rsid w:val="00B703F6"/>
    <w:rsid w:val="00B70450"/>
    <w:rsid w:val="00B7048D"/>
    <w:rsid w:val="00B70648"/>
    <w:rsid w:val="00B708DC"/>
    <w:rsid w:val="00B70FCC"/>
    <w:rsid w:val="00B710B7"/>
    <w:rsid w:val="00B71116"/>
    <w:rsid w:val="00B714C8"/>
    <w:rsid w:val="00B715C0"/>
    <w:rsid w:val="00B71647"/>
    <w:rsid w:val="00B71888"/>
    <w:rsid w:val="00B71924"/>
    <w:rsid w:val="00B71B15"/>
    <w:rsid w:val="00B72319"/>
    <w:rsid w:val="00B7286C"/>
    <w:rsid w:val="00B72870"/>
    <w:rsid w:val="00B72B82"/>
    <w:rsid w:val="00B72BC1"/>
    <w:rsid w:val="00B72BE9"/>
    <w:rsid w:val="00B72C80"/>
    <w:rsid w:val="00B72EC8"/>
    <w:rsid w:val="00B7351B"/>
    <w:rsid w:val="00B73564"/>
    <w:rsid w:val="00B738A6"/>
    <w:rsid w:val="00B73908"/>
    <w:rsid w:val="00B739D2"/>
    <w:rsid w:val="00B73BF5"/>
    <w:rsid w:val="00B73CA3"/>
    <w:rsid w:val="00B7402B"/>
    <w:rsid w:val="00B740EF"/>
    <w:rsid w:val="00B7476D"/>
    <w:rsid w:val="00B74A77"/>
    <w:rsid w:val="00B758AA"/>
    <w:rsid w:val="00B76068"/>
    <w:rsid w:val="00B762F7"/>
    <w:rsid w:val="00B763ED"/>
    <w:rsid w:val="00B7660D"/>
    <w:rsid w:val="00B76DEF"/>
    <w:rsid w:val="00B774B2"/>
    <w:rsid w:val="00B77696"/>
    <w:rsid w:val="00B776B8"/>
    <w:rsid w:val="00B7771A"/>
    <w:rsid w:val="00B77C1D"/>
    <w:rsid w:val="00B77C3E"/>
    <w:rsid w:val="00B77C69"/>
    <w:rsid w:val="00B77DCB"/>
    <w:rsid w:val="00B77FD4"/>
    <w:rsid w:val="00B80252"/>
    <w:rsid w:val="00B80F3F"/>
    <w:rsid w:val="00B813D1"/>
    <w:rsid w:val="00B813E8"/>
    <w:rsid w:val="00B8173B"/>
    <w:rsid w:val="00B817A8"/>
    <w:rsid w:val="00B81BAC"/>
    <w:rsid w:val="00B81E16"/>
    <w:rsid w:val="00B81EA3"/>
    <w:rsid w:val="00B81EA8"/>
    <w:rsid w:val="00B824AA"/>
    <w:rsid w:val="00B82788"/>
    <w:rsid w:val="00B82D5E"/>
    <w:rsid w:val="00B8322A"/>
    <w:rsid w:val="00B83257"/>
    <w:rsid w:val="00B832CC"/>
    <w:rsid w:val="00B842AA"/>
    <w:rsid w:val="00B84376"/>
    <w:rsid w:val="00B848FD"/>
    <w:rsid w:val="00B84B36"/>
    <w:rsid w:val="00B8503F"/>
    <w:rsid w:val="00B85414"/>
    <w:rsid w:val="00B85868"/>
    <w:rsid w:val="00B876C0"/>
    <w:rsid w:val="00B87A2D"/>
    <w:rsid w:val="00B90062"/>
    <w:rsid w:val="00B900C9"/>
    <w:rsid w:val="00B9016C"/>
    <w:rsid w:val="00B902ED"/>
    <w:rsid w:val="00B90706"/>
    <w:rsid w:val="00B907C1"/>
    <w:rsid w:val="00B90BF6"/>
    <w:rsid w:val="00B90C5F"/>
    <w:rsid w:val="00B9104B"/>
    <w:rsid w:val="00B91509"/>
    <w:rsid w:val="00B91802"/>
    <w:rsid w:val="00B919A9"/>
    <w:rsid w:val="00B91FBE"/>
    <w:rsid w:val="00B9208C"/>
    <w:rsid w:val="00B9258C"/>
    <w:rsid w:val="00B92B35"/>
    <w:rsid w:val="00B92CA9"/>
    <w:rsid w:val="00B93334"/>
    <w:rsid w:val="00B93AF1"/>
    <w:rsid w:val="00B93E24"/>
    <w:rsid w:val="00B9435B"/>
    <w:rsid w:val="00B94838"/>
    <w:rsid w:val="00B94B25"/>
    <w:rsid w:val="00B94F56"/>
    <w:rsid w:val="00B94F91"/>
    <w:rsid w:val="00B950CD"/>
    <w:rsid w:val="00B9690C"/>
    <w:rsid w:val="00B974B4"/>
    <w:rsid w:val="00B975C0"/>
    <w:rsid w:val="00B977A6"/>
    <w:rsid w:val="00B977C7"/>
    <w:rsid w:val="00B97CD8"/>
    <w:rsid w:val="00B97F23"/>
    <w:rsid w:val="00BA0154"/>
    <w:rsid w:val="00BA0CCC"/>
    <w:rsid w:val="00BA11B7"/>
    <w:rsid w:val="00BA1840"/>
    <w:rsid w:val="00BA196C"/>
    <w:rsid w:val="00BA1983"/>
    <w:rsid w:val="00BA1F00"/>
    <w:rsid w:val="00BA200C"/>
    <w:rsid w:val="00BA20BB"/>
    <w:rsid w:val="00BA215D"/>
    <w:rsid w:val="00BA2384"/>
    <w:rsid w:val="00BA2FDD"/>
    <w:rsid w:val="00BA3019"/>
    <w:rsid w:val="00BA3064"/>
    <w:rsid w:val="00BA3312"/>
    <w:rsid w:val="00BA34C4"/>
    <w:rsid w:val="00BA3D96"/>
    <w:rsid w:val="00BA411A"/>
    <w:rsid w:val="00BA41F0"/>
    <w:rsid w:val="00BA445D"/>
    <w:rsid w:val="00BA460A"/>
    <w:rsid w:val="00BA4728"/>
    <w:rsid w:val="00BA486C"/>
    <w:rsid w:val="00BA488E"/>
    <w:rsid w:val="00BA4C1B"/>
    <w:rsid w:val="00BA4E5E"/>
    <w:rsid w:val="00BA4F2C"/>
    <w:rsid w:val="00BA5399"/>
    <w:rsid w:val="00BA59B2"/>
    <w:rsid w:val="00BA6164"/>
    <w:rsid w:val="00BA6846"/>
    <w:rsid w:val="00BA6EA2"/>
    <w:rsid w:val="00BA72C5"/>
    <w:rsid w:val="00BA75A9"/>
    <w:rsid w:val="00BA76EB"/>
    <w:rsid w:val="00BA76F4"/>
    <w:rsid w:val="00BA7729"/>
    <w:rsid w:val="00BA7813"/>
    <w:rsid w:val="00BA7861"/>
    <w:rsid w:val="00BA791C"/>
    <w:rsid w:val="00BA7DB8"/>
    <w:rsid w:val="00BA7EC5"/>
    <w:rsid w:val="00BA7F5F"/>
    <w:rsid w:val="00BB005F"/>
    <w:rsid w:val="00BB01B2"/>
    <w:rsid w:val="00BB01CC"/>
    <w:rsid w:val="00BB02BA"/>
    <w:rsid w:val="00BB0855"/>
    <w:rsid w:val="00BB0A3D"/>
    <w:rsid w:val="00BB0A8D"/>
    <w:rsid w:val="00BB0B32"/>
    <w:rsid w:val="00BB0E98"/>
    <w:rsid w:val="00BB0F09"/>
    <w:rsid w:val="00BB0F45"/>
    <w:rsid w:val="00BB1017"/>
    <w:rsid w:val="00BB10D1"/>
    <w:rsid w:val="00BB1274"/>
    <w:rsid w:val="00BB127B"/>
    <w:rsid w:val="00BB12B8"/>
    <w:rsid w:val="00BB17FF"/>
    <w:rsid w:val="00BB18C1"/>
    <w:rsid w:val="00BB2299"/>
    <w:rsid w:val="00BB2337"/>
    <w:rsid w:val="00BB30EB"/>
    <w:rsid w:val="00BB33E4"/>
    <w:rsid w:val="00BB3451"/>
    <w:rsid w:val="00BB351A"/>
    <w:rsid w:val="00BB381B"/>
    <w:rsid w:val="00BB38C3"/>
    <w:rsid w:val="00BB3DE2"/>
    <w:rsid w:val="00BB4278"/>
    <w:rsid w:val="00BB44E0"/>
    <w:rsid w:val="00BB45DA"/>
    <w:rsid w:val="00BB4B71"/>
    <w:rsid w:val="00BB4C4A"/>
    <w:rsid w:val="00BB5375"/>
    <w:rsid w:val="00BB5406"/>
    <w:rsid w:val="00BB5E3E"/>
    <w:rsid w:val="00BB5FEF"/>
    <w:rsid w:val="00BB65ED"/>
    <w:rsid w:val="00BB6625"/>
    <w:rsid w:val="00BB67DA"/>
    <w:rsid w:val="00BB685F"/>
    <w:rsid w:val="00BB6E5F"/>
    <w:rsid w:val="00BB6FF8"/>
    <w:rsid w:val="00BB7046"/>
    <w:rsid w:val="00BB7080"/>
    <w:rsid w:val="00BB7516"/>
    <w:rsid w:val="00BB758C"/>
    <w:rsid w:val="00BB75CC"/>
    <w:rsid w:val="00BB7651"/>
    <w:rsid w:val="00BB790E"/>
    <w:rsid w:val="00BB7F32"/>
    <w:rsid w:val="00BC0313"/>
    <w:rsid w:val="00BC0428"/>
    <w:rsid w:val="00BC062D"/>
    <w:rsid w:val="00BC0BD2"/>
    <w:rsid w:val="00BC0C05"/>
    <w:rsid w:val="00BC0DEE"/>
    <w:rsid w:val="00BC0F1D"/>
    <w:rsid w:val="00BC0F8F"/>
    <w:rsid w:val="00BC106C"/>
    <w:rsid w:val="00BC11DB"/>
    <w:rsid w:val="00BC1286"/>
    <w:rsid w:val="00BC1518"/>
    <w:rsid w:val="00BC15DD"/>
    <w:rsid w:val="00BC16AE"/>
    <w:rsid w:val="00BC1A51"/>
    <w:rsid w:val="00BC251C"/>
    <w:rsid w:val="00BC2EF3"/>
    <w:rsid w:val="00BC2FDC"/>
    <w:rsid w:val="00BC30F3"/>
    <w:rsid w:val="00BC3210"/>
    <w:rsid w:val="00BC39D7"/>
    <w:rsid w:val="00BC39F7"/>
    <w:rsid w:val="00BC3CF3"/>
    <w:rsid w:val="00BC3F23"/>
    <w:rsid w:val="00BC4977"/>
    <w:rsid w:val="00BC4B74"/>
    <w:rsid w:val="00BC4C8B"/>
    <w:rsid w:val="00BC4CBE"/>
    <w:rsid w:val="00BC4DC6"/>
    <w:rsid w:val="00BC5207"/>
    <w:rsid w:val="00BC54CA"/>
    <w:rsid w:val="00BC54FD"/>
    <w:rsid w:val="00BC5E87"/>
    <w:rsid w:val="00BC61D8"/>
    <w:rsid w:val="00BC6275"/>
    <w:rsid w:val="00BC65FD"/>
    <w:rsid w:val="00BC6705"/>
    <w:rsid w:val="00BC68FD"/>
    <w:rsid w:val="00BC6A8C"/>
    <w:rsid w:val="00BC7014"/>
    <w:rsid w:val="00BC74D8"/>
    <w:rsid w:val="00BC79E0"/>
    <w:rsid w:val="00BC7ACF"/>
    <w:rsid w:val="00BC7B36"/>
    <w:rsid w:val="00BD012F"/>
    <w:rsid w:val="00BD0140"/>
    <w:rsid w:val="00BD0507"/>
    <w:rsid w:val="00BD075C"/>
    <w:rsid w:val="00BD07A1"/>
    <w:rsid w:val="00BD0A7A"/>
    <w:rsid w:val="00BD0B11"/>
    <w:rsid w:val="00BD0B47"/>
    <w:rsid w:val="00BD0BB7"/>
    <w:rsid w:val="00BD0E37"/>
    <w:rsid w:val="00BD1095"/>
    <w:rsid w:val="00BD2076"/>
    <w:rsid w:val="00BD276B"/>
    <w:rsid w:val="00BD27AB"/>
    <w:rsid w:val="00BD2813"/>
    <w:rsid w:val="00BD2A1B"/>
    <w:rsid w:val="00BD2FF4"/>
    <w:rsid w:val="00BD31D9"/>
    <w:rsid w:val="00BD3548"/>
    <w:rsid w:val="00BD366A"/>
    <w:rsid w:val="00BD3E7D"/>
    <w:rsid w:val="00BD4177"/>
    <w:rsid w:val="00BD4401"/>
    <w:rsid w:val="00BD47E6"/>
    <w:rsid w:val="00BD4A77"/>
    <w:rsid w:val="00BD4B7C"/>
    <w:rsid w:val="00BD4ED4"/>
    <w:rsid w:val="00BD507F"/>
    <w:rsid w:val="00BD5118"/>
    <w:rsid w:val="00BD54C7"/>
    <w:rsid w:val="00BD56DA"/>
    <w:rsid w:val="00BD5EE8"/>
    <w:rsid w:val="00BD635F"/>
    <w:rsid w:val="00BD6371"/>
    <w:rsid w:val="00BD64CA"/>
    <w:rsid w:val="00BD688C"/>
    <w:rsid w:val="00BD6E36"/>
    <w:rsid w:val="00BD71C7"/>
    <w:rsid w:val="00BD740A"/>
    <w:rsid w:val="00BD7742"/>
    <w:rsid w:val="00BD7A07"/>
    <w:rsid w:val="00BD7B61"/>
    <w:rsid w:val="00BD7BB1"/>
    <w:rsid w:val="00BD7F27"/>
    <w:rsid w:val="00BE039C"/>
    <w:rsid w:val="00BE0554"/>
    <w:rsid w:val="00BE0FEF"/>
    <w:rsid w:val="00BE146D"/>
    <w:rsid w:val="00BE1573"/>
    <w:rsid w:val="00BE19B3"/>
    <w:rsid w:val="00BE1D84"/>
    <w:rsid w:val="00BE1E1A"/>
    <w:rsid w:val="00BE1E6B"/>
    <w:rsid w:val="00BE1E7B"/>
    <w:rsid w:val="00BE1F62"/>
    <w:rsid w:val="00BE2217"/>
    <w:rsid w:val="00BE234C"/>
    <w:rsid w:val="00BE23F6"/>
    <w:rsid w:val="00BE240A"/>
    <w:rsid w:val="00BE2415"/>
    <w:rsid w:val="00BE24B1"/>
    <w:rsid w:val="00BE27AC"/>
    <w:rsid w:val="00BE30EA"/>
    <w:rsid w:val="00BE316D"/>
    <w:rsid w:val="00BE36E5"/>
    <w:rsid w:val="00BE376B"/>
    <w:rsid w:val="00BE390D"/>
    <w:rsid w:val="00BE3938"/>
    <w:rsid w:val="00BE3D31"/>
    <w:rsid w:val="00BE3FD8"/>
    <w:rsid w:val="00BE4368"/>
    <w:rsid w:val="00BE46A7"/>
    <w:rsid w:val="00BE4BD4"/>
    <w:rsid w:val="00BE5196"/>
    <w:rsid w:val="00BE5326"/>
    <w:rsid w:val="00BE5741"/>
    <w:rsid w:val="00BE58A7"/>
    <w:rsid w:val="00BE6257"/>
    <w:rsid w:val="00BE6680"/>
    <w:rsid w:val="00BE6DC7"/>
    <w:rsid w:val="00BE6F60"/>
    <w:rsid w:val="00BE70FA"/>
    <w:rsid w:val="00BE7125"/>
    <w:rsid w:val="00BE7173"/>
    <w:rsid w:val="00BE721F"/>
    <w:rsid w:val="00BE753B"/>
    <w:rsid w:val="00BE7599"/>
    <w:rsid w:val="00BE783F"/>
    <w:rsid w:val="00BE799A"/>
    <w:rsid w:val="00BE7E0C"/>
    <w:rsid w:val="00BF0008"/>
    <w:rsid w:val="00BF05F1"/>
    <w:rsid w:val="00BF0D6B"/>
    <w:rsid w:val="00BF0F82"/>
    <w:rsid w:val="00BF1C94"/>
    <w:rsid w:val="00BF1E40"/>
    <w:rsid w:val="00BF2D4A"/>
    <w:rsid w:val="00BF2E59"/>
    <w:rsid w:val="00BF2FC2"/>
    <w:rsid w:val="00BF334D"/>
    <w:rsid w:val="00BF38A3"/>
    <w:rsid w:val="00BF397C"/>
    <w:rsid w:val="00BF40DC"/>
    <w:rsid w:val="00BF4474"/>
    <w:rsid w:val="00BF460F"/>
    <w:rsid w:val="00BF4AE3"/>
    <w:rsid w:val="00BF4B8E"/>
    <w:rsid w:val="00BF4BB4"/>
    <w:rsid w:val="00BF502C"/>
    <w:rsid w:val="00BF51AB"/>
    <w:rsid w:val="00BF51C2"/>
    <w:rsid w:val="00BF5309"/>
    <w:rsid w:val="00BF549F"/>
    <w:rsid w:val="00BF54A6"/>
    <w:rsid w:val="00BF5AD8"/>
    <w:rsid w:val="00BF5B0C"/>
    <w:rsid w:val="00BF5E06"/>
    <w:rsid w:val="00BF607D"/>
    <w:rsid w:val="00BF60FD"/>
    <w:rsid w:val="00BF6190"/>
    <w:rsid w:val="00BF6315"/>
    <w:rsid w:val="00BF638E"/>
    <w:rsid w:val="00BF68F6"/>
    <w:rsid w:val="00BF6C41"/>
    <w:rsid w:val="00BF6D9D"/>
    <w:rsid w:val="00BF72BE"/>
    <w:rsid w:val="00BF73B3"/>
    <w:rsid w:val="00C005E3"/>
    <w:rsid w:val="00C00694"/>
    <w:rsid w:val="00C00771"/>
    <w:rsid w:val="00C0171B"/>
    <w:rsid w:val="00C01A2D"/>
    <w:rsid w:val="00C01BD0"/>
    <w:rsid w:val="00C01DA1"/>
    <w:rsid w:val="00C01EFC"/>
    <w:rsid w:val="00C0213A"/>
    <w:rsid w:val="00C02147"/>
    <w:rsid w:val="00C02365"/>
    <w:rsid w:val="00C02419"/>
    <w:rsid w:val="00C02605"/>
    <w:rsid w:val="00C02746"/>
    <w:rsid w:val="00C027AE"/>
    <w:rsid w:val="00C02CA6"/>
    <w:rsid w:val="00C02D6C"/>
    <w:rsid w:val="00C031F0"/>
    <w:rsid w:val="00C03215"/>
    <w:rsid w:val="00C032BA"/>
    <w:rsid w:val="00C03362"/>
    <w:rsid w:val="00C033B6"/>
    <w:rsid w:val="00C03494"/>
    <w:rsid w:val="00C0375F"/>
    <w:rsid w:val="00C03A86"/>
    <w:rsid w:val="00C03D0E"/>
    <w:rsid w:val="00C03E17"/>
    <w:rsid w:val="00C03E1B"/>
    <w:rsid w:val="00C043C5"/>
    <w:rsid w:val="00C04C1E"/>
    <w:rsid w:val="00C04CEF"/>
    <w:rsid w:val="00C0505F"/>
    <w:rsid w:val="00C051AF"/>
    <w:rsid w:val="00C05B8E"/>
    <w:rsid w:val="00C06060"/>
    <w:rsid w:val="00C063D8"/>
    <w:rsid w:val="00C06755"/>
    <w:rsid w:val="00C069DD"/>
    <w:rsid w:val="00C071E4"/>
    <w:rsid w:val="00C07346"/>
    <w:rsid w:val="00C073FB"/>
    <w:rsid w:val="00C074BA"/>
    <w:rsid w:val="00C07A21"/>
    <w:rsid w:val="00C07DA1"/>
    <w:rsid w:val="00C07F10"/>
    <w:rsid w:val="00C1007C"/>
    <w:rsid w:val="00C10223"/>
    <w:rsid w:val="00C109BE"/>
    <w:rsid w:val="00C10AA6"/>
    <w:rsid w:val="00C10C1E"/>
    <w:rsid w:val="00C10D0E"/>
    <w:rsid w:val="00C10F58"/>
    <w:rsid w:val="00C117D6"/>
    <w:rsid w:val="00C1212E"/>
    <w:rsid w:val="00C122F4"/>
    <w:rsid w:val="00C1238E"/>
    <w:rsid w:val="00C1247B"/>
    <w:rsid w:val="00C12959"/>
    <w:rsid w:val="00C12AE9"/>
    <w:rsid w:val="00C12DD6"/>
    <w:rsid w:val="00C13239"/>
    <w:rsid w:val="00C13781"/>
    <w:rsid w:val="00C13EB9"/>
    <w:rsid w:val="00C13FE4"/>
    <w:rsid w:val="00C14010"/>
    <w:rsid w:val="00C140D8"/>
    <w:rsid w:val="00C144A7"/>
    <w:rsid w:val="00C14F66"/>
    <w:rsid w:val="00C15013"/>
    <w:rsid w:val="00C1548C"/>
    <w:rsid w:val="00C155EE"/>
    <w:rsid w:val="00C156B7"/>
    <w:rsid w:val="00C15771"/>
    <w:rsid w:val="00C15B04"/>
    <w:rsid w:val="00C15C7C"/>
    <w:rsid w:val="00C163C0"/>
    <w:rsid w:val="00C16658"/>
    <w:rsid w:val="00C16672"/>
    <w:rsid w:val="00C16C28"/>
    <w:rsid w:val="00C16E53"/>
    <w:rsid w:val="00C16EAE"/>
    <w:rsid w:val="00C171F8"/>
    <w:rsid w:val="00C17261"/>
    <w:rsid w:val="00C1769C"/>
    <w:rsid w:val="00C176D7"/>
    <w:rsid w:val="00C17A96"/>
    <w:rsid w:val="00C2019E"/>
    <w:rsid w:val="00C202FB"/>
    <w:rsid w:val="00C20645"/>
    <w:rsid w:val="00C20F8E"/>
    <w:rsid w:val="00C21154"/>
    <w:rsid w:val="00C2118C"/>
    <w:rsid w:val="00C2148A"/>
    <w:rsid w:val="00C2162F"/>
    <w:rsid w:val="00C21662"/>
    <w:rsid w:val="00C2173E"/>
    <w:rsid w:val="00C21B1A"/>
    <w:rsid w:val="00C21D2D"/>
    <w:rsid w:val="00C21EE4"/>
    <w:rsid w:val="00C221E1"/>
    <w:rsid w:val="00C22504"/>
    <w:rsid w:val="00C22C85"/>
    <w:rsid w:val="00C23706"/>
    <w:rsid w:val="00C23990"/>
    <w:rsid w:val="00C24238"/>
    <w:rsid w:val="00C2490B"/>
    <w:rsid w:val="00C24EF3"/>
    <w:rsid w:val="00C25229"/>
    <w:rsid w:val="00C2566E"/>
    <w:rsid w:val="00C256DF"/>
    <w:rsid w:val="00C25B36"/>
    <w:rsid w:val="00C26752"/>
    <w:rsid w:val="00C267EF"/>
    <w:rsid w:val="00C27021"/>
    <w:rsid w:val="00C2730F"/>
    <w:rsid w:val="00C27382"/>
    <w:rsid w:val="00C2749B"/>
    <w:rsid w:val="00C27AE6"/>
    <w:rsid w:val="00C27FD4"/>
    <w:rsid w:val="00C30356"/>
    <w:rsid w:val="00C303A4"/>
    <w:rsid w:val="00C30767"/>
    <w:rsid w:val="00C3076A"/>
    <w:rsid w:val="00C309B2"/>
    <w:rsid w:val="00C30E71"/>
    <w:rsid w:val="00C30FB8"/>
    <w:rsid w:val="00C31384"/>
    <w:rsid w:val="00C31963"/>
    <w:rsid w:val="00C3301E"/>
    <w:rsid w:val="00C33349"/>
    <w:rsid w:val="00C33F2F"/>
    <w:rsid w:val="00C34008"/>
    <w:rsid w:val="00C3431C"/>
    <w:rsid w:val="00C34634"/>
    <w:rsid w:val="00C34C3C"/>
    <w:rsid w:val="00C34E91"/>
    <w:rsid w:val="00C353C7"/>
    <w:rsid w:val="00C354F6"/>
    <w:rsid w:val="00C36012"/>
    <w:rsid w:val="00C36350"/>
    <w:rsid w:val="00C3641A"/>
    <w:rsid w:val="00C3667D"/>
    <w:rsid w:val="00C36ED4"/>
    <w:rsid w:val="00C375DD"/>
    <w:rsid w:val="00C378E7"/>
    <w:rsid w:val="00C37915"/>
    <w:rsid w:val="00C37CAA"/>
    <w:rsid w:val="00C37F6F"/>
    <w:rsid w:val="00C400E7"/>
    <w:rsid w:val="00C4029B"/>
    <w:rsid w:val="00C4050F"/>
    <w:rsid w:val="00C40778"/>
    <w:rsid w:val="00C40AB7"/>
    <w:rsid w:val="00C40B4F"/>
    <w:rsid w:val="00C40DB2"/>
    <w:rsid w:val="00C40EAA"/>
    <w:rsid w:val="00C41121"/>
    <w:rsid w:val="00C411AB"/>
    <w:rsid w:val="00C41216"/>
    <w:rsid w:val="00C41479"/>
    <w:rsid w:val="00C4163A"/>
    <w:rsid w:val="00C41BE1"/>
    <w:rsid w:val="00C4217B"/>
    <w:rsid w:val="00C42351"/>
    <w:rsid w:val="00C4259A"/>
    <w:rsid w:val="00C42895"/>
    <w:rsid w:val="00C42CB4"/>
    <w:rsid w:val="00C435A2"/>
    <w:rsid w:val="00C440FD"/>
    <w:rsid w:val="00C44A95"/>
    <w:rsid w:val="00C4519B"/>
    <w:rsid w:val="00C456B7"/>
    <w:rsid w:val="00C45870"/>
    <w:rsid w:val="00C45C6C"/>
    <w:rsid w:val="00C45E40"/>
    <w:rsid w:val="00C45FB1"/>
    <w:rsid w:val="00C46093"/>
    <w:rsid w:val="00C461C5"/>
    <w:rsid w:val="00C461CA"/>
    <w:rsid w:val="00C4628C"/>
    <w:rsid w:val="00C46430"/>
    <w:rsid w:val="00C46C6B"/>
    <w:rsid w:val="00C4706E"/>
    <w:rsid w:val="00C47248"/>
    <w:rsid w:val="00C47542"/>
    <w:rsid w:val="00C47742"/>
    <w:rsid w:val="00C47C4F"/>
    <w:rsid w:val="00C50CC9"/>
    <w:rsid w:val="00C50D0E"/>
    <w:rsid w:val="00C50D12"/>
    <w:rsid w:val="00C50D2A"/>
    <w:rsid w:val="00C50DC5"/>
    <w:rsid w:val="00C51207"/>
    <w:rsid w:val="00C51909"/>
    <w:rsid w:val="00C51DA5"/>
    <w:rsid w:val="00C51DD8"/>
    <w:rsid w:val="00C51F0B"/>
    <w:rsid w:val="00C52110"/>
    <w:rsid w:val="00C5240A"/>
    <w:rsid w:val="00C52586"/>
    <w:rsid w:val="00C529B5"/>
    <w:rsid w:val="00C52BB4"/>
    <w:rsid w:val="00C52E72"/>
    <w:rsid w:val="00C530DF"/>
    <w:rsid w:val="00C531C5"/>
    <w:rsid w:val="00C533A7"/>
    <w:rsid w:val="00C537FF"/>
    <w:rsid w:val="00C53882"/>
    <w:rsid w:val="00C53B97"/>
    <w:rsid w:val="00C53F78"/>
    <w:rsid w:val="00C5435D"/>
    <w:rsid w:val="00C54597"/>
    <w:rsid w:val="00C54727"/>
    <w:rsid w:val="00C54B75"/>
    <w:rsid w:val="00C54FDD"/>
    <w:rsid w:val="00C5556E"/>
    <w:rsid w:val="00C5560B"/>
    <w:rsid w:val="00C55863"/>
    <w:rsid w:val="00C5592E"/>
    <w:rsid w:val="00C56A31"/>
    <w:rsid w:val="00C56DBB"/>
    <w:rsid w:val="00C56E97"/>
    <w:rsid w:val="00C56EA1"/>
    <w:rsid w:val="00C56F4D"/>
    <w:rsid w:val="00C56FC1"/>
    <w:rsid w:val="00C57330"/>
    <w:rsid w:val="00C574EB"/>
    <w:rsid w:val="00C574F3"/>
    <w:rsid w:val="00C576EF"/>
    <w:rsid w:val="00C57882"/>
    <w:rsid w:val="00C57B1B"/>
    <w:rsid w:val="00C57B4F"/>
    <w:rsid w:val="00C57CBC"/>
    <w:rsid w:val="00C57D9A"/>
    <w:rsid w:val="00C60117"/>
    <w:rsid w:val="00C6068F"/>
    <w:rsid w:val="00C606C9"/>
    <w:rsid w:val="00C60BF9"/>
    <w:rsid w:val="00C610EB"/>
    <w:rsid w:val="00C61278"/>
    <w:rsid w:val="00C613FB"/>
    <w:rsid w:val="00C61861"/>
    <w:rsid w:val="00C61B84"/>
    <w:rsid w:val="00C61C53"/>
    <w:rsid w:val="00C61CEF"/>
    <w:rsid w:val="00C61F81"/>
    <w:rsid w:val="00C62406"/>
    <w:rsid w:val="00C62776"/>
    <w:rsid w:val="00C62792"/>
    <w:rsid w:val="00C62858"/>
    <w:rsid w:val="00C62AFB"/>
    <w:rsid w:val="00C62B70"/>
    <w:rsid w:val="00C63488"/>
    <w:rsid w:val="00C64054"/>
    <w:rsid w:val="00C64344"/>
    <w:rsid w:val="00C64402"/>
    <w:rsid w:val="00C6451E"/>
    <w:rsid w:val="00C64900"/>
    <w:rsid w:val="00C649D6"/>
    <w:rsid w:val="00C64AB9"/>
    <w:rsid w:val="00C65767"/>
    <w:rsid w:val="00C65AFF"/>
    <w:rsid w:val="00C65C58"/>
    <w:rsid w:val="00C65F1B"/>
    <w:rsid w:val="00C66270"/>
    <w:rsid w:val="00C66297"/>
    <w:rsid w:val="00C66CAA"/>
    <w:rsid w:val="00C66D54"/>
    <w:rsid w:val="00C66DA1"/>
    <w:rsid w:val="00C67022"/>
    <w:rsid w:val="00C671BE"/>
    <w:rsid w:val="00C672C6"/>
    <w:rsid w:val="00C67556"/>
    <w:rsid w:val="00C676AE"/>
    <w:rsid w:val="00C70446"/>
    <w:rsid w:val="00C707C6"/>
    <w:rsid w:val="00C708A4"/>
    <w:rsid w:val="00C70B3D"/>
    <w:rsid w:val="00C70E0B"/>
    <w:rsid w:val="00C70EC6"/>
    <w:rsid w:val="00C70FF6"/>
    <w:rsid w:val="00C71262"/>
    <w:rsid w:val="00C71883"/>
    <w:rsid w:val="00C71931"/>
    <w:rsid w:val="00C719D3"/>
    <w:rsid w:val="00C71A4C"/>
    <w:rsid w:val="00C71CC8"/>
    <w:rsid w:val="00C72343"/>
    <w:rsid w:val="00C7245A"/>
    <w:rsid w:val="00C72819"/>
    <w:rsid w:val="00C72C1F"/>
    <w:rsid w:val="00C72DA8"/>
    <w:rsid w:val="00C732A8"/>
    <w:rsid w:val="00C7369D"/>
    <w:rsid w:val="00C73DEF"/>
    <w:rsid w:val="00C73F0D"/>
    <w:rsid w:val="00C74179"/>
    <w:rsid w:val="00C74353"/>
    <w:rsid w:val="00C74805"/>
    <w:rsid w:val="00C74AF9"/>
    <w:rsid w:val="00C74CAF"/>
    <w:rsid w:val="00C759CE"/>
    <w:rsid w:val="00C75A26"/>
    <w:rsid w:val="00C75E02"/>
    <w:rsid w:val="00C75F03"/>
    <w:rsid w:val="00C761AD"/>
    <w:rsid w:val="00C76218"/>
    <w:rsid w:val="00C76977"/>
    <w:rsid w:val="00C77020"/>
    <w:rsid w:val="00C7715D"/>
    <w:rsid w:val="00C77319"/>
    <w:rsid w:val="00C77433"/>
    <w:rsid w:val="00C77580"/>
    <w:rsid w:val="00C77938"/>
    <w:rsid w:val="00C77A0A"/>
    <w:rsid w:val="00C77D7F"/>
    <w:rsid w:val="00C77E9B"/>
    <w:rsid w:val="00C77F92"/>
    <w:rsid w:val="00C802E2"/>
    <w:rsid w:val="00C80C09"/>
    <w:rsid w:val="00C80D0A"/>
    <w:rsid w:val="00C80DE3"/>
    <w:rsid w:val="00C80FC5"/>
    <w:rsid w:val="00C814E7"/>
    <w:rsid w:val="00C81AC2"/>
    <w:rsid w:val="00C81EA7"/>
    <w:rsid w:val="00C822B9"/>
    <w:rsid w:val="00C8242B"/>
    <w:rsid w:val="00C82634"/>
    <w:rsid w:val="00C82889"/>
    <w:rsid w:val="00C828E9"/>
    <w:rsid w:val="00C82E9E"/>
    <w:rsid w:val="00C82FA3"/>
    <w:rsid w:val="00C82FCB"/>
    <w:rsid w:val="00C8324B"/>
    <w:rsid w:val="00C83300"/>
    <w:rsid w:val="00C83331"/>
    <w:rsid w:val="00C835E4"/>
    <w:rsid w:val="00C83FDD"/>
    <w:rsid w:val="00C84089"/>
    <w:rsid w:val="00C84606"/>
    <w:rsid w:val="00C84889"/>
    <w:rsid w:val="00C848EF"/>
    <w:rsid w:val="00C84DD6"/>
    <w:rsid w:val="00C8529C"/>
    <w:rsid w:val="00C854D5"/>
    <w:rsid w:val="00C85B18"/>
    <w:rsid w:val="00C85FCF"/>
    <w:rsid w:val="00C8638E"/>
    <w:rsid w:val="00C863CE"/>
    <w:rsid w:val="00C867BA"/>
    <w:rsid w:val="00C86D43"/>
    <w:rsid w:val="00C86E4F"/>
    <w:rsid w:val="00C870CB"/>
    <w:rsid w:val="00C875B7"/>
    <w:rsid w:val="00C87DB1"/>
    <w:rsid w:val="00C87E2F"/>
    <w:rsid w:val="00C9011D"/>
    <w:rsid w:val="00C9036E"/>
    <w:rsid w:val="00C906AF"/>
    <w:rsid w:val="00C90832"/>
    <w:rsid w:val="00C9099E"/>
    <w:rsid w:val="00C90B6A"/>
    <w:rsid w:val="00C90C83"/>
    <w:rsid w:val="00C910E5"/>
    <w:rsid w:val="00C911AF"/>
    <w:rsid w:val="00C91584"/>
    <w:rsid w:val="00C919B5"/>
    <w:rsid w:val="00C91A05"/>
    <w:rsid w:val="00C91D65"/>
    <w:rsid w:val="00C91E15"/>
    <w:rsid w:val="00C91F19"/>
    <w:rsid w:val="00C922CD"/>
    <w:rsid w:val="00C92320"/>
    <w:rsid w:val="00C92701"/>
    <w:rsid w:val="00C9284E"/>
    <w:rsid w:val="00C92851"/>
    <w:rsid w:val="00C92BA7"/>
    <w:rsid w:val="00C92CBB"/>
    <w:rsid w:val="00C92F81"/>
    <w:rsid w:val="00C92FA8"/>
    <w:rsid w:val="00C92FC4"/>
    <w:rsid w:val="00C92FFD"/>
    <w:rsid w:val="00C930D8"/>
    <w:rsid w:val="00C9358E"/>
    <w:rsid w:val="00C93C17"/>
    <w:rsid w:val="00C9415F"/>
    <w:rsid w:val="00C94408"/>
    <w:rsid w:val="00C94570"/>
    <w:rsid w:val="00C94645"/>
    <w:rsid w:val="00C946A6"/>
    <w:rsid w:val="00C946A8"/>
    <w:rsid w:val="00C9490A"/>
    <w:rsid w:val="00C94B07"/>
    <w:rsid w:val="00C94B82"/>
    <w:rsid w:val="00C95438"/>
    <w:rsid w:val="00C95B07"/>
    <w:rsid w:val="00C95B7A"/>
    <w:rsid w:val="00C95BCF"/>
    <w:rsid w:val="00C95CBF"/>
    <w:rsid w:val="00C95CC0"/>
    <w:rsid w:val="00C9604F"/>
    <w:rsid w:val="00C964C7"/>
    <w:rsid w:val="00C9690B"/>
    <w:rsid w:val="00C969AB"/>
    <w:rsid w:val="00C96AE1"/>
    <w:rsid w:val="00C96E27"/>
    <w:rsid w:val="00C97218"/>
    <w:rsid w:val="00C97250"/>
    <w:rsid w:val="00C97453"/>
    <w:rsid w:val="00C975EC"/>
    <w:rsid w:val="00C97764"/>
    <w:rsid w:val="00C97A24"/>
    <w:rsid w:val="00C97B7C"/>
    <w:rsid w:val="00CA0188"/>
    <w:rsid w:val="00CA020D"/>
    <w:rsid w:val="00CA076C"/>
    <w:rsid w:val="00CA07E8"/>
    <w:rsid w:val="00CA0D70"/>
    <w:rsid w:val="00CA0D8B"/>
    <w:rsid w:val="00CA16AA"/>
    <w:rsid w:val="00CA18FF"/>
    <w:rsid w:val="00CA1A9E"/>
    <w:rsid w:val="00CA21BF"/>
    <w:rsid w:val="00CA260C"/>
    <w:rsid w:val="00CA2AC1"/>
    <w:rsid w:val="00CA2B1C"/>
    <w:rsid w:val="00CA2C9B"/>
    <w:rsid w:val="00CA2EFD"/>
    <w:rsid w:val="00CA301B"/>
    <w:rsid w:val="00CA30F2"/>
    <w:rsid w:val="00CA32D1"/>
    <w:rsid w:val="00CA3451"/>
    <w:rsid w:val="00CA35E4"/>
    <w:rsid w:val="00CA3BF9"/>
    <w:rsid w:val="00CA3EE4"/>
    <w:rsid w:val="00CA429A"/>
    <w:rsid w:val="00CA46FC"/>
    <w:rsid w:val="00CA4A3D"/>
    <w:rsid w:val="00CA4D70"/>
    <w:rsid w:val="00CA4DCF"/>
    <w:rsid w:val="00CA4F81"/>
    <w:rsid w:val="00CA507E"/>
    <w:rsid w:val="00CA5817"/>
    <w:rsid w:val="00CA591F"/>
    <w:rsid w:val="00CA5B01"/>
    <w:rsid w:val="00CA5B63"/>
    <w:rsid w:val="00CA6291"/>
    <w:rsid w:val="00CA63FE"/>
    <w:rsid w:val="00CA6510"/>
    <w:rsid w:val="00CA66F9"/>
    <w:rsid w:val="00CA6705"/>
    <w:rsid w:val="00CA6755"/>
    <w:rsid w:val="00CA6957"/>
    <w:rsid w:val="00CA6AE2"/>
    <w:rsid w:val="00CA6B35"/>
    <w:rsid w:val="00CA6EB3"/>
    <w:rsid w:val="00CA79B5"/>
    <w:rsid w:val="00CA7A92"/>
    <w:rsid w:val="00CA7D42"/>
    <w:rsid w:val="00CA7EF8"/>
    <w:rsid w:val="00CA7F5B"/>
    <w:rsid w:val="00CA7F77"/>
    <w:rsid w:val="00CB0231"/>
    <w:rsid w:val="00CB09D0"/>
    <w:rsid w:val="00CB110D"/>
    <w:rsid w:val="00CB11BD"/>
    <w:rsid w:val="00CB1BF7"/>
    <w:rsid w:val="00CB1E66"/>
    <w:rsid w:val="00CB23D3"/>
    <w:rsid w:val="00CB25FB"/>
    <w:rsid w:val="00CB2D79"/>
    <w:rsid w:val="00CB2D87"/>
    <w:rsid w:val="00CB2EC1"/>
    <w:rsid w:val="00CB2FA0"/>
    <w:rsid w:val="00CB3023"/>
    <w:rsid w:val="00CB304D"/>
    <w:rsid w:val="00CB3AE1"/>
    <w:rsid w:val="00CB3C29"/>
    <w:rsid w:val="00CB3E97"/>
    <w:rsid w:val="00CB414E"/>
    <w:rsid w:val="00CB43F0"/>
    <w:rsid w:val="00CB4496"/>
    <w:rsid w:val="00CB477A"/>
    <w:rsid w:val="00CB480A"/>
    <w:rsid w:val="00CB5040"/>
    <w:rsid w:val="00CB51A6"/>
    <w:rsid w:val="00CB51CD"/>
    <w:rsid w:val="00CB57EB"/>
    <w:rsid w:val="00CB58E7"/>
    <w:rsid w:val="00CB5D8D"/>
    <w:rsid w:val="00CB5F62"/>
    <w:rsid w:val="00CB64D4"/>
    <w:rsid w:val="00CB650E"/>
    <w:rsid w:val="00CB665A"/>
    <w:rsid w:val="00CB71AD"/>
    <w:rsid w:val="00CC0431"/>
    <w:rsid w:val="00CC0CC4"/>
    <w:rsid w:val="00CC0CE9"/>
    <w:rsid w:val="00CC0E54"/>
    <w:rsid w:val="00CC0F61"/>
    <w:rsid w:val="00CC11AE"/>
    <w:rsid w:val="00CC11F1"/>
    <w:rsid w:val="00CC159D"/>
    <w:rsid w:val="00CC15D7"/>
    <w:rsid w:val="00CC1BC4"/>
    <w:rsid w:val="00CC1EBD"/>
    <w:rsid w:val="00CC1EEB"/>
    <w:rsid w:val="00CC1F9C"/>
    <w:rsid w:val="00CC27B2"/>
    <w:rsid w:val="00CC2975"/>
    <w:rsid w:val="00CC2D36"/>
    <w:rsid w:val="00CC33D2"/>
    <w:rsid w:val="00CC35A4"/>
    <w:rsid w:val="00CC35B7"/>
    <w:rsid w:val="00CC385C"/>
    <w:rsid w:val="00CC3BED"/>
    <w:rsid w:val="00CC4591"/>
    <w:rsid w:val="00CC475F"/>
    <w:rsid w:val="00CC498C"/>
    <w:rsid w:val="00CC4ACD"/>
    <w:rsid w:val="00CC4AE5"/>
    <w:rsid w:val="00CC4AFB"/>
    <w:rsid w:val="00CC4CFA"/>
    <w:rsid w:val="00CC5165"/>
    <w:rsid w:val="00CC52E6"/>
    <w:rsid w:val="00CC5576"/>
    <w:rsid w:val="00CC6065"/>
    <w:rsid w:val="00CC6246"/>
    <w:rsid w:val="00CC6335"/>
    <w:rsid w:val="00CC63CD"/>
    <w:rsid w:val="00CC651F"/>
    <w:rsid w:val="00CC68C1"/>
    <w:rsid w:val="00CC6DE7"/>
    <w:rsid w:val="00CC7027"/>
    <w:rsid w:val="00CC7970"/>
    <w:rsid w:val="00CC7993"/>
    <w:rsid w:val="00CC7D41"/>
    <w:rsid w:val="00CC7DD6"/>
    <w:rsid w:val="00CD0027"/>
    <w:rsid w:val="00CD0400"/>
    <w:rsid w:val="00CD04A7"/>
    <w:rsid w:val="00CD05E5"/>
    <w:rsid w:val="00CD061B"/>
    <w:rsid w:val="00CD063C"/>
    <w:rsid w:val="00CD08BA"/>
    <w:rsid w:val="00CD08CF"/>
    <w:rsid w:val="00CD1001"/>
    <w:rsid w:val="00CD105B"/>
    <w:rsid w:val="00CD1369"/>
    <w:rsid w:val="00CD19A5"/>
    <w:rsid w:val="00CD1A63"/>
    <w:rsid w:val="00CD1BC4"/>
    <w:rsid w:val="00CD2819"/>
    <w:rsid w:val="00CD30FD"/>
    <w:rsid w:val="00CD3678"/>
    <w:rsid w:val="00CD3B22"/>
    <w:rsid w:val="00CD3D91"/>
    <w:rsid w:val="00CD3F4E"/>
    <w:rsid w:val="00CD4091"/>
    <w:rsid w:val="00CD465F"/>
    <w:rsid w:val="00CD4D3B"/>
    <w:rsid w:val="00CD5236"/>
    <w:rsid w:val="00CD5484"/>
    <w:rsid w:val="00CD5748"/>
    <w:rsid w:val="00CD5A76"/>
    <w:rsid w:val="00CD5EF1"/>
    <w:rsid w:val="00CD604B"/>
    <w:rsid w:val="00CD6400"/>
    <w:rsid w:val="00CD640F"/>
    <w:rsid w:val="00CD6A53"/>
    <w:rsid w:val="00CD6E03"/>
    <w:rsid w:val="00CD6FA3"/>
    <w:rsid w:val="00CD72BF"/>
    <w:rsid w:val="00CD7367"/>
    <w:rsid w:val="00CD7577"/>
    <w:rsid w:val="00CD7ED7"/>
    <w:rsid w:val="00CD7F90"/>
    <w:rsid w:val="00CE03C1"/>
    <w:rsid w:val="00CE0953"/>
    <w:rsid w:val="00CE0CC6"/>
    <w:rsid w:val="00CE0F03"/>
    <w:rsid w:val="00CE10CE"/>
    <w:rsid w:val="00CE134F"/>
    <w:rsid w:val="00CE16FF"/>
    <w:rsid w:val="00CE1717"/>
    <w:rsid w:val="00CE205F"/>
    <w:rsid w:val="00CE2274"/>
    <w:rsid w:val="00CE25A7"/>
    <w:rsid w:val="00CE26AE"/>
    <w:rsid w:val="00CE3388"/>
    <w:rsid w:val="00CE33E2"/>
    <w:rsid w:val="00CE3494"/>
    <w:rsid w:val="00CE3A28"/>
    <w:rsid w:val="00CE3BA9"/>
    <w:rsid w:val="00CE3CF9"/>
    <w:rsid w:val="00CE4225"/>
    <w:rsid w:val="00CE4654"/>
    <w:rsid w:val="00CE51D8"/>
    <w:rsid w:val="00CE5509"/>
    <w:rsid w:val="00CE58EB"/>
    <w:rsid w:val="00CE5933"/>
    <w:rsid w:val="00CE5A0A"/>
    <w:rsid w:val="00CE60F1"/>
    <w:rsid w:val="00CE64B6"/>
    <w:rsid w:val="00CE65BC"/>
    <w:rsid w:val="00CE65F8"/>
    <w:rsid w:val="00CE6BB3"/>
    <w:rsid w:val="00CE70DD"/>
    <w:rsid w:val="00CE7525"/>
    <w:rsid w:val="00CE7839"/>
    <w:rsid w:val="00CE79DA"/>
    <w:rsid w:val="00CE7AD4"/>
    <w:rsid w:val="00CE7E5A"/>
    <w:rsid w:val="00CF03A6"/>
    <w:rsid w:val="00CF083A"/>
    <w:rsid w:val="00CF14BE"/>
    <w:rsid w:val="00CF1522"/>
    <w:rsid w:val="00CF1FD7"/>
    <w:rsid w:val="00CF2087"/>
    <w:rsid w:val="00CF2308"/>
    <w:rsid w:val="00CF24EC"/>
    <w:rsid w:val="00CF2863"/>
    <w:rsid w:val="00CF2959"/>
    <w:rsid w:val="00CF2C5C"/>
    <w:rsid w:val="00CF35F4"/>
    <w:rsid w:val="00CF3BDE"/>
    <w:rsid w:val="00CF3DB7"/>
    <w:rsid w:val="00CF3EF2"/>
    <w:rsid w:val="00CF437A"/>
    <w:rsid w:val="00CF4404"/>
    <w:rsid w:val="00CF4484"/>
    <w:rsid w:val="00CF4508"/>
    <w:rsid w:val="00CF49F6"/>
    <w:rsid w:val="00CF4FB8"/>
    <w:rsid w:val="00CF514E"/>
    <w:rsid w:val="00CF5C81"/>
    <w:rsid w:val="00CF5D67"/>
    <w:rsid w:val="00CF5E8B"/>
    <w:rsid w:val="00CF5ECF"/>
    <w:rsid w:val="00CF6068"/>
    <w:rsid w:val="00CF6454"/>
    <w:rsid w:val="00CF6506"/>
    <w:rsid w:val="00CF65C1"/>
    <w:rsid w:val="00CF6AC1"/>
    <w:rsid w:val="00CF6EC0"/>
    <w:rsid w:val="00CF6EC8"/>
    <w:rsid w:val="00CF71DD"/>
    <w:rsid w:val="00CF72FA"/>
    <w:rsid w:val="00D00AF1"/>
    <w:rsid w:val="00D01076"/>
    <w:rsid w:val="00D012D4"/>
    <w:rsid w:val="00D01ADB"/>
    <w:rsid w:val="00D02000"/>
    <w:rsid w:val="00D02031"/>
    <w:rsid w:val="00D02094"/>
    <w:rsid w:val="00D0244C"/>
    <w:rsid w:val="00D026ED"/>
    <w:rsid w:val="00D02A6D"/>
    <w:rsid w:val="00D02D20"/>
    <w:rsid w:val="00D041E5"/>
    <w:rsid w:val="00D0462F"/>
    <w:rsid w:val="00D0477A"/>
    <w:rsid w:val="00D04A74"/>
    <w:rsid w:val="00D04BA3"/>
    <w:rsid w:val="00D0522D"/>
    <w:rsid w:val="00D05245"/>
    <w:rsid w:val="00D0542C"/>
    <w:rsid w:val="00D05605"/>
    <w:rsid w:val="00D05929"/>
    <w:rsid w:val="00D059B4"/>
    <w:rsid w:val="00D05A3F"/>
    <w:rsid w:val="00D05A88"/>
    <w:rsid w:val="00D05CE2"/>
    <w:rsid w:val="00D05EA4"/>
    <w:rsid w:val="00D05F1C"/>
    <w:rsid w:val="00D05F39"/>
    <w:rsid w:val="00D067FD"/>
    <w:rsid w:val="00D06B43"/>
    <w:rsid w:val="00D06D3B"/>
    <w:rsid w:val="00D0777B"/>
    <w:rsid w:val="00D079C1"/>
    <w:rsid w:val="00D10073"/>
    <w:rsid w:val="00D101BD"/>
    <w:rsid w:val="00D10A8B"/>
    <w:rsid w:val="00D1109E"/>
    <w:rsid w:val="00D11326"/>
    <w:rsid w:val="00D1143A"/>
    <w:rsid w:val="00D114C1"/>
    <w:rsid w:val="00D1187E"/>
    <w:rsid w:val="00D11BB6"/>
    <w:rsid w:val="00D1225A"/>
    <w:rsid w:val="00D12595"/>
    <w:rsid w:val="00D12AA6"/>
    <w:rsid w:val="00D12E44"/>
    <w:rsid w:val="00D1329F"/>
    <w:rsid w:val="00D132C8"/>
    <w:rsid w:val="00D133A2"/>
    <w:rsid w:val="00D136AE"/>
    <w:rsid w:val="00D1378D"/>
    <w:rsid w:val="00D13E5C"/>
    <w:rsid w:val="00D13F36"/>
    <w:rsid w:val="00D13FA4"/>
    <w:rsid w:val="00D141C5"/>
    <w:rsid w:val="00D142AE"/>
    <w:rsid w:val="00D14948"/>
    <w:rsid w:val="00D14D8F"/>
    <w:rsid w:val="00D14F93"/>
    <w:rsid w:val="00D15372"/>
    <w:rsid w:val="00D1572D"/>
    <w:rsid w:val="00D15738"/>
    <w:rsid w:val="00D1574E"/>
    <w:rsid w:val="00D15939"/>
    <w:rsid w:val="00D16548"/>
    <w:rsid w:val="00D16661"/>
    <w:rsid w:val="00D16784"/>
    <w:rsid w:val="00D16957"/>
    <w:rsid w:val="00D16ABD"/>
    <w:rsid w:val="00D16BB6"/>
    <w:rsid w:val="00D17A30"/>
    <w:rsid w:val="00D17B19"/>
    <w:rsid w:val="00D17D2F"/>
    <w:rsid w:val="00D17FBF"/>
    <w:rsid w:val="00D200D1"/>
    <w:rsid w:val="00D201F9"/>
    <w:rsid w:val="00D203D4"/>
    <w:rsid w:val="00D2045E"/>
    <w:rsid w:val="00D20AED"/>
    <w:rsid w:val="00D20E6D"/>
    <w:rsid w:val="00D21116"/>
    <w:rsid w:val="00D21184"/>
    <w:rsid w:val="00D214FB"/>
    <w:rsid w:val="00D2168A"/>
    <w:rsid w:val="00D216FC"/>
    <w:rsid w:val="00D21881"/>
    <w:rsid w:val="00D21C26"/>
    <w:rsid w:val="00D21E10"/>
    <w:rsid w:val="00D21FB4"/>
    <w:rsid w:val="00D2245E"/>
    <w:rsid w:val="00D225A3"/>
    <w:rsid w:val="00D22C41"/>
    <w:rsid w:val="00D23061"/>
    <w:rsid w:val="00D23245"/>
    <w:rsid w:val="00D233E4"/>
    <w:rsid w:val="00D2342F"/>
    <w:rsid w:val="00D244B0"/>
    <w:rsid w:val="00D24578"/>
    <w:rsid w:val="00D24696"/>
    <w:rsid w:val="00D247CD"/>
    <w:rsid w:val="00D247D4"/>
    <w:rsid w:val="00D24982"/>
    <w:rsid w:val="00D24C58"/>
    <w:rsid w:val="00D2505D"/>
    <w:rsid w:val="00D25144"/>
    <w:rsid w:val="00D25BCD"/>
    <w:rsid w:val="00D25CD7"/>
    <w:rsid w:val="00D26410"/>
    <w:rsid w:val="00D26926"/>
    <w:rsid w:val="00D269AB"/>
    <w:rsid w:val="00D26EFB"/>
    <w:rsid w:val="00D27269"/>
    <w:rsid w:val="00D27480"/>
    <w:rsid w:val="00D27516"/>
    <w:rsid w:val="00D27687"/>
    <w:rsid w:val="00D304A6"/>
    <w:rsid w:val="00D3128A"/>
    <w:rsid w:val="00D31600"/>
    <w:rsid w:val="00D3198E"/>
    <w:rsid w:val="00D31ABE"/>
    <w:rsid w:val="00D3274B"/>
    <w:rsid w:val="00D32817"/>
    <w:rsid w:val="00D32858"/>
    <w:rsid w:val="00D3285F"/>
    <w:rsid w:val="00D32AC4"/>
    <w:rsid w:val="00D32BF9"/>
    <w:rsid w:val="00D32D41"/>
    <w:rsid w:val="00D33029"/>
    <w:rsid w:val="00D33CF1"/>
    <w:rsid w:val="00D346A1"/>
    <w:rsid w:val="00D3480E"/>
    <w:rsid w:val="00D34CC0"/>
    <w:rsid w:val="00D34F39"/>
    <w:rsid w:val="00D351A8"/>
    <w:rsid w:val="00D351F6"/>
    <w:rsid w:val="00D351FD"/>
    <w:rsid w:val="00D35480"/>
    <w:rsid w:val="00D35810"/>
    <w:rsid w:val="00D35D39"/>
    <w:rsid w:val="00D35FF1"/>
    <w:rsid w:val="00D360BC"/>
    <w:rsid w:val="00D36329"/>
    <w:rsid w:val="00D369E1"/>
    <w:rsid w:val="00D36B78"/>
    <w:rsid w:val="00D36EF5"/>
    <w:rsid w:val="00D37368"/>
    <w:rsid w:val="00D3737E"/>
    <w:rsid w:val="00D37613"/>
    <w:rsid w:val="00D37692"/>
    <w:rsid w:val="00D379B8"/>
    <w:rsid w:val="00D400EC"/>
    <w:rsid w:val="00D400F3"/>
    <w:rsid w:val="00D402FE"/>
    <w:rsid w:val="00D40397"/>
    <w:rsid w:val="00D404FD"/>
    <w:rsid w:val="00D4067B"/>
    <w:rsid w:val="00D41925"/>
    <w:rsid w:val="00D42341"/>
    <w:rsid w:val="00D426DE"/>
    <w:rsid w:val="00D426FB"/>
    <w:rsid w:val="00D42767"/>
    <w:rsid w:val="00D42F26"/>
    <w:rsid w:val="00D431BF"/>
    <w:rsid w:val="00D433A9"/>
    <w:rsid w:val="00D43967"/>
    <w:rsid w:val="00D44017"/>
    <w:rsid w:val="00D441AE"/>
    <w:rsid w:val="00D442E0"/>
    <w:rsid w:val="00D444FA"/>
    <w:rsid w:val="00D44943"/>
    <w:rsid w:val="00D44A88"/>
    <w:rsid w:val="00D44B33"/>
    <w:rsid w:val="00D44C13"/>
    <w:rsid w:val="00D44C66"/>
    <w:rsid w:val="00D44C99"/>
    <w:rsid w:val="00D4504D"/>
    <w:rsid w:val="00D4505D"/>
    <w:rsid w:val="00D451F9"/>
    <w:rsid w:val="00D4567F"/>
    <w:rsid w:val="00D4570D"/>
    <w:rsid w:val="00D45889"/>
    <w:rsid w:val="00D45920"/>
    <w:rsid w:val="00D45BED"/>
    <w:rsid w:val="00D45D50"/>
    <w:rsid w:val="00D460DA"/>
    <w:rsid w:val="00D463F5"/>
    <w:rsid w:val="00D4645E"/>
    <w:rsid w:val="00D464F2"/>
    <w:rsid w:val="00D465D2"/>
    <w:rsid w:val="00D469C2"/>
    <w:rsid w:val="00D469C5"/>
    <w:rsid w:val="00D46A30"/>
    <w:rsid w:val="00D46A9F"/>
    <w:rsid w:val="00D46D9C"/>
    <w:rsid w:val="00D46E65"/>
    <w:rsid w:val="00D4719B"/>
    <w:rsid w:val="00D472D1"/>
    <w:rsid w:val="00D47578"/>
    <w:rsid w:val="00D47CB6"/>
    <w:rsid w:val="00D50003"/>
    <w:rsid w:val="00D50176"/>
    <w:rsid w:val="00D501C2"/>
    <w:rsid w:val="00D505A7"/>
    <w:rsid w:val="00D507AB"/>
    <w:rsid w:val="00D50A2C"/>
    <w:rsid w:val="00D51044"/>
    <w:rsid w:val="00D510E3"/>
    <w:rsid w:val="00D51B41"/>
    <w:rsid w:val="00D51B82"/>
    <w:rsid w:val="00D52606"/>
    <w:rsid w:val="00D52B23"/>
    <w:rsid w:val="00D52BBF"/>
    <w:rsid w:val="00D52CB7"/>
    <w:rsid w:val="00D52E7D"/>
    <w:rsid w:val="00D530E9"/>
    <w:rsid w:val="00D53523"/>
    <w:rsid w:val="00D53CA7"/>
    <w:rsid w:val="00D53FDE"/>
    <w:rsid w:val="00D54104"/>
    <w:rsid w:val="00D543C3"/>
    <w:rsid w:val="00D54614"/>
    <w:rsid w:val="00D54769"/>
    <w:rsid w:val="00D54DB0"/>
    <w:rsid w:val="00D550F7"/>
    <w:rsid w:val="00D551CB"/>
    <w:rsid w:val="00D552A0"/>
    <w:rsid w:val="00D553DE"/>
    <w:rsid w:val="00D554D8"/>
    <w:rsid w:val="00D5576E"/>
    <w:rsid w:val="00D55A51"/>
    <w:rsid w:val="00D5616F"/>
    <w:rsid w:val="00D561E3"/>
    <w:rsid w:val="00D56236"/>
    <w:rsid w:val="00D563F0"/>
    <w:rsid w:val="00D5662B"/>
    <w:rsid w:val="00D568E5"/>
    <w:rsid w:val="00D56957"/>
    <w:rsid w:val="00D56985"/>
    <w:rsid w:val="00D56A5D"/>
    <w:rsid w:val="00D56A6B"/>
    <w:rsid w:val="00D56E3D"/>
    <w:rsid w:val="00D56E82"/>
    <w:rsid w:val="00D572B0"/>
    <w:rsid w:val="00D57A6F"/>
    <w:rsid w:val="00D57C59"/>
    <w:rsid w:val="00D57FE7"/>
    <w:rsid w:val="00D601A6"/>
    <w:rsid w:val="00D60459"/>
    <w:rsid w:val="00D60503"/>
    <w:rsid w:val="00D6074A"/>
    <w:rsid w:val="00D60BE4"/>
    <w:rsid w:val="00D61414"/>
    <w:rsid w:val="00D614A6"/>
    <w:rsid w:val="00D61B0D"/>
    <w:rsid w:val="00D61E45"/>
    <w:rsid w:val="00D6231C"/>
    <w:rsid w:val="00D6263F"/>
    <w:rsid w:val="00D6270E"/>
    <w:rsid w:val="00D629A2"/>
    <w:rsid w:val="00D62CDC"/>
    <w:rsid w:val="00D62FEB"/>
    <w:rsid w:val="00D6349A"/>
    <w:rsid w:val="00D6361B"/>
    <w:rsid w:val="00D63882"/>
    <w:rsid w:val="00D63911"/>
    <w:rsid w:val="00D63A21"/>
    <w:rsid w:val="00D63B32"/>
    <w:rsid w:val="00D63B40"/>
    <w:rsid w:val="00D63B93"/>
    <w:rsid w:val="00D643F8"/>
    <w:rsid w:val="00D64A89"/>
    <w:rsid w:val="00D64CC6"/>
    <w:rsid w:val="00D64DCD"/>
    <w:rsid w:val="00D64EA9"/>
    <w:rsid w:val="00D653A1"/>
    <w:rsid w:val="00D65516"/>
    <w:rsid w:val="00D65D94"/>
    <w:rsid w:val="00D65EA9"/>
    <w:rsid w:val="00D65FF0"/>
    <w:rsid w:val="00D666A6"/>
    <w:rsid w:val="00D6676F"/>
    <w:rsid w:val="00D66890"/>
    <w:rsid w:val="00D66C15"/>
    <w:rsid w:val="00D66CCA"/>
    <w:rsid w:val="00D66DEB"/>
    <w:rsid w:val="00D67574"/>
    <w:rsid w:val="00D67B25"/>
    <w:rsid w:val="00D704EB"/>
    <w:rsid w:val="00D707D2"/>
    <w:rsid w:val="00D7087D"/>
    <w:rsid w:val="00D70D07"/>
    <w:rsid w:val="00D710C9"/>
    <w:rsid w:val="00D710F2"/>
    <w:rsid w:val="00D715EE"/>
    <w:rsid w:val="00D7205E"/>
    <w:rsid w:val="00D72528"/>
    <w:rsid w:val="00D728C7"/>
    <w:rsid w:val="00D72A67"/>
    <w:rsid w:val="00D72EFE"/>
    <w:rsid w:val="00D731D3"/>
    <w:rsid w:val="00D73208"/>
    <w:rsid w:val="00D733EF"/>
    <w:rsid w:val="00D73508"/>
    <w:rsid w:val="00D7393F"/>
    <w:rsid w:val="00D73ABD"/>
    <w:rsid w:val="00D740AC"/>
    <w:rsid w:val="00D7418F"/>
    <w:rsid w:val="00D741CA"/>
    <w:rsid w:val="00D74208"/>
    <w:rsid w:val="00D742A1"/>
    <w:rsid w:val="00D744C7"/>
    <w:rsid w:val="00D74563"/>
    <w:rsid w:val="00D7490D"/>
    <w:rsid w:val="00D74A83"/>
    <w:rsid w:val="00D74E47"/>
    <w:rsid w:val="00D75088"/>
    <w:rsid w:val="00D75350"/>
    <w:rsid w:val="00D75359"/>
    <w:rsid w:val="00D75623"/>
    <w:rsid w:val="00D75668"/>
    <w:rsid w:val="00D75807"/>
    <w:rsid w:val="00D75C1F"/>
    <w:rsid w:val="00D75C83"/>
    <w:rsid w:val="00D75F72"/>
    <w:rsid w:val="00D75F9E"/>
    <w:rsid w:val="00D762BC"/>
    <w:rsid w:val="00D76882"/>
    <w:rsid w:val="00D769D2"/>
    <w:rsid w:val="00D76BA8"/>
    <w:rsid w:val="00D76C44"/>
    <w:rsid w:val="00D76D4E"/>
    <w:rsid w:val="00D76DF0"/>
    <w:rsid w:val="00D778C8"/>
    <w:rsid w:val="00D77AEE"/>
    <w:rsid w:val="00D77C35"/>
    <w:rsid w:val="00D77E56"/>
    <w:rsid w:val="00D803B5"/>
    <w:rsid w:val="00D806B8"/>
    <w:rsid w:val="00D807F0"/>
    <w:rsid w:val="00D80A9A"/>
    <w:rsid w:val="00D80B3C"/>
    <w:rsid w:val="00D80B95"/>
    <w:rsid w:val="00D80EB6"/>
    <w:rsid w:val="00D80EF2"/>
    <w:rsid w:val="00D80F90"/>
    <w:rsid w:val="00D8106E"/>
    <w:rsid w:val="00D813AA"/>
    <w:rsid w:val="00D813EC"/>
    <w:rsid w:val="00D81477"/>
    <w:rsid w:val="00D81541"/>
    <w:rsid w:val="00D81543"/>
    <w:rsid w:val="00D8170F"/>
    <w:rsid w:val="00D81869"/>
    <w:rsid w:val="00D81BE8"/>
    <w:rsid w:val="00D81DE9"/>
    <w:rsid w:val="00D825F9"/>
    <w:rsid w:val="00D82B49"/>
    <w:rsid w:val="00D82F96"/>
    <w:rsid w:val="00D83962"/>
    <w:rsid w:val="00D83EB5"/>
    <w:rsid w:val="00D83FAA"/>
    <w:rsid w:val="00D83FF5"/>
    <w:rsid w:val="00D84653"/>
    <w:rsid w:val="00D85097"/>
    <w:rsid w:val="00D8517B"/>
    <w:rsid w:val="00D851F3"/>
    <w:rsid w:val="00D85612"/>
    <w:rsid w:val="00D85933"/>
    <w:rsid w:val="00D85A58"/>
    <w:rsid w:val="00D86639"/>
    <w:rsid w:val="00D8672C"/>
    <w:rsid w:val="00D86826"/>
    <w:rsid w:val="00D86A84"/>
    <w:rsid w:val="00D87265"/>
    <w:rsid w:val="00D87465"/>
    <w:rsid w:val="00D87BA2"/>
    <w:rsid w:val="00D90055"/>
    <w:rsid w:val="00D90336"/>
    <w:rsid w:val="00D90750"/>
    <w:rsid w:val="00D909CF"/>
    <w:rsid w:val="00D90B2C"/>
    <w:rsid w:val="00D90BB2"/>
    <w:rsid w:val="00D90D98"/>
    <w:rsid w:val="00D90DC6"/>
    <w:rsid w:val="00D913F3"/>
    <w:rsid w:val="00D9147C"/>
    <w:rsid w:val="00D914DD"/>
    <w:rsid w:val="00D9197F"/>
    <w:rsid w:val="00D91EFA"/>
    <w:rsid w:val="00D920FB"/>
    <w:rsid w:val="00D92800"/>
    <w:rsid w:val="00D929D7"/>
    <w:rsid w:val="00D92C74"/>
    <w:rsid w:val="00D92EE5"/>
    <w:rsid w:val="00D93917"/>
    <w:rsid w:val="00D93E45"/>
    <w:rsid w:val="00D9400C"/>
    <w:rsid w:val="00D9437E"/>
    <w:rsid w:val="00D944EA"/>
    <w:rsid w:val="00D94744"/>
    <w:rsid w:val="00D94D04"/>
    <w:rsid w:val="00D9511D"/>
    <w:rsid w:val="00D95AF6"/>
    <w:rsid w:val="00D95D57"/>
    <w:rsid w:val="00D963AB"/>
    <w:rsid w:val="00D96788"/>
    <w:rsid w:val="00D96FF1"/>
    <w:rsid w:val="00D970FB"/>
    <w:rsid w:val="00D97469"/>
    <w:rsid w:val="00D9790F"/>
    <w:rsid w:val="00D97A06"/>
    <w:rsid w:val="00D97D74"/>
    <w:rsid w:val="00D97ECF"/>
    <w:rsid w:val="00D97FD0"/>
    <w:rsid w:val="00DA0238"/>
    <w:rsid w:val="00DA0852"/>
    <w:rsid w:val="00DA09D0"/>
    <w:rsid w:val="00DA0ECE"/>
    <w:rsid w:val="00DA0F39"/>
    <w:rsid w:val="00DA10FC"/>
    <w:rsid w:val="00DA121F"/>
    <w:rsid w:val="00DA1A09"/>
    <w:rsid w:val="00DA1A56"/>
    <w:rsid w:val="00DA1B02"/>
    <w:rsid w:val="00DA1C3E"/>
    <w:rsid w:val="00DA26A3"/>
    <w:rsid w:val="00DA287F"/>
    <w:rsid w:val="00DA28FE"/>
    <w:rsid w:val="00DA2F7D"/>
    <w:rsid w:val="00DA333B"/>
    <w:rsid w:val="00DA3465"/>
    <w:rsid w:val="00DA3958"/>
    <w:rsid w:val="00DA3A77"/>
    <w:rsid w:val="00DA3E10"/>
    <w:rsid w:val="00DA3E42"/>
    <w:rsid w:val="00DA3F93"/>
    <w:rsid w:val="00DA45D2"/>
    <w:rsid w:val="00DA4626"/>
    <w:rsid w:val="00DA4E37"/>
    <w:rsid w:val="00DA53D3"/>
    <w:rsid w:val="00DA55E2"/>
    <w:rsid w:val="00DA5A53"/>
    <w:rsid w:val="00DA5E8D"/>
    <w:rsid w:val="00DA5FBC"/>
    <w:rsid w:val="00DA6595"/>
    <w:rsid w:val="00DA667C"/>
    <w:rsid w:val="00DA6847"/>
    <w:rsid w:val="00DA6A80"/>
    <w:rsid w:val="00DA6B79"/>
    <w:rsid w:val="00DA6C6C"/>
    <w:rsid w:val="00DA6D69"/>
    <w:rsid w:val="00DA6F6B"/>
    <w:rsid w:val="00DA70DA"/>
    <w:rsid w:val="00DA70F1"/>
    <w:rsid w:val="00DA734B"/>
    <w:rsid w:val="00DA7407"/>
    <w:rsid w:val="00DA7AF0"/>
    <w:rsid w:val="00DA7D08"/>
    <w:rsid w:val="00DB0651"/>
    <w:rsid w:val="00DB07F3"/>
    <w:rsid w:val="00DB093F"/>
    <w:rsid w:val="00DB0B9C"/>
    <w:rsid w:val="00DB0C4A"/>
    <w:rsid w:val="00DB0DB1"/>
    <w:rsid w:val="00DB0E76"/>
    <w:rsid w:val="00DB0F57"/>
    <w:rsid w:val="00DB0FB5"/>
    <w:rsid w:val="00DB16C8"/>
    <w:rsid w:val="00DB1A0F"/>
    <w:rsid w:val="00DB1EE9"/>
    <w:rsid w:val="00DB2197"/>
    <w:rsid w:val="00DB234B"/>
    <w:rsid w:val="00DB3C20"/>
    <w:rsid w:val="00DB3FC7"/>
    <w:rsid w:val="00DB4525"/>
    <w:rsid w:val="00DB48D9"/>
    <w:rsid w:val="00DB49DA"/>
    <w:rsid w:val="00DB4A68"/>
    <w:rsid w:val="00DB4A6E"/>
    <w:rsid w:val="00DB5108"/>
    <w:rsid w:val="00DB51C7"/>
    <w:rsid w:val="00DB5514"/>
    <w:rsid w:val="00DB56C2"/>
    <w:rsid w:val="00DB5B31"/>
    <w:rsid w:val="00DB5CF0"/>
    <w:rsid w:val="00DB5F3E"/>
    <w:rsid w:val="00DB61D8"/>
    <w:rsid w:val="00DB6300"/>
    <w:rsid w:val="00DB63CE"/>
    <w:rsid w:val="00DB6AA8"/>
    <w:rsid w:val="00DB6BB8"/>
    <w:rsid w:val="00DB6EA2"/>
    <w:rsid w:val="00DB6FDD"/>
    <w:rsid w:val="00DB71C2"/>
    <w:rsid w:val="00DB738B"/>
    <w:rsid w:val="00DB7454"/>
    <w:rsid w:val="00DB793C"/>
    <w:rsid w:val="00DB7CEB"/>
    <w:rsid w:val="00DB7ED2"/>
    <w:rsid w:val="00DB7F86"/>
    <w:rsid w:val="00DC054E"/>
    <w:rsid w:val="00DC05A7"/>
    <w:rsid w:val="00DC0696"/>
    <w:rsid w:val="00DC0E4C"/>
    <w:rsid w:val="00DC1807"/>
    <w:rsid w:val="00DC1E8D"/>
    <w:rsid w:val="00DC205A"/>
    <w:rsid w:val="00DC22ED"/>
    <w:rsid w:val="00DC24C1"/>
    <w:rsid w:val="00DC24F2"/>
    <w:rsid w:val="00DC26EE"/>
    <w:rsid w:val="00DC276C"/>
    <w:rsid w:val="00DC2B51"/>
    <w:rsid w:val="00DC2BE6"/>
    <w:rsid w:val="00DC2E39"/>
    <w:rsid w:val="00DC31D4"/>
    <w:rsid w:val="00DC3211"/>
    <w:rsid w:val="00DC34A8"/>
    <w:rsid w:val="00DC3509"/>
    <w:rsid w:val="00DC3A51"/>
    <w:rsid w:val="00DC3C84"/>
    <w:rsid w:val="00DC3D00"/>
    <w:rsid w:val="00DC4044"/>
    <w:rsid w:val="00DC4948"/>
    <w:rsid w:val="00DC4AED"/>
    <w:rsid w:val="00DC4C8D"/>
    <w:rsid w:val="00DC5227"/>
    <w:rsid w:val="00DC5534"/>
    <w:rsid w:val="00DC56A7"/>
    <w:rsid w:val="00DC5965"/>
    <w:rsid w:val="00DC5AF7"/>
    <w:rsid w:val="00DC5B42"/>
    <w:rsid w:val="00DC5FE1"/>
    <w:rsid w:val="00DC6393"/>
    <w:rsid w:val="00DC67C0"/>
    <w:rsid w:val="00DC6CFA"/>
    <w:rsid w:val="00DC6D2C"/>
    <w:rsid w:val="00DC6F51"/>
    <w:rsid w:val="00DC778E"/>
    <w:rsid w:val="00DC77E7"/>
    <w:rsid w:val="00DC7B65"/>
    <w:rsid w:val="00DD05C3"/>
    <w:rsid w:val="00DD06D0"/>
    <w:rsid w:val="00DD0894"/>
    <w:rsid w:val="00DD0D78"/>
    <w:rsid w:val="00DD1284"/>
    <w:rsid w:val="00DD1F95"/>
    <w:rsid w:val="00DD205B"/>
    <w:rsid w:val="00DD220D"/>
    <w:rsid w:val="00DD229F"/>
    <w:rsid w:val="00DD2D7E"/>
    <w:rsid w:val="00DD43BD"/>
    <w:rsid w:val="00DD4B39"/>
    <w:rsid w:val="00DD4BEA"/>
    <w:rsid w:val="00DD5104"/>
    <w:rsid w:val="00DD5255"/>
    <w:rsid w:val="00DD56A3"/>
    <w:rsid w:val="00DD5A1D"/>
    <w:rsid w:val="00DD5A3B"/>
    <w:rsid w:val="00DD5AED"/>
    <w:rsid w:val="00DD5B80"/>
    <w:rsid w:val="00DD5C36"/>
    <w:rsid w:val="00DD5E07"/>
    <w:rsid w:val="00DD5EFC"/>
    <w:rsid w:val="00DD60DC"/>
    <w:rsid w:val="00DD610F"/>
    <w:rsid w:val="00DD636F"/>
    <w:rsid w:val="00DD63C4"/>
    <w:rsid w:val="00DD6624"/>
    <w:rsid w:val="00DD6667"/>
    <w:rsid w:val="00DD6BDD"/>
    <w:rsid w:val="00DD6EA2"/>
    <w:rsid w:val="00DD6EEF"/>
    <w:rsid w:val="00DD7A41"/>
    <w:rsid w:val="00DD7CD2"/>
    <w:rsid w:val="00DE0065"/>
    <w:rsid w:val="00DE061F"/>
    <w:rsid w:val="00DE106F"/>
    <w:rsid w:val="00DE12FD"/>
    <w:rsid w:val="00DE153F"/>
    <w:rsid w:val="00DE154B"/>
    <w:rsid w:val="00DE1902"/>
    <w:rsid w:val="00DE1F08"/>
    <w:rsid w:val="00DE1FDE"/>
    <w:rsid w:val="00DE24D7"/>
    <w:rsid w:val="00DE27BB"/>
    <w:rsid w:val="00DE2D5D"/>
    <w:rsid w:val="00DE30A6"/>
    <w:rsid w:val="00DE39E8"/>
    <w:rsid w:val="00DE3DF6"/>
    <w:rsid w:val="00DE3FD1"/>
    <w:rsid w:val="00DE41AB"/>
    <w:rsid w:val="00DE45A8"/>
    <w:rsid w:val="00DE482B"/>
    <w:rsid w:val="00DE4EB9"/>
    <w:rsid w:val="00DE5395"/>
    <w:rsid w:val="00DE552C"/>
    <w:rsid w:val="00DE5A02"/>
    <w:rsid w:val="00DE5A1D"/>
    <w:rsid w:val="00DE5C38"/>
    <w:rsid w:val="00DE5CFA"/>
    <w:rsid w:val="00DE603F"/>
    <w:rsid w:val="00DE6166"/>
    <w:rsid w:val="00DE6272"/>
    <w:rsid w:val="00DE633A"/>
    <w:rsid w:val="00DE66A4"/>
    <w:rsid w:val="00DE66E3"/>
    <w:rsid w:val="00DE682A"/>
    <w:rsid w:val="00DE69D6"/>
    <w:rsid w:val="00DE6B17"/>
    <w:rsid w:val="00DE6C3C"/>
    <w:rsid w:val="00DE6E76"/>
    <w:rsid w:val="00DE6F7B"/>
    <w:rsid w:val="00DE7825"/>
    <w:rsid w:val="00DE7875"/>
    <w:rsid w:val="00DE7886"/>
    <w:rsid w:val="00DE78EC"/>
    <w:rsid w:val="00DE7981"/>
    <w:rsid w:val="00DE7A90"/>
    <w:rsid w:val="00DE7E2C"/>
    <w:rsid w:val="00DE7E8B"/>
    <w:rsid w:val="00DF0213"/>
    <w:rsid w:val="00DF03B7"/>
    <w:rsid w:val="00DF047B"/>
    <w:rsid w:val="00DF0720"/>
    <w:rsid w:val="00DF0D68"/>
    <w:rsid w:val="00DF15CA"/>
    <w:rsid w:val="00DF1DCB"/>
    <w:rsid w:val="00DF2130"/>
    <w:rsid w:val="00DF231D"/>
    <w:rsid w:val="00DF2365"/>
    <w:rsid w:val="00DF2C3D"/>
    <w:rsid w:val="00DF30F2"/>
    <w:rsid w:val="00DF3562"/>
    <w:rsid w:val="00DF35E2"/>
    <w:rsid w:val="00DF3C7B"/>
    <w:rsid w:val="00DF3E94"/>
    <w:rsid w:val="00DF3EA7"/>
    <w:rsid w:val="00DF443A"/>
    <w:rsid w:val="00DF46F2"/>
    <w:rsid w:val="00DF4B70"/>
    <w:rsid w:val="00DF565D"/>
    <w:rsid w:val="00DF5D1B"/>
    <w:rsid w:val="00DF5DA6"/>
    <w:rsid w:val="00DF5E84"/>
    <w:rsid w:val="00DF63EF"/>
    <w:rsid w:val="00DF65B3"/>
    <w:rsid w:val="00DF6A2C"/>
    <w:rsid w:val="00DF6C52"/>
    <w:rsid w:val="00DF714F"/>
    <w:rsid w:val="00DF7546"/>
    <w:rsid w:val="00DF7556"/>
    <w:rsid w:val="00DF7F88"/>
    <w:rsid w:val="00E0004A"/>
    <w:rsid w:val="00E005A3"/>
    <w:rsid w:val="00E0079A"/>
    <w:rsid w:val="00E0089F"/>
    <w:rsid w:val="00E00974"/>
    <w:rsid w:val="00E00B8C"/>
    <w:rsid w:val="00E015FF"/>
    <w:rsid w:val="00E017D4"/>
    <w:rsid w:val="00E01C62"/>
    <w:rsid w:val="00E01DCD"/>
    <w:rsid w:val="00E01F03"/>
    <w:rsid w:val="00E020A5"/>
    <w:rsid w:val="00E021C3"/>
    <w:rsid w:val="00E02752"/>
    <w:rsid w:val="00E028F6"/>
    <w:rsid w:val="00E02D41"/>
    <w:rsid w:val="00E02E9B"/>
    <w:rsid w:val="00E02F58"/>
    <w:rsid w:val="00E034CD"/>
    <w:rsid w:val="00E03632"/>
    <w:rsid w:val="00E037A5"/>
    <w:rsid w:val="00E038E0"/>
    <w:rsid w:val="00E04923"/>
    <w:rsid w:val="00E04BBB"/>
    <w:rsid w:val="00E04CDF"/>
    <w:rsid w:val="00E04DDC"/>
    <w:rsid w:val="00E0551F"/>
    <w:rsid w:val="00E0557C"/>
    <w:rsid w:val="00E0599A"/>
    <w:rsid w:val="00E060D7"/>
    <w:rsid w:val="00E06BED"/>
    <w:rsid w:val="00E06CD8"/>
    <w:rsid w:val="00E06CDF"/>
    <w:rsid w:val="00E06E92"/>
    <w:rsid w:val="00E07118"/>
    <w:rsid w:val="00E07864"/>
    <w:rsid w:val="00E07916"/>
    <w:rsid w:val="00E07ABD"/>
    <w:rsid w:val="00E07CFC"/>
    <w:rsid w:val="00E100B6"/>
    <w:rsid w:val="00E10A8A"/>
    <w:rsid w:val="00E10B27"/>
    <w:rsid w:val="00E10DC5"/>
    <w:rsid w:val="00E110ED"/>
    <w:rsid w:val="00E11980"/>
    <w:rsid w:val="00E119B7"/>
    <w:rsid w:val="00E11BFA"/>
    <w:rsid w:val="00E126A2"/>
    <w:rsid w:val="00E12893"/>
    <w:rsid w:val="00E12A48"/>
    <w:rsid w:val="00E12AB8"/>
    <w:rsid w:val="00E12FD2"/>
    <w:rsid w:val="00E1331E"/>
    <w:rsid w:val="00E13402"/>
    <w:rsid w:val="00E13953"/>
    <w:rsid w:val="00E1395E"/>
    <w:rsid w:val="00E13D74"/>
    <w:rsid w:val="00E13E01"/>
    <w:rsid w:val="00E149DB"/>
    <w:rsid w:val="00E14CE2"/>
    <w:rsid w:val="00E15333"/>
    <w:rsid w:val="00E158DB"/>
    <w:rsid w:val="00E15B9B"/>
    <w:rsid w:val="00E15E62"/>
    <w:rsid w:val="00E15FA8"/>
    <w:rsid w:val="00E15FF1"/>
    <w:rsid w:val="00E16356"/>
    <w:rsid w:val="00E16795"/>
    <w:rsid w:val="00E169B0"/>
    <w:rsid w:val="00E16A82"/>
    <w:rsid w:val="00E16ABF"/>
    <w:rsid w:val="00E16FDC"/>
    <w:rsid w:val="00E176DE"/>
    <w:rsid w:val="00E17CA2"/>
    <w:rsid w:val="00E17ED7"/>
    <w:rsid w:val="00E20174"/>
    <w:rsid w:val="00E201CC"/>
    <w:rsid w:val="00E203F9"/>
    <w:rsid w:val="00E204BE"/>
    <w:rsid w:val="00E20787"/>
    <w:rsid w:val="00E207A5"/>
    <w:rsid w:val="00E2080C"/>
    <w:rsid w:val="00E209F4"/>
    <w:rsid w:val="00E21593"/>
    <w:rsid w:val="00E21642"/>
    <w:rsid w:val="00E21860"/>
    <w:rsid w:val="00E22CDC"/>
    <w:rsid w:val="00E22FFD"/>
    <w:rsid w:val="00E23011"/>
    <w:rsid w:val="00E2302E"/>
    <w:rsid w:val="00E23463"/>
    <w:rsid w:val="00E23869"/>
    <w:rsid w:val="00E250C8"/>
    <w:rsid w:val="00E252D1"/>
    <w:rsid w:val="00E253AB"/>
    <w:rsid w:val="00E25AAF"/>
    <w:rsid w:val="00E25D41"/>
    <w:rsid w:val="00E25E6F"/>
    <w:rsid w:val="00E262E7"/>
    <w:rsid w:val="00E26321"/>
    <w:rsid w:val="00E26FB1"/>
    <w:rsid w:val="00E27583"/>
    <w:rsid w:val="00E278AE"/>
    <w:rsid w:val="00E300AF"/>
    <w:rsid w:val="00E3066E"/>
    <w:rsid w:val="00E309E6"/>
    <w:rsid w:val="00E309F9"/>
    <w:rsid w:val="00E30D08"/>
    <w:rsid w:val="00E30E13"/>
    <w:rsid w:val="00E310AF"/>
    <w:rsid w:val="00E3117E"/>
    <w:rsid w:val="00E3144F"/>
    <w:rsid w:val="00E3158B"/>
    <w:rsid w:val="00E31B4C"/>
    <w:rsid w:val="00E31D6D"/>
    <w:rsid w:val="00E32141"/>
    <w:rsid w:val="00E32246"/>
    <w:rsid w:val="00E3231D"/>
    <w:rsid w:val="00E326DB"/>
    <w:rsid w:val="00E32710"/>
    <w:rsid w:val="00E32813"/>
    <w:rsid w:val="00E329EC"/>
    <w:rsid w:val="00E32C4D"/>
    <w:rsid w:val="00E32E66"/>
    <w:rsid w:val="00E33115"/>
    <w:rsid w:val="00E33168"/>
    <w:rsid w:val="00E33267"/>
    <w:rsid w:val="00E3327E"/>
    <w:rsid w:val="00E33409"/>
    <w:rsid w:val="00E33617"/>
    <w:rsid w:val="00E33693"/>
    <w:rsid w:val="00E33869"/>
    <w:rsid w:val="00E33A0A"/>
    <w:rsid w:val="00E33F6A"/>
    <w:rsid w:val="00E340CE"/>
    <w:rsid w:val="00E343DC"/>
    <w:rsid w:val="00E34551"/>
    <w:rsid w:val="00E34597"/>
    <w:rsid w:val="00E345FB"/>
    <w:rsid w:val="00E34770"/>
    <w:rsid w:val="00E34B13"/>
    <w:rsid w:val="00E34F99"/>
    <w:rsid w:val="00E3504C"/>
    <w:rsid w:val="00E350DD"/>
    <w:rsid w:val="00E35920"/>
    <w:rsid w:val="00E361B7"/>
    <w:rsid w:val="00E369EB"/>
    <w:rsid w:val="00E36D53"/>
    <w:rsid w:val="00E36D9D"/>
    <w:rsid w:val="00E371AB"/>
    <w:rsid w:val="00E371FB"/>
    <w:rsid w:val="00E3748C"/>
    <w:rsid w:val="00E37BBF"/>
    <w:rsid w:val="00E40200"/>
    <w:rsid w:val="00E4079D"/>
    <w:rsid w:val="00E413DC"/>
    <w:rsid w:val="00E41B66"/>
    <w:rsid w:val="00E41BA5"/>
    <w:rsid w:val="00E41BA9"/>
    <w:rsid w:val="00E41BAA"/>
    <w:rsid w:val="00E42556"/>
    <w:rsid w:val="00E428E0"/>
    <w:rsid w:val="00E42959"/>
    <w:rsid w:val="00E42C84"/>
    <w:rsid w:val="00E42DA4"/>
    <w:rsid w:val="00E42EA7"/>
    <w:rsid w:val="00E4334C"/>
    <w:rsid w:val="00E43BFF"/>
    <w:rsid w:val="00E43C5A"/>
    <w:rsid w:val="00E43DAF"/>
    <w:rsid w:val="00E4410A"/>
    <w:rsid w:val="00E44248"/>
    <w:rsid w:val="00E446F7"/>
    <w:rsid w:val="00E449C9"/>
    <w:rsid w:val="00E44BCB"/>
    <w:rsid w:val="00E45623"/>
    <w:rsid w:val="00E458D7"/>
    <w:rsid w:val="00E45AB8"/>
    <w:rsid w:val="00E45E19"/>
    <w:rsid w:val="00E460E8"/>
    <w:rsid w:val="00E46154"/>
    <w:rsid w:val="00E46D33"/>
    <w:rsid w:val="00E46D71"/>
    <w:rsid w:val="00E471EF"/>
    <w:rsid w:val="00E4735C"/>
    <w:rsid w:val="00E47673"/>
    <w:rsid w:val="00E47D5D"/>
    <w:rsid w:val="00E47D91"/>
    <w:rsid w:val="00E47DD8"/>
    <w:rsid w:val="00E50018"/>
    <w:rsid w:val="00E501DE"/>
    <w:rsid w:val="00E50440"/>
    <w:rsid w:val="00E5055C"/>
    <w:rsid w:val="00E505F1"/>
    <w:rsid w:val="00E5093C"/>
    <w:rsid w:val="00E50E79"/>
    <w:rsid w:val="00E5114C"/>
    <w:rsid w:val="00E514E3"/>
    <w:rsid w:val="00E517B9"/>
    <w:rsid w:val="00E51D33"/>
    <w:rsid w:val="00E51D6C"/>
    <w:rsid w:val="00E521A9"/>
    <w:rsid w:val="00E529BB"/>
    <w:rsid w:val="00E529EB"/>
    <w:rsid w:val="00E52A88"/>
    <w:rsid w:val="00E52C63"/>
    <w:rsid w:val="00E533CA"/>
    <w:rsid w:val="00E53469"/>
    <w:rsid w:val="00E5361C"/>
    <w:rsid w:val="00E53AE4"/>
    <w:rsid w:val="00E53C29"/>
    <w:rsid w:val="00E53CF5"/>
    <w:rsid w:val="00E54229"/>
    <w:rsid w:val="00E549B9"/>
    <w:rsid w:val="00E54BF8"/>
    <w:rsid w:val="00E54D2E"/>
    <w:rsid w:val="00E55122"/>
    <w:rsid w:val="00E55192"/>
    <w:rsid w:val="00E55B29"/>
    <w:rsid w:val="00E561F9"/>
    <w:rsid w:val="00E5629D"/>
    <w:rsid w:val="00E5647D"/>
    <w:rsid w:val="00E56624"/>
    <w:rsid w:val="00E569FA"/>
    <w:rsid w:val="00E56F27"/>
    <w:rsid w:val="00E5708A"/>
    <w:rsid w:val="00E57292"/>
    <w:rsid w:val="00E5788B"/>
    <w:rsid w:val="00E57B42"/>
    <w:rsid w:val="00E57BA7"/>
    <w:rsid w:val="00E57FEF"/>
    <w:rsid w:val="00E6002C"/>
    <w:rsid w:val="00E60448"/>
    <w:rsid w:val="00E605DA"/>
    <w:rsid w:val="00E60643"/>
    <w:rsid w:val="00E60754"/>
    <w:rsid w:val="00E60C97"/>
    <w:rsid w:val="00E60E03"/>
    <w:rsid w:val="00E60FA4"/>
    <w:rsid w:val="00E61116"/>
    <w:rsid w:val="00E61189"/>
    <w:rsid w:val="00E61301"/>
    <w:rsid w:val="00E61378"/>
    <w:rsid w:val="00E6164F"/>
    <w:rsid w:val="00E61C43"/>
    <w:rsid w:val="00E62022"/>
    <w:rsid w:val="00E62194"/>
    <w:rsid w:val="00E622FA"/>
    <w:rsid w:val="00E62397"/>
    <w:rsid w:val="00E6299D"/>
    <w:rsid w:val="00E629F8"/>
    <w:rsid w:val="00E62C9E"/>
    <w:rsid w:val="00E633BA"/>
    <w:rsid w:val="00E6344F"/>
    <w:rsid w:val="00E637E0"/>
    <w:rsid w:val="00E6385E"/>
    <w:rsid w:val="00E639DA"/>
    <w:rsid w:val="00E6439A"/>
    <w:rsid w:val="00E64585"/>
    <w:rsid w:val="00E64B23"/>
    <w:rsid w:val="00E64B93"/>
    <w:rsid w:val="00E64EB4"/>
    <w:rsid w:val="00E64F06"/>
    <w:rsid w:val="00E64F40"/>
    <w:rsid w:val="00E65178"/>
    <w:rsid w:val="00E653EF"/>
    <w:rsid w:val="00E65582"/>
    <w:rsid w:val="00E65958"/>
    <w:rsid w:val="00E65DA6"/>
    <w:rsid w:val="00E66109"/>
    <w:rsid w:val="00E66338"/>
    <w:rsid w:val="00E666F0"/>
    <w:rsid w:val="00E6679A"/>
    <w:rsid w:val="00E66913"/>
    <w:rsid w:val="00E6692D"/>
    <w:rsid w:val="00E66AAC"/>
    <w:rsid w:val="00E6718E"/>
    <w:rsid w:val="00E67BBF"/>
    <w:rsid w:val="00E67BC6"/>
    <w:rsid w:val="00E67F47"/>
    <w:rsid w:val="00E700F6"/>
    <w:rsid w:val="00E702F1"/>
    <w:rsid w:val="00E7053D"/>
    <w:rsid w:val="00E7076D"/>
    <w:rsid w:val="00E70779"/>
    <w:rsid w:val="00E7079E"/>
    <w:rsid w:val="00E708E6"/>
    <w:rsid w:val="00E70FA9"/>
    <w:rsid w:val="00E71049"/>
    <w:rsid w:val="00E716C2"/>
    <w:rsid w:val="00E71B72"/>
    <w:rsid w:val="00E71BDC"/>
    <w:rsid w:val="00E721B3"/>
    <w:rsid w:val="00E722DD"/>
    <w:rsid w:val="00E72A64"/>
    <w:rsid w:val="00E72DB8"/>
    <w:rsid w:val="00E72F56"/>
    <w:rsid w:val="00E72FF0"/>
    <w:rsid w:val="00E73034"/>
    <w:rsid w:val="00E738C0"/>
    <w:rsid w:val="00E740C4"/>
    <w:rsid w:val="00E7422D"/>
    <w:rsid w:val="00E74236"/>
    <w:rsid w:val="00E74944"/>
    <w:rsid w:val="00E7497E"/>
    <w:rsid w:val="00E74F07"/>
    <w:rsid w:val="00E75191"/>
    <w:rsid w:val="00E752C0"/>
    <w:rsid w:val="00E752EE"/>
    <w:rsid w:val="00E754BD"/>
    <w:rsid w:val="00E75555"/>
    <w:rsid w:val="00E75588"/>
    <w:rsid w:val="00E75C82"/>
    <w:rsid w:val="00E75E07"/>
    <w:rsid w:val="00E75EDF"/>
    <w:rsid w:val="00E76052"/>
    <w:rsid w:val="00E76695"/>
    <w:rsid w:val="00E76A41"/>
    <w:rsid w:val="00E76C3B"/>
    <w:rsid w:val="00E76F50"/>
    <w:rsid w:val="00E77146"/>
    <w:rsid w:val="00E77354"/>
    <w:rsid w:val="00E773E7"/>
    <w:rsid w:val="00E77579"/>
    <w:rsid w:val="00E776EA"/>
    <w:rsid w:val="00E77CCA"/>
    <w:rsid w:val="00E77E71"/>
    <w:rsid w:val="00E805B6"/>
    <w:rsid w:val="00E80758"/>
    <w:rsid w:val="00E80838"/>
    <w:rsid w:val="00E80C07"/>
    <w:rsid w:val="00E80C1A"/>
    <w:rsid w:val="00E81132"/>
    <w:rsid w:val="00E81223"/>
    <w:rsid w:val="00E81844"/>
    <w:rsid w:val="00E81E0E"/>
    <w:rsid w:val="00E82244"/>
    <w:rsid w:val="00E82557"/>
    <w:rsid w:val="00E8257C"/>
    <w:rsid w:val="00E828E1"/>
    <w:rsid w:val="00E83010"/>
    <w:rsid w:val="00E83400"/>
    <w:rsid w:val="00E8381A"/>
    <w:rsid w:val="00E83BF9"/>
    <w:rsid w:val="00E83E70"/>
    <w:rsid w:val="00E84058"/>
    <w:rsid w:val="00E842C5"/>
    <w:rsid w:val="00E84923"/>
    <w:rsid w:val="00E84AE8"/>
    <w:rsid w:val="00E84DE7"/>
    <w:rsid w:val="00E85254"/>
    <w:rsid w:val="00E85556"/>
    <w:rsid w:val="00E85689"/>
    <w:rsid w:val="00E8594A"/>
    <w:rsid w:val="00E85999"/>
    <w:rsid w:val="00E85A3E"/>
    <w:rsid w:val="00E85D48"/>
    <w:rsid w:val="00E85EE4"/>
    <w:rsid w:val="00E85F0A"/>
    <w:rsid w:val="00E86510"/>
    <w:rsid w:val="00E86815"/>
    <w:rsid w:val="00E869D6"/>
    <w:rsid w:val="00E86A31"/>
    <w:rsid w:val="00E86C8D"/>
    <w:rsid w:val="00E86F85"/>
    <w:rsid w:val="00E87072"/>
    <w:rsid w:val="00E870FF"/>
    <w:rsid w:val="00E873FB"/>
    <w:rsid w:val="00E87531"/>
    <w:rsid w:val="00E875FE"/>
    <w:rsid w:val="00E87771"/>
    <w:rsid w:val="00E8777E"/>
    <w:rsid w:val="00E87A3F"/>
    <w:rsid w:val="00E87A63"/>
    <w:rsid w:val="00E90F33"/>
    <w:rsid w:val="00E911A3"/>
    <w:rsid w:val="00E91B7D"/>
    <w:rsid w:val="00E91C43"/>
    <w:rsid w:val="00E91DCC"/>
    <w:rsid w:val="00E92405"/>
    <w:rsid w:val="00E92552"/>
    <w:rsid w:val="00E92775"/>
    <w:rsid w:val="00E92891"/>
    <w:rsid w:val="00E92A61"/>
    <w:rsid w:val="00E92E03"/>
    <w:rsid w:val="00E93561"/>
    <w:rsid w:val="00E93754"/>
    <w:rsid w:val="00E93BF1"/>
    <w:rsid w:val="00E94615"/>
    <w:rsid w:val="00E9467F"/>
    <w:rsid w:val="00E94A3D"/>
    <w:rsid w:val="00E95160"/>
    <w:rsid w:val="00E9536C"/>
    <w:rsid w:val="00E95918"/>
    <w:rsid w:val="00E95A64"/>
    <w:rsid w:val="00E95ABC"/>
    <w:rsid w:val="00E95DAB"/>
    <w:rsid w:val="00E95F64"/>
    <w:rsid w:val="00E96662"/>
    <w:rsid w:val="00E96D6F"/>
    <w:rsid w:val="00E96F4E"/>
    <w:rsid w:val="00E97215"/>
    <w:rsid w:val="00E972D2"/>
    <w:rsid w:val="00E97378"/>
    <w:rsid w:val="00E9749C"/>
    <w:rsid w:val="00E974DD"/>
    <w:rsid w:val="00E976F0"/>
    <w:rsid w:val="00E97715"/>
    <w:rsid w:val="00E978BB"/>
    <w:rsid w:val="00E97F10"/>
    <w:rsid w:val="00EA0674"/>
    <w:rsid w:val="00EA10E7"/>
    <w:rsid w:val="00EA12FE"/>
    <w:rsid w:val="00EA1330"/>
    <w:rsid w:val="00EA13E3"/>
    <w:rsid w:val="00EA15AC"/>
    <w:rsid w:val="00EA1DAA"/>
    <w:rsid w:val="00EA1F34"/>
    <w:rsid w:val="00EA20BA"/>
    <w:rsid w:val="00EA2213"/>
    <w:rsid w:val="00EA2218"/>
    <w:rsid w:val="00EA26CA"/>
    <w:rsid w:val="00EA2AAE"/>
    <w:rsid w:val="00EA2C73"/>
    <w:rsid w:val="00EA2E74"/>
    <w:rsid w:val="00EA347D"/>
    <w:rsid w:val="00EA3536"/>
    <w:rsid w:val="00EA3A73"/>
    <w:rsid w:val="00EA3AB0"/>
    <w:rsid w:val="00EA3B63"/>
    <w:rsid w:val="00EA4166"/>
    <w:rsid w:val="00EA4365"/>
    <w:rsid w:val="00EA4707"/>
    <w:rsid w:val="00EA473F"/>
    <w:rsid w:val="00EA49B6"/>
    <w:rsid w:val="00EA4B46"/>
    <w:rsid w:val="00EA560D"/>
    <w:rsid w:val="00EA5ACF"/>
    <w:rsid w:val="00EA5DD3"/>
    <w:rsid w:val="00EA5DDD"/>
    <w:rsid w:val="00EA5EFE"/>
    <w:rsid w:val="00EA5F53"/>
    <w:rsid w:val="00EA6194"/>
    <w:rsid w:val="00EA6427"/>
    <w:rsid w:val="00EA6D60"/>
    <w:rsid w:val="00EA6E70"/>
    <w:rsid w:val="00EA73CE"/>
    <w:rsid w:val="00EA74D1"/>
    <w:rsid w:val="00EA798E"/>
    <w:rsid w:val="00EA7C04"/>
    <w:rsid w:val="00EB02C0"/>
    <w:rsid w:val="00EB0799"/>
    <w:rsid w:val="00EB10EB"/>
    <w:rsid w:val="00EB10F1"/>
    <w:rsid w:val="00EB1CC8"/>
    <w:rsid w:val="00EB1E2E"/>
    <w:rsid w:val="00EB1FC9"/>
    <w:rsid w:val="00EB2138"/>
    <w:rsid w:val="00EB22CE"/>
    <w:rsid w:val="00EB2FBF"/>
    <w:rsid w:val="00EB3179"/>
    <w:rsid w:val="00EB340B"/>
    <w:rsid w:val="00EB3443"/>
    <w:rsid w:val="00EB36D4"/>
    <w:rsid w:val="00EB36F1"/>
    <w:rsid w:val="00EB3BAB"/>
    <w:rsid w:val="00EB4163"/>
    <w:rsid w:val="00EB4214"/>
    <w:rsid w:val="00EB4291"/>
    <w:rsid w:val="00EB4C32"/>
    <w:rsid w:val="00EB4CC4"/>
    <w:rsid w:val="00EB4D3C"/>
    <w:rsid w:val="00EB5018"/>
    <w:rsid w:val="00EB5141"/>
    <w:rsid w:val="00EB53D1"/>
    <w:rsid w:val="00EB6291"/>
    <w:rsid w:val="00EB6685"/>
    <w:rsid w:val="00EB6BA3"/>
    <w:rsid w:val="00EB6DFB"/>
    <w:rsid w:val="00EB7372"/>
    <w:rsid w:val="00EB73ED"/>
    <w:rsid w:val="00EB75D8"/>
    <w:rsid w:val="00EB7794"/>
    <w:rsid w:val="00EB7C3C"/>
    <w:rsid w:val="00EB7E6B"/>
    <w:rsid w:val="00EC01D2"/>
    <w:rsid w:val="00EC0315"/>
    <w:rsid w:val="00EC0502"/>
    <w:rsid w:val="00EC0735"/>
    <w:rsid w:val="00EC116C"/>
    <w:rsid w:val="00EC14AF"/>
    <w:rsid w:val="00EC15FD"/>
    <w:rsid w:val="00EC1950"/>
    <w:rsid w:val="00EC1B20"/>
    <w:rsid w:val="00EC1C88"/>
    <w:rsid w:val="00EC1DB0"/>
    <w:rsid w:val="00EC2B32"/>
    <w:rsid w:val="00EC314B"/>
    <w:rsid w:val="00EC318F"/>
    <w:rsid w:val="00EC3995"/>
    <w:rsid w:val="00EC3ADC"/>
    <w:rsid w:val="00EC3EFC"/>
    <w:rsid w:val="00EC425D"/>
    <w:rsid w:val="00EC42C3"/>
    <w:rsid w:val="00EC4382"/>
    <w:rsid w:val="00EC485F"/>
    <w:rsid w:val="00EC4B4D"/>
    <w:rsid w:val="00EC4C82"/>
    <w:rsid w:val="00EC4F56"/>
    <w:rsid w:val="00EC52CB"/>
    <w:rsid w:val="00EC5702"/>
    <w:rsid w:val="00EC5708"/>
    <w:rsid w:val="00EC5CE4"/>
    <w:rsid w:val="00EC5E45"/>
    <w:rsid w:val="00EC5EE7"/>
    <w:rsid w:val="00EC6145"/>
    <w:rsid w:val="00EC6149"/>
    <w:rsid w:val="00EC6509"/>
    <w:rsid w:val="00EC6600"/>
    <w:rsid w:val="00EC6EA0"/>
    <w:rsid w:val="00EC7355"/>
    <w:rsid w:val="00EC7382"/>
    <w:rsid w:val="00EC741F"/>
    <w:rsid w:val="00EC7BF5"/>
    <w:rsid w:val="00ED0176"/>
    <w:rsid w:val="00ED0391"/>
    <w:rsid w:val="00ED0534"/>
    <w:rsid w:val="00ED06EA"/>
    <w:rsid w:val="00ED07E7"/>
    <w:rsid w:val="00ED0842"/>
    <w:rsid w:val="00ED0847"/>
    <w:rsid w:val="00ED0E67"/>
    <w:rsid w:val="00ED1483"/>
    <w:rsid w:val="00ED18C9"/>
    <w:rsid w:val="00ED208A"/>
    <w:rsid w:val="00ED2238"/>
    <w:rsid w:val="00ED2358"/>
    <w:rsid w:val="00ED23B7"/>
    <w:rsid w:val="00ED26D2"/>
    <w:rsid w:val="00ED2823"/>
    <w:rsid w:val="00ED2B2A"/>
    <w:rsid w:val="00ED2FA3"/>
    <w:rsid w:val="00ED2FF2"/>
    <w:rsid w:val="00ED3BBD"/>
    <w:rsid w:val="00ED3E8C"/>
    <w:rsid w:val="00ED3F93"/>
    <w:rsid w:val="00ED4144"/>
    <w:rsid w:val="00ED4659"/>
    <w:rsid w:val="00ED49AA"/>
    <w:rsid w:val="00ED4A3F"/>
    <w:rsid w:val="00ED4D54"/>
    <w:rsid w:val="00ED4F08"/>
    <w:rsid w:val="00ED542E"/>
    <w:rsid w:val="00ED59A9"/>
    <w:rsid w:val="00ED5E4E"/>
    <w:rsid w:val="00ED626A"/>
    <w:rsid w:val="00ED62C2"/>
    <w:rsid w:val="00ED64A0"/>
    <w:rsid w:val="00ED6B8A"/>
    <w:rsid w:val="00ED6F1E"/>
    <w:rsid w:val="00ED7382"/>
    <w:rsid w:val="00ED7384"/>
    <w:rsid w:val="00ED748F"/>
    <w:rsid w:val="00EE08E7"/>
    <w:rsid w:val="00EE1235"/>
    <w:rsid w:val="00EE13D6"/>
    <w:rsid w:val="00EE177D"/>
    <w:rsid w:val="00EE1797"/>
    <w:rsid w:val="00EE1E0F"/>
    <w:rsid w:val="00EE2947"/>
    <w:rsid w:val="00EE29F8"/>
    <w:rsid w:val="00EE30DC"/>
    <w:rsid w:val="00EE3280"/>
    <w:rsid w:val="00EE362D"/>
    <w:rsid w:val="00EE36D7"/>
    <w:rsid w:val="00EE3ABB"/>
    <w:rsid w:val="00EE3B8D"/>
    <w:rsid w:val="00EE3C38"/>
    <w:rsid w:val="00EE3C85"/>
    <w:rsid w:val="00EE3FBB"/>
    <w:rsid w:val="00EE43BE"/>
    <w:rsid w:val="00EE4D7F"/>
    <w:rsid w:val="00EE53CA"/>
    <w:rsid w:val="00EE55C4"/>
    <w:rsid w:val="00EE58BD"/>
    <w:rsid w:val="00EE5AEC"/>
    <w:rsid w:val="00EE5D28"/>
    <w:rsid w:val="00EE5EB4"/>
    <w:rsid w:val="00EE678D"/>
    <w:rsid w:val="00EE6868"/>
    <w:rsid w:val="00EE71B4"/>
    <w:rsid w:val="00EE7844"/>
    <w:rsid w:val="00EE7A40"/>
    <w:rsid w:val="00EE7AD8"/>
    <w:rsid w:val="00EF00D2"/>
    <w:rsid w:val="00EF0180"/>
    <w:rsid w:val="00EF01D8"/>
    <w:rsid w:val="00EF01E6"/>
    <w:rsid w:val="00EF06FB"/>
    <w:rsid w:val="00EF0E3D"/>
    <w:rsid w:val="00EF10A6"/>
    <w:rsid w:val="00EF1451"/>
    <w:rsid w:val="00EF1847"/>
    <w:rsid w:val="00EF1A22"/>
    <w:rsid w:val="00EF1C5D"/>
    <w:rsid w:val="00EF1E43"/>
    <w:rsid w:val="00EF20EC"/>
    <w:rsid w:val="00EF2296"/>
    <w:rsid w:val="00EF24DA"/>
    <w:rsid w:val="00EF2855"/>
    <w:rsid w:val="00EF2A0B"/>
    <w:rsid w:val="00EF2A92"/>
    <w:rsid w:val="00EF2A97"/>
    <w:rsid w:val="00EF2FFC"/>
    <w:rsid w:val="00EF363E"/>
    <w:rsid w:val="00EF38D2"/>
    <w:rsid w:val="00EF3CAA"/>
    <w:rsid w:val="00EF44B1"/>
    <w:rsid w:val="00EF4B02"/>
    <w:rsid w:val="00EF4CF3"/>
    <w:rsid w:val="00EF58E6"/>
    <w:rsid w:val="00EF5978"/>
    <w:rsid w:val="00EF6177"/>
    <w:rsid w:val="00EF6432"/>
    <w:rsid w:val="00EF65AA"/>
    <w:rsid w:val="00EF681E"/>
    <w:rsid w:val="00EF6B86"/>
    <w:rsid w:val="00EF6E3E"/>
    <w:rsid w:val="00EF70FC"/>
    <w:rsid w:val="00EF7135"/>
    <w:rsid w:val="00EF73FE"/>
    <w:rsid w:val="00F00765"/>
    <w:rsid w:val="00F00C89"/>
    <w:rsid w:val="00F00D4E"/>
    <w:rsid w:val="00F014DA"/>
    <w:rsid w:val="00F02A40"/>
    <w:rsid w:val="00F02C06"/>
    <w:rsid w:val="00F02F16"/>
    <w:rsid w:val="00F02F52"/>
    <w:rsid w:val="00F0351A"/>
    <w:rsid w:val="00F03638"/>
    <w:rsid w:val="00F039D2"/>
    <w:rsid w:val="00F03DCF"/>
    <w:rsid w:val="00F041EF"/>
    <w:rsid w:val="00F0476B"/>
    <w:rsid w:val="00F04B5B"/>
    <w:rsid w:val="00F04D06"/>
    <w:rsid w:val="00F04EE5"/>
    <w:rsid w:val="00F0520F"/>
    <w:rsid w:val="00F05263"/>
    <w:rsid w:val="00F0583B"/>
    <w:rsid w:val="00F05AE0"/>
    <w:rsid w:val="00F05B62"/>
    <w:rsid w:val="00F05BE3"/>
    <w:rsid w:val="00F05DD2"/>
    <w:rsid w:val="00F063F1"/>
    <w:rsid w:val="00F067E2"/>
    <w:rsid w:val="00F068CC"/>
    <w:rsid w:val="00F069BF"/>
    <w:rsid w:val="00F07647"/>
    <w:rsid w:val="00F0765A"/>
    <w:rsid w:val="00F07B9F"/>
    <w:rsid w:val="00F07BC4"/>
    <w:rsid w:val="00F07EDE"/>
    <w:rsid w:val="00F07FA9"/>
    <w:rsid w:val="00F10131"/>
    <w:rsid w:val="00F10159"/>
    <w:rsid w:val="00F10207"/>
    <w:rsid w:val="00F105B2"/>
    <w:rsid w:val="00F105F3"/>
    <w:rsid w:val="00F1060B"/>
    <w:rsid w:val="00F10FAC"/>
    <w:rsid w:val="00F112D4"/>
    <w:rsid w:val="00F113A4"/>
    <w:rsid w:val="00F113B9"/>
    <w:rsid w:val="00F1194A"/>
    <w:rsid w:val="00F11A23"/>
    <w:rsid w:val="00F11C21"/>
    <w:rsid w:val="00F12157"/>
    <w:rsid w:val="00F125D3"/>
    <w:rsid w:val="00F12887"/>
    <w:rsid w:val="00F12ED6"/>
    <w:rsid w:val="00F12ED7"/>
    <w:rsid w:val="00F1301F"/>
    <w:rsid w:val="00F133A1"/>
    <w:rsid w:val="00F135F4"/>
    <w:rsid w:val="00F137E5"/>
    <w:rsid w:val="00F13BA7"/>
    <w:rsid w:val="00F13DAB"/>
    <w:rsid w:val="00F1426A"/>
    <w:rsid w:val="00F14320"/>
    <w:rsid w:val="00F1440C"/>
    <w:rsid w:val="00F14488"/>
    <w:rsid w:val="00F14605"/>
    <w:rsid w:val="00F147EF"/>
    <w:rsid w:val="00F150D1"/>
    <w:rsid w:val="00F151F2"/>
    <w:rsid w:val="00F15345"/>
    <w:rsid w:val="00F155FC"/>
    <w:rsid w:val="00F15C94"/>
    <w:rsid w:val="00F15D7D"/>
    <w:rsid w:val="00F16376"/>
    <w:rsid w:val="00F165A0"/>
    <w:rsid w:val="00F16683"/>
    <w:rsid w:val="00F16CDA"/>
    <w:rsid w:val="00F16DCC"/>
    <w:rsid w:val="00F16EA0"/>
    <w:rsid w:val="00F16FB0"/>
    <w:rsid w:val="00F17308"/>
    <w:rsid w:val="00F17895"/>
    <w:rsid w:val="00F17C41"/>
    <w:rsid w:val="00F17D92"/>
    <w:rsid w:val="00F20033"/>
    <w:rsid w:val="00F20622"/>
    <w:rsid w:val="00F20AC3"/>
    <w:rsid w:val="00F2127F"/>
    <w:rsid w:val="00F2129E"/>
    <w:rsid w:val="00F212C0"/>
    <w:rsid w:val="00F212DE"/>
    <w:rsid w:val="00F215A3"/>
    <w:rsid w:val="00F21644"/>
    <w:rsid w:val="00F21BB3"/>
    <w:rsid w:val="00F21C32"/>
    <w:rsid w:val="00F21F46"/>
    <w:rsid w:val="00F22172"/>
    <w:rsid w:val="00F221E6"/>
    <w:rsid w:val="00F223F7"/>
    <w:rsid w:val="00F225E4"/>
    <w:rsid w:val="00F22C4C"/>
    <w:rsid w:val="00F22FD9"/>
    <w:rsid w:val="00F234D2"/>
    <w:rsid w:val="00F2372A"/>
    <w:rsid w:val="00F23906"/>
    <w:rsid w:val="00F23943"/>
    <w:rsid w:val="00F23C6D"/>
    <w:rsid w:val="00F23FAC"/>
    <w:rsid w:val="00F2410A"/>
    <w:rsid w:val="00F2429A"/>
    <w:rsid w:val="00F243DA"/>
    <w:rsid w:val="00F246B4"/>
    <w:rsid w:val="00F24868"/>
    <w:rsid w:val="00F24980"/>
    <w:rsid w:val="00F249C4"/>
    <w:rsid w:val="00F24EA4"/>
    <w:rsid w:val="00F24F4A"/>
    <w:rsid w:val="00F24F84"/>
    <w:rsid w:val="00F251F7"/>
    <w:rsid w:val="00F252FE"/>
    <w:rsid w:val="00F254E0"/>
    <w:rsid w:val="00F25507"/>
    <w:rsid w:val="00F25511"/>
    <w:rsid w:val="00F25695"/>
    <w:rsid w:val="00F25AC7"/>
    <w:rsid w:val="00F25CBD"/>
    <w:rsid w:val="00F2625B"/>
    <w:rsid w:val="00F2656D"/>
    <w:rsid w:val="00F267FE"/>
    <w:rsid w:val="00F2704B"/>
    <w:rsid w:val="00F2743B"/>
    <w:rsid w:val="00F27896"/>
    <w:rsid w:val="00F27A72"/>
    <w:rsid w:val="00F305D5"/>
    <w:rsid w:val="00F305FB"/>
    <w:rsid w:val="00F30743"/>
    <w:rsid w:val="00F3095A"/>
    <w:rsid w:val="00F30ADE"/>
    <w:rsid w:val="00F30B82"/>
    <w:rsid w:val="00F30BF8"/>
    <w:rsid w:val="00F30F99"/>
    <w:rsid w:val="00F3146F"/>
    <w:rsid w:val="00F31524"/>
    <w:rsid w:val="00F3162F"/>
    <w:rsid w:val="00F31851"/>
    <w:rsid w:val="00F31D83"/>
    <w:rsid w:val="00F31F4E"/>
    <w:rsid w:val="00F31FEA"/>
    <w:rsid w:val="00F323A6"/>
    <w:rsid w:val="00F3279E"/>
    <w:rsid w:val="00F32835"/>
    <w:rsid w:val="00F32AC6"/>
    <w:rsid w:val="00F32DFB"/>
    <w:rsid w:val="00F3311D"/>
    <w:rsid w:val="00F33228"/>
    <w:rsid w:val="00F339A3"/>
    <w:rsid w:val="00F33B63"/>
    <w:rsid w:val="00F340D0"/>
    <w:rsid w:val="00F3459B"/>
    <w:rsid w:val="00F347BC"/>
    <w:rsid w:val="00F34AE5"/>
    <w:rsid w:val="00F34BAD"/>
    <w:rsid w:val="00F359F3"/>
    <w:rsid w:val="00F35A0A"/>
    <w:rsid w:val="00F35CAD"/>
    <w:rsid w:val="00F35EBD"/>
    <w:rsid w:val="00F3668F"/>
    <w:rsid w:val="00F36DEE"/>
    <w:rsid w:val="00F36FB6"/>
    <w:rsid w:val="00F371A4"/>
    <w:rsid w:val="00F371A9"/>
    <w:rsid w:val="00F372E6"/>
    <w:rsid w:val="00F373A0"/>
    <w:rsid w:val="00F376B1"/>
    <w:rsid w:val="00F378FF"/>
    <w:rsid w:val="00F37D69"/>
    <w:rsid w:val="00F37EE0"/>
    <w:rsid w:val="00F40602"/>
    <w:rsid w:val="00F40C93"/>
    <w:rsid w:val="00F40CB7"/>
    <w:rsid w:val="00F415EF"/>
    <w:rsid w:val="00F41840"/>
    <w:rsid w:val="00F41C0F"/>
    <w:rsid w:val="00F41EE6"/>
    <w:rsid w:val="00F421A9"/>
    <w:rsid w:val="00F42368"/>
    <w:rsid w:val="00F423CD"/>
    <w:rsid w:val="00F426E8"/>
    <w:rsid w:val="00F42C20"/>
    <w:rsid w:val="00F42CA7"/>
    <w:rsid w:val="00F42CD7"/>
    <w:rsid w:val="00F42F54"/>
    <w:rsid w:val="00F42FF3"/>
    <w:rsid w:val="00F43CE1"/>
    <w:rsid w:val="00F442D1"/>
    <w:rsid w:val="00F44300"/>
    <w:rsid w:val="00F44674"/>
    <w:rsid w:val="00F4470E"/>
    <w:rsid w:val="00F44890"/>
    <w:rsid w:val="00F44D88"/>
    <w:rsid w:val="00F44DFE"/>
    <w:rsid w:val="00F44EF8"/>
    <w:rsid w:val="00F44FBF"/>
    <w:rsid w:val="00F454A9"/>
    <w:rsid w:val="00F45B44"/>
    <w:rsid w:val="00F45C80"/>
    <w:rsid w:val="00F4655A"/>
    <w:rsid w:val="00F46BE1"/>
    <w:rsid w:val="00F46CD8"/>
    <w:rsid w:val="00F470B7"/>
    <w:rsid w:val="00F4741D"/>
    <w:rsid w:val="00F474C2"/>
    <w:rsid w:val="00F4763F"/>
    <w:rsid w:val="00F478F7"/>
    <w:rsid w:val="00F478FB"/>
    <w:rsid w:val="00F47B9C"/>
    <w:rsid w:val="00F47F70"/>
    <w:rsid w:val="00F501DE"/>
    <w:rsid w:val="00F50382"/>
    <w:rsid w:val="00F506AA"/>
    <w:rsid w:val="00F50A8A"/>
    <w:rsid w:val="00F50C13"/>
    <w:rsid w:val="00F50C2D"/>
    <w:rsid w:val="00F50D08"/>
    <w:rsid w:val="00F518D5"/>
    <w:rsid w:val="00F51A60"/>
    <w:rsid w:val="00F51CD0"/>
    <w:rsid w:val="00F51E04"/>
    <w:rsid w:val="00F527BA"/>
    <w:rsid w:val="00F52813"/>
    <w:rsid w:val="00F52857"/>
    <w:rsid w:val="00F52A44"/>
    <w:rsid w:val="00F52CB3"/>
    <w:rsid w:val="00F53274"/>
    <w:rsid w:val="00F53878"/>
    <w:rsid w:val="00F53937"/>
    <w:rsid w:val="00F53BA0"/>
    <w:rsid w:val="00F54933"/>
    <w:rsid w:val="00F54CFF"/>
    <w:rsid w:val="00F550F4"/>
    <w:rsid w:val="00F55276"/>
    <w:rsid w:val="00F553CA"/>
    <w:rsid w:val="00F556A8"/>
    <w:rsid w:val="00F55A4D"/>
    <w:rsid w:val="00F55CDF"/>
    <w:rsid w:val="00F55D9A"/>
    <w:rsid w:val="00F56259"/>
    <w:rsid w:val="00F563A2"/>
    <w:rsid w:val="00F566BF"/>
    <w:rsid w:val="00F566CC"/>
    <w:rsid w:val="00F56713"/>
    <w:rsid w:val="00F568C4"/>
    <w:rsid w:val="00F56A0E"/>
    <w:rsid w:val="00F56E43"/>
    <w:rsid w:val="00F5703B"/>
    <w:rsid w:val="00F5718B"/>
    <w:rsid w:val="00F574B2"/>
    <w:rsid w:val="00F57523"/>
    <w:rsid w:val="00F57AE9"/>
    <w:rsid w:val="00F6037A"/>
    <w:rsid w:val="00F6063F"/>
    <w:rsid w:val="00F608D9"/>
    <w:rsid w:val="00F60D89"/>
    <w:rsid w:val="00F60E4A"/>
    <w:rsid w:val="00F610D6"/>
    <w:rsid w:val="00F6115A"/>
    <w:rsid w:val="00F61432"/>
    <w:rsid w:val="00F61496"/>
    <w:rsid w:val="00F6152A"/>
    <w:rsid w:val="00F61692"/>
    <w:rsid w:val="00F61965"/>
    <w:rsid w:val="00F61983"/>
    <w:rsid w:val="00F619B1"/>
    <w:rsid w:val="00F61C39"/>
    <w:rsid w:val="00F61C51"/>
    <w:rsid w:val="00F61CEB"/>
    <w:rsid w:val="00F61F0A"/>
    <w:rsid w:val="00F61FAC"/>
    <w:rsid w:val="00F62083"/>
    <w:rsid w:val="00F621ED"/>
    <w:rsid w:val="00F6242D"/>
    <w:rsid w:val="00F624A1"/>
    <w:rsid w:val="00F62511"/>
    <w:rsid w:val="00F630A5"/>
    <w:rsid w:val="00F630F7"/>
    <w:rsid w:val="00F638AA"/>
    <w:rsid w:val="00F638AD"/>
    <w:rsid w:val="00F63AA8"/>
    <w:rsid w:val="00F641CA"/>
    <w:rsid w:val="00F649B1"/>
    <w:rsid w:val="00F64A14"/>
    <w:rsid w:val="00F64F2F"/>
    <w:rsid w:val="00F64F9D"/>
    <w:rsid w:val="00F657FF"/>
    <w:rsid w:val="00F65DD1"/>
    <w:rsid w:val="00F664FE"/>
    <w:rsid w:val="00F66569"/>
    <w:rsid w:val="00F667C6"/>
    <w:rsid w:val="00F669F2"/>
    <w:rsid w:val="00F66AC8"/>
    <w:rsid w:val="00F66B87"/>
    <w:rsid w:val="00F66D01"/>
    <w:rsid w:val="00F66E4D"/>
    <w:rsid w:val="00F6724B"/>
    <w:rsid w:val="00F67524"/>
    <w:rsid w:val="00F67AFA"/>
    <w:rsid w:val="00F67EB6"/>
    <w:rsid w:val="00F70230"/>
    <w:rsid w:val="00F703BF"/>
    <w:rsid w:val="00F7072D"/>
    <w:rsid w:val="00F709C4"/>
    <w:rsid w:val="00F70A34"/>
    <w:rsid w:val="00F710FA"/>
    <w:rsid w:val="00F713D0"/>
    <w:rsid w:val="00F71875"/>
    <w:rsid w:val="00F71F41"/>
    <w:rsid w:val="00F72326"/>
    <w:rsid w:val="00F7235B"/>
    <w:rsid w:val="00F7246A"/>
    <w:rsid w:val="00F7269D"/>
    <w:rsid w:val="00F72727"/>
    <w:rsid w:val="00F72B48"/>
    <w:rsid w:val="00F72FBB"/>
    <w:rsid w:val="00F731AF"/>
    <w:rsid w:val="00F7337B"/>
    <w:rsid w:val="00F7380D"/>
    <w:rsid w:val="00F73897"/>
    <w:rsid w:val="00F73C2E"/>
    <w:rsid w:val="00F73CC6"/>
    <w:rsid w:val="00F74180"/>
    <w:rsid w:val="00F7418D"/>
    <w:rsid w:val="00F74885"/>
    <w:rsid w:val="00F748F8"/>
    <w:rsid w:val="00F750B8"/>
    <w:rsid w:val="00F75172"/>
    <w:rsid w:val="00F751D3"/>
    <w:rsid w:val="00F7521C"/>
    <w:rsid w:val="00F75AEE"/>
    <w:rsid w:val="00F75D0B"/>
    <w:rsid w:val="00F75EE9"/>
    <w:rsid w:val="00F762BD"/>
    <w:rsid w:val="00F762CF"/>
    <w:rsid w:val="00F76439"/>
    <w:rsid w:val="00F76C9D"/>
    <w:rsid w:val="00F77185"/>
    <w:rsid w:val="00F77757"/>
    <w:rsid w:val="00F777C4"/>
    <w:rsid w:val="00F77BE8"/>
    <w:rsid w:val="00F77FF7"/>
    <w:rsid w:val="00F80153"/>
    <w:rsid w:val="00F80711"/>
    <w:rsid w:val="00F807DE"/>
    <w:rsid w:val="00F80940"/>
    <w:rsid w:val="00F80C44"/>
    <w:rsid w:val="00F81923"/>
    <w:rsid w:val="00F81B75"/>
    <w:rsid w:val="00F8202C"/>
    <w:rsid w:val="00F82065"/>
    <w:rsid w:val="00F82AFD"/>
    <w:rsid w:val="00F833F2"/>
    <w:rsid w:val="00F8351E"/>
    <w:rsid w:val="00F835DA"/>
    <w:rsid w:val="00F83A2E"/>
    <w:rsid w:val="00F83BBD"/>
    <w:rsid w:val="00F83C3D"/>
    <w:rsid w:val="00F84014"/>
    <w:rsid w:val="00F844AA"/>
    <w:rsid w:val="00F844B3"/>
    <w:rsid w:val="00F84521"/>
    <w:rsid w:val="00F8490C"/>
    <w:rsid w:val="00F84B14"/>
    <w:rsid w:val="00F8583B"/>
    <w:rsid w:val="00F85B26"/>
    <w:rsid w:val="00F85F70"/>
    <w:rsid w:val="00F8626D"/>
    <w:rsid w:val="00F867CC"/>
    <w:rsid w:val="00F86BD1"/>
    <w:rsid w:val="00F86C20"/>
    <w:rsid w:val="00F86C71"/>
    <w:rsid w:val="00F86CF3"/>
    <w:rsid w:val="00F872E6"/>
    <w:rsid w:val="00F872F8"/>
    <w:rsid w:val="00F87780"/>
    <w:rsid w:val="00F87846"/>
    <w:rsid w:val="00F87870"/>
    <w:rsid w:val="00F878C6"/>
    <w:rsid w:val="00F878E4"/>
    <w:rsid w:val="00F87E81"/>
    <w:rsid w:val="00F9020A"/>
    <w:rsid w:val="00F90804"/>
    <w:rsid w:val="00F9097C"/>
    <w:rsid w:val="00F90B0D"/>
    <w:rsid w:val="00F90FEF"/>
    <w:rsid w:val="00F9104F"/>
    <w:rsid w:val="00F91AEE"/>
    <w:rsid w:val="00F925D9"/>
    <w:rsid w:val="00F9260D"/>
    <w:rsid w:val="00F9265F"/>
    <w:rsid w:val="00F926B1"/>
    <w:rsid w:val="00F92F5F"/>
    <w:rsid w:val="00F9309B"/>
    <w:rsid w:val="00F930A9"/>
    <w:rsid w:val="00F93134"/>
    <w:rsid w:val="00F9318D"/>
    <w:rsid w:val="00F93528"/>
    <w:rsid w:val="00F93C4C"/>
    <w:rsid w:val="00F94063"/>
    <w:rsid w:val="00F943D8"/>
    <w:rsid w:val="00F94574"/>
    <w:rsid w:val="00F94A21"/>
    <w:rsid w:val="00F94CFA"/>
    <w:rsid w:val="00F94DF8"/>
    <w:rsid w:val="00F95577"/>
    <w:rsid w:val="00F95963"/>
    <w:rsid w:val="00F95DD4"/>
    <w:rsid w:val="00F95DD7"/>
    <w:rsid w:val="00F95FE9"/>
    <w:rsid w:val="00F960D6"/>
    <w:rsid w:val="00F965F1"/>
    <w:rsid w:val="00F96662"/>
    <w:rsid w:val="00F9688A"/>
    <w:rsid w:val="00F96B1E"/>
    <w:rsid w:val="00F96F6F"/>
    <w:rsid w:val="00F97181"/>
    <w:rsid w:val="00F9732E"/>
    <w:rsid w:val="00F975D2"/>
    <w:rsid w:val="00F978BB"/>
    <w:rsid w:val="00F97A9A"/>
    <w:rsid w:val="00F97B98"/>
    <w:rsid w:val="00F97EE0"/>
    <w:rsid w:val="00F97FF2"/>
    <w:rsid w:val="00FA073F"/>
    <w:rsid w:val="00FA0969"/>
    <w:rsid w:val="00FA0C3C"/>
    <w:rsid w:val="00FA0FD1"/>
    <w:rsid w:val="00FA181F"/>
    <w:rsid w:val="00FA1988"/>
    <w:rsid w:val="00FA1FF3"/>
    <w:rsid w:val="00FA207B"/>
    <w:rsid w:val="00FA2268"/>
    <w:rsid w:val="00FA2482"/>
    <w:rsid w:val="00FA2946"/>
    <w:rsid w:val="00FA2B88"/>
    <w:rsid w:val="00FA2C6A"/>
    <w:rsid w:val="00FA2DB5"/>
    <w:rsid w:val="00FA31A9"/>
    <w:rsid w:val="00FA33D9"/>
    <w:rsid w:val="00FA33F7"/>
    <w:rsid w:val="00FA3A6F"/>
    <w:rsid w:val="00FA4059"/>
    <w:rsid w:val="00FA422B"/>
    <w:rsid w:val="00FA4446"/>
    <w:rsid w:val="00FA479B"/>
    <w:rsid w:val="00FA4B03"/>
    <w:rsid w:val="00FA4CE4"/>
    <w:rsid w:val="00FA4D0B"/>
    <w:rsid w:val="00FA4D8B"/>
    <w:rsid w:val="00FA4F1A"/>
    <w:rsid w:val="00FA5062"/>
    <w:rsid w:val="00FA57E1"/>
    <w:rsid w:val="00FA585C"/>
    <w:rsid w:val="00FA5ADF"/>
    <w:rsid w:val="00FA5C29"/>
    <w:rsid w:val="00FA6306"/>
    <w:rsid w:val="00FA6313"/>
    <w:rsid w:val="00FA6474"/>
    <w:rsid w:val="00FA653D"/>
    <w:rsid w:val="00FA6821"/>
    <w:rsid w:val="00FA68AD"/>
    <w:rsid w:val="00FA68DF"/>
    <w:rsid w:val="00FA6AF2"/>
    <w:rsid w:val="00FA6D29"/>
    <w:rsid w:val="00FA6F0F"/>
    <w:rsid w:val="00FA6FB1"/>
    <w:rsid w:val="00FA788C"/>
    <w:rsid w:val="00FA7A4D"/>
    <w:rsid w:val="00FA7F55"/>
    <w:rsid w:val="00FB015D"/>
    <w:rsid w:val="00FB020F"/>
    <w:rsid w:val="00FB02C9"/>
    <w:rsid w:val="00FB0556"/>
    <w:rsid w:val="00FB0749"/>
    <w:rsid w:val="00FB0B45"/>
    <w:rsid w:val="00FB0D75"/>
    <w:rsid w:val="00FB100F"/>
    <w:rsid w:val="00FB10BB"/>
    <w:rsid w:val="00FB1707"/>
    <w:rsid w:val="00FB17A1"/>
    <w:rsid w:val="00FB193B"/>
    <w:rsid w:val="00FB1A50"/>
    <w:rsid w:val="00FB1A7B"/>
    <w:rsid w:val="00FB1F24"/>
    <w:rsid w:val="00FB2723"/>
    <w:rsid w:val="00FB2A2A"/>
    <w:rsid w:val="00FB2EEF"/>
    <w:rsid w:val="00FB346C"/>
    <w:rsid w:val="00FB35A2"/>
    <w:rsid w:val="00FB361C"/>
    <w:rsid w:val="00FB3A2B"/>
    <w:rsid w:val="00FB427A"/>
    <w:rsid w:val="00FB467E"/>
    <w:rsid w:val="00FB4AAB"/>
    <w:rsid w:val="00FB5161"/>
    <w:rsid w:val="00FB565E"/>
    <w:rsid w:val="00FB57E2"/>
    <w:rsid w:val="00FB591E"/>
    <w:rsid w:val="00FB5B09"/>
    <w:rsid w:val="00FB5B61"/>
    <w:rsid w:val="00FB6CCD"/>
    <w:rsid w:val="00FB7D0C"/>
    <w:rsid w:val="00FC06EA"/>
    <w:rsid w:val="00FC1529"/>
    <w:rsid w:val="00FC16EE"/>
    <w:rsid w:val="00FC1E21"/>
    <w:rsid w:val="00FC1F93"/>
    <w:rsid w:val="00FC213C"/>
    <w:rsid w:val="00FC2AF7"/>
    <w:rsid w:val="00FC31D9"/>
    <w:rsid w:val="00FC31F4"/>
    <w:rsid w:val="00FC3B90"/>
    <w:rsid w:val="00FC3DF2"/>
    <w:rsid w:val="00FC3F90"/>
    <w:rsid w:val="00FC4059"/>
    <w:rsid w:val="00FC4315"/>
    <w:rsid w:val="00FC4500"/>
    <w:rsid w:val="00FC4506"/>
    <w:rsid w:val="00FC46FF"/>
    <w:rsid w:val="00FC4928"/>
    <w:rsid w:val="00FC4D9E"/>
    <w:rsid w:val="00FC4E56"/>
    <w:rsid w:val="00FC4FB8"/>
    <w:rsid w:val="00FC59DF"/>
    <w:rsid w:val="00FC5A01"/>
    <w:rsid w:val="00FC5A4A"/>
    <w:rsid w:val="00FC5DB2"/>
    <w:rsid w:val="00FC6804"/>
    <w:rsid w:val="00FC6ACD"/>
    <w:rsid w:val="00FC7186"/>
    <w:rsid w:val="00FC744D"/>
    <w:rsid w:val="00FC7640"/>
    <w:rsid w:val="00FC7790"/>
    <w:rsid w:val="00FC7831"/>
    <w:rsid w:val="00FC7DF0"/>
    <w:rsid w:val="00FC7FA6"/>
    <w:rsid w:val="00FD0226"/>
    <w:rsid w:val="00FD0745"/>
    <w:rsid w:val="00FD0844"/>
    <w:rsid w:val="00FD0B49"/>
    <w:rsid w:val="00FD0DF0"/>
    <w:rsid w:val="00FD1455"/>
    <w:rsid w:val="00FD193A"/>
    <w:rsid w:val="00FD1A61"/>
    <w:rsid w:val="00FD1B95"/>
    <w:rsid w:val="00FD1CAF"/>
    <w:rsid w:val="00FD1FD4"/>
    <w:rsid w:val="00FD21F5"/>
    <w:rsid w:val="00FD22D2"/>
    <w:rsid w:val="00FD24B6"/>
    <w:rsid w:val="00FD24C2"/>
    <w:rsid w:val="00FD2538"/>
    <w:rsid w:val="00FD254B"/>
    <w:rsid w:val="00FD2573"/>
    <w:rsid w:val="00FD2608"/>
    <w:rsid w:val="00FD2653"/>
    <w:rsid w:val="00FD2A4B"/>
    <w:rsid w:val="00FD2C49"/>
    <w:rsid w:val="00FD48AE"/>
    <w:rsid w:val="00FD49C4"/>
    <w:rsid w:val="00FD4B6A"/>
    <w:rsid w:val="00FD4EBF"/>
    <w:rsid w:val="00FD4EFD"/>
    <w:rsid w:val="00FD5026"/>
    <w:rsid w:val="00FD507B"/>
    <w:rsid w:val="00FD5184"/>
    <w:rsid w:val="00FD5598"/>
    <w:rsid w:val="00FD56CC"/>
    <w:rsid w:val="00FD56F5"/>
    <w:rsid w:val="00FD5B2F"/>
    <w:rsid w:val="00FD5D18"/>
    <w:rsid w:val="00FD607F"/>
    <w:rsid w:val="00FD612A"/>
    <w:rsid w:val="00FD6268"/>
    <w:rsid w:val="00FD6337"/>
    <w:rsid w:val="00FD6F25"/>
    <w:rsid w:val="00FD70D1"/>
    <w:rsid w:val="00FD75B1"/>
    <w:rsid w:val="00FD7615"/>
    <w:rsid w:val="00FD78DD"/>
    <w:rsid w:val="00FE0189"/>
    <w:rsid w:val="00FE023E"/>
    <w:rsid w:val="00FE0339"/>
    <w:rsid w:val="00FE0D65"/>
    <w:rsid w:val="00FE0EBF"/>
    <w:rsid w:val="00FE14AC"/>
    <w:rsid w:val="00FE15BB"/>
    <w:rsid w:val="00FE17DA"/>
    <w:rsid w:val="00FE190D"/>
    <w:rsid w:val="00FE1922"/>
    <w:rsid w:val="00FE1940"/>
    <w:rsid w:val="00FE1F6F"/>
    <w:rsid w:val="00FE2113"/>
    <w:rsid w:val="00FE28D2"/>
    <w:rsid w:val="00FE28EE"/>
    <w:rsid w:val="00FE2C03"/>
    <w:rsid w:val="00FE2D8A"/>
    <w:rsid w:val="00FE319F"/>
    <w:rsid w:val="00FE3273"/>
    <w:rsid w:val="00FE36D4"/>
    <w:rsid w:val="00FE37A2"/>
    <w:rsid w:val="00FE3C5E"/>
    <w:rsid w:val="00FE4333"/>
    <w:rsid w:val="00FE43BE"/>
    <w:rsid w:val="00FE5076"/>
    <w:rsid w:val="00FE5482"/>
    <w:rsid w:val="00FE5A53"/>
    <w:rsid w:val="00FE5AB7"/>
    <w:rsid w:val="00FE5C59"/>
    <w:rsid w:val="00FE62AA"/>
    <w:rsid w:val="00FE6A24"/>
    <w:rsid w:val="00FE6AB9"/>
    <w:rsid w:val="00FE6C19"/>
    <w:rsid w:val="00FE700E"/>
    <w:rsid w:val="00FE7A3D"/>
    <w:rsid w:val="00FE7A78"/>
    <w:rsid w:val="00FE7ACF"/>
    <w:rsid w:val="00FE7AFD"/>
    <w:rsid w:val="00FE7CF2"/>
    <w:rsid w:val="00FF053D"/>
    <w:rsid w:val="00FF059C"/>
    <w:rsid w:val="00FF0627"/>
    <w:rsid w:val="00FF0B06"/>
    <w:rsid w:val="00FF0D31"/>
    <w:rsid w:val="00FF0D8D"/>
    <w:rsid w:val="00FF135F"/>
    <w:rsid w:val="00FF142E"/>
    <w:rsid w:val="00FF170B"/>
    <w:rsid w:val="00FF17A4"/>
    <w:rsid w:val="00FF17BB"/>
    <w:rsid w:val="00FF1CFB"/>
    <w:rsid w:val="00FF1D87"/>
    <w:rsid w:val="00FF1E6E"/>
    <w:rsid w:val="00FF209F"/>
    <w:rsid w:val="00FF24B1"/>
    <w:rsid w:val="00FF28BF"/>
    <w:rsid w:val="00FF2C51"/>
    <w:rsid w:val="00FF36AF"/>
    <w:rsid w:val="00FF3933"/>
    <w:rsid w:val="00FF3B9C"/>
    <w:rsid w:val="00FF4126"/>
    <w:rsid w:val="00FF4218"/>
    <w:rsid w:val="00FF4AEB"/>
    <w:rsid w:val="00FF509B"/>
    <w:rsid w:val="00FF5216"/>
    <w:rsid w:val="00FF52B1"/>
    <w:rsid w:val="00FF58AF"/>
    <w:rsid w:val="00FF5A10"/>
    <w:rsid w:val="00FF5A1D"/>
    <w:rsid w:val="00FF5CD4"/>
    <w:rsid w:val="00FF677E"/>
    <w:rsid w:val="00FF689B"/>
    <w:rsid w:val="00FF6F08"/>
    <w:rsid w:val="00FF776D"/>
    <w:rsid w:val="00FF78DA"/>
    <w:rsid w:val="00FF7A25"/>
    <w:rsid w:val="00FF7C06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E07AF44"/>
  <w15:chartTrackingRefBased/>
  <w15:docId w15:val="{6CF41DB3-F59B-4633-92D1-6C2090D2F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uiPriority="99" w:qFormat="1"/>
    <w:lsdException w:name="heading 2" w:locked="1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locked="1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locked="1" w:uiPriority="99" w:qFormat="1"/>
    <w:lsdException w:name="Emphasis" w:lock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68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F3A6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F3A6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F3A6C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uiPriority w:val="99"/>
    <w:locked/>
    <w:rsid w:val="00EF617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EF6177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F6177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EF6177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EF617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EF617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F3A6C"/>
    <w:rPr>
      <w:rFonts w:cs="Times New Roman"/>
      <w:b/>
      <w:bCs/>
    </w:rPr>
  </w:style>
  <w:style w:type="paragraph" w:styleId="ListBullet">
    <w:name w:val="List Bullet"/>
    <w:basedOn w:val="Normal"/>
    <w:rsid w:val="002F3A6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F3A6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F3A6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F3A6C"/>
    <w:pPr>
      <w:ind w:left="284"/>
    </w:pPr>
  </w:style>
  <w:style w:type="paragraph" w:customStyle="1" w:styleId="AAFrameAddress">
    <w:name w:val="AA Frame Address"/>
    <w:basedOn w:val="Heading1"/>
    <w:uiPriority w:val="99"/>
    <w:rsid w:val="002F3A6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F3A6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F3A6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2F3A6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F3A6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F3A6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F3A6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F3A6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F3A6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F3A6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F3A6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F3A6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F3A6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F3A6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F3A6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F3A6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F3A6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F3A6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F3A6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F3A6C"/>
    <w:pPr>
      <w:ind w:left="567" w:hanging="567"/>
    </w:pPr>
  </w:style>
  <w:style w:type="paragraph" w:styleId="ListBullet5">
    <w:name w:val="List Bullet 5"/>
    <w:basedOn w:val="Normal"/>
    <w:uiPriority w:val="99"/>
    <w:rsid w:val="002F3A6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2F3A6C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uiPriority w:val="99"/>
    <w:locked/>
    <w:rsid w:val="00EF6177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EF6177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F3A6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EF617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F3A6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F617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F3A6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F3A6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F3A6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F3A6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F3A6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F3A6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F3A6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F3A6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2F3A6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F3A6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F3A6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F3A6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F3A6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EF6177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F6177"/>
    <w:rPr>
      <w:rFonts w:cs="EucrosiaUPC"/>
      <w:sz w:val="30"/>
      <w:szCs w:val="30"/>
    </w:rPr>
  </w:style>
  <w:style w:type="character" w:styleId="PageNumber">
    <w:name w:val="page number"/>
    <w:uiPriority w:val="99"/>
    <w:rsid w:val="002F3A6C"/>
    <w:rPr>
      <w:rFonts w:cs="Times New Roman"/>
    </w:rPr>
  </w:style>
  <w:style w:type="paragraph" w:customStyle="1" w:styleId="ASSETS">
    <w:name w:val="ASSETS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EF6177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F6177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E27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2E2783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EF6177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EF6177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EF6177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EF6177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link w:val="TitleChar"/>
    <w:qFormat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paragraph" w:styleId="BodyTextIndent3">
    <w:name w:val="Body Text Indent 3"/>
    <w:basedOn w:val="Normal"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rFonts w:ascii="Cordia New" w:hAnsi="Cordia New" w:cs="Cordia New"/>
      <w:sz w:val="16"/>
      <w:szCs w:val="16"/>
    </w:rPr>
  </w:style>
  <w:style w:type="paragraph" w:styleId="ListParagraph">
    <w:name w:val="List Paragraph"/>
    <w:basedOn w:val="Normal"/>
    <w:uiPriority w:val="34"/>
    <w:qFormat/>
    <w:rsid w:val="0012108A"/>
    <w:pPr>
      <w:ind w:left="720"/>
      <w:contextualSpacing/>
    </w:pPr>
    <w:rPr>
      <w:szCs w:val="22"/>
    </w:rPr>
  </w:style>
  <w:style w:type="character" w:customStyle="1" w:styleId="shorttext1">
    <w:name w:val="short_text1"/>
    <w:uiPriority w:val="99"/>
    <w:rsid w:val="00EF6177"/>
    <w:rPr>
      <w:rFonts w:cs="Times New Roman"/>
      <w:sz w:val="29"/>
      <w:szCs w:val="29"/>
    </w:rPr>
  </w:style>
  <w:style w:type="character" w:customStyle="1" w:styleId="hps">
    <w:name w:val="hps"/>
    <w:uiPriority w:val="99"/>
    <w:rsid w:val="00EF6177"/>
    <w:rPr>
      <w:rFonts w:cs="Times New Roman"/>
    </w:rPr>
  </w:style>
  <w:style w:type="character" w:customStyle="1" w:styleId="gt-icon-text1">
    <w:name w:val="gt-icon-text1"/>
    <w:uiPriority w:val="99"/>
    <w:rsid w:val="00EF6177"/>
    <w:rPr>
      <w:rFonts w:cs="Times New Roman"/>
    </w:rPr>
  </w:style>
  <w:style w:type="character" w:customStyle="1" w:styleId="shorttext">
    <w:name w:val="short_text"/>
    <w:uiPriority w:val="99"/>
    <w:rsid w:val="00EF6177"/>
    <w:rPr>
      <w:rFonts w:cs="Times New Roman"/>
    </w:rPr>
  </w:style>
  <w:style w:type="paragraph" w:customStyle="1" w:styleId="Default">
    <w:name w:val="Default"/>
    <w:rsid w:val="00EF617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F617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F61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F6177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F617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F617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17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F617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F6177"/>
    <w:rPr>
      <w:rFonts w:ascii="Arial" w:hAnsi="Arial"/>
      <w:b/>
      <w:bCs/>
      <w:szCs w:val="25"/>
    </w:rPr>
  </w:style>
  <w:style w:type="character" w:customStyle="1" w:styleId="textgreen">
    <w:name w:val="textgreen"/>
    <w:basedOn w:val="DefaultParagraphFont"/>
    <w:rsid w:val="00E46154"/>
  </w:style>
  <w:style w:type="paragraph" w:styleId="NormalWeb">
    <w:name w:val="Normal (Web)"/>
    <w:basedOn w:val="Normal"/>
    <w:uiPriority w:val="99"/>
    <w:unhideWhenUsed/>
    <w:rsid w:val="00E060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อักขระ อักขระ1"/>
    <w:basedOn w:val="Normal"/>
    <w:rsid w:val="00D851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60" w:after="160" w:line="240" w:lineRule="exact"/>
    </w:pPr>
    <w:rPr>
      <w:rFonts w:ascii="Verdana" w:hAnsi="Verdana" w:cs="Times New Roman"/>
      <w:color w:val="FF00FF"/>
      <w:sz w:val="20"/>
      <w:szCs w:val="20"/>
      <w:lang w:bidi="ar-SA"/>
    </w:rPr>
  </w:style>
  <w:style w:type="character" w:customStyle="1" w:styleId="TitleChar">
    <w:name w:val="Title Char"/>
    <w:link w:val="Title"/>
    <w:locked/>
    <w:rsid w:val="00F35EBD"/>
    <w:rPr>
      <w:rFonts w:ascii="Cordia New" w:hAnsi="Cordia New" w:cs="Cordia New"/>
      <w:sz w:val="24"/>
      <w:szCs w:val="24"/>
      <w:u w:val="single"/>
    </w:rPr>
  </w:style>
  <w:style w:type="character" w:styleId="Hyperlink">
    <w:name w:val="Hyperlink"/>
    <w:uiPriority w:val="99"/>
    <w:semiHidden/>
    <w:unhideWhenUsed/>
    <w:rsid w:val="00F61C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2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31810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4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6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9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3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11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994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2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2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9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F07F2-B095-4DDC-B4B5-061FEF04E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33</Pages>
  <Words>7547</Words>
  <Characters>32554</Characters>
  <Application>Microsoft Office Word</Application>
  <DocSecurity>0</DocSecurity>
  <Lines>271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หาดทิพย์ จำกัด (มหาชน)</vt:lpstr>
      <vt:lpstr>บริษัท หาดทิพย์ จำกัด (มหาชน)</vt:lpstr>
    </vt:vector>
  </TitlesOfParts>
  <Company>KPMG</Company>
  <LinksUpToDate>false</LinksUpToDate>
  <CharactersWithSpaces>40021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Somjai, Nigonyanont</cp:lastModifiedBy>
  <cp:revision>3</cp:revision>
  <cp:lastPrinted>2020-07-24T05:25:00Z</cp:lastPrinted>
  <dcterms:created xsi:type="dcterms:W3CDTF">2020-08-07T08:08:00Z</dcterms:created>
  <dcterms:modified xsi:type="dcterms:W3CDTF">2020-08-07T08:11:00Z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